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3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oter4.xml" ContentType="application/vnd.openxmlformats-officedocument.wordprocessingml.footer+xml"/>
  <Override PartName="/word/header1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09267B" w:rsidRPr="00C0003D" w14:paraId="6D3ABF43" w14:textId="77777777" w:rsidTr="0055559D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E9ABF21" w14:textId="2B869826" w:rsidR="0009267B" w:rsidRPr="00C0003D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GoBack"/>
            <w:bookmarkEnd w:id="0"/>
            <w:r w:rsidRPr="00C0003D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A33724" w14:textId="77777777" w:rsidR="0009267B" w:rsidRPr="00C0003D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1D875E56" w14:textId="77777777" w:rsidR="0009267B" w:rsidRPr="00C0003D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0003D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09267B" w:rsidRPr="000F0CA8" w14:paraId="03931A77" w14:textId="77777777" w:rsidTr="005555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278" w:type="dxa"/>
          </w:tcPr>
          <w:p w14:paraId="01C86C1F" w14:textId="77777777" w:rsidR="0009267B" w:rsidRPr="000F0CA8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00E8A1A1" w14:textId="77777777" w:rsidR="0009267B" w:rsidRPr="000F0CA8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920" w:type="dxa"/>
          </w:tcPr>
          <w:p w14:paraId="778D5216" w14:textId="77777777" w:rsidR="0009267B" w:rsidRPr="000F0CA8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</w:tr>
      <w:tr w:rsidR="0009267B" w:rsidRPr="00C0003D" w14:paraId="640F843B" w14:textId="77777777" w:rsidTr="005555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D6AED12" w14:textId="13F05540" w:rsidR="0009267B" w:rsidRPr="00C0003D" w:rsidRDefault="00C273B6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273B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A159AF6" w14:textId="77777777" w:rsidR="0009267B" w:rsidRPr="00C0003D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39E6BDE3" w14:textId="77777777" w:rsidR="0009267B" w:rsidRPr="00C0003D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0003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ข้อมูล</w:t>
            </w:r>
            <w:r w:rsidRPr="00C0003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ทั่วไป</w:t>
            </w:r>
          </w:p>
        </w:tc>
      </w:tr>
      <w:tr w:rsidR="0009267B" w:rsidRPr="00C0003D" w14:paraId="616FA93F" w14:textId="77777777" w:rsidTr="005555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250B24F" w14:textId="139BE182" w:rsidR="0073369C" w:rsidRPr="00C0003D" w:rsidRDefault="00C273B6" w:rsidP="001A79E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273B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CD5699A" w14:textId="77777777" w:rsidR="0009267B" w:rsidRPr="00C0003D" w:rsidRDefault="0009267B" w:rsidP="001A79E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1240F7D0" w14:textId="77777777" w:rsidR="0073369C" w:rsidRPr="00C0003D" w:rsidRDefault="0009267B" w:rsidP="006539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0003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 w:rsidRPr="00C0003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DD0CEE" w:rsidRPr="00C0003D" w14:paraId="0B35DEC6" w14:textId="77777777" w:rsidTr="005555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3BCC90E" w14:textId="54BD3A29" w:rsidR="00DD0CEE" w:rsidRPr="00E92BBA" w:rsidRDefault="00C273B6" w:rsidP="000C4C9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cyan"/>
              </w:rPr>
            </w:pPr>
            <w:r w:rsidRPr="00C273B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C79D888" w14:textId="77777777" w:rsidR="00DD0CEE" w:rsidRPr="00E92BBA" w:rsidRDefault="00DD0CEE" w:rsidP="000C4C9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cyan"/>
              </w:rPr>
            </w:pPr>
          </w:p>
        </w:tc>
        <w:tc>
          <w:tcPr>
            <w:tcW w:w="7920" w:type="dxa"/>
            <w:vAlign w:val="center"/>
          </w:tcPr>
          <w:p w14:paraId="7974A6F4" w14:textId="77777777" w:rsidR="00DD0CEE" w:rsidRPr="00EB1A77" w:rsidRDefault="00DD0CEE" w:rsidP="000C4C9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B1A7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การเปลี่ยนแปลงนโยบาย</w:t>
            </w:r>
            <w:r w:rsidR="00641167" w:rsidRPr="00EB1A7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</w:t>
            </w:r>
            <w:r w:rsidRPr="00EB1A7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บัญชี</w:t>
            </w:r>
          </w:p>
        </w:tc>
      </w:tr>
      <w:tr w:rsidR="00DD0CEE" w:rsidRPr="00C0003D" w14:paraId="7AEFEE26" w14:textId="77777777" w:rsidTr="005555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CAFF66C" w14:textId="2AE7BD7E" w:rsidR="00DD0CEE" w:rsidRPr="00C0003D" w:rsidRDefault="00C273B6" w:rsidP="001A79E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273B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58D5251" w14:textId="77777777" w:rsidR="00DD0CEE" w:rsidRPr="00C0003D" w:rsidRDefault="00DD0CEE" w:rsidP="001A79E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499BD966" w14:textId="77777777" w:rsidR="00DD0CEE" w:rsidRPr="00EB1A77" w:rsidRDefault="00DD0CEE" w:rsidP="001A79E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B1A7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E34EE7" w:rsidRPr="00E34EE7" w14:paraId="146D75D7" w14:textId="77777777" w:rsidTr="005555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1902EAD" w14:textId="360B429A" w:rsidR="00E34EE7" w:rsidRPr="00E34EE7" w:rsidRDefault="00C273B6" w:rsidP="007679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273B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35B7AE3" w14:textId="77777777" w:rsidR="00E34EE7" w:rsidRPr="00E34EE7" w:rsidRDefault="00E34EE7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178640B7" w14:textId="77777777" w:rsidR="00E34EE7" w:rsidRPr="00EB1A77" w:rsidRDefault="00E34EE7" w:rsidP="00FC366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B1A77"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th-TH"/>
              </w:rPr>
              <w:t>ลูกหนี้</w:t>
            </w:r>
            <w:r w:rsidRPr="00EB1A77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  <w:lang w:val="th-TH"/>
              </w:rPr>
              <w:t>ตามสัญญาปรับโครงสร้างหนี้</w:t>
            </w:r>
          </w:p>
        </w:tc>
      </w:tr>
      <w:tr w:rsidR="00E34EE7" w:rsidRPr="00E34EE7" w14:paraId="4FD0E077" w14:textId="77777777" w:rsidTr="005555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464E65EA" w14:textId="068E46E3" w:rsidR="00E34EE7" w:rsidRPr="00E34EE7" w:rsidRDefault="00C273B6" w:rsidP="007679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273B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8A88D4F" w14:textId="77777777" w:rsidR="00E34EE7" w:rsidRPr="00E34EE7" w:rsidRDefault="00E34EE7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0541FE99" w14:textId="77777777" w:rsidR="00E34EE7" w:rsidRPr="00EB1A77" w:rsidRDefault="00E34EE7" w:rsidP="00FC366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B1A7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E34EE7" w:rsidRPr="009B2962" w14:paraId="60EDF279" w14:textId="77777777" w:rsidTr="005555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1B400781" w14:textId="7333CE24" w:rsidR="00E34EE7" w:rsidRPr="00E34EE7" w:rsidRDefault="00C273B6" w:rsidP="00C15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273B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026CA447" w14:textId="77777777" w:rsidR="00E34EE7" w:rsidRPr="00E34EE7" w:rsidRDefault="00E34EE7" w:rsidP="00C15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1CE6E50D" w14:textId="77777777" w:rsidR="00E34EE7" w:rsidRPr="00EB1A77" w:rsidRDefault="00E34EE7" w:rsidP="00C15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B1A7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</w:t>
            </w:r>
            <w:r w:rsidRPr="00EB1A7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ในบริษัทย่อย</w:t>
            </w:r>
          </w:p>
        </w:tc>
      </w:tr>
      <w:tr w:rsidR="00D43902" w:rsidRPr="009B2962" w14:paraId="08522B63" w14:textId="77777777" w:rsidTr="005555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4DB0F5B5" w14:textId="0C1D4D32" w:rsidR="00D43902" w:rsidRPr="008B6A18" w:rsidRDefault="00C273B6" w:rsidP="00D439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273B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18CF0FBA" w14:textId="77777777" w:rsidR="00D43902" w:rsidRPr="00E34EE7" w:rsidRDefault="00D43902" w:rsidP="00D439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5A9B066B" w14:textId="6508EB72" w:rsidR="00D43902" w:rsidRPr="00EB1A77" w:rsidRDefault="00D43902" w:rsidP="00D439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D43902" w:rsidRPr="009B2962" w14:paraId="1D2CECE7" w14:textId="77777777" w:rsidTr="005555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237BF921" w14:textId="6CB06382" w:rsidR="00D43902" w:rsidRPr="009B2962" w:rsidRDefault="00C273B6" w:rsidP="00D439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273B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6611336A" w14:textId="77777777" w:rsidR="00D43902" w:rsidRPr="009B2962" w:rsidRDefault="00D43902" w:rsidP="00D439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3CEE4DD6" w14:textId="77777777" w:rsidR="00D43902" w:rsidRPr="00EB1A77" w:rsidRDefault="00D43902" w:rsidP="00D439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B1A7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D43902" w:rsidRPr="009B2962" w14:paraId="36D0414D" w14:textId="77777777" w:rsidTr="005555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5F890B72" w14:textId="7613CB7B" w:rsidR="00D43902" w:rsidRPr="009B2962" w:rsidRDefault="00C273B6" w:rsidP="00D439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273B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2788F0BA" w14:textId="77777777" w:rsidR="00D43902" w:rsidRPr="009B2962" w:rsidRDefault="00D43902" w:rsidP="00D439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4B87E104" w14:textId="77777777" w:rsidR="00D43902" w:rsidRPr="00EB1A77" w:rsidRDefault="00D43902" w:rsidP="00D439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B1A7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ประมาณการหนี้สินผลขาดทุนของงานโครงการ</w:t>
            </w:r>
          </w:p>
        </w:tc>
      </w:tr>
      <w:tr w:rsidR="00D43902" w:rsidRPr="00E34EE7" w14:paraId="3B38E1B1" w14:textId="77777777" w:rsidTr="005555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6E66018F" w14:textId="21A77CB1" w:rsidR="00D43902" w:rsidRPr="00E34EE7" w:rsidRDefault="00C273B6" w:rsidP="00D439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273B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5A56BBF1" w14:textId="77777777" w:rsidR="00D43902" w:rsidRPr="00E34EE7" w:rsidRDefault="00D43902" w:rsidP="00D439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4C74E318" w14:textId="77777777" w:rsidR="00D43902" w:rsidRPr="00EB1A77" w:rsidRDefault="00D43902" w:rsidP="00D439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B1A7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D43902" w:rsidRPr="00E34EE7" w14:paraId="092B2FB4" w14:textId="77777777" w:rsidTr="005555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10371234" w14:textId="1A37FB82" w:rsidR="00D43902" w:rsidRPr="00B1779C" w:rsidRDefault="00C273B6" w:rsidP="00D439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cyan"/>
              </w:rPr>
            </w:pPr>
            <w:r w:rsidRPr="00C273B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2BC212A2" w14:textId="77777777" w:rsidR="00D43902" w:rsidRPr="00B1779C" w:rsidRDefault="00D43902" w:rsidP="00D439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cyan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4F519E1A" w14:textId="5560957C" w:rsidR="00D43902" w:rsidRPr="00EB1A77" w:rsidRDefault="00D43902" w:rsidP="00D439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B1A7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D43902" w:rsidRPr="00E34EE7" w14:paraId="37830E97" w14:textId="77777777" w:rsidTr="005555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58D1C137" w14:textId="460AE3C0" w:rsidR="00D43902" w:rsidRPr="00E34EE7" w:rsidRDefault="00C273B6" w:rsidP="00D439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273B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01EE36FF" w14:textId="77777777" w:rsidR="00D43902" w:rsidRPr="00E34EE7" w:rsidRDefault="00D43902" w:rsidP="00D439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AC08A36" w14:textId="3A88397C" w:rsidR="00D43902" w:rsidRPr="00EB1A77" w:rsidRDefault="00D43902" w:rsidP="00D439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B1A7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D43902" w:rsidRPr="00E34EE7" w14:paraId="15F8C37D" w14:textId="77777777" w:rsidTr="005555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39D38096" w14:textId="71A25278" w:rsidR="00D43902" w:rsidRPr="00E34EE7" w:rsidRDefault="00C273B6" w:rsidP="00D439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273B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01F8CA25" w14:textId="77777777" w:rsidR="00D43902" w:rsidRPr="00E34EE7" w:rsidRDefault="00D43902" w:rsidP="00D439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406FA424" w14:textId="2EDAA2EC" w:rsidR="00D43902" w:rsidRPr="00EB1A77" w:rsidRDefault="00D43902" w:rsidP="00D439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B1A7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ภาระผูกพันกับบุคคลหรือกิจการที่ไม่เกี่ยวข้องกัน   </w:t>
            </w:r>
          </w:p>
        </w:tc>
      </w:tr>
      <w:tr w:rsidR="00D43902" w:rsidRPr="009B2962" w14:paraId="274BEDCB" w14:textId="77777777" w:rsidTr="005555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037044B1" w14:textId="4747AF17" w:rsidR="00D43902" w:rsidRPr="00B1779C" w:rsidRDefault="00C273B6" w:rsidP="00D439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cyan"/>
              </w:rPr>
            </w:pPr>
            <w:r w:rsidRPr="00C273B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0507E936" w14:textId="77777777" w:rsidR="00D43902" w:rsidRPr="00B1779C" w:rsidRDefault="00D43902" w:rsidP="00D439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cyan"/>
              </w:rPr>
            </w:pPr>
          </w:p>
        </w:tc>
        <w:tc>
          <w:tcPr>
            <w:tcW w:w="7920" w:type="dxa"/>
            <w:vAlign w:val="center"/>
          </w:tcPr>
          <w:p w14:paraId="1B8A64DB" w14:textId="3237070E" w:rsidR="00D43902" w:rsidRPr="00EB1A77" w:rsidRDefault="00D43902" w:rsidP="00D439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</w:tbl>
    <w:p w14:paraId="328FE66C" w14:textId="77777777" w:rsidR="001A021D" w:rsidRPr="00C0003D" w:rsidRDefault="001A021D" w:rsidP="0009267B">
      <w:pPr>
        <w:rPr>
          <w:b/>
          <w:bCs/>
        </w:rPr>
      </w:pPr>
    </w:p>
    <w:p w14:paraId="5587987F" w14:textId="77777777" w:rsidR="00710575" w:rsidRDefault="00710575" w:rsidP="0009267B">
      <w:pPr>
        <w:rPr>
          <w:b/>
          <w:bCs/>
        </w:rPr>
      </w:pPr>
    </w:p>
    <w:p w14:paraId="4DF2231E" w14:textId="77777777" w:rsidR="00710575" w:rsidRPr="00710575" w:rsidRDefault="00710575" w:rsidP="00710575"/>
    <w:p w14:paraId="5D3A0DB7" w14:textId="77777777" w:rsidR="0009267B" w:rsidRPr="00C0003D" w:rsidRDefault="0009267B" w:rsidP="005175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  <w:r w:rsidRPr="00710575">
        <w:br w:type="page"/>
      </w:r>
      <w:r w:rsidRPr="00C0003D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Pr="00C0003D">
        <w:rPr>
          <w:rFonts w:ascii="Angsana New" w:hAnsi="Angsana New" w:hint="cs"/>
          <w:sz w:val="30"/>
          <w:szCs w:val="30"/>
          <w:cs/>
        </w:rPr>
        <w:t>ระหว่างกาล</w:t>
      </w:r>
      <w:r w:rsidRPr="00C0003D">
        <w:rPr>
          <w:rFonts w:ascii="Angsana New" w:hAnsi="Angsana New"/>
          <w:sz w:val="30"/>
          <w:szCs w:val="30"/>
          <w:cs/>
        </w:rPr>
        <w:t>นี้</w:t>
      </w:r>
    </w:p>
    <w:p w14:paraId="172CFAD4" w14:textId="77777777" w:rsidR="0009267B" w:rsidRPr="00292AE6" w:rsidRDefault="0009267B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8"/>
          <w:szCs w:val="28"/>
        </w:rPr>
      </w:pPr>
    </w:p>
    <w:p w14:paraId="339F4639" w14:textId="685703A0" w:rsidR="0009267B" w:rsidRPr="00C0003D" w:rsidRDefault="0009267B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0"/>
        <w:rPr>
          <w:rFonts w:ascii="Angsana New" w:hAnsi="Angsana New"/>
          <w:sz w:val="30"/>
          <w:szCs w:val="30"/>
        </w:rPr>
      </w:pPr>
      <w:r w:rsidRPr="00C0003D">
        <w:rPr>
          <w:rFonts w:ascii="Angsana New" w:hAnsi="Angsana New" w:hint="cs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624932" w:rsidRPr="00C0003D">
        <w:rPr>
          <w:rFonts w:ascii="Angsana New" w:hAnsi="Angsana New" w:hint="cs"/>
          <w:sz w:val="30"/>
          <w:szCs w:val="30"/>
          <w:cs/>
        </w:rPr>
        <w:t>บริ</w:t>
      </w:r>
      <w:r w:rsidR="00E5569F">
        <w:rPr>
          <w:rFonts w:ascii="Angsana New" w:hAnsi="Angsana New" w:hint="cs"/>
          <w:sz w:val="30"/>
          <w:szCs w:val="30"/>
          <w:cs/>
        </w:rPr>
        <w:t>ษัท</w:t>
      </w:r>
      <w:r w:rsidR="00C1686A" w:rsidRPr="00C0003D">
        <w:rPr>
          <w:rFonts w:ascii="Angsana New" w:hAnsi="Angsana New" w:hint="cs"/>
          <w:sz w:val="30"/>
          <w:szCs w:val="30"/>
          <w:cs/>
        </w:rPr>
        <w:t>เมื่อ</w:t>
      </w:r>
      <w:r w:rsidR="00C1686A" w:rsidRPr="00AA51E0">
        <w:rPr>
          <w:rFonts w:ascii="Angsana New" w:hAnsi="Angsana New" w:hint="cs"/>
          <w:sz w:val="30"/>
          <w:szCs w:val="30"/>
          <w:cs/>
        </w:rPr>
        <w:t>วันที่</w:t>
      </w:r>
      <w:r w:rsidR="00D55C56">
        <w:rPr>
          <w:rFonts w:ascii="Angsana New" w:hAnsi="Angsana New" w:hint="cs"/>
          <w:sz w:val="30"/>
          <w:szCs w:val="30"/>
          <w:cs/>
        </w:rPr>
        <w:t xml:space="preserve"> </w:t>
      </w:r>
      <w:r w:rsidR="00C273B6" w:rsidRPr="00C273B6">
        <w:rPr>
          <w:rFonts w:ascii="Angsana New" w:hAnsi="Angsana New"/>
          <w:sz w:val="30"/>
          <w:szCs w:val="30"/>
        </w:rPr>
        <w:t>10</w:t>
      </w:r>
      <w:r w:rsidR="00BE7127">
        <w:rPr>
          <w:rFonts w:ascii="Angsana New" w:hAnsi="Angsana New"/>
          <w:sz w:val="30"/>
          <w:szCs w:val="30"/>
        </w:rPr>
        <w:t xml:space="preserve"> </w:t>
      </w:r>
      <w:r w:rsidR="00BE7127">
        <w:rPr>
          <w:rFonts w:ascii="Angsana New" w:hAnsi="Angsana New" w:hint="cs"/>
          <w:sz w:val="30"/>
          <w:szCs w:val="30"/>
          <w:cs/>
        </w:rPr>
        <w:t>สิงหา</w:t>
      </w:r>
      <w:r w:rsidR="004F65BF" w:rsidRPr="004F65BF">
        <w:rPr>
          <w:rFonts w:ascii="Angsana New" w:hAnsi="Angsana New" w:hint="cs"/>
          <w:sz w:val="30"/>
          <w:szCs w:val="30"/>
          <w:cs/>
        </w:rPr>
        <w:t>คม</w:t>
      </w:r>
      <w:r w:rsidR="004F65BF" w:rsidRPr="004F65BF">
        <w:rPr>
          <w:rFonts w:ascii="Angsana New" w:hAnsi="Angsana New"/>
          <w:sz w:val="30"/>
          <w:szCs w:val="30"/>
          <w:cs/>
        </w:rPr>
        <w:t xml:space="preserve"> </w:t>
      </w:r>
      <w:r w:rsidR="00C273B6" w:rsidRPr="00C273B6">
        <w:rPr>
          <w:rFonts w:ascii="Angsana New" w:hAnsi="Angsana New"/>
          <w:sz w:val="30"/>
          <w:szCs w:val="30"/>
        </w:rPr>
        <w:t>2563</w:t>
      </w:r>
    </w:p>
    <w:p w14:paraId="0055BCD2" w14:textId="77777777" w:rsidR="0009267B" w:rsidRPr="00292AE6" w:rsidRDefault="0009267B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8"/>
          <w:szCs w:val="28"/>
        </w:rPr>
      </w:pPr>
    </w:p>
    <w:p w14:paraId="74397C08" w14:textId="77777777" w:rsidR="0009267B" w:rsidRPr="00C0003D" w:rsidRDefault="0009267B" w:rsidP="009B2CFB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sz w:val="30"/>
          <w:szCs w:val="30"/>
        </w:rPr>
      </w:pPr>
      <w:r w:rsidRPr="00C0003D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5C584481" w14:textId="77777777" w:rsidR="0009267B" w:rsidRPr="00292AE6" w:rsidRDefault="0009267B" w:rsidP="0009267B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="Angsana New" w:hAnsi="Angsana New" w:cs="Angsana New"/>
          <w:cs/>
        </w:rPr>
      </w:pPr>
    </w:p>
    <w:p w14:paraId="4148EBFE" w14:textId="77777777" w:rsidR="0009267B" w:rsidRDefault="00D15177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216F2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บริษัทดำเนินธุรกิจหลักเกี่ยวกับการซื้อมาขายไป รวมทั้งการขายอุปกรณ์ระบบโทรคมนาคมและระบบอื่น</w:t>
      </w:r>
      <w:r w:rsidR="00DD0CEE">
        <w:rPr>
          <w:rFonts w:ascii="Angsana New" w:hAnsi="Angsana New"/>
          <w:sz w:val="30"/>
          <w:szCs w:val="30"/>
          <w:cs/>
        </w:rPr>
        <w:t xml:space="preserve"> ๆ</w:t>
      </w:r>
      <w:r w:rsidRPr="00E216F2">
        <w:rPr>
          <w:rFonts w:ascii="Angsana New" w:hAnsi="Angsana New"/>
          <w:sz w:val="30"/>
          <w:szCs w:val="30"/>
          <w:cs/>
        </w:rPr>
        <w:t xml:space="preserve"> พร้อมติดตั้ง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216F2">
        <w:rPr>
          <w:rFonts w:ascii="Angsana New" w:hAnsi="Angsana New"/>
          <w:sz w:val="30"/>
          <w:szCs w:val="30"/>
          <w:cs/>
        </w:rPr>
        <w:t>บริษัทย่อยดำเนินธุรกิจหลักในด้านการซื้อมาขายไป</w:t>
      </w:r>
      <w:r w:rsidRPr="00E216F2">
        <w:rPr>
          <w:rFonts w:ascii="Angsana New" w:hAnsi="Angsana New" w:hint="cs"/>
          <w:sz w:val="30"/>
          <w:szCs w:val="30"/>
          <w:cs/>
        </w:rPr>
        <w:t xml:space="preserve"> </w:t>
      </w:r>
      <w:r w:rsidRPr="00E216F2">
        <w:rPr>
          <w:rFonts w:ascii="Angsana New" w:hAnsi="Angsana New"/>
          <w:sz w:val="30"/>
          <w:szCs w:val="30"/>
          <w:cs/>
        </w:rPr>
        <w:t>การขายและให้บริการเกี่ยวกับคอมพิวเตอร์</w:t>
      </w:r>
      <w:r w:rsidRPr="00E216F2">
        <w:rPr>
          <w:rFonts w:ascii="Angsana New" w:hAnsi="Angsana New" w:hint="cs"/>
          <w:sz w:val="30"/>
          <w:szCs w:val="30"/>
          <w:cs/>
        </w:rPr>
        <w:t xml:space="preserve"> การจำหน่ายสินค้าอุปโภคบริโภค ธุรกิจบริการด้านอาหาร</w:t>
      </w:r>
      <w:r w:rsidRPr="00E216F2">
        <w:rPr>
          <w:rFonts w:ascii="Angsana New" w:hAnsi="Angsana New"/>
          <w:sz w:val="30"/>
          <w:szCs w:val="30"/>
          <w:cs/>
        </w:rPr>
        <w:t xml:space="preserve"> </w:t>
      </w:r>
      <w:r w:rsidRPr="00E216F2">
        <w:rPr>
          <w:rFonts w:ascii="Angsana New" w:hAnsi="Angsana New" w:hint="cs"/>
          <w:sz w:val="30"/>
          <w:szCs w:val="30"/>
          <w:cs/>
        </w:rPr>
        <w:t>และการให้บริการอื่น</w:t>
      </w:r>
      <w:r w:rsidR="00DD0CEE">
        <w:rPr>
          <w:rFonts w:ascii="Angsana New" w:hAnsi="Angsana New" w:hint="cs"/>
          <w:sz w:val="30"/>
          <w:szCs w:val="30"/>
          <w:cs/>
        </w:rPr>
        <w:t xml:space="preserve"> ๆ</w:t>
      </w:r>
    </w:p>
    <w:p w14:paraId="25925507" w14:textId="77777777" w:rsidR="009F0AB5" w:rsidRPr="00465C90" w:rsidRDefault="009F0AB5" w:rsidP="00E74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"/>
        <w:jc w:val="thaiDistribute"/>
        <w:rPr>
          <w:rFonts w:ascii="Angsana New" w:hAnsi="Angsana New"/>
          <w:sz w:val="24"/>
          <w:szCs w:val="24"/>
        </w:rPr>
      </w:pPr>
    </w:p>
    <w:p w14:paraId="79D4BAA4" w14:textId="77777777" w:rsidR="0009267B" w:rsidRPr="004F1FC6" w:rsidRDefault="0009267B" w:rsidP="009B2CFB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4F1FC6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</w:t>
      </w:r>
      <w:r w:rsidRPr="004F1FC6">
        <w:rPr>
          <w:rFonts w:ascii="Angsana New" w:hAnsi="Angsana New" w:hint="cs"/>
          <w:b/>
          <w:bCs/>
          <w:sz w:val="30"/>
          <w:szCs w:val="30"/>
          <w:cs/>
          <w:lang w:val="th-TH"/>
        </w:rPr>
        <w:t>ระหว่างกาล</w:t>
      </w:r>
    </w:p>
    <w:p w14:paraId="71092242" w14:textId="77777777" w:rsidR="0009267B" w:rsidRPr="00CF7BAB" w:rsidRDefault="0009267B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06742169" w14:textId="77777777" w:rsidR="0009267B" w:rsidRPr="00C0003D" w:rsidRDefault="0009267B" w:rsidP="0009267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E70B40">
        <w:rPr>
          <w:rFonts w:ascii="Angsana New" w:hAnsi="Angsana New"/>
          <w:i/>
          <w:iCs/>
          <w:sz w:val="30"/>
          <w:szCs w:val="30"/>
          <w:cs/>
        </w:rPr>
        <w:t>(ก)</w:t>
      </w:r>
      <w:r w:rsidRPr="00C0003D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E70B40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30326E1F" w14:textId="77777777" w:rsidR="0009267B" w:rsidRPr="00CF7BAB" w:rsidRDefault="0009267B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</w:rPr>
      </w:pPr>
    </w:p>
    <w:p w14:paraId="19B75EDA" w14:textId="47F65F89" w:rsidR="0009267B" w:rsidRPr="00C0003D" w:rsidRDefault="0009267B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0003D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601744">
        <w:rPr>
          <w:rFonts w:ascii="Angsana New" w:hAnsi="Angsana New" w:hint="cs"/>
          <w:sz w:val="30"/>
          <w:szCs w:val="30"/>
          <w:cs/>
        </w:rPr>
        <w:t>แบบย่อ</w:t>
      </w:r>
      <w:r w:rsidRPr="00C0003D">
        <w:rPr>
          <w:rFonts w:ascii="Angsana New" w:hAnsi="Angsana New"/>
          <w:sz w:val="30"/>
          <w:szCs w:val="30"/>
          <w:cs/>
        </w:rPr>
        <w:t>นี้</w:t>
      </w:r>
      <w:r w:rsidR="00D81125" w:rsidRPr="00D81125">
        <w:rPr>
          <w:rFonts w:ascii="Angsana New" w:hAnsi="Angsana New" w:hint="cs"/>
          <w:sz w:val="30"/>
          <w:szCs w:val="30"/>
          <w:cs/>
        </w:rPr>
        <w:t>นำเสนอรายการในงบการเงินในรูปแบบเดียวกับงบการเงินประจำปี</w:t>
      </w:r>
      <w:r w:rsidR="00D81125" w:rsidRPr="00D81125">
        <w:rPr>
          <w:rFonts w:ascii="Angsana New" w:hAnsi="Angsana New"/>
          <w:sz w:val="30"/>
          <w:szCs w:val="30"/>
          <w:cs/>
        </w:rPr>
        <w:t xml:space="preserve"> </w:t>
      </w:r>
      <w:r w:rsidR="00D81125" w:rsidRPr="00D81125">
        <w:rPr>
          <w:rFonts w:ascii="Angsana New" w:hAnsi="Angsana New" w:hint="cs"/>
          <w:sz w:val="30"/>
          <w:szCs w:val="30"/>
          <w:cs/>
        </w:rPr>
        <w:t>และจัดทำ</w:t>
      </w:r>
      <w:r w:rsidR="007F2927">
        <w:rPr>
          <w:rFonts w:ascii="Angsana New" w:hAnsi="Angsana New"/>
          <w:sz w:val="30"/>
          <w:szCs w:val="30"/>
        </w:rPr>
        <w:br/>
      </w:r>
      <w:r w:rsidR="00D81125" w:rsidRPr="00D81125">
        <w:rPr>
          <w:rFonts w:ascii="Angsana New" w:hAnsi="Angsana New" w:hint="cs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601744">
        <w:rPr>
          <w:rFonts w:ascii="Angsana New" w:hAnsi="Angsana New" w:hint="cs"/>
          <w:sz w:val="30"/>
          <w:szCs w:val="30"/>
          <w:cs/>
        </w:rPr>
        <w:t xml:space="preserve"> (</w:t>
      </w:r>
      <w:r w:rsidR="00601744">
        <w:rPr>
          <w:rFonts w:ascii="Angsana New" w:hAnsi="Angsana New"/>
          <w:sz w:val="30"/>
          <w:szCs w:val="30"/>
        </w:rPr>
        <w:t>“</w:t>
      </w:r>
      <w:r w:rsidR="00601744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="00601744">
        <w:rPr>
          <w:rFonts w:ascii="Angsana New" w:hAnsi="Angsana New"/>
          <w:sz w:val="30"/>
          <w:szCs w:val="30"/>
        </w:rPr>
        <w:t>”</w:t>
      </w:r>
      <w:r w:rsidR="00601744">
        <w:rPr>
          <w:rFonts w:ascii="Angsana New" w:hAnsi="Angsana New" w:hint="cs"/>
          <w:sz w:val="30"/>
          <w:szCs w:val="30"/>
          <w:cs/>
        </w:rPr>
        <w:t xml:space="preserve">) </w:t>
      </w:r>
      <w:r w:rsidRPr="00C0003D">
        <w:rPr>
          <w:rFonts w:ascii="Angsana New" w:hAnsi="Angsana New"/>
          <w:sz w:val="30"/>
          <w:szCs w:val="30"/>
          <w:cs/>
        </w:rPr>
        <w:t>ตามมาตรฐานการบัญชี</w:t>
      </w:r>
      <w:r w:rsidR="00483C78">
        <w:rPr>
          <w:rFonts w:ascii="Angsana New" w:hAnsi="Angsana New" w:hint="cs"/>
          <w:sz w:val="30"/>
          <w:szCs w:val="30"/>
          <w:cs/>
        </w:rPr>
        <w:t xml:space="preserve"> </w:t>
      </w:r>
      <w:r w:rsidRPr="00C0003D">
        <w:rPr>
          <w:rFonts w:ascii="Angsana New" w:hAnsi="Angsana New"/>
          <w:sz w:val="30"/>
          <w:szCs w:val="30"/>
          <w:cs/>
        </w:rPr>
        <w:t>ฉบับที</w:t>
      </w:r>
      <w:r w:rsidR="00601744">
        <w:rPr>
          <w:rFonts w:ascii="Angsana New" w:hAnsi="Angsana New" w:hint="cs"/>
          <w:sz w:val="30"/>
          <w:szCs w:val="30"/>
          <w:cs/>
        </w:rPr>
        <w:t>่</w:t>
      </w:r>
      <w:r w:rsidRPr="00C0003D">
        <w:rPr>
          <w:rFonts w:ascii="Angsana New" w:hAnsi="Angsana New"/>
          <w:sz w:val="30"/>
          <w:szCs w:val="30"/>
          <w:cs/>
        </w:rPr>
        <w:t xml:space="preserve"> </w:t>
      </w:r>
      <w:r w:rsidR="00C273B6" w:rsidRPr="00C273B6">
        <w:rPr>
          <w:rFonts w:ascii="Angsana New" w:hAnsi="Angsana New"/>
          <w:sz w:val="30"/>
          <w:szCs w:val="30"/>
        </w:rPr>
        <w:t>34</w:t>
      </w:r>
      <w:r w:rsidRPr="00C0003D">
        <w:rPr>
          <w:rFonts w:ascii="Angsana New" w:hAnsi="Angsana New"/>
          <w:sz w:val="30"/>
          <w:szCs w:val="30"/>
        </w:rPr>
        <w:t xml:space="preserve"> </w:t>
      </w:r>
      <w:r w:rsidRPr="00C0003D">
        <w:rPr>
          <w:rFonts w:ascii="Angsana New" w:hAnsi="Angsana New"/>
          <w:sz w:val="30"/>
          <w:szCs w:val="30"/>
          <w:cs/>
        </w:rPr>
        <w:t>เรื่อง</w:t>
      </w:r>
      <w:r w:rsidR="00D81125">
        <w:rPr>
          <w:rFonts w:ascii="Angsana New" w:hAnsi="Angsana New" w:hint="cs"/>
          <w:sz w:val="30"/>
          <w:szCs w:val="30"/>
          <w:cs/>
        </w:rPr>
        <w:t xml:space="preserve"> </w:t>
      </w:r>
      <w:r w:rsidR="003E04F3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C0003D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C0003D">
        <w:rPr>
          <w:rFonts w:ascii="Angsana New" w:hAnsi="Angsana New"/>
          <w:sz w:val="30"/>
          <w:szCs w:val="30"/>
          <w:cs/>
        </w:rPr>
        <w:t xml:space="preserve"> </w:t>
      </w:r>
      <w:r w:rsidRPr="00C0003D">
        <w:rPr>
          <w:rFonts w:ascii="Angsana New" w:hAnsi="Angsana New"/>
          <w:sz w:val="30"/>
          <w:szCs w:val="30"/>
        </w:rPr>
        <w:t xml:space="preserve"> </w:t>
      </w:r>
      <w:r w:rsidRPr="00C0003D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0357CA">
        <w:rPr>
          <w:rFonts w:ascii="Angsana New" w:hAnsi="Angsana New"/>
          <w:spacing w:val="6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  <w:r w:rsidRPr="000357CA">
        <w:rPr>
          <w:rFonts w:ascii="Angsana New" w:hAnsi="Angsana New"/>
          <w:spacing w:val="6"/>
          <w:sz w:val="30"/>
          <w:szCs w:val="30"/>
        </w:rPr>
        <w:t xml:space="preserve"> </w:t>
      </w:r>
    </w:p>
    <w:p w14:paraId="2ABE7E87" w14:textId="77777777" w:rsidR="00A97F99" w:rsidRPr="00A97F99" w:rsidRDefault="00A97F99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14:paraId="6908D6C2" w14:textId="6B7B1DB1" w:rsidR="0009267B" w:rsidRDefault="0009267B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0618CA">
        <w:rPr>
          <w:rFonts w:ascii="Angsana New" w:hAnsi="Angsana New"/>
          <w:sz w:val="30"/>
          <w:szCs w:val="30"/>
          <w:cs/>
        </w:rPr>
        <w:t>งบการเงิน</w:t>
      </w:r>
      <w:r w:rsidR="009F7C4F">
        <w:rPr>
          <w:rFonts w:ascii="Angsana New" w:hAnsi="Angsana New" w:hint="cs"/>
          <w:sz w:val="30"/>
          <w:szCs w:val="30"/>
          <w:cs/>
        </w:rPr>
        <w:t>ระหว่างกาล</w:t>
      </w:r>
      <w:r w:rsidRPr="000618CA">
        <w:rPr>
          <w:rFonts w:ascii="Angsana New" w:hAnsi="Angsana New"/>
          <w:sz w:val="30"/>
          <w:szCs w:val="30"/>
          <w:cs/>
        </w:rPr>
        <w:t>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</w:t>
      </w:r>
      <w:r w:rsidR="00DD0CEE">
        <w:rPr>
          <w:rFonts w:ascii="Angsana New" w:hAnsi="Angsana New"/>
          <w:sz w:val="30"/>
          <w:szCs w:val="30"/>
          <w:cs/>
        </w:rPr>
        <w:t xml:space="preserve"> ๆ</w:t>
      </w:r>
      <w:r w:rsidRPr="000618CA">
        <w:rPr>
          <w:rFonts w:ascii="Angsana New" w:hAnsi="Angsana New"/>
          <w:sz w:val="30"/>
          <w:szCs w:val="30"/>
          <w:cs/>
        </w:rPr>
        <w:t xml:space="preserve">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C273B6" w:rsidRPr="00C273B6">
        <w:rPr>
          <w:rFonts w:ascii="Angsana New" w:hAnsi="Angsana New"/>
          <w:sz w:val="30"/>
          <w:szCs w:val="30"/>
        </w:rPr>
        <w:t>31</w:t>
      </w:r>
      <w:r w:rsidRPr="000618CA">
        <w:rPr>
          <w:rFonts w:ascii="Angsana New" w:hAnsi="Angsana New"/>
          <w:sz w:val="30"/>
          <w:szCs w:val="30"/>
          <w:cs/>
        </w:rPr>
        <w:t xml:space="preserve"> ธันวาคม </w:t>
      </w:r>
      <w:r w:rsidR="00C273B6" w:rsidRPr="00C273B6">
        <w:rPr>
          <w:rFonts w:ascii="Angsana New" w:hAnsi="Angsana New"/>
          <w:sz w:val="30"/>
          <w:szCs w:val="30"/>
        </w:rPr>
        <w:t>2562</w:t>
      </w:r>
    </w:p>
    <w:p w14:paraId="1323C8E4" w14:textId="77777777" w:rsidR="00A97F99" w:rsidRPr="00E70B40" w:rsidRDefault="00A97F99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14:paraId="5EDE8255" w14:textId="0C6E842D" w:rsidR="00A97F99" w:rsidRDefault="00A97F99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A97F99">
        <w:rPr>
          <w:rFonts w:ascii="Angsana New" w:hAnsi="Angsana New"/>
          <w:sz w:val="30"/>
          <w:szCs w:val="30"/>
          <w:cs/>
        </w:rPr>
        <w:t>กลุ่มบริษัท/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</w:t>
      </w:r>
      <w:r w:rsidRPr="00A97F99">
        <w:rPr>
          <w:rFonts w:ascii="Angsana New" w:hAnsi="Angsana New" w:hint="cs"/>
          <w:sz w:val="30"/>
          <w:szCs w:val="30"/>
          <w:cs/>
        </w:rPr>
        <w:t xml:space="preserve"> </w:t>
      </w:r>
      <w:r w:rsidRPr="00A97F99">
        <w:rPr>
          <w:rFonts w:ascii="Angsana New" w:hAnsi="Angsana New"/>
          <w:sz w:val="30"/>
          <w:szCs w:val="30"/>
          <w:cs/>
        </w:rPr>
        <w:t xml:space="preserve">ฉบับที่ </w:t>
      </w:r>
      <w:r w:rsidR="00C273B6" w:rsidRPr="00C273B6">
        <w:rPr>
          <w:rFonts w:ascii="Angsana New" w:hAnsi="Angsana New"/>
          <w:sz w:val="30"/>
          <w:szCs w:val="30"/>
        </w:rPr>
        <w:t>16</w:t>
      </w:r>
      <w:r w:rsidRPr="00A97F99">
        <w:rPr>
          <w:rFonts w:ascii="Angsana New" w:hAnsi="Angsana New"/>
          <w:sz w:val="30"/>
          <w:szCs w:val="30"/>
        </w:rPr>
        <w:t xml:space="preserve"> </w:t>
      </w:r>
      <w:r w:rsidRPr="00A97F99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A97F99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 w:rsidRPr="00A97F99">
        <w:rPr>
          <w:rFonts w:ascii="Angsana New" w:hAnsi="Angsana New"/>
          <w:sz w:val="30"/>
          <w:szCs w:val="30"/>
        </w:rPr>
        <w:t xml:space="preserve"> </w:t>
      </w:r>
      <w:r w:rsidRPr="00A97F99">
        <w:rPr>
          <w:rFonts w:ascii="Angsana New" w:hAnsi="Angsana New"/>
          <w:sz w:val="30"/>
          <w:szCs w:val="30"/>
          <w:cs/>
        </w:rPr>
        <w:t>(</w:t>
      </w:r>
      <w:r w:rsidRPr="00A97F99">
        <w:rPr>
          <w:rFonts w:ascii="Angsana New" w:hAnsi="Angsana New"/>
          <w:sz w:val="30"/>
          <w:szCs w:val="30"/>
        </w:rPr>
        <w:t xml:space="preserve">TFRS </w:t>
      </w:r>
      <w:r w:rsidR="00C273B6" w:rsidRPr="00C273B6">
        <w:rPr>
          <w:rFonts w:ascii="Angsana New" w:hAnsi="Angsana New"/>
          <w:sz w:val="30"/>
          <w:szCs w:val="30"/>
        </w:rPr>
        <w:t>16</w:t>
      </w:r>
      <w:r w:rsidRPr="00A97F99">
        <w:rPr>
          <w:rFonts w:ascii="Angsana New" w:hAnsi="Angsana New"/>
          <w:sz w:val="30"/>
          <w:szCs w:val="30"/>
          <w:cs/>
        </w:rPr>
        <w:t>) เป็นครั้งแรกซึ่ง</w:t>
      </w:r>
      <w:r w:rsidRPr="00A97F99">
        <w:rPr>
          <w:rFonts w:ascii="Angsana New" w:hAnsi="Angsana New" w:hint="cs"/>
          <w:sz w:val="30"/>
          <w:szCs w:val="30"/>
          <w:cs/>
        </w:rPr>
        <w:t>ได้เปิดเผยผลกระทบจากการเปลี่ยนแปลงนโยบายการบัญชีไว้ในหมายเหตุข้อ</w:t>
      </w:r>
      <w:r w:rsidRPr="00A97F99">
        <w:rPr>
          <w:rFonts w:ascii="Angsana New" w:hAnsi="Angsana New"/>
          <w:sz w:val="30"/>
          <w:szCs w:val="30"/>
          <w:cs/>
        </w:rPr>
        <w:t xml:space="preserve"> </w:t>
      </w:r>
      <w:r w:rsidR="00C273B6" w:rsidRPr="00C273B6">
        <w:rPr>
          <w:rFonts w:ascii="Angsana New" w:hAnsi="Angsana New"/>
          <w:sz w:val="30"/>
          <w:szCs w:val="30"/>
        </w:rPr>
        <w:t>3</w:t>
      </w:r>
    </w:p>
    <w:p w14:paraId="193AD6DD" w14:textId="77777777" w:rsidR="00A97F99" w:rsidRPr="00E70B40" w:rsidRDefault="00A97F99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14:paraId="4967F07A" w14:textId="77777777" w:rsidR="009F7C4F" w:rsidRDefault="009F7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5D7C4AD" w14:textId="33816066" w:rsidR="008E531E" w:rsidRPr="00C0003D" w:rsidRDefault="008E531E" w:rsidP="008E5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 w:hanging="540"/>
        <w:jc w:val="both"/>
        <w:rPr>
          <w:rFonts w:ascii="Angsana New" w:eastAsia="MS Mincho" w:hAnsi="Angsana New"/>
          <w:b/>
          <w:bCs/>
          <w:i/>
          <w:iCs/>
          <w:color w:val="0000FF"/>
          <w:sz w:val="30"/>
          <w:szCs w:val="30"/>
          <w:cs/>
          <w:lang w:val="en-GB"/>
        </w:rPr>
      </w:pPr>
      <w:r w:rsidRPr="00E70B40">
        <w:rPr>
          <w:rFonts w:ascii="Angsana New" w:eastAsia="MS Mincho" w:hAnsi="Angsana New" w:hint="cs"/>
          <w:i/>
          <w:iCs/>
          <w:sz w:val="30"/>
          <w:szCs w:val="30"/>
          <w:cs/>
          <w:lang w:val="en-GB"/>
        </w:rPr>
        <w:lastRenderedPageBreak/>
        <w:t>(</w:t>
      </w:r>
      <w:r w:rsidR="00222437" w:rsidRPr="00E70B40">
        <w:rPr>
          <w:rFonts w:ascii="Angsana New" w:eastAsia="MS Mincho" w:hAnsi="Angsana New" w:hint="cs"/>
          <w:i/>
          <w:iCs/>
          <w:sz w:val="30"/>
          <w:szCs w:val="30"/>
          <w:cs/>
          <w:lang w:val="en-GB"/>
        </w:rPr>
        <w:t>ข</w:t>
      </w:r>
      <w:r w:rsidRPr="00E70B40">
        <w:rPr>
          <w:rFonts w:ascii="Angsana New" w:eastAsia="MS Mincho" w:hAnsi="Angsana New" w:hint="cs"/>
          <w:i/>
          <w:iCs/>
          <w:sz w:val="30"/>
          <w:szCs w:val="30"/>
          <w:cs/>
          <w:lang w:val="en-GB"/>
        </w:rPr>
        <w:t>)</w:t>
      </w:r>
      <w:r w:rsidRPr="00C0003D">
        <w:rPr>
          <w:rFonts w:ascii="Angsana New" w:eastAsia="MS Mincho" w:hAnsi="Angsana New" w:hint="cs"/>
          <w:b/>
          <w:bCs/>
          <w:i/>
          <w:iCs/>
          <w:sz w:val="30"/>
          <w:szCs w:val="30"/>
          <w:cs/>
          <w:lang w:val="en-GB"/>
        </w:rPr>
        <w:tab/>
      </w:r>
      <w:r w:rsidRPr="00E70B40">
        <w:rPr>
          <w:rFonts w:ascii="Angsana New" w:eastAsia="MS Mincho" w:hAnsi="Angsana New"/>
          <w:i/>
          <w:iCs/>
          <w:sz w:val="30"/>
          <w:szCs w:val="30"/>
          <w:cs/>
          <w:lang w:val="en-GB"/>
        </w:rPr>
        <w:t>การใช้วิจารณญาณ</w:t>
      </w:r>
      <w:r w:rsidR="00921816" w:rsidRPr="00E70B40">
        <w:rPr>
          <w:rFonts w:ascii="Angsana New" w:eastAsia="MS Mincho" w:hAnsi="Angsana New" w:hint="cs"/>
          <w:i/>
          <w:iCs/>
          <w:sz w:val="30"/>
          <w:szCs w:val="30"/>
          <w:cs/>
          <w:lang w:val="en-GB"/>
        </w:rPr>
        <w:t>และการประมาณการ</w:t>
      </w:r>
    </w:p>
    <w:p w14:paraId="31A0F9F0" w14:textId="77777777" w:rsidR="008E531E" w:rsidRPr="00A97F99" w:rsidRDefault="008E531E" w:rsidP="008E5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04"/>
        <w:jc w:val="thaiDistribute"/>
        <w:rPr>
          <w:rFonts w:ascii="Angsana New" w:eastAsia="MS Mincho" w:hAnsi="Angsana New"/>
          <w:sz w:val="28"/>
          <w:szCs w:val="28"/>
          <w:lang w:val="en-GB"/>
        </w:rPr>
      </w:pPr>
    </w:p>
    <w:p w14:paraId="07A144E8" w14:textId="292DED7C" w:rsidR="001419CD" w:rsidRDefault="0002294B" w:rsidP="004C6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456B4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</w:t>
      </w:r>
      <w:r w:rsidR="00B71763">
        <w:rPr>
          <w:rFonts w:ascii="Angsana New" w:hAnsi="Angsana New" w:hint="cs"/>
          <w:sz w:val="30"/>
          <w:szCs w:val="30"/>
          <w:cs/>
        </w:rPr>
        <w:t>และการประมาณการ</w:t>
      </w:r>
      <w:r w:rsidRPr="00C456B4">
        <w:rPr>
          <w:rFonts w:ascii="Angsana New" w:hAnsi="Angsana New"/>
          <w:sz w:val="30"/>
          <w:szCs w:val="30"/>
          <w:cs/>
        </w:rPr>
        <w:t>ในการถือปฏิบัติตามนโยบายการบัญชีของกลุ่มบริษัท</w:t>
      </w:r>
      <w:r w:rsidR="00845B85" w:rsidRPr="00C456B4">
        <w:rPr>
          <w:rFonts w:ascii="Angsana New" w:hAnsi="Angsana New" w:hint="cs"/>
          <w:sz w:val="30"/>
          <w:szCs w:val="30"/>
          <w:cs/>
        </w:rPr>
        <w:t>/บริษัท</w:t>
      </w:r>
      <w:r w:rsidR="00B71763">
        <w:rPr>
          <w:rFonts w:ascii="Angsana New" w:hAnsi="Angsana New" w:hint="cs"/>
          <w:sz w:val="30"/>
          <w:szCs w:val="30"/>
          <w:cs/>
        </w:rPr>
        <w:t xml:space="preserve"> </w:t>
      </w:r>
      <w:r w:rsidR="00B71763" w:rsidRPr="00B71763">
        <w:rPr>
          <w:rFonts w:ascii="Angsana New" w:hAnsi="Angsana New" w:hint="cs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Pr="00C456B4">
        <w:rPr>
          <w:rFonts w:ascii="Angsana New" w:hAnsi="Angsana New"/>
          <w:sz w:val="30"/>
          <w:szCs w:val="30"/>
          <w:cs/>
        </w:rPr>
        <w:t xml:space="preserve"> </w:t>
      </w:r>
      <w:r w:rsidR="00B71763" w:rsidRPr="00B71763">
        <w:rPr>
          <w:rFonts w:ascii="Angsana New" w:hAnsi="Angsana New" w:hint="cs"/>
          <w:sz w:val="30"/>
          <w:szCs w:val="30"/>
          <w:cs/>
        </w:rPr>
        <w:t>ทั้งนี้</w:t>
      </w:r>
      <w:r w:rsidR="00B71763" w:rsidRPr="00B71763">
        <w:rPr>
          <w:rFonts w:ascii="Angsana New" w:hAnsi="Angsana New"/>
          <w:sz w:val="30"/>
          <w:szCs w:val="30"/>
          <w:cs/>
        </w:rPr>
        <w:t xml:space="preserve"> </w:t>
      </w:r>
      <w:r w:rsidR="00B71763" w:rsidRPr="00B71763">
        <w:rPr>
          <w:rFonts w:ascii="Angsana New" w:hAnsi="Angsana New" w:hint="cs"/>
          <w:sz w:val="30"/>
          <w:szCs w:val="30"/>
          <w:cs/>
        </w:rPr>
        <w:t>นโยบายการบัญชี</w:t>
      </w:r>
      <w:r w:rsidR="00B71763" w:rsidRPr="00B71763">
        <w:rPr>
          <w:rFonts w:ascii="Angsana New" w:hAnsi="Angsana New"/>
          <w:sz w:val="30"/>
          <w:szCs w:val="30"/>
          <w:cs/>
        </w:rPr>
        <w:t xml:space="preserve"> </w:t>
      </w:r>
      <w:r w:rsidR="00B71763" w:rsidRPr="00B71763">
        <w:rPr>
          <w:rFonts w:ascii="Angsana New" w:hAnsi="Angsana New" w:hint="cs"/>
          <w:sz w:val="30"/>
          <w:szCs w:val="30"/>
          <w:cs/>
        </w:rPr>
        <w:t>วิธีการคำนวณ</w:t>
      </w:r>
      <w:r w:rsidRPr="00C456B4">
        <w:rPr>
          <w:rFonts w:ascii="Angsana New" w:hAnsi="Angsana New"/>
          <w:sz w:val="30"/>
          <w:szCs w:val="30"/>
          <w:cs/>
        </w:rPr>
        <w:t>และ</w:t>
      </w:r>
      <w:r w:rsidR="00B71763" w:rsidRPr="00B71763">
        <w:rPr>
          <w:rFonts w:ascii="Angsana New" w:hAnsi="Angsana New" w:hint="cs"/>
          <w:sz w:val="30"/>
          <w:szCs w:val="30"/>
          <w:cs/>
        </w:rPr>
        <w:t>แหล่งข้อมูลสำคัญที่ใช้ในการประมาณการซึ่งอาจมีความไม่แน่นอนนั้น</w:t>
      </w:r>
      <w:r w:rsidR="00E70B40" w:rsidRPr="00E70B40">
        <w:rPr>
          <w:rFonts w:ascii="Angsana New" w:hAnsi="Angsana New" w:hint="cs"/>
          <w:sz w:val="30"/>
          <w:szCs w:val="30"/>
          <w:cs/>
        </w:rPr>
        <w:t>ไม่แตกต่างจากที่ได้อธิบายไว้ในงบการเงินสำหรับปีสิ้นสุดวันที่</w:t>
      </w:r>
      <w:r w:rsidR="00E70B40" w:rsidRPr="00E70B40">
        <w:rPr>
          <w:rFonts w:ascii="Angsana New" w:hAnsi="Angsana New"/>
          <w:sz w:val="30"/>
          <w:szCs w:val="30"/>
          <w:cs/>
        </w:rPr>
        <w:t xml:space="preserve"> </w:t>
      </w:r>
      <w:r w:rsidR="00C273B6" w:rsidRPr="00C273B6">
        <w:rPr>
          <w:rFonts w:ascii="Angsana New" w:hAnsi="Angsana New"/>
          <w:sz w:val="30"/>
          <w:szCs w:val="30"/>
        </w:rPr>
        <w:t>31</w:t>
      </w:r>
      <w:r w:rsidR="00E70B40" w:rsidRPr="00E70B40">
        <w:rPr>
          <w:rFonts w:ascii="Angsana New" w:hAnsi="Angsana New"/>
          <w:sz w:val="30"/>
          <w:szCs w:val="30"/>
          <w:cs/>
        </w:rPr>
        <w:t xml:space="preserve"> </w:t>
      </w:r>
      <w:r w:rsidR="00E70B40" w:rsidRPr="00E70B40">
        <w:rPr>
          <w:rFonts w:ascii="Angsana New" w:hAnsi="Angsana New" w:hint="cs"/>
          <w:sz w:val="30"/>
          <w:szCs w:val="30"/>
          <w:cs/>
        </w:rPr>
        <w:t>ธันวาคม</w:t>
      </w:r>
      <w:r w:rsidR="00E70B40" w:rsidRPr="00E70B40">
        <w:rPr>
          <w:rFonts w:ascii="Angsana New" w:hAnsi="Angsana New"/>
          <w:sz w:val="30"/>
          <w:szCs w:val="30"/>
          <w:cs/>
        </w:rPr>
        <w:t xml:space="preserve"> </w:t>
      </w:r>
      <w:r w:rsidR="00C273B6" w:rsidRPr="00C273B6">
        <w:rPr>
          <w:rFonts w:ascii="Angsana New" w:hAnsi="Angsana New"/>
          <w:sz w:val="30"/>
          <w:szCs w:val="30"/>
        </w:rPr>
        <w:t>2562</w:t>
      </w:r>
      <w:r w:rsidR="00E70B40">
        <w:rPr>
          <w:rFonts w:ascii="Angsana New" w:hAnsi="Angsana New"/>
          <w:sz w:val="30"/>
          <w:szCs w:val="30"/>
        </w:rPr>
        <w:t xml:space="preserve"> </w:t>
      </w:r>
      <w:r w:rsidR="00E70B40" w:rsidRPr="00E70B40">
        <w:rPr>
          <w:rFonts w:ascii="Angsana New" w:hAnsi="Angsana New" w:hint="cs"/>
          <w:sz w:val="30"/>
          <w:szCs w:val="30"/>
          <w:cs/>
        </w:rPr>
        <w:t>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ตามที่ได้อธิบายไว้ใน</w:t>
      </w:r>
      <w:r w:rsidR="00E70B40">
        <w:rPr>
          <w:rFonts w:ascii="Angsana New" w:hAnsi="Angsana New"/>
          <w:sz w:val="30"/>
          <w:szCs w:val="30"/>
        </w:rPr>
        <w:br/>
      </w:r>
      <w:r w:rsidR="00E70B40" w:rsidRPr="00E70B40">
        <w:rPr>
          <w:rFonts w:ascii="Angsana New" w:hAnsi="Angsana New" w:hint="cs"/>
          <w:sz w:val="30"/>
          <w:szCs w:val="30"/>
          <w:cs/>
        </w:rPr>
        <w:t>หมายเหตุข้อ</w:t>
      </w:r>
      <w:r w:rsidR="00E70B40" w:rsidRPr="00E70B40">
        <w:rPr>
          <w:rFonts w:ascii="Angsana New" w:hAnsi="Angsana New"/>
          <w:sz w:val="30"/>
          <w:szCs w:val="30"/>
          <w:cs/>
        </w:rPr>
        <w:t xml:space="preserve"> </w:t>
      </w:r>
      <w:r w:rsidR="00C273B6" w:rsidRPr="00C273B6">
        <w:rPr>
          <w:rFonts w:ascii="Angsana New" w:hAnsi="Angsana New"/>
          <w:sz w:val="30"/>
          <w:szCs w:val="30"/>
        </w:rPr>
        <w:t>3</w:t>
      </w:r>
    </w:p>
    <w:p w14:paraId="50DD2E27" w14:textId="77777777" w:rsidR="001419CD" w:rsidRPr="00E70B40" w:rsidRDefault="00141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cs/>
          <w:lang w:val="th-TH"/>
        </w:rPr>
      </w:pPr>
    </w:p>
    <w:p w14:paraId="50407F02" w14:textId="77777777" w:rsidR="009E352D" w:rsidRPr="0047477A" w:rsidRDefault="009E352D" w:rsidP="009B2CFB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47477A">
        <w:rPr>
          <w:rFonts w:ascii="Angsana New" w:hAnsi="Angsana New" w:hint="cs"/>
          <w:b/>
          <w:bCs/>
          <w:sz w:val="30"/>
          <w:szCs w:val="30"/>
          <w:cs/>
          <w:lang w:val="th-TH"/>
        </w:rPr>
        <w:t>การเปลี่ยนแปลงนโยบาย</w:t>
      </w:r>
      <w:r w:rsidR="0047477A">
        <w:rPr>
          <w:rFonts w:ascii="Angsana New" w:hAnsi="Angsana New" w:hint="cs"/>
          <w:b/>
          <w:bCs/>
          <w:sz w:val="30"/>
          <w:szCs w:val="30"/>
          <w:cs/>
          <w:lang w:val="th-TH"/>
        </w:rPr>
        <w:t>การ</w:t>
      </w:r>
      <w:r w:rsidRPr="0047477A">
        <w:rPr>
          <w:rFonts w:ascii="Angsana New" w:hAnsi="Angsana New" w:hint="cs"/>
          <w:b/>
          <w:bCs/>
          <w:sz w:val="30"/>
          <w:szCs w:val="30"/>
          <w:cs/>
          <w:lang w:val="th-TH"/>
        </w:rPr>
        <w:t>บัญชี</w:t>
      </w:r>
    </w:p>
    <w:p w14:paraId="55555EB2" w14:textId="77777777" w:rsidR="009E352D" w:rsidRPr="0047477A" w:rsidRDefault="009E352D" w:rsidP="009E352D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71EACE1" w14:textId="26DB9C24" w:rsidR="009E352D" w:rsidRDefault="00E70B40" w:rsidP="009E352D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70B40">
        <w:rPr>
          <w:rFonts w:ascii="Angsana New" w:hAnsi="Angsana New" w:hint="cs"/>
          <w:sz w:val="30"/>
          <w:szCs w:val="30"/>
          <w:cs/>
        </w:rPr>
        <w:t>ตั้งแต่วันที่</w:t>
      </w:r>
      <w:r w:rsidRPr="00E70B40">
        <w:rPr>
          <w:rFonts w:ascii="Angsana New" w:hAnsi="Angsana New"/>
          <w:sz w:val="30"/>
          <w:szCs w:val="30"/>
          <w:cs/>
        </w:rPr>
        <w:t xml:space="preserve"> </w:t>
      </w:r>
      <w:r w:rsidR="00C273B6" w:rsidRPr="00C273B6">
        <w:rPr>
          <w:rFonts w:ascii="Angsana New" w:hAnsi="Angsana New"/>
          <w:sz w:val="30"/>
          <w:szCs w:val="30"/>
        </w:rPr>
        <w:t>1</w:t>
      </w:r>
      <w:r w:rsidRPr="00E70B40">
        <w:rPr>
          <w:rFonts w:ascii="Angsana New" w:hAnsi="Angsana New"/>
          <w:sz w:val="30"/>
          <w:szCs w:val="30"/>
          <w:cs/>
        </w:rPr>
        <w:t xml:space="preserve"> </w:t>
      </w:r>
      <w:r w:rsidRPr="00E70B40">
        <w:rPr>
          <w:rFonts w:ascii="Angsana New" w:hAnsi="Angsana New" w:hint="cs"/>
          <w:sz w:val="30"/>
          <w:szCs w:val="30"/>
          <w:cs/>
        </w:rPr>
        <w:t>มกราคม</w:t>
      </w:r>
      <w:r w:rsidRPr="00E70B40">
        <w:rPr>
          <w:rFonts w:ascii="Angsana New" w:hAnsi="Angsana New"/>
          <w:sz w:val="30"/>
          <w:szCs w:val="30"/>
          <w:cs/>
        </w:rPr>
        <w:t xml:space="preserve"> </w:t>
      </w:r>
      <w:r w:rsidR="00C273B6" w:rsidRPr="00C273B6">
        <w:rPr>
          <w:rFonts w:ascii="Angsana New" w:hAnsi="Angsana New"/>
          <w:sz w:val="30"/>
          <w:szCs w:val="30"/>
        </w:rPr>
        <w:t>2563</w:t>
      </w:r>
      <w:r w:rsidRPr="00E70B40">
        <w:rPr>
          <w:rFonts w:ascii="Angsana New" w:hAnsi="Angsana New"/>
          <w:sz w:val="30"/>
          <w:szCs w:val="30"/>
          <w:cs/>
        </w:rPr>
        <w:t xml:space="preserve"> </w:t>
      </w:r>
      <w:r w:rsidRPr="00E70B40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E70B40">
        <w:rPr>
          <w:rFonts w:ascii="Angsana New" w:hAnsi="Angsana New"/>
          <w:sz w:val="30"/>
          <w:szCs w:val="30"/>
          <w:cs/>
        </w:rPr>
        <w:t>/</w:t>
      </w:r>
      <w:r w:rsidRPr="00E70B40">
        <w:rPr>
          <w:rFonts w:ascii="Angsana New" w:hAnsi="Angsana New" w:hint="cs"/>
          <w:sz w:val="30"/>
          <w:szCs w:val="30"/>
          <w:cs/>
        </w:rPr>
        <w:t>บริษัทได้ถือปฏิบัติตามมาตรฐานการรายงานทางการเงินกลุ่มเครื่องมือทางการเงินและ</w:t>
      </w:r>
      <w:r w:rsidRPr="00E70B40">
        <w:rPr>
          <w:rFonts w:ascii="Angsana New" w:hAnsi="Angsana New"/>
          <w:sz w:val="30"/>
          <w:szCs w:val="30"/>
          <w:cs/>
        </w:rPr>
        <w:t xml:space="preserve"> </w:t>
      </w:r>
      <w:r w:rsidRPr="00E70B40">
        <w:rPr>
          <w:rFonts w:ascii="Angsana New" w:hAnsi="Angsana New"/>
          <w:sz w:val="30"/>
          <w:szCs w:val="30"/>
        </w:rPr>
        <w:t xml:space="preserve">TFRS </w:t>
      </w:r>
      <w:r w:rsidR="00C273B6" w:rsidRPr="00C273B6">
        <w:rPr>
          <w:rFonts w:ascii="Angsana New" w:hAnsi="Angsana New"/>
          <w:sz w:val="30"/>
          <w:szCs w:val="30"/>
        </w:rPr>
        <w:t>16</w:t>
      </w:r>
      <w:r w:rsidRPr="00E70B40">
        <w:rPr>
          <w:rFonts w:ascii="Angsana New" w:hAnsi="Angsana New"/>
          <w:sz w:val="30"/>
          <w:szCs w:val="30"/>
          <w:cs/>
        </w:rPr>
        <w:t xml:space="preserve"> </w:t>
      </w:r>
      <w:r w:rsidRPr="00E70B40">
        <w:rPr>
          <w:rFonts w:ascii="Angsana New" w:hAnsi="Angsana New" w:hint="cs"/>
          <w:sz w:val="30"/>
          <w:szCs w:val="30"/>
          <w:cs/>
        </w:rPr>
        <w:t>เป็นครั้งแรก</w:t>
      </w:r>
      <w:r w:rsidRPr="00E70B40">
        <w:rPr>
          <w:rFonts w:ascii="Angsana New" w:hAnsi="Angsana New"/>
          <w:sz w:val="30"/>
          <w:szCs w:val="30"/>
          <w:cs/>
        </w:rPr>
        <w:t xml:space="preserve"> </w:t>
      </w:r>
      <w:r w:rsidRPr="00E70B40">
        <w:rPr>
          <w:rFonts w:ascii="Angsana New" w:hAnsi="Angsana New" w:hint="cs"/>
          <w:sz w:val="30"/>
          <w:szCs w:val="30"/>
          <w:cs/>
        </w:rPr>
        <w:t>ผลกระทบของส่วนของผู้ถือหุ้นจากการเปลี่ยนแปลงนโยบายการบัญชี</w:t>
      </w:r>
      <w:r w:rsidRPr="00E70B40">
        <w:rPr>
          <w:rFonts w:ascii="Angsana New" w:hAnsi="Angsana New"/>
          <w:sz w:val="30"/>
          <w:szCs w:val="30"/>
          <w:cs/>
        </w:rPr>
        <w:t xml:space="preserve"> </w:t>
      </w:r>
      <w:r w:rsidRPr="00E70B40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7BBFB031" w14:textId="77777777" w:rsidR="007B6C96" w:rsidRPr="00E70B40" w:rsidRDefault="007B6C96" w:rsidP="009E352D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9088" w:type="dxa"/>
        <w:tblInd w:w="45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78"/>
        <w:gridCol w:w="810"/>
        <w:gridCol w:w="180"/>
        <w:gridCol w:w="1530"/>
        <w:gridCol w:w="180"/>
        <w:gridCol w:w="1710"/>
      </w:tblGrid>
      <w:tr w:rsidR="007B6C96" w:rsidRPr="00BB21B1" w14:paraId="16B93EF2" w14:textId="77777777" w:rsidTr="007B6C96">
        <w:trPr>
          <w:cantSplit/>
          <w:trHeight w:val="20"/>
          <w:tblHeader/>
        </w:trPr>
        <w:tc>
          <w:tcPr>
            <w:tcW w:w="4678" w:type="dxa"/>
            <w:vAlign w:val="bottom"/>
          </w:tcPr>
          <w:p w14:paraId="32F0D3C4" w14:textId="77777777" w:rsidR="007B6C96" w:rsidRPr="00BB21B1" w:rsidRDefault="007B6C96" w:rsidP="00044CF7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810" w:type="dxa"/>
          </w:tcPr>
          <w:p w14:paraId="5BF8CD75" w14:textId="77777777" w:rsidR="007B6C96" w:rsidRPr="00BB21B1" w:rsidRDefault="007B6C96" w:rsidP="00044CF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E13034B" w14:textId="77777777" w:rsidR="007B6C96" w:rsidRPr="00BB21B1" w:rsidRDefault="007B6C96" w:rsidP="00044CF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48D7B7F6" w14:textId="10F36507" w:rsidR="007B6C96" w:rsidRPr="007B6C96" w:rsidRDefault="007B6C96" w:rsidP="00044CF7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B6C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กำไรสะสม</w:t>
            </w:r>
          </w:p>
        </w:tc>
      </w:tr>
      <w:tr w:rsidR="007B6C96" w:rsidRPr="00BB21B1" w14:paraId="618BDF40" w14:textId="77777777" w:rsidTr="007B6C96">
        <w:trPr>
          <w:cantSplit/>
          <w:trHeight w:val="20"/>
          <w:tblHeader/>
        </w:trPr>
        <w:tc>
          <w:tcPr>
            <w:tcW w:w="4678" w:type="dxa"/>
            <w:vAlign w:val="bottom"/>
          </w:tcPr>
          <w:p w14:paraId="6048A1AC" w14:textId="77777777" w:rsidR="007B6C96" w:rsidRPr="00BB21B1" w:rsidRDefault="007B6C96" w:rsidP="007B6C96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810" w:type="dxa"/>
            <w:vAlign w:val="bottom"/>
          </w:tcPr>
          <w:p w14:paraId="5D6F3D17" w14:textId="167660EE" w:rsidR="007B6C96" w:rsidRPr="00BB21B1" w:rsidRDefault="007B6C96" w:rsidP="007B6C9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89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BB21B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80" w:type="dxa"/>
          </w:tcPr>
          <w:p w14:paraId="0F8793FE" w14:textId="77777777" w:rsidR="007B6C96" w:rsidRPr="00BB21B1" w:rsidRDefault="007B6C96" w:rsidP="007B6C9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F453BAE" w14:textId="02D70381" w:rsidR="007B6C96" w:rsidRPr="00BB21B1" w:rsidRDefault="007B6C96" w:rsidP="007B6C96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B21B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7E0F7C31" w14:textId="77777777" w:rsidR="007B6C96" w:rsidRPr="00BB21B1" w:rsidRDefault="007B6C96" w:rsidP="007B6C9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331C58EA" w14:textId="6D83C788" w:rsidR="007B6C96" w:rsidRPr="007B6C96" w:rsidRDefault="007B6C96" w:rsidP="007B6C96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B21B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br/>
            </w:r>
            <w:r w:rsidRPr="00BB21B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B6C96" w:rsidRPr="00BB21B1" w14:paraId="4F8E689E" w14:textId="77777777" w:rsidTr="007B6C96">
        <w:trPr>
          <w:cantSplit/>
          <w:trHeight w:val="20"/>
          <w:tblHeader/>
        </w:trPr>
        <w:tc>
          <w:tcPr>
            <w:tcW w:w="4678" w:type="dxa"/>
          </w:tcPr>
          <w:p w14:paraId="7674BF7B" w14:textId="77777777" w:rsidR="007B6C96" w:rsidRPr="00BB21B1" w:rsidRDefault="007B6C96" w:rsidP="007B6C96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810" w:type="dxa"/>
            <w:vAlign w:val="bottom"/>
          </w:tcPr>
          <w:p w14:paraId="77E2DBC6" w14:textId="5627A0B1" w:rsidR="007B6C96" w:rsidRPr="00BB21B1" w:rsidRDefault="007B6C96" w:rsidP="007B6C96">
            <w:pPr>
              <w:pStyle w:val="acctfourfigures"/>
              <w:tabs>
                <w:tab w:val="clear" w:pos="765"/>
              </w:tabs>
              <w:spacing w:line="240" w:lineRule="auto"/>
              <w:ind w:left="-81" w:right="-8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3600" w:type="dxa"/>
            <w:gridSpan w:val="4"/>
            <w:vAlign w:val="bottom"/>
          </w:tcPr>
          <w:p w14:paraId="55163224" w14:textId="77777777" w:rsidR="007B6C96" w:rsidRPr="00BB21B1" w:rsidRDefault="007B6C96" w:rsidP="007B6C96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B21B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BE7127" w:rsidRPr="00BB21B1" w14:paraId="05907103" w14:textId="77777777" w:rsidTr="007B6C96">
        <w:trPr>
          <w:cantSplit/>
          <w:trHeight w:val="20"/>
        </w:trPr>
        <w:tc>
          <w:tcPr>
            <w:tcW w:w="4678" w:type="dxa"/>
          </w:tcPr>
          <w:p w14:paraId="109CCA2B" w14:textId="2C4825F2" w:rsidR="00BE7127" w:rsidRPr="00EE5B17" w:rsidRDefault="00BE7127" w:rsidP="00BE7127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EE5B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C273B6" w:rsidRPr="00C273B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EE5B1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E5B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C273B6" w:rsidRPr="00C273B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 w:rsidRPr="00EE5B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E5B1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EE5B17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810" w:type="dxa"/>
            <w:vAlign w:val="bottom"/>
          </w:tcPr>
          <w:p w14:paraId="6A0499AD" w14:textId="77777777" w:rsidR="00BE7127" w:rsidRPr="00BB21B1" w:rsidRDefault="00BE7127" w:rsidP="00BE712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3D24C9F" w14:textId="77777777" w:rsidR="00BE7127" w:rsidRPr="00BB21B1" w:rsidRDefault="00BE7127" w:rsidP="00BE712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5D233F3" w14:textId="57E53AF3" w:rsidR="00BE7127" w:rsidRPr="00BB21B1" w:rsidRDefault="00C273B6" w:rsidP="00BE7127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73B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309</w:t>
            </w:r>
          </w:p>
        </w:tc>
        <w:tc>
          <w:tcPr>
            <w:tcW w:w="180" w:type="dxa"/>
            <w:vAlign w:val="bottom"/>
          </w:tcPr>
          <w:p w14:paraId="0C1FAFFF" w14:textId="77777777" w:rsidR="00BE7127" w:rsidRPr="00BB21B1" w:rsidRDefault="00BE7127" w:rsidP="00BE712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36AF7E63" w14:textId="52EC76C6" w:rsidR="00BE7127" w:rsidRPr="00BB21B1" w:rsidRDefault="00C273B6" w:rsidP="00BE7127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73B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405</w:t>
            </w:r>
          </w:p>
        </w:tc>
      </w:tr>
      <w:tr w:rsidR="00BE7127" w:rsidRPr="00BB21B1" w14:paraId="2C2FE5F0" w14:textId="77777777" w:rsidTr="007B6C96">
        <w:trPr>
          <w:cantSplit/>
          <w:trHeight w:val="254"/>
        </w:trPr>
        <w:tc>
          <w:tcPr>
            <w:tcW w:w="4678" w:type="dxa"/>
          </w:tcPr>
          <w:p w14:paraId="114C39CA" w14:textId="77777777" w:rsidR="00BE7127" w:rsidRPr="007B6C96" w:rsidRDefault="00BE7127" w:rsidP="00BE7127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6C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เพิ่มขึ้น (ลดลง) เนื่องจาก</w:t>
            </w:r>
          </w:p>
        </w:tc>
        <w:tc>
          <w:tcPr>
            <w:tcW w:w="810" w:type="dxa"/>
            <w:vAlign w:val="bottom"/>
          </w:tcPr>
          <w:p w14:paraId="3451A89D" w14:textId="77777777" w:rsidR="00BE7127" w:rsidRPr="00BB21B1" w:rsidRDefault="00BE7127" w:rsidP="00BE712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D7BDF7B" w14:textId="77777777" w:rsidR="00BE7127" w:rsidRPr="00BB21B1" w:rsidRDefault="00BE7127" w:rsidP="00BE712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4392E3B" w14:textId="77777777" w:rsidR="00BE7127" w:rsidRPr="00BB21B1" w:rsidRDefault="00BE7127" w:rsidP="00BE712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0AF37EC" w14:textId="77777777" w:rsidR="00BE7127" w:rsidRPr="00BB21B1" w:rsidRDefault="00BE7127" w:rsidP="00BE712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D010BD5" w14:textId="77777777" w:rsidR="00BE7127" w:rsidRPr="00BB21B1" w:rsidRDefault="00BE7127" w:rsidP="00BE7127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7127" w:rsidRPr="00BB21B1" w14:paraId="6F7B0669" w14:textId="77777777" w:rsidTr="007B6C96">
        <w:trPr>
          <w:cantSplit/>
          <w:trHeight w:val="254"/>
        </w:trPr>
        <w:tc>
          <w:tcPr>
            <w:tcW w:w="4678" w:type="dxa"/>
          </w:tcPr>
          <w:p w14:paraId="4494EFE5" w14:textId="77777777" w:rsidR="00BE7127" w:rsidRPr="007B6C96" w:rsidRDefault="00BE7127" w:rsidP="00BE7127">
            <w:pPr>
              <w:tabs>
                <w:tab w:val="clear" w:pos="227"/>
              </w:tabs>
              <w:spacing w:line="240" w:lineRule="auto"/>
              <w:ind w:left="188" w:right="8" w:hanging="188"/>
              <w:rPr>
                <w:rFonts w:asciiTheme="majorBidi" w:hAnsiTheme="majorBidi" w:cstheme="majorBidi"/>
                <w:sz w:val="30"/>
                <w:szCs w:val="30"/>
              </w:rPr>
            </w:pPr>
            <w:r w:rsidRPr="007B6C96">
              <w:rPr>
                <w:rFonts w:asciiTheme="majorBidi" w:hAnsiTheme="majorBidi" w:cstheme="majorBidi"/>
                <w:sz w:val="30"/>
                <w:szCs w:val="30"/>
                <w:cs/>
              </w:rPr>
              <w:t>การถือปฏิบัติตาม</w:t>
            </w:r>
            <w:r w:rsidRPr="007B6C96">
              <w:rPr>
                <w:rFonts w:asciiTheme="majorBidi" w:hAnsiTheme="majorBidi"/>
                <w:sz w:val="30"/>
                <w:szCs w:val="30"/>
                <w:cs/>
              </w:rPr>
              <w:t>มาตรฐานการรายงานทางการเงินกลุ่มเครื่องมือทางการเงิน</w:t>
            </w:r>
          </w:p>
        </w:tc>
        <w:tc>
          <w:tcPr>
            <w:tcW w:w="810" w:type="dxa"/>
            <w:vAlign w:val="bottom"/>
          </w:tcPr>
          <w:p w14:paraId="20C3F784" w14:textId="77777777" w:rsidR="00BE7127" w:rsidRPr="00BB21B1" w:rsidRDefault="00BE7127" w:rsidP="00BE712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FE2BA33" w14:textId="77777777" w:rsidR="00BE7127" w:rsidRPr="00BB21B1" w:rsidRDefault="00BE7127" w:rsidP="00BE712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80E256C" w14:textId="77777777" w:rsidR="00BE7127" w:rsidRPr="00BB21B1" w:rsidRDefault="00BE7127" w:rsidP="00BE7127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1BE737C" w14:textId="77777777" w:rsidR="00BE7127" w:rsidRPr="00BB21B1" w:rsidRDefault="00BE7127" w:rsidP="00BE712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26107F4" w14:textId="77777777" w:rsidR="00BE7127" w:rsidRPr="00BB21B1" w:rsidRDefault="00BE7127" w:rsidP="00BE7127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E7127" w:rsidRPr="007B6C96" w14:paraId="16724EAD" w14:textId="77777777" w:rsidTr="007B6C96">
        <w:trPr>
          <w:cantSplit/>
          <w:trHeight w:val="20"/>
        </w:trPr>
        <w:tc>
          <w:tcPr>
            <w:tcW w:w="4678" w:type="dxa"/>
          </w:tcPr>
          <w:p w14:paraId="5DB1E420" w14:textId="29273569" w:rsidR="00BE7127" w:rsidRPr="007B6C96" w:rsidRDefault="00BE7127" w:rsidP="00BE7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B6C96">
              <w:rPr>
                <w:rFonts w:asciiTheme="majorBidi" w:hAnsiTheme="majorBidi" w:cstheme="majorBidi"/>
                <w:sz w:val="30"/>
                <w:szCs w:val="30"/>
                <w:cs/>
              </w:rPr>
              <w:t>การ</w:t>
            </w:r>
            <w:r w:rsidRPr="007B6C96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จัดประเภท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และการวัดมูลค่า</w:t>
            </w:r>
            <w:r w:rsidRPr="007B6C9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</w:t>
            </w:r>
            <w:r w:rsidRPr="007B6C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ทางการเงิน </w:t>
            </w:r>
          </w:p>
        </w:tc>
        <w:tc>
          <w:tcPr>
            <w:tcW w:w="810" w:type="dxa"/>
            <w:vAlign w:val="bottom"/>
          </w:tcPr>
          <w:p w14:paraId="0C8994BE" w14:textId="244FC10C" w:rsidR="00BE7127" w:rsidRPr="007B6C96" w:rsidRDefault="00BE7127" w:rsidP="00BE712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6C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Pr="007B6C9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C273B6" w:rsidRPr="00C273B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1</w:t>
            </w:r>
            <w:r w:rsidRPr="007B6C9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2B81942B" w14:textId="77777777" w:rsidR="00BE7127" w:rsidRPr="007B6C96" w:rsidRDefault="00BE7127" w:rsidP="00BE712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51DEE1E" w14:textId="57B80873" w:rsidR="00BE7127" w:rsidRPr="007B6C96" w:rsidRDefault="00C273B6" w:rsidP="00BE7127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3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</w:t>
            </w:r>
          </w:p>
        </w:tc>
        <w:tc>
          <w:tcPr>
            <w:tcW w:w="180" w:type="dxa"/>
            <w:vAlign w:val="bottom"/>
          </w:tcPr>
          <w:p w14:paraId="0844CD18" w14:textId="77777777" w:rsidR="00BE7127" w:rsidRPr="007B6C96" w:rsidRDefault="00BE7127" w:rsidP="00BE712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27CBD2D" w14:textId="656E4003" w:rsidR="00BE7127" w:rsidRPr="007B6C96" w:rsidRDefault="00BE7127" w:rsidP="00BE7127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273B6" w:rsidRPr="00C273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BE7127" w:rsidRPr="00BB21B1" w14:paraId="1D4793D6" w14:textId="77777777" w:rsidTr="007B6C96">
        <w:trPr>
          <w:cantSplit/>
          <w:trHeight w:val="20"/>
        </w:trPr>
        <w:tc>
          <w:tcPr>
            <w:tcW w:w="4678" w:type="dxa"/>
          </w:tcPr>
          <w:p w14:paraId="3A4108D5" w14:textId="14601EB0" w:rsidR="00BE7127" w:rsidRPr="007B6C96" w:rsidRDefault="00BE7127" w:rsidP="00BE7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-77" w:hanging="180"/>
              <w:rPr>
                <w:sz w:val="30"/>
                <w:szCs w:val="30"/>
              </w:rPr>
            </w:pPr>
            <w:r w:rsidRPr="007B6C96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ผลขาดทุนจากการด้อยค่าของสินทรัพย์ทางการเงิน</w:t>
            </w:r>
          </w:p>
        </w:tc>
        <w:tc>
          <w:tcPr>
            <w:tcW w:w="810" w:type="dxa"/>
            <w:vAlign w:val="bottom"/>
          </w:tcPr>
          <w:p w14:paraId="6BFC9FE1" w14:textId="6F84039C" w:rsidR="00BE7127" w:rsidRPr="007B6C96" w:rsidRDefault="00BE7127" w:rsidP="00BE712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6C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Pr="007B6C9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C273B6" w:rsidRPr="00C273B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</w:t>
            </w:r>
            <w:r w:rsidRPr="007B6C9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5A7981BC" w14:textId="77777777" w:rsidR="00BE7127" w:rsidRPr="00BB21B1" w:rsidRDefault="00BE7127" w:rsidP="00BE7127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272EC95" w14:textId="0684FF4F" w:rsidR="00BE7127" w:rsidRPr="00BB21B1" w:rsidRDefault="00BE7127" w:rsidP="00BE7127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="00C273B6" w:rsidRPr="00C273B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DEAB718" w14:textId="77777777" w:rsidR="00BE7127" w:rsidRPr="00BB21B1" w:rsidRDefault="00BE7127" w:rsidP="00BE7127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07ED896" w14:textId="354AA806" w:rsidR="00BE7127" w:rsidRPr="00BB21B1" w:rsidRDefault="00BE7127" w:rsidP="00BE7127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="00C273B6" w:rsidRPr="00C273B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BE7127" w:rsidRPr="007B6C96" w14:paraId="040F166F" w14:textId="77777777" w:rsidTr="007B6C96">
        <w:trPr>
          <w:cantSplit/>
          <w:trHeight w:val="20"/>
        </w:trPr>
        <w:tc>
          <w:tcPr>
            <w:tcW w:w="4678" w:type="dxa"/>
          </w:tcPr>
          <w:p w14:paraId="5DFF4C10" w14:textId="77777777" w:rsidR="00BE7127" w:rsidRPr="007B6C96" w:rsidRDefault="00BE7127" w:rsidP="00BE7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8"/>
              <w:rPr>
                <w:rFonts w:asciiTheme="majorBidi" w:hAnsiTheme="majorBidi" w:cstheme="majorBidi"/>
                <w:sz w:val="30"/>
                <w:szCs w:val="30"/>
              </w:rPr>
            </w:pPr>
            <w:r w:rsidRPr="007B6C96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ภาษีเงินได้ที่เกี่ยวข้อง</w:t>
            </w:r>
          </w:p>
        </w:tc>
        <w:tc>
          <w:tcPr>
            <w:tcW w:w="810" w:type="dxa"/>
            <w:vAlign w:val="bottom"/>
          </w:tcPr>
          <w:p w14:paraId="2615E68E" w14:textId="77777777" w:rsidR="00BE7127" w:rsidRPr="007B6C96" w:rsidRDefault="00BE7127" w:rsidP="00BE712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9FD6353" w14:textId="77777777" w:rsidR="00BE7127" w:rsidRPr="007B6C96" w:rsidRDefault="00BE7127" w:rsidP="00BE7127">
            <w:pPr>
              <w:pStyle w:val="acctfourfigures"/>
              <w:tabs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8D8652F" w14:textId="108FAA98" w:rsidR="00BE7127" w:rsidRPr="007B6C96" w:rsidRDefault="00BE7127" w:rsidP="00BE7127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="00C273B6" w:rsidRPr="00C273B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27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0AE83A1" w14:textId="77777777" w:rsidR="00BE7127" w:rsidRPr="007B6C96" w:rsidRDefault="00BE7127" w:rsidP="00BE7127">
            <w:pPr>
              <w:pStyle w:val="acctfourfigures"/>
              <w:tabs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1FCA33C" w14:textId="26FAEB17" w:rsidR="00BE7127" w:rsidRPr="007B6C96" w:rsidRDefault="00BE7127" w:rsidP="00BE7127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="00C273B6" w:rsidRPr="00C273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BE7127" w:rsidRPr="007B6C96" w14:paraId="36F4F351" w14:textId="77777777" w:rsidTr="007B6C96">
        <w:trPr>
          <w:cantSplit/>
          <w:trHeight w:val="20"/>
        </w:trPr>
        <w:tc>
          <w:tcPr>
            <w:tcW w:w="4678" w:type="dxa"/>
          </w:tcPr>
          <w:p w14:paraId="3D2EA719" w14:textId="4D4609CB" w:rsidR="00BE7127" w:rsidRPr="007B6C96" w:rsidRDefault="00BE7127" w:rsidP="00BE7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  <w:tc>
          <w:tcPr>
            <w:tcW w:w="810" w:type="dxa"/>
            <w:vAlign w:val="bottom"/>
          </w:tcPr>
          <w:p w14:paraId="41CD432C" w14:textId="77777777" w:rsidR="00BE7127" w:rsidRPr="007B6C96" w:rsidRDefault="00BE7127" w:rsidP="00BE712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A96C7B2" w14:textId="77777777" w:rsidR="00BE7127" w:rsidRPr="007B6C96" w:rsidRDefault="00BE7127" w:rsidP="00BE7127">
            <w:pPr>
              <w:pStyle w:val="acctfourfigures"/>
              <w:tabs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577FA45" w14:textId="24A724C4" w:rsidR="00BE7127" w:rsidRDefault="00BE7127" w:rsidP="00BE7127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="00C273B6" w:rsidRPr="00C273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6C8CD41" w14:textId="77777777" w:rsidR="00BE7127" w:rsidRPr="007B6C96" w:rsidRDefault="00BE7127" w:rsidP="00BE7127">
            <w:pPr>
              <w:pStyle w:val="acctfourfigures"/>
              <w:tabs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40772C8D" w14:textId="48A0C52D" w:rsidR="00BE7127" w:rsidRDefault="00BE7127" w:rsidP="00BE7127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BE7127" w:rsidRPr="00BB21B1" w14:paraId="1ECD9A37" w14:textId="77777777" w:rsidTr="007B6C96">
        <w:trPr>
          <w:cantSplit/>
          <w:trHeight w:val="20"/>
        </w:trPr>
        <w:tc>
          <w:tcPr>
            <w:tcW w:w="4678" w:type="dxa"/>
          </w:tcPr>
          <w:p w14:paraId="51DC4783" w14:textId="475A77AD" w:rsidR="00BE7127" w:rsidRPr="007B6C96" w:rsidRDefault="00BE7127" w:rsidP="00BE7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7B6C96">
              <w:rPr>
                <w:rFonts w:asciiTheme="majorBidi" w:hAnsiTheme="majorBidi" w:cstheme="majorBidi"/>
                <w:sz w:val="30"/>
                <w:szCs w:val="30"/>
                <w:cs/>
              </w:rPr>
              <w:t>การถือปฏิบัติตาม</w:t>
            </w:r>
            <w:r w:rsidRPr="007B6C96">
              <w:rPr>
                <w:rFonts w:asciiTheme="majorBidi" w:hAnsiTheme="majorBidi"/>
                <w:sz w:val="30"/>
                <w:szCs w:val="30"/>
              </w:rPr>
              <w:t xml:space="preserve"> TFRS </w:t>
            </w:r>
            <w:r w:rsidR="00C273B6" w:rsidRPr="00C273B6">
              <w:rPr>
                <w:rFonts w:asciiTheme="majorBidi" w:hAnsiTheme="majorBidi"/>
                <w:sz w:val="30"/>
                <w:szCs w:val="30"/>
              </w:rPr>
              <w:t>16</w:t>
            </w:r>
            <w:r w:rsidRPr="007B6C96">
              <w:rPr>
                <w:rFonts w:asciiTheme="majorBidi" w:hAnsiTheme="majorBidi"/>
                <w:sz w:val="30"/>
                <w:szCs w:val="30"/>
                <w:cs/>
              </w:rPr>
              <w:t xml:space="preserve"> - สุทธิภาษีเงินได้</w:t>
            </w:r>
          </w:p>
        </w:tc>
        <w:tc>
          <w:tcPr>
            <w:tcW w:w="810" w:type="dxa"/>
            <w:vAlign w:val="bottom"/>
          </w:tcPr>
          <w:p w14:paraId="0AB0465C" w14:textId="77777777" w:rsidR="00BE7127" w:rsidRPr="007B6C96" w:rsidRDefault="00BE7127" w:rsidP="00BE712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7B6C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ข</w:t>
            </w:r>
          </w:p>
        </w:tc>
        <w:tc>
          <w:tcPr>
            <w:tcW w:w="180" w:type="dxa"/>
            <w:vAlign w:val="bottom"/>
          </w:tcPr>
          <w:p w14:paraId="14B33923" w14:textId="77777777" w:rsidR="00BE7127" w:rsidRPr="00BB21B1" w:rsidRDefault="00BE7127" w:rsidP="00BE7127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AA3AE16" w14:textId="5437B8D6" w:rsidR="00BE7127" w:rsidRPr="00BB21B1" w:rsidRDefault="00BE7127" w:rsidP="00BE7127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45A4893" w14:textId="77777777" w:rsidR="00BE7127" w:rsidRPr="00BB21B1" w:rsidRDefault="00BE7127" w:rsidP="00BE7127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69F0D4B" w14:textId="5AB9254A" w:rsidR="00BE7127" w:rsidRPr="00BB21B1" w:rsidRDefault="00BE7127" w:rsidP="00BE7127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BE7127" w:rsidRPr="00BB21B1" w14:paraId="46CE38CB" w14:textId="77777777" w:rsidTr="007B6C96">
        <w:trPr>
          <w:cantSplit/>
          <w:trHeight w:val="20"/>
        </w:trPr>
        <w:tc>
          <w:tcPr>
            <w:tcW w:w="4678" w:type="dxa"/>
          </w:tcPr>
          <w:p w14:paraId="50A1EAA6" w14:textId="554C6E89" w:rsidR="00BE7127" w:rsidRPr="007B3643" w:rsidRDefault="00BE7127" w:rsidP="00BE7127">
            <w:pPr>
              <w:spacing w:line="240" w:lineRule="auto"/>
              <w:ind w:left="178" w:right="8" w:hanging="1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36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273B6" w:rsidRPr="00C273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7B36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B36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C273B6" w:rsidRPr="00C273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  <w:r w:rsidRPr="007B36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7B36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810" w:type="dxa"/>
            <w:vAlign w:val="bottom"/>
          </w:tcPr>
          <w:p w14:paraId="6EB3C4C2" w14:textId="77777777" w:rsidR="00BE7127" w:rsidRPr="007B3643" w:rsidRDefault="00BE7127" w:rsidP="00BE712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96B00BB" w14:textId="77777777" w:rsidR="00BE7127" w:rsidRPr="007B3643" w:rsidRDefault="00BE7127" w:rsidP="00BE7127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07E9DA" w14:textId="22A06866" w:rsidR="00BE7127" w:rsidRPr="007B3643" w:rsidRDefault="00C273B6" w:rsidP="00BE7127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273B6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317</w:t>
            </w:r>
          </w:p>
        </w:tc>
        <w:tc>
          <w:tcPr>
            <w:tcW w:w="180" w:type="dxa"/>
            <w:vAlign w:val="bottom"/>
          </w:tcPr>
          <w:p w14:paraId="2FA31F2C" w14:textId="77777777" w:rsidR="00BE7127" w:rsidRPr="007B3643" w:rsidRDefault="00BE7127" w:rsidP="00BE7127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EF9FB2" w14:textId="529B0DFD" w:rsidR="00BE7127" w:rsidRPr="00BF57BC" w:rsidRDefault="00C273B6" w:rsidP="00BE7127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273B6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375</w:t>
            </w:r>
          </w:p>
        </w:tc>
      </w:tr>
    </w:tbl>
    <w:p w14:paraId="7065A85F" w14:textId="77777777" w:rsidR="00E70B40" w:rsidRPr="0047477A" w:rsidRDefault="00E70B40" w:rsidP="009E352D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6F9428C" w14:textId="77777777" w:rsidR="00BB3A25" w:rsidRDefault="00BB3A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olor w:val="000000"/>
          <w:sz w:val="30"/>
          <w:szCs w:val="30"/>
          <w:highlight w:val="cyan"/>
          <w:cs/>
        </w:rPr>
      </w:pPr>
      <w:r>
        <w:rPr>
          <w:rFonts w:ascii="Angsana New" w:hAnsi="Angsana New"/>
          <w:b/>
          <w:bCs/>
          <w:i/>
          <w:iCs/>
          <w:color w:val="000000"/>
          <w:sz w:val="30"/>
          <w:szCs w:val="30"/>
          <w:highlight w:val="cyan"/>
          <w:cs/>
        </w:rPr>
        <w:br w:type="page"/>
      </w:r>
    </w:p>
    <w:p w14:paraId="237A960E" w14:textId="77777777" w:rsidR="007E6EF7" w:rsidRPr="00EE5B17" w:rsidRDefault="00E70B40" w:rsidP="00DF2FEF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EE5B1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</w:t>
      </w:r>
      <w:r w:rsidRPr="00EE5B1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กลุ่ม</w:t>
      </w:r>
      <w:r w:rsidRPr="00EE5B1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เครื่องมือทางการเงิน</w:t>
      </w:r>
    </w:p>
    <w:p w14:paraId="30DB5C79" w14:textId="77777777" w:rsidR="00E70B40" w:rsidRDefault="00E70B40" w:rsidP="00E70B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  <w:highlight w:val="cyan"/>
        </w:rPr>
      </w:pPr>
    </w:p>
    <w:p w14:paraId="6A774913" w14:textId="2AFFF5E3" w:rsidR="009D2EE8" w:rsidRDefault="00E70B40" w:rsidP="002830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sz w:val="30"/>
          <w:szCs w:val="30"/>
        </w:rPr>
      </w:pPr>
      <w:r w:rsidRPr="00E70B40">
        <w:rPr>
          <w:rFonts w:ascii="Angsana New" w:hAnsi="Angsana New" w:hint="cs"/>
          <w:sz w:val="30"/>
          <w:szCs w:val="30"/>
          <w:cs/>
        </w:rPr>
        <w:t>กลุ่มบริษัท/บริษัท</w:t>
      </w:r>
      <w:r w:rsidRPr="00E70B40">
        <w:rPr>
          <w:rFonts w:ascii="Angsana New" w:hAnsi="Angsana New"/>
          <w:sz w:val="30"/>
          <w:szCs w:val="30"/>
          <w:cs/>
        </w:rPr>
        <w:t>ได้</w:t>
      </w:r>
      <w:r w:rsidRPr="00E70B40">
        <w:rPr>
          <w:rFonts w:ascii="Angsana New" w:hAnsi="Angsana New" w:hint="cs"/>
          <w:sz w:val="30"/>
          <w:szCs w:val="30"/>
          <w:cs/>
        </w:rPr>
        <w:t xml:space="preserve">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 ณ วันที่ </w:t>
      </w:r>
      <w:r w:rsidR="00C273B6" w:rsidRPr="00C273B6">
        <w:rPr>
          <w:rFonts w:ascii="Angsana New" w:hAnsi="Angsana New"/>
          <w:sz w:val="30"/>
          <w:szCs w:val="30"/>
        </w:rPr>
        <w:t>1</w:t>
      </w:r>
      <w:r w:rsidRPr="00E70B40">
        <w:rPr>
          <w:rFonts w:ascii="Angsana New" w:hAnsi="Angsana New"/>
          <w:sz w:val="30"/>
          <w:szCs w:val="30"/>
        </w:rPr>
        <w:t xml:space="preserve"> </w:t>
      </w:r>
      <w:r w:rsidRPr="00E70B40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C273B6" w:rsidRPr="00C273B6">
        <w:rPr>
          <w:rFonts w:ascii="Angsana New" w:hAnsi="Angsana New"/>
          <w:sz w:val="30"/>
          <w:szCs w:val="30"/>
        </w:rPr>
        <w:t>2563</w:t>
      </w:r>
      <w:r w:rsidRPr="00E70B40">
        <w:rPr>
          <w:rFonts w:ascii="Angsana New" w:hAnsi="Angsana New"/>
          <w:sz w:val="30"/>
          <w:szCs w:val="30"/>
        </w:rPr>
        <w:t xml:space="preserve"> </w:t>
      </w:r>
      <w:r w:rsidRPr="00E70B40">
        <w:rPr>
          <w:rFonts w:ascii="Angsana New" w:hAnsi="Angsana New"/>
          <w:sz w:val="30"/>
          <w:szCs w:val="30"/>
          <w:cs/>
        </w:rPr>
        <w:t>ดังนั้น กลุ่มบริษัท</w:t>
      </w:r>
      <w:r w:rsidRPr="00E70B40">
        <w:rPr>
          <w:rFonts w:ascii="Angsana New" w:hAnsi="Angsana New"/>
          <w:sz w:val="30"/>
          <w:szCs w:val="30"/>
        </w:rPr>
        <w:t>/</w:t>
      </w:r>
      <w:r w:rsidRPr="00E70B40">
        <w:rPr>
          <w:rFonts w:ascii="Angsana New" w:hAnsi="Angsana New"/>
          <w:sz w:val="30"/>
          <w:szCs w:val="30"/>
          <w:cs/>
        </w:rPr>
        <w:t>บริษัทจึงไม่ปรับปรุงข้อมูลที่นำเสนอในปี</w:t>
      </w:r>
      <w:r w:rsidRPr="00E70B40">
        <w:rPr>
          <w:rFonts w:ascii="Angsana New" w:hAnsi="Angsana New"/>
          <w:sz w:val="30"/>
          <w:szCs w:val="30"/>
        </w:rPr>
        <w:t xml:space="preserve"> </w:t>
      </w:r>
      <w:r w:rsidR="00C273B6" w:rsidRPr="00C273B6">
        <w:rPr>
          <w:rFonts w:ascii="Angsana New" w:hAnsi="Angsana New"/>
          <w:sz w:val="30"/>
          <w:szCs w:val="30"/>
        </w:rPr>
        <w:t>2562</w:t>
      </w:r>
    </w:p>
    <w:p w14:paraId="7D3B43CD" w14:textId="77777777" w:rsidR="00BB3A25" w:rsidRDefault="00BB3A25" w:rsidP="002830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sz w:val="30"/>
          <w:szCs w:val="30"/>
        </w:rPr>
      </w:pPr>
    </w:p>
    <w:p w14:paraId="65A510DF" w14:textId="77777777" w:rsidR="009D2EE8" w:rsidRPr="00357C87" w:rsidRDefault="009D2EE8" w:rsidP="002830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sz w:val="30"/>
          <w:szCs w:val="30"/>
        </w:rPr>
      </w:pPr>
      <w:r w:rsidRPr="009D2EE8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9D2EE8">
        <w:rPr>
          <w:rFonts w:ascii="Angsana New" w:hAnsi="Angsana New" w:hint="cs"/>
          <w:sz w:val="30"/>
          <w:szCs w:val="30"/>
          <w:cs/>
        </w:rPr>
        <w:t>กลุ่ม</w:t>
      </w:r>
      <w:r w:rsidRPr="009D2EE8">
        <w:rPr>
          <w:rFonts w:ascii="Angsana New" w:hAnsi="Angsana New"/>
          <w:sz w:val="30"/>
          <w:szCs w:val="30"/>
          <w:cs/>
        </w:rPr>
        <w:t>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9D2EE8">
        <w:rPr>
          <w:rFonts w:ascii="Angsana New" w:hAnsi="Angsana New"/>
          <w:sz w:val="30"/>
          <w:szCs w:val="30"/>
        </w:rPr>
        <w:t xml:space="preserve"> </w:t>
      </w:r>
      <w:r w:rsidRPr="009D2EE8">
        <w:rPr>
          <w:rFonts w:ascii="Angsana New" w:hAnsi="Angsana New"/>
          <w:sz w:val="30"/>
          <w:szCs w:val="30"/>
          <w:cs/>
        </w:rPr>
        <w:t>โดยผลกระทบจากการถือปฏิบัติตามมาตรฐานการรายงานทางการเงิน</w:t>
      </w:r>
      <w:r w:rsidRPr="009D2EE8">
        <w:rPr>
          <w:rFonts w:ascii="Angsana New" w:hAnsi="Angsana New" w:hint="cs"/>
          <w:sz w:val="30"/>
          <w:szCs w:val="30"/>
          <w:cs/>
        </w:rPr>
        <w:t>กลุ่ม</w:t>
      </w:r>
      <w:r w:rsidRPr="009D2EE8">
        <w:rPr>
          <w:rFonts w:ascii="Angsana New" w:hAnsi="Angsana New"/>
          <w:sz w:val="30"/>
          <w:szCs w:val="30"/>
          <w:cs/>
        </w:rPr>
        <w:t>เครื่องมือทางการเงิน มีดังนี้</w:t>
      </w:r>
    </w:p>
    <w:p w14:paraId="08852F87" w14:textId="77777777" w:rsidR="009D2EE8" w:rsidRPr="009D2EE8" w:rsidRDefault="009D2EE8" w:rsidP="009D2EE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8"/>
          <w:szCs w:val="28"/>
          <w:highlight w:val="cyan"/>
        </w:rPr>
      </w:pPr>
    </w:p>
    <w:p w14:paraId="787D12D3" w14:textId="77777777" w:rsidR="009D2EE8" w:rsidRPr="009D2EE8" w:rsidRDefault="009D2EE8" w:rsidP="00DF2FEF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D2EE8">
        <w:rPr>
          <w:rFonts w:ascii="Angsana New" w:hAnsi="Angsana New" w:hint="cs"/>
          <w:sz w:val="30"/>
          <w:szCs w:val="3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71481F1C" w14:textId="77777777" w:rsidR="009D2EE8" w:rsidRPr="009D2EE8" w:rsidRDefault="009D2EE8" w:rsidP="00357C87">
      <w:pPr>
        <w:pStyle w:val="BodyText2"/>
        <w:tabs>
          <w:tab w:val="left" w:pos="540"/>
        </w:tabs>
        <w:ind w:left="1260" w:hanging="360"/>
        <w:jc w:val="thaiDistribute"/>
        <w:rPr>
          <w:sz w:val="22"/>
          <w:szCs w:val="22"/>
        </w:rPr>
      </w:pPr>
    </w:p>
    <w:p w14:paraId="76DE7C1D" w14:textId="0368FF80" w:rsidR="009D2EE8" w:rsidRPr="009D2EE8" w:rsidRDefault="009D2EE8" w:rsidP="00357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="Angsana New" w:hAnsi="Angsana New"/>
          <w:sz w:val="30"/>
          <w:szCs w:val="30"/>
        </w:rPr>
      </w:pPr>
      <w:r w:rsidRPr="009D2EE8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="00C273B6" w:rsidRPr="00C273B6">
        <w:rPr>
          <w:rFonts w:ascii="Angsana New" w:hAnsi="Angsana New"/>
          <w:sz w:val="30"/>
          <w:szCs w:val="30"/>
        </w:rPr>
        <w:t>9</w:t>
      </w:r>
      <w:r w:rsidRPr="009D2EE8">
        <w:rPr>
          <w:rFonts w:ascii="Angsana New" w:hAnsi="Angsana New"/>
          <w:sz w:val="30"/>
          <w:szCs w:val="30"/>
        </w:rPr>
        <w:t xml:space="preserve"> (“TFRS </w:t>
      </w:r>
      <w:r w:rsidR="00C273B6" w:rsidRPr="00C273B6">
        <w:rPr>
          <w:rFonts w:ascii="Angsana New" w:hAnsi="Angsana New"/>
          <w:sz w:val="30"/>
          <w:szCs w:val="30"/>
        </w:rPr>
        <w:t>9</w:t>
      </w:r>
      <w:r w:rsidRPr="009D2EE8">
        <w:rPr>
          <w:rFonts w:ascii="Angsana New" w:hAnsi="Angsana New"/>
          <w:sz w:val="30"/>
          <w:szCs w:val="30"/>
        </w:rPr>
        <w:t xml:space="preserve">”) </w:t>
      </w:r>
      <w:r w:rsidRPr="009D2EE8">
        <w:rPr>
          <w:rFonts w:ascii="Angsana New" w:hAnsi="Angsana New"/>
          <w:sz w:val="30"/>
          <w:szCs w:val="30"/>
          <w:cs/>
        </w:rPr>
        <w:t xml:space="preserve">จัดประเภทสินทรัพย์ทางการเงินเป็น </w:t>
      </w:r>
      <w:r w:rsidR="00C273B6" w:rsidRPr="00C273B6">
        <w:rPr>
          <w:rFonts w:ascii="Angsana New" w:hAnsi="Angsana New"/>
          <w:sz w:val="30"/>
          <w:szCs w:val="30"/>
        </w:rPr>
        <w:t>3</w:t>
      </w:r>
      <w:r w:rsidRPr="009D2EE8">
        <w:rPr>
          <w:rFonts w:ascii="Angsana New" w:hAnsi="Angsana New"/>
          <w:sz w:val="30"/>
          <w:szCs w:val="30"/>
        </w:rPr>
        <w:t xml:space="preserve"> </w:t>
      </w:r>
      <w:r w:rsidRPr="009D2EE8">
        <w:rPr>
          <w:rFonts w:ascii="Angsana New" w:hAnsi="Angsana New"/>
          <w:sz w:val="30"/>
          <w:szCs w:val="30"/>
          <w:cs/>
        </w:rPr>
        <w:t>ประเภท ได้แก่</w:t>
      </w:r>
      <w:r w:rsidRPr="009D2EE8">
        <w:rPr>
          <w:rFonts w:ascii="Angsana New" w:hAnsi="Angsana New"/>
          <w:sz w:val="30"/>
          <w:szCs w:val="30"/>
        </w:rPr>
        <w:t xml:space="preserve"> </w:t>
      </w:r>
      <w:r w:rsidRPr="009D2EE8">
        <w:rPr>
          <w:rFonts w:ascii="Angsana New" w:hAnsi="Angsana New"/>
          <w:sz w:val="30"/>
          <w:szCs w:val="30"/>
          <w:cs/>
        </w:rPr>
        <w:t>ราคาทุนตัดจำหน่าย มูลค่ายุติธรรมผ่านกำไรขาดทุนเบ็ดเสร็จอื่น</w:t>
      </w:r>
      <w:r w:rsidRPr="009D2EE8">
        <w:rPr>
          <w:rFonts w:ascii="Angsana New" w:hAnsi="Angsana New" w:hint="cs"/>
          <w:sz w:val="30"/>
          <w:szCs w:val="30"/>
          <w:cs/>
        </w:rPr>
        <w:t xml:space="preserve"> </w:t>
      </w:r>
      <w:r w:rsidRPr="009D2EE8">
        <w:rPr>
          <w:rFonts w:ascii="Angsana New" w:hAnsi="Angsana New"/>
          <w:sz w:val="30"/>
          <w:szCs w:val="30"/>
        </w:rPr>
        <w:t>(FVOCI)</w:t>
      </w:r>
      <w:r w:rsidRPr="009D2EE8">
        <w:rPr>
          <w:rFonts w:ascii="Angsana New" w:hAnsi="Angsana New"/>
          <w:sz w:val="30"/>
          <w:szCs w:val="30"/>
          <w:cs/>
        </w:rPr>
        <w:t xml:space="preserve"> และมูลค่ายุติธรรมผ่านกำไรหรือขาดทุน</w:t>
      </w:r>
      <w:r w:rsidRPr="009D2EE8">
        <w:rPr>
          <w:rFonts w:ascii="Angsana New" w:hAnsi="Angsana New"/>
          <w:sz w:val="30"/>
          <w:szCs w:val="30"/>
        </w:rPr>
        <w:t xml:space="preserve"> (FVTPL) </w:t>
      </w:r>
      <w:r w:rsidRPr="009D2EE8">
        <w:rPr>
          <w:rFonts w:ascii="Angsana New" w:hAnsi="Angsana New"/>
          <w:sz w:val="30"/>
          <w:szCs w:val="30"/>
          <w:cs/>
        </w:rPr>
        <w:t xml:space="preserve">โดยการจัดประเภทตาม </w:t>
      </w:r>
      <w:r w:rsidRPr="009D2EE8">
        <w:rPr>
          <w:rFonts w:ascii="Angsana New" w:hAnsi="Angsana New"/>
          <w:sz w:val="30"/>
          <w:szCs w:val="30"/>
        </w:rPr>
        <w:t xml:space="preserve">TFRS </w:t>
      </w:r>
      <w:r w:rsidR="00C273B6" w:rsidRPr="00C273B6">
        <w:rPr>
          <w:rFonts w:ascii="Angsana New" w:hAnsi="Angsana New"/>
          <w:sz w:val="30"/>
          <w:szCs w:val="30"/>
        </w:rPr>
        <w:t>9</w:t>
      </w:r>
      <w:r w:rsidRPr="009D2EE8">
        <w:rPr>
          <w:rFonts w:ascii="Angsana New" w:hAnsi="Angsana New"/>
          <w:sz w:val="30"/>
          <w:szCs w:val="30"/>
        </w:rPr>
        <w:t xml:space="preserve"> </w:t>
      </w:r>
      <w:r w:rsidRPr="009D2EE8">
        <w:rPr>
          <w:rFonts w:ascii="Angsana New" w:hAnsi="Angsana New"/>
          <w:sz w:val="30"/>
          <w:szCs w:val="30"/>
          <w:cs/>
        </w:rPr>
        <w:t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</w:t>
      </w:r>
      <w:r w:rsidRPr="009D2EE8">
        <w:rPr>
          <w:rFonts w:ascii="Angsana New" w:hAnsi="Angsana New" w:hint="cs"/>
          <w:sz w:val="30"/>
          <w:szCs w:val="30"/>
          <w:cs/>
        </w:rPr>
        <w:t xml:space="preserve"> ทั้งนี้ </w:t>
      </w:r>
      <w:r w:rsidR="007B67F1">
        <w:rPr>
          <w:rFonts w:ascii="Angsana New" w:hAnsi="Angsana New"/>
          <w:sz w:val="30"/>
          <w:szCs w:val="30"/>
          <w:cs/>
        </w:rPr>
        <w:br/>
      </w:r>
      <w:r w:rsidRPr="009D2EE8">
        <w:rPr>
          <w:rFonts w:ascii="Angsana New" w:hAnsi="Angsana New"/>
          <w:sz w:val="30"/>
          <w:szCs w:val="30"/>
        </w:rPr>
        <w:t xml:space="preserve">TFRS </w:t>
      </w:r>
      <w:r w:rsidR="00C273B6" w:rsidRPr="00C273B6">
        <w:rPr>
          <w:rFonts w:ascii="Angsana New" w:hAnsi="Angsana New"/>
          <w:sz w:val="30"/>
          <w:szCs w:val="30"/>
        </w:rPr>
        <w:t>9</w:t>
      </w:r>
      <w:r w:rsidRPr="009D2EE8">
        <w:rPr>
          <w:rFonts w:ascii="Angsana New" w:hAnsi="Angsana New"/>
          <w:sz w:val="30"/>
          <w:szCs w:val="30"/>
        </w:rPr>
        <w:t xml:space="preserve"> </w:t>
      </w:r>
      <w:r w:rsidRPr="009D2EE8">
        <w:rPr>
          <w:rFonts w:ascii="Angsana New" w:hAnsi="Angsana New" w:hint="cs"/>
          <w:sz w:val="30"/>
          <w:szCs w:val="30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="00C273B6" w:rsidRPr="00C273B6">
        <w:rPr>
          <w:rFonts w:ascii="Angsana New" w:hAnsi="Angsana New" w:hint="cs"/>
          <w:sz w:val="30"/>
          <w:szCs w:val="30"/>
        </w:rPr>
        <w:t>105</w:t>
      </w:r>
    </w:p>
    <w:p w14:paraId="504C69FB" w14:textId="77777777" w:rsidR="009D2EE8" w:rsidRPr="009D2EE8" w:rsidRDefault="009D2EE8" w:rsidP="00357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 w:hanging="360"/>
        <w:jc w:val="thaiDistribute"/>
        <w:rPr>
          <w:rFonts w:ascii="Angsana New" w:hAnsi="Angsana New"/>
          <w:sz w:val="22"/>
          <w:szCs w:val="22"/>
        </w:rPr>
      </w:pPr>
    </w:p>
    <w:p w14:paraId="1E8AAF5B" w14:textId="06872CAD" w:rsidR="009D2EE8" w:rsidRDefault="009D2EE8" w:rsidP="00357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="Angsana New" w:hAnsi="Angsana New"/>
          <w:sz w:val="30"/>
          <w:szCs w:val="30"/>
        </w:rPr>
      </w:pPr>
      <w:r w:rsidRPr="009D2EE8">
        <w:rPr>
          <w:rFonts w:ascii="Angsana New" w:hAnsi="Angsana New" w:hint="cs"/>
          <w:sz w:val="30"/>
          <w:szCs w:val="30"/>
          <w:cs/>
        </w:rPr>
        <w:t>ตาม</w:t>
      </w:r>
      <w:r w:rsidRPr="009D2EE8">
        <w:rPr>
          <w:rFonts w:ascii="Angsana New" w:hAnsi="Angsana New" w:hint="cs"/>
          <w:sz w:val="30"/>
          <w:szCs w:val="30"/>
        </w:rPr>
        <w:t xml:space="preserve"> TFRS </w:t>
      </w:r>
      <w:r w:rsidR="00C273B6" w:rsidRPr="00C273B6">
        <w:rPr>
          <w:rFonts w:ascii="Angsana New" w:hAnsi="Angsana New" w:hint="cs"/>
          <w:sz w:val="30"/>
          <w:szCs w:val="30"/>
        </w:rPr>
        <w:t>9</w:t>
      </w:r>
      <w:r w:rsidRPr="009D2EE8">
        <w:rPr>
          <w:rFonts w:ascii="Angsana New" w:hAnsi="Angsana New" w:hint="cs"/>
          <w:sz w:val="30"/>
          <w:szCs w:val="30"/>
        </w:rPr>
        <w:t xml:space="preserve"> </w:t>
      </w:r>
      <w:r w:rsidRPr="009D2EE8">
        <w:rPr>
          <w:rFonts w:ascii="Angsana New" w:hAnsi="Angsana New" w:hint="cs"/>
          <w:sz w:val="30"/>
          <w:szCs w:val="30"/>
          <w:cs/>
        </w:rPr>
        <w:t>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เดิม</w:t>
      </w:r>
      <w:r w:rsidRPr="009D2EE8">
        <w:rPr>
          <w:rFonts w:ascii="Angsana New" w:hAnsi="Angsana New"/>
          <w:sz w:val="30"/>
          <w:szCs w:val="30"/>
          <w:cs/>
        </w:rPr>
        <w:t>กลุ่มบริษัท/บริษัทรับรู้ดอกเบี้ยรับและดอกเบี้ยจ่ายด้วยอัตราดอกเบี้ยตามสัญญา</w:t>
      </w:r>
    </w:p>
    <w:p w14:paraId="4976027C" w14:textId="77777777" w:rsidR="009D2EE8" w:rsidRPr="009D2EE8" w:rsidRDefault="009D2EE8" w:rsidP="00357C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 w:hanging="360"/>
        <w:jc w:val="thaiDistribute"/>
        <w:rPr>
          <w:rFonts w:ascii="Angsana New" w:hAnsi="Angsana New"/>
          <w:sz w:val="22"/>
        </w:rPr>
      </w:pPr>
    </w:p>
    <w:p w14:paraId="4F4A3360" w14:textId="73063341" w:rsidR="009D2EE8" w:rsidRDefault="009D2EE8" w:rsidP="00357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="Angsana New" w:hAnsi="Angsana New"/>
          <w:sz w:val="30"/>
          <w:szCs w:val="30"/>
        </w:rPr>
      </w:pPr>
      <w:r w:rsidRPr="00BB3A25">
        <w:rPr>
          <w:rFonts w:ascii="Angsana New" w:hAnsi="Angsana New"/>
          <w:sz w:val="30"/>
          <w:szCs w:val="30"/>
          <w:cs/>
        </w:rPr>
        <w:t xml:space="preserve">ตาม </w:t>
      </w:r>
      <w:r w:rsidRPr="00BB3A25">
        <w:rPr>
          <w:rFonts w:ascii="Angsana New" w:hAnsi="Angsana New"/>
          <w:sz w:val="30"/>
          <w:szCs w:val="30"/>
        </w:rPr>
        <w:t xml:space="preserve">TFRS </w:t>
      </w:r>
      <w:r w:rsidR="00C273B6" w:rsidRPr="00C273B6">
        <w:rPr>
          <w:rFonts w:ascii="Angsana New" w:hAnsi="Angsana New"/>
          <w:sz w:val="30"/>
          <w:szCs w:val="30"/>
        </w:rPr>
        <w:t>9</w:t>
      </w:r>
      <w:r w:rsidRPr="00BB3A25">
        <w:rPr>
          <w:rFonts w:ascii="Angsana New" w:hAnsi="Angsana New"/>
          <w:sz w:val="30"/>
          <w:szCs w:val="30"/>
        </w:rPr>
        <w:t xml:space="preserve"> </w:t>
      </w:r>
      <w:r w:rsidRPr="00BB3A25">
        <w:rPr>
          <w:rFonts w:ascii="Angsana New" w:hAnsi="Angsana New"/>
          <w:sz w:val="30"/>
          <w:szCs w:val="30"/>
          <w:cs/>
        </w:rPr>
        <w:t>อนุพันธ์จะวัดมูลค่าด้วยมูลค่ายุติธรรมผ่านกำไรหรือขาดทุน เดิมกลุ่มบริษัท/บริษัทรับรู้รายการเมื่อ</w:t>
      </w:r>
      <w:r w:rsidRPr="00BB3A25">
        <w:rPr>
          <w:rFonts w:ascii="Angsana New" w:hAnsi="Angsana New" w:hint="cs"/>
          <w:sz w:val="30"/>
          <w:szCs w:val="30"/>
          <w:cs/>
        </w:rPr>
        <w:t>ใช้สิทธิใน</w:t>
      </w:r>
      <w:r w:rsidRPr="00BB3A25">
        <w:rPr>
          <w:rFonts w:ascii="Angsana New" w:hAnsi="Angsana New"/>
          <w:sz w:val="30"/>
          <w:szCs w:val="30"/>
          <w:cs/>
        </w:rPr>
        <w:t>อนุพันธ์ดังกล่าว</w:t>
      </w:r>
    </w:p>
    <w:p w14:paraId="6CA1CC07" w14:textId="77777777" w:rsidR="009D2EE8" w:rsidRPr="009D2EE8" w:rsidRDefault="009D2EE8" w:rsidP="009D2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/>
        <w:jc w:val="thaiDistribute"/>
        <w:rPr>
          <w:rFonts w:ascii="Angsana New" w:hAnsi="Angsana New"/>
          <w:sz w:val="28"/>
          <w:szCs w:val="28"/>
        </w:rPr>
      </w:pPr>
    </w:p>
    <w:p w14:paraId="161D26CD" w14:textId="4021F8C8" w:rsidR="009D2EE8" w:rsidRDefault="009D2EE8" w:rsidP="00357C87">
      <w:pPr>
        <w:tabs>
          <w:tab w:val="clear" w:pos="454"/>
          <w:tab w:val="clear" w:pos="907"/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9D2EE8">
        <w:rPr>
          <w:rFonts w:ascii="Angsana New" w:hAnsi="Angsana New" w:hint="cs"/>
          <w:sz w:val="30"/>
          <w:szCs w:val="30"/>
          <w:cs/>
        </w:rPr>
        <w:t xml:space="preserve">ตารางดังต่อไปนี้แสดงการจัดประเภทการวัดมูลค่าภายใต้มาตรฐานเดิมและ </w:t>
      </w:r>
      <w:r w:rsidRPr="009D2EE8">
        <w:rPr>
          <w:rFonts w:ascii="Angsana New" w:hAnsi="Angsana New"/>
          <w:sz w:val="30"/>
          <w:szCs w:val="30"/>
        </w:rPr>
        <w:t xml:space="preserve">TFRS </w:t>
      </w:r>
      <w:r w:rsidR="00C273B6" w:rsidRPr="00C273B6">
        <w:rPr>
          <w:rFonts w:ascii="Angsana New" w:hAnsi="Angsana New"/>
          <w:sz w:val="30"/>
          <w:szCs w:val="30"/>
        </w:rPr>
        <w:t>9</w:t>
      </w:r>
      <w:r w:rsidRPr="009D2EE8">
        <w:rPr>
          <w:rFonts w:ascii="Angsana New" w:hAnsi="Angsana New"/>
          <w:sz w:val="30"/>
          <w:szCs w:val="30"/>
        </w:rPr>
        <w:t xml:space="preserve"> </w:t>
      </w:r>
      <w:r w:rsidRPr="009D2EE8">
        <w:rPr>
          <w:rFonts w:ascii="Angsana New" w:hAnsi="Angsana New" w:hint="cs"/>
          <w:sz w:val="30"/>
          <w:szCs w:val="30"/>
          <w:cs/>
        </w:rPr>
        <w:t xml:space="preserve">รวมถึงการกระทบยอดมูลค่าตามบัญชีของสินทรัพย์ทางการเงินและหนี้สินทางการเงินแต่ละประเภทของกลุ่มบริษัท/บริษัท ณ วันที่ </w:t>
      </w:r>
      <w:r w:rsidR="00357C87">
        <w:rPr>
          <w:rFonts w:ascii="Angsana New" w:hAnsi="Angsana New"/>
          <w:sz w:val="30"/>
          <w:szCs w:val="30"/>
        </w:rPr>
        <w:br/>
      </w:r>
      <w:r w:rsidR="00C273B6" w:rsidRPr="00C273B6">
        <w:rPr>
          <w:rFonts w:ascii="Angsana New" w:hAnsi="Angsana New"/>
          <w:sz w:val="30"/>
          <w:szCs w:val="30"/>
        </w:rPr>
        <w:t>1</w:t>
      </w:r>
      <w:r w:rsidRPr="009D2EE8">
        <w:rPr>
          <w:rFonts w:ascii="Angsana New" w:hAnsi="Angsana New"/>
          <w:sz w:val="30"/>
          <w:szCs w:val="30"/>
        </w:rPr>
        <w:t xml:space="preserve"> </w:t>
      </w:r>
      <w:r w:rsidRPr="009D2EE8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C273B6" w:rsidRPr="00C273B6">
        <w:rPr>
          <w:rFonts w:ascii="Angsana New" w:hAnsi="Angsana New"/>
          <w:sz w:val="30"/>
          <w:szCs w:val="30"/>
        </w:rPr>
        <w:t>2563</w:t>
      </w:r>
    </w:p>
    <w:p w14:paraId="77663C7E" w14:textId="77777777" w:rsidR="00CC4116" w:rsidRDefault="00CC41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170"/>
        <w:gridCol w:w="260"/>
        <w:gridCol w:w="1270"/>
        <w:gridCol w:w="240"/>
        <w:gridCol w:w="1380"/>
        <w:gridCol w:w="236"/>
        <w:gridCol w:w="1294"/>
      </w:tblGrid>
      <w:tr w:rsidR="00CC4116" w:rsidRPr="00BB21B1" w14:paraId="2E8783F3" w14:textId="77777777" w:rsidTr="00583408">
        <w:trPr>
          <w:cantSplit/>
        </w:trPr>
        <w:tc>
          <w:tcPr>
            <w:tcW w:w="9180" w:type="dxa"/>
            <w:gridSpan w:val="8"/>
            <w:vAlign w:val="bottom"/>
          </w:tcPr>
          <w:p w14:paraId="282BAC8E" w14:textId="77777777" w:rsidR="00CC4116" w:rsidRPr="00BB21B1" w:rsidRDefault="00CC4116" w:rsidP="00044C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BB21B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lastRenderedPageBreak/>
              <w:t>งบการเงินรวม</w:t>
            </w:r>
          </w:p>
        </w:tc>
      </w:tr>
      <w:tr w:rsidR="00CC4116" w:rsidRPr="00BB21B1" w14:paraId="7BE4A639" w14:textId="77777777" w:rsidTr="00583408">
        <w:trPr>
          <w:cantSplit/>
        </w:trPr>
        <w:tc>
          <w:tcPr>
            <w:tcW w:w="4500" w:type="dxa"/>
            <w:gridSpan w:val="2"/>
            <w:tcBorders>
              <w:bottom w:val="single" w:sz="4" w:space="0" w:color="auto"/>
            </w:tcBorders>
            <w:vAlign w:val="bottom"/>
          </w:tcPr>
          <w:p w14:paraId="1FDDDC3E" w14:textId="627F9D3F" w:rsidR="00CC4116" w:rsidRPr="00BB21B1" w:rsidRDefault="00CC4116" w:rsidP="00044C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การจัดประเภทตามมาตรฐานเดิม</w:t>
            </w: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C273B6" w:rsidRPr="00C273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C273B6" w:rsidRPr="00C273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60" w:type="dxa"/>
          </w:tcPr>
          <w:p w14:paraId="1D56FDA2" w14:textId="77777777" w:rsidR="00CC4116" w:rsidRPr="00BB21B1" w:rsidRDefault="00CC4116" w:rsidP="00044C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420" w:type="dxa"/>
            <w:gridSpan w:val="5"/>
            <w:tcBorders>
              <w:bottom w:val="single" w:sz="4" w:space="0" w:color="auto"/>
            </w:tcBorders>
            <w:vAlign w:val="bottom"/>
          </w:tcPr>
          <w:p w14:paraId="2D4CF1CA" w14:textId="49B811AA" w:rsidR="00CC4116" w:rsidRPr="00BB21B1" w:rsidRDefault="00CC4116" w:rsidP="00044C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การจัดประเภทตาม </w:t>
            </w: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TFRS </w:t>
            </w:r>
            <w:r w:rsidR="00C273B6" w:rsidRPr="00C273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C273B6" w:rsidRPr="00C273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มกราคม</w:t>
            </w: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C273B6" w:rsidRPr="00C273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</w:tr>
      <w:tr w:rsidR="00CC4116" w:rsidRPr="00BB21B1" w14:paraId="36D97B44" w14:textId="77777777" w:rsidTr="00583408">
        <w:trPr>
          <w:cantSplit/>
        </w:trPr>
        <w:tc>
          <w:tcPr>
            <w:tcW w:w="3330" w:type="dxa"/>
            <w:tcBorders>
              <w:top w:val="single" w:sz="4" w:space="0" w:color="auto"/>
            </w:tcBorders>
            <w:vAlign w:val="bottom"/>
          </w:tcPr>
          <w:p w14:paraId="0DC9E2BA" w14:textId="77777777" w:rsidR="00CC4116" w:rsidRPr="00BB21B1" w:rsidRDefault="00CC4116" w:rsidP="00044C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  <w:p w14:paraId="150BC387" w14:textId="77777777" w:rsidR="00CC4116" w:rsidRPr="00BB21B1" w:rsidRDefault="00CC4116" w:rsidP="00044C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  <w:p w14:paraId="7F58D03B" w14:textId="77777777" w:rsidR="00CC4116" w:rsidRPr="00BB21B1" w:rsidRDefault="00CC4116" w:rsidP="00044C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D395E80" w14:textId="77777777" w:rsidR="00CC4116" w:rsidRPr="00BB21B1" w:rsidRDefault="00CC4116" w:rsidP="00044C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60" w:type="dxa"/>
          </w:tcPr>
          <w:p w14:paraId="6CEAF9BD" w14:textId="77777777" w:rsidR="00CC4116" w:rsidRPr="00BB21B1" w:rsidRDefault="00CC4116" w:rsidP="00044C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0D7BAC11" w14:textId="77777777" w:rsidR="00CC4116" w:rsidRPr="00BB21B1" w:rsidRDefault="00CC4116" w:rsidP="00BB21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มูลค่ายุติธรรมผ่านกำไรหรื</w:t>
            </w:r>
            <w:r w:rsidRPr="00BB21B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อ</w:t>
            </w: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ขาดทุน</w:t>
            </w:r>
          </w:p>
        </w:tc>
        <w:tc>
          <w:tcPr>
            <w:tcW w:w="240" w:type="dxa"/>
            <w:vAlign w:val="bottom"/>
          </w:tcPr>
          <w:p w14:paraId="5C84CAEF" w14:textId="77777777" w:rsidR="00CC4116" w:rsidRPr="00BB21B1" w:rsidRDefault="00CC4116" w:rsidP="00044C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6D6A2CF4" w14:textId="77777777" w:rsidR="00CC4116" w:rsidRPr="00BB21B1" w:rsidRDefault="00CC4116" w:rsidP="00044C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มูลค่ายุติธรรม</w:t>
            </w:r>
          </w:p>
          <w:p w14:paraId="1D4B8FB1" w14:textId="77777777" w:rsidR="00CC4116" w:rsidRPr="00BB21B1" w:rsidRDefault="00CC4116" w:rsidP="00BB21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76D4474C" w14:textId="77777777" w:rsidR="00CC4116" w:rsidRPr="00BB21B1" w:rsidRDefault="00CC4116" w:rsidP="00044C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48C0322F" w14:textId="77777777" w:rsidR="00CC4116" w:rsidRPr="00BB21B1" w:rsidRDefault="00CC4116" w:rsidP="00CC41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ราคาทุน</w:t>
            </w:r>
          </w:p>
          <w:p w14:paraId="10520D6B" w14:textId="77777777" w:rsidR="00CC4116" w:rsidRPr="00BB21B1" w:rsidRDefault="00CC4116" w:rsidP="00CC41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ตัดจำหน่าย</w:t>
            </w: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CC4116" w:rsidRPr="00BB21B1" w14:paraId="3501CE5C" w14:textId="77777777" w:rsidTr="00583408">
        <w:trPr>
          <w:cantSplit/>
        </w:trPr>
        <w:tc>
          <w:tcPr>
            <w:tcW w:w="3330" w:type="dxa"/>
          </w:tcPr>
          <w:p w14:paraId="505ABEC9" w14:textId="77777777" w:rsidR="00CC4116" w:rsidRPr="00BB21B1" w:rsidRDefault="00CC4116" w:rsidP="00044C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50" w:type="dxa"/>
            <w:gridSpan w:val="7"/>
          </w:tcPr>
          <w:p w14:paraId="4456121D" w14:textId="77777777" w:rsidR="00CC4116" w:rsidRPr="00BB21B1" w:rsidRDefault="00CC4116" w:rsidP="00044C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</w:pPr>
            <w:r w:rsidRPr="00BB21B1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(ล้านบาท)</w:t>
            </w:r>
          </w:p>
        </w:tc>
      </w:tr>
      <w:tr w:rsidR="00FA3559" w:rsidRPr="00EE5B17" w14:paraId="64466B8A" w14:textId="77777777" w:rsidTr="00BB21B1">
        <w:tc>
          <w:tcPr>
            <w:tcW w:w="3330" w:type="dxa"/>
          </w:tcPr>
          <w:p w14:paraId="21566183" w14:textId="77777777" w:rsidR="00FA3559" w:rsidRPr="00EE5B17" w:rsidRDefault="00FA3559" w:rsidP="00FA355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E5B1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09E79A03" w14:textId="1065EE54" w:rsidR="00FA3559" w:rsidRPr="00EE5B17" w:rsidRDefault="00C273B6" w:rsidP="00FA355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273B6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2</w:t>
            </w:r>
            <w:r w:rsidR="00FA3559" w:rsidRPr="00EE5B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273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246</w:t>
            </w:r>
          </w:p>
        </w:tc>
        <w:tc>
          <w:tcPr>
            <w:tcW w:w="260" w:type="dxa"/>
          </w:tcPr>
          <w:p w14:paraId="150C1A24" w14:textId="77777777" w:rsidR="00FA3559" w:rsidRPr="00EE5B17" w:rsidRDefault="00FA3559" w:rsidP="00FA355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0C53A1A3" w14:textId="54D03C20" w:rsidR="00FA3559" w:rsidRPr="00EE5B17" w:rsidRDefault="00FA3559" w:rsidP="00FA355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E5B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7F6C936C" w14:textId="77777777" w:rsidR="00FA3559" w:rsidRPr="00EE5B17" w:rsidRDefault="00FA3559" w:rsidP="00FA355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036092B2" w14:textId="2A212AF5" w:rsidR="00FA3559" w:rsidRPr="00EE5B17" w:rsidRDefault="00FA3559" w:rsidP="00FA355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E5B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AE85EE7" w14:textId="77777777" w:rsidR="00FA3559" w:rsidRPr="00EE5B17" w:rsidRDefault="00FA3559" w:rsidP="00FA355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F8D8C26" w14:textId="691B4C3E" w:rsidR="00FA3559" w:rsidRPr="00EE5B17" w:rsidRDefault="00C273B6" w:rsidP="00FA355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273B6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2</w:t>
            </w:r>
            <w:r w:rsidR="00FA3559" w:rsidRPr="00EE5B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273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246</w:t>
            </w:r>
          </w:p>
        </w:tc>
      </w:tr>
      <w:tr w:rsidR="00FA3559" w:rsidRPr="00BB21B1" w14:paraId="6B0633C3" w14:textId="77777777" w:rsidTr="00BB21B1">
        <w:tc>
          <w:tcPr>
            <w:tcW w:w="3330" w:type="dxa"/>
          </w:tcPr>
          <w:p w14:paraId="7C986FE3" w14:textId="77777777" w:rsidR="00FA3559" w:rsidRPr="00EE5B17" w:rsidRDefault="00FA3559" w:rsidP="00FA355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E5B1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70" w:type="dxa"/>
            <w:vAlign w:val="bottom"/>
          </w:tcPr>
          <w:p w14:paraId="7F0940BC" w14:textId="604E50E1" w:rsidR="00FA3559" w:rsidRPr="00EE5B17" w:rsidRDefault="00C273B6" w:rsidP="00FA355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273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FA3559" w:rsidRPr="00EE5B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273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124</w:t>
            </w:r>
          </w:p>
        </w:tc>
        <w:tc>
          <w:tcPr>
            <w:tcW w:w="260" w:type="dxa"/>
          </w:tcPr>
          <w:p w14:paraId="21057472" w14:textId="77777777" w:rsidR="00FA3559" w:rsidRPr="00EE5B17" w:rsidRDefault="00FA3559" w:rsidP="00FA355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6950EE89" w14:textId="539F7117" w:rsidR="00FA3559" w:rsidRPr="00EE5B17" w:rsidRDefault="00FA3559" w:rsidP="00FA355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E5B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60DBF5A7" w14:textId="77777777" w:rsidR="00FA3559" w:rsidRPr="00EE5B17" w:rsidRDefault="00FA3559" w:rsidP="00FA355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716BF97B" w14:textId="5579BF5C" w:rsidR="00FA3559" w:rsidRPr="00EE5B17" w:rsidRDefault="00FA3559" w:rsidP="00FA355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E5B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64EE083" w14:textId="77777777" w:rsidR="00FA3559" w:rsidRPr="00EE5B17" w:rsidRDefault="00FA3559" w:rsidP="00FA355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B07F31C" w14:textId="07A9C832" w:rsidR="00FA3559" w:rsidRPr="00EE5B17" w:rsidRDefault="00C273B6" w:rsidP="00FA355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273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FA3559" w:rsidRPr="00EE5B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273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124</w:t>
            </w:r>
          </w:p>
        </w:tc>
      </w:tr>
      <w:tr w:rsidR="00583408" w:rsidRPr="00BB21B1" w14:paraId="11E73FD2" w14:textId="77777777" w:rsidTr="00BB21B1">
        <w:tc>
          <w:tcPr>
            <w:tcW w:w="3330" w:type="dxa"/>
          </w:tcPr>
          <w:p w14:paraId="67FCC1B0" w14:textId="77777777" w:rsidR="00583408" w:rsidRPr="00EE5B17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E5B1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70" w:type="dxa"/>
            <w:vAlign w:val="bottom"/>
          </w:tcPr>
          <w:p w14:paraId="669F74E5" w14:textId="73638975" w:rsidR="00583408" w:rsidRPr="00EE5B17" w:rsidRDefault="00C273B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273B6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60" w:type="dxa"/>
          </w:tcPr>
          <w:p w14:paraId="0E546DFB" w14:textId="77777777" w:rsidR="00583408" w:rsidRPr="00EE5B17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580BE22A" w14:textId="26C2548D" w:rsidR="00583408" w:rsidRPr="00EE5B17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E5B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5AF056FF" w14:textId="77777777" w:rsidR="00583408" w:rsidRPr="00EE5B17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51466A80" w14:textId="3AAF1BC4" w:rsidR="00583408" w:rsidRPr="00EE5B17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E5B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5707FA1" w14:textId="77777777" w:rsidR="00583408" w:rsidRPr="00EE5B17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17DCEFC6" w14:textId="1F7801C5" w:rsidR="00583408" w:rsidRPr="00EE5B17" w:rsidRDefault="00C273B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273B6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500</w:t>
            </w:r>
          </w:p>
        </w:tc>
      </w:tr>
      <w:tr w:rsidR="00583408" w:rsidRPr="00BB21B1" w14:paraId="6A9A2A04" w14:textId="77777777" w:rsidTr="00BB21B1">
        <w:tc>
          <w:tcPr>
            <w:tcW w:w="3330" w:type="dxa"/>
          </w:tcPr>
          <w:p w14:paraId="540C8E28" w14:textId="1F62B726" w:rsidR="00583408" w:rsidRPr="00EE5B17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ลูกหนี้ตามสัญญาเช่า</w:t>
            </w:r>
            <w:r w:rsidR="00E10C6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เงินทุน</w:t>
            </w:r>
          </w:p>
        </w:tc>
        <w:tc>
          <w:tcPr>
            <w:tcW w:w="1170" w:type="dxa"/>
            <w:vAlign w:val="bottom"/>
          </w:tcPr>
          <w:p w14:paraId="00B67532" w14:textId="1FBD424B" w:rsidR="00583408" w:rsidRPr="00081555" w:rsidRDefault="00C273B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273B6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116</w:t>
            </w:r>
          </w:p>
        </w:tc>
        <w:tc>
          <w:tcPr>
            <w:tcW w:w="260" w:type="dxa"/>
          </w:tcPr>
          <w:p w14:paraId="72BAAF6A" w14:textId="77777777" w:rsidR="00583408" w:rsidRPr="00EE5B17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7EE874CF" w14:textId="2D2A2B0B" w:rsidR="00583408" w:rsidRPr="00EE5B17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E5B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36D625F5" w14:textId="77777777" w:rsidR="00583408" w:rsidRPr="00EE5B17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507AEC1D" w14:textId="45C1FFF7" w:rsidR="00583408" w:rsidRPr="00EE5B17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E5B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6C0F2A6" w14:textId="77777777" w:rsidR="00583408" w:rsidRPr="00EE5B17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0329832E" w14:textId="64602648" w:rsidR="00583408" w:rsidRPr="00081555" w:rsidRDefault="00C273B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273B6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116</w:t>
            </w:r>
          </w:p>
        </w:tc>
      </w:tr>
      <w:tr w:rsidR="00583408" w:rsidRPr="00BB21B1" w14:paraId="6517AA8E" w14:textId="77777777" w:rsidTr="00BB21B1">
        <w:tc>
          <w:tcPr>
            <w:tcW w:w="3330" w:type="dxa"/>
          </w:tcPr>
          <w:p w14:paraId="6F881A4D" w14:textId="77777777" w:rsidR="00583408" w:rsidRPr="00EE5B17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E5B1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ลูกหนี้ตามสัญญาปรับโครงสร้างหนี้</w:t>
            </w:r>
          </w:p>
        </w:tc>
        <w:tc>
          <w:tcPr>
            <w:tcW w:w="1170" w:type="dxa"/>
            <w:vAlign w:val="bottom"/>
          </w:tcPr>
          <w:p w14:paraId="5365F2F5" w14:textId="4DA27535" w:rsidR="00583408" w:rsidRPr="00EE5B17" w:rsidRDefault="00C273B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273B6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805</w:t>
            </w:r>
          </w:p>
        </w:tc>
        <w:tc>
          <w:tcPr>
            <w:tcW w:w="260" w:type="dxa"/>
          </w:tcPr>
          <w:p w14:paraId="09268BEE" w14:textId="77777777" w:rsidR="00583408" w:rsidRPr="00EE5B17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26D2E4A8" w14:textId="08326CDC" w:rsidR="00583408" w:rsidRPr="00EE5B17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E5B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039AC78B" w14:textId="77777777" w:rsidR="00583408" w:rsidRPr="00EE5B17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63E5D00C" w14:textId="6AC904E5" w:rsidR="00583408" w:rsidRPr="00EE5B17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E5B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26B512D" w14:textId="77777777" w:rsidR="00583408" w:rsidRPr="00EE5B17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6A15E5A4" w14:textId="37D464B6" w:rsidR="00583408" w:rsidRPr="00EE5B17" w:rsidRDefault="00C273B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273B6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805</w:t>
            </w:r>
          </w:p>
        </w:tc>
      </w:tr>
      <w:tr w:rsidR="00583408" w:rsidRPr="00BB21B1" w14:paraId="6B0E46DF" w14:textId="77777777" w:rsidTr="00BB21B1">
        <w:tc>
          <w:tcPr>
            <w:tcW w:w="3330" w:type="dxa"/>
          </w:tcPr>
          <w:p w14:paraId="57F70298" w14:textId="77777777" w:rsidR="00583408" w:rsidRPr="00EE5B17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E5B1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170" w:type="dxa"/>
            <w:vAlign w:val="bottom"/>
          </w:tcPr>
          <w:p w14:paraId="3A2B6878" w14:textId="1D75538F" w:rsidR="00583408" w:rsidRPr="00EE5B17" w:rsidRDefault="00C273B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273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583408" w:rsidRPr="00EE5B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273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655</w:t>
            </w:r>
          </w:p>
        </w:tc>
        <w:tc>
          <w:tcPr>
            <w:tcW w:w="260" w:type="dxa"/>
          </w:tcPr>
          <w:p w14:paraId="2E53A8F9" w14:textId="77777777" w:rsidR="00583408" w:rsidRPr="00EE5B17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5A862914" w14:textId="1186D9EA" w:rsidR="00583408" w:rsidRPr="00EE5B17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E5B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67E2CF30" w14:textId="77777777" w:rsidR="00583408" w:rsidRPr="00EE5B17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03334600" w14:textId="3CCDA51A" w:rsidR="00583408" w:rsidRPr="00EE5B17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E5B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1110E24" w14:textId="77777777" w:rsidR="00583408" w:rsidRPr="00EE5B17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6658785C" w14:textId="33867281" w:rsidR="00583408" w:rsidRPr="00EE5B17" w:rsidRDefault="00C273B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273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583408" w:rsidRPr="00EE5B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273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655</w:t>
            </w:r>
          </w:p>
        </w:tc>
      </w:tr>
      <w:tr w:rsidR="00583408" w:rsidRPr="00BB21B1" w14:paraId="51868700" w14:textId="77777777" w:rsidTr="00BB21B1">
        <w:tc>
          <w:tcPr>
            <w:tcW w:w="3330" w:type="dxa"/>
          </w:tcPr>
          <w:p w14:paraId="1DC1D6F8" w14:textId="77777777" w:rsidR="00583408" w:rsidRPr="00EE5B17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E5B1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เงินให้กู้ยืมแก่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บุคคลหรือ</w:t>
            </w:r>
            <w:r w:rsidRPr="00EE5B1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</w:t>
            </w:r>
            <w:r w:rsidRPr="00EE5B1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70" w:type="dxa"/>
            <w:vAlign w:val="bottom"/>
          </w:tcPr>
          <w:p w14:paraId="3060A89C" w14:textId="4A982B72" w:rsidR="00583408" w:rsidRPr="00EE5B17" w:rsidRDefault="00C273B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273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</w:t>
            </w:r>
          </w:p>
        </w:tc>
        <w:tc>
          <w:tcPr>
            <w:tcW w:w="260" w:type="dxa"/>
          </w:tcPr>
          <w:p w14:paraId="07312B36" w14:textId="77777777" w:rsidR="00583408" w:rsidRPr="00EE5B17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0453757C" w14:textId="7D629D00" w:rsidR="00583408" w:rsidRPr="00EE5B17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E5B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10CED8BC" w14:textId="77777777" w:rsidR="00583408" w:rsidRPr="00EE5B17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6A5D7119" w14:textId="38439D1A" w:rsidR="00583408" w:rsidRPr="00EE5B17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E5B1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DC8ACE4" w14:textId="77777777" w:rsidR="00583408" w:rsidRPr="00EE5B17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369D7461" w14:textId="629DFCD2" w:rsidR="00583408" w:rsidRPr="00EE5B17" w:rsidRDefault="00C273B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273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</w:t>
            </w:r>
          </w:p>
        </w:tc>
      </w:tr>
      <w:tr w:rsidR="00583408" w:rsidRPr="00BB21B1" w14:paraId="4A025CF8" w14:textId="77777777" w:rsidTr="00BB21B1">
        <w:tc>
          <w:tcPr>
            <w:tcW w:w="3330" w:type="dxa"/>
          </w:tcPr>
          <w:p w14:paraId="30F5FC11" w14:textId="77777777" w:rsidR="00583408" w:rsidRPr="00EE5B17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E5B1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170" w:type="dxa"/>
            <w:vAlign w:val="bottom"/>
          </w:tcPr>
          <w:p w14:paraId="67D3F5AF" w14:textId="77777777" w:rsidR="00583408" w:rsidRPr="00EE5B17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60" w:type="dxa"/>
          </w:tcPr>
          <w:p w14:paraId="49852ECA" w14:textId="77777777" w:rsidR="00583408" w:rsidRPr="00EE5B17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1560CAA9" w14:textId="77777777" w:rsidR="00583408" w:rsidRPr="00EE5B17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40" w:type="dxa"/>
          </w:tcPr>
          <w:p w14:paraId="3D4B6F9D" w14:textId="77777777" w:rsidR="00583408" w:rsidRPr="00EE5B17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1205B90C" w14:textId="77777777" w:rsidR="00583408" w:rsidRPr="00EE5B17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098C121" w14:textId="77777777" w:rsidR="00583408" w:rsidRPr="00EE5B17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7F35B233" w14:textId="77777777" w:rsidR="00583408" w:rsidRPr="00EE5B17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583408" w:rsidRPr="00BB21B1" w14:paraId="1EA7B2FA" w14:textId="77777777" w:rsidTr="00BB21B1">
        <w:tc>
          <w:tcPr>
            <w:tcW w:w="3330" w:type="dxa"/>
          </w:tcPr>
          <w:p w14:paraId="57B560A5" w14:textId="74BCEFDE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เงินฝาก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ประจำ</w:t>
            </w: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กับสถาบันการเงิน</w:t>
            </w:r>
          </w:p>
        </w:tc>
        <w:tc>
          <w:tcPr>
            <w:tcW w:w="1170" w:type="dxa"/>
            <w:vAlign w:val="bottom"/>
          </w:tcPr>
          <w:p w14:paraId="64498FE0" w14:textId="088BF801" w:rsidR="00583408" w:rsidRPr="00110C7F" w:rsidRDefault="00C273B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273B6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32</w:t>
            </w:r>
          </w:p>
        </w:tc>
        <w:tc>
          <w:tcPr>
            <w:tcW w:w="260" w:type="dxa"/>
          </w:tcPr>
          <w:p w14:paraId="752180D4" w14:textId="77777777" w:rsidR="00583408" w:rsidRPr="00BB21B1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270" w:type="dxa"/>
            <w:vAlign w:val="bottom"/>
          </w:tcPr>
          <w:p w14:paraId="215839E8" w14:textId="4B2E15A4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50B23A8B" w14:textId="77777777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607CC85A" w14:textId="14EED34D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E1F0714" w14:textId="77777777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775F50B2" w14:textId="6BB24F46" w:rsidR="00583408" w:rsidRPr="00110C7F" w:rsidRDefault="00C273B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273B6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32</w:t>
            </w:r>
          </w:p>
        </w:tc>
      </w:tr>
      <w:tr w:rsidR="00583408" w:rsidRPr="00BB21B1" w14:paraId="0B3AD41F" w14:textId="77777777" w:rsidTr="00BB21B1">
        <w:tc>
          <w:tcPr>
            <w:tcW w:w="3330" w:type="dxa"/>
          </w:tcPr>
          <w:p w14:paraId="2289F378" w14:textId="7BE92B0A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เงินลงทุนในหลักทรัพย์</w:t>
            </w: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เพื่อค้า</w:t>
            </w:r>
          </w:p>
        </w:tc>
        <w:tc>
          <w:tcPr>
            <w:tcW w:w="1170" w:type="dxa"/>
            <w:vAlign w:val="bottom"/>
          </w:tcPr>
          <w:p w14:paraId="214E037C" w14:textId="647CBD35" w:rsidR="00583408" w:rsidRPr="00110C7F" w:rsidRDefault="00C273B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273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60" w:type="dxa"/>
          </w:tcPr>
          <w:p w14:paraId="48E86B10" w14:textId="77777777" w:rsidR="00583408" w:rsidRPr="00BB21B1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270" w:type="dxa"/>
            <w:vAlign w:val="bottom"/>
          </w:tcPr>
          <w:p w14:paraId="17601570" w14:textId="45CDCB7F" w:rsidR="00583408" w:rsidRPr="00110C7F" w:rsidRDefault="00C273B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273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40" w:type="dxa"/>
          </w:tcPr>
          <w:p w14:paraId="5C232E3F" w14:textId="77777777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4CB20871" w14:textId="292CF72F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4FAC3EB" w14:textId="77777777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033B0BA8" w14:textId="0A8BD1FB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583408" w:rsidRPr="00BB21B1" w14:paraId="639A7B57" w14:textId="77777777" w:rsidTr="00BB21B1">
        <w:tc>
          <w:tcPr>
            <w:tcW w:w="3330" w:type="dxa"/>
          </w:tcPr>
          <w:p w14:paraId="6AE8638E" w14:textId="03129D6F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Pr="003B11F0">
              <w:rPr>
                <w:rFonts w:asciiTheme="majorBidi" w:eastAsia="Calibri" w:hAnsiTheme="majorBidi" w:hint="cs"/>
                <w:sz w:val="28"/>
                <w:szCs w:val="28"/>
                <w:cs/>
                <w:lang w:val="en-GB"/>
              </w:rPr>
              <w:t>เงินลงทุนในหลักทรัพย์</w:t>
            </w: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เผื่อขาย</w:t>
            </w:r>
          </w:p>
        </w:tc>
        <w:tc>
          <w:tcPr>
            <w:tcW w:w="1170" w:type="dxa"/>
            <w:vAlign w:val="bottom"/>
          </w:tcPr>
          <w:p w14:paraId="70403B8E" w14:textId="68901192" w:rsidR="00583408" w:rsidRPr="00110C7F" w:rsidRDefault="00C273B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273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87</w:t>
            </w:r>
          </w:p>
        </w:tc>
        <w:tc>
          <w:tcPr>
            <w:tcW w:w="260" w:type="dxa"/>
          </w:tcPr>
          <w:p w14:paraId="6B39A6C0" w14:textId="77777777" w:rsidR="00583408" w:rsidRPr="00BB21B1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270" w:type="dxa"/>
            <w:vAlign w:val="bottom"/>
          </w:tcPr>
          <w:p w14:paraId="1DBF10CF" w14:textId="3D3CB46C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45F48ED2" w14:textId="77777777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5217DBEA" w14:textId="4781E154" w:rsidR="00583408" w:rsidRPr="00110C7F" w:rsidRDefault="00C273B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273B6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87</w:t>
            </w:r>
          </w:p>
        </w:tc>
        <w:tc>
          <w:tcPr>
            <w:tcW w:w="236" w:type="dxa"/>
          </w:tcPr>
          <w:p w14:paraId="785C80BD" w14:textId="77777777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0FC3BF9C" w14:textId="31033C76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583408" w:rsidRPr="00BB21B1" w14:paraId="58A17C44" w14:textId="77777777" w:rsidTr="00BB21B1">
        <w:tc>
          <w:tcPr>
            <w:tcW w:w="3330" w:type="dxa"/>
          </w:tcPr>
          <w:p w14:paraId="387AB73C" w14:textId="77777777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ตราสารทุนอื่นที่ไม่อยู่ในความต้องการ</w:t>
            </w:r>
          </w:p>
          <w:p w14:paraId="56D45196" w14:textId="77777777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    </w:t>
            </w: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ของตลาด</w:t>
            </w:r>
          </w:p>
        </w:tc>
        <w:tc>
          <w:tcPr>
            <w:tcW w:w="1170" w:type="dxa"/>
            <w:vAlign w:val="bottom"/>
          </w:tcPr>
          <w:p w14:paraId="2A4ACAB3" w14:textId="7F85F8A8" w:rsidR="00583408" w:rsidRPr="00110C7F" w:rsidRDefault="00C273B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273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C273B6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6</w:t>
            </w:r>
          </w:p>
        </w:tc>
        <w:tc>
          <w:tcPr>
            <w:tcW w:w="260" w:type="dxa"/>
          </w:tcPr>
          <w:p w14:paraId="124EFB63" w14:textId="77777777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7B0ECDF1" w14:textId="6669486B" w:rsidR="00583408" w:rsidRPr="00110C7F" w:rsidRDefault="00C273B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273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C273B6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90</w:t>
            </w:r>
          </w:p>
        </w:tc>
        <w:tc>
          <w:tcPr>
            <w:tcW w:w="240" w:type="dxa"/>
          </w:tcPr>
          <w:p w14:paraId="01FF939C" w14:textId="77777777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44CE814B" w14:textId="304D3AD5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142E7E0" w14:textId="77777777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3EC64DBF" w14:textId="64335022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583408" w:rsidRPr="00BB21B1" w14:paraId="13D65272" w14:textId="77777777" w:rsidTr="00BB21B1">
        <w:tc>
          <w:tcPr>
            <w:tcW w:w="3330" w:type="dxa"/>
          </w:tcPr>
          <w:p w14:paraId="46291B6A" w14:textId="77777777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ตราสารหนี้อื่นที่จะถือจนครบกำหนด</w:t>
            </w:r>
          </w:p>
        </w:tc>
        <w:tc>
          <w:tcPr>
            <w:tcW w:w="1170" w:type="dxa"/>
            <w:vAlign w:val="bottom"/>
          </w:tcPr>
          <w:p w14:paraId="320D7BC3" w14:textId="1B0379C6" w:rsidR="00583408" w:rsidRPr="00110C7F" w:rsidRDefault="00C273B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273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</w:t>
            </w:r>
          </w:p>
        </w:tc>
        <w:tc>
          <w:tcPr>
            <w:tcW w:w="260" w:type="dxa"/>
          </w:tcPr>
          <w:p w14:paraId="4A51C1E7" w14:textId="77777777" w:rsidR="00583408" w:rsidRPr="00BB21B1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270" w:type="dxa"/>
            <w:vAlign w:val="bottom"/>
          </w:tcPr>
          <w:p w14:paraId="3D88A17F" w14:textId="76B5B59B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3DA8522A" w14:textId="77777777" w:rsidR="00583408" w:rsidRPr="00BB21B1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380" w:type="dxa"/>
            <w:vAlign w:val="bottom"/>
          </w:tcPr>
          <w:p w14:paraId="7D64E49A" w14:textId="1DD6DC8A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2A2F5DD" w14:textId="77777777" w:rsidR="00583408" w:rsidRPr="00BB21B1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vAlign w:val="bottom"/>
          </w:tcPr>
          <w:p w14:paraId="60BED3F5" w14:textId="544D418D" w:rsidR="00583408" w:rsidRPr="00BB21B1" w:rsidRDefault="00C273B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  <w:r w:rsidRPr="00C273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</w:t>
            </w:r>
          </w:p>
        </w:tc>
      </w:tr>
      <w:tr w:rsidR="00583408" w:rsidRPr="00BB21B1" w14:paraId="28F745CA" w14:textId="77777777" w:rsidTr="00BB21B1">
        <w:tc>
          <w:tcPr>
            <w:tcW w:w="3330" w:type="dxa"/>
          </w:tcPr>
          <w:p w14:paraId="20259D3B" w14:textId="77777777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0DB4A7" w14:textId="34837598" w:rsidR="00583408" w:rsidRPr="00110C7F" w:rsidRDefault="00C273B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C273B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  <w:r w:rsidRPr="00C273B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</w:rPr>
              <w:t>95</w:t>
            </w:r>
          </w:p>
        </w:tc>
        <w:tc>
          <w:tcPr>
            <w:tcW w:w="260" w:type="dxa"/>
          </w:tcPr>
          <w:p w14:paraId="4ED84ACD" w14:textId="77777777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BA7609" w14:textId="3B626312" w:rsidR="00583408" w:rsidRPr="00110C7F" w:rsidRDefault="00C273B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C273B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</w:rPr>
              <w:t>390</w:t>
            </w:r>
          </w:p>
        </w:tc>
        <w:tc>
          <w:tcPr>
            <w:tcW w:w="240" w:type="dxa"/>
          </w:tcPr>
          <w:p w14:paraId="3E4F0FC3" w14:textId="77777777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1C732B" w14:textId="1E852AF6" w:rsidR="00583408" w:rsidRPr="00110C7F" w:rsidRDefault="00C273B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C273B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</w:rPr>
              <w:t>87</w:t>
            </w:r>
          </w:p>
        </w:tc>
        <w:tc>
          <w:tcPr>
            <w:tcW w:w="236" w:type="dxa"/>
          </w:tcPr>
          <w:p w14:paraId="307B35D4" w14:textId="77777777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CCCD94" w14:textId="3D8FF7BC" w:rsidR="00583408" w:rsidRPr="00110C7F" w:rsidRDefault="00C273B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C273B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</w:rPr>
              <w:t>52</w:t>
            </w:r>
          </w:p>
        </w:tc>
      </w:tr>
      <w:tr w:rsidR="00583408" w:rsidRPr="00BB21B1" w14:paraId="300B868E" w14:textId="77777777" w:rsidTr="00BB21B1">
        <w:tc>
          <w:tcPr>
            <w:tcW w:w="3330" w:type="dxa"/>
          </w:tcPr>
          <w:p w14:paraId="313D1181" w14:textId="77777777" w:rsidR="00583408" w:rsidRPr="00C64E9A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4E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D55869" w14:textId="029C8DAD" w:rsidR="00583408" w:rsidRPr="00C64E9A" w:rsidRDefault="00C273B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C273B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</w:t>
            </w:r>
            <w:r w:rsidR="00583408" w:rsidRPr="00C64E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C273B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</w:t>
            </w:r>
            <w:r w:rsidRPr="00C273B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</w:rPr>
              <w:t>92</w:t>
            </w:r>
          </w:p>
        </w:tc>
        <w:tc>
          <w:tcPr>
            <w:tcW w:w="260" w:type="dxa"/>
          </w:tcPr>
          <w:p w14:paraId="29AD5FC1" w14:textId="77777777" w:rsidR="00583408" w:rsidRPr="00C64E9A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3F3E02" w14:textId="5D02C760" w:rsidR="00583408" w:rsidRPr="00C64E9A" w:rsidRDefault="00C273B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273B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</w:rPr>
              <w:t>390</w:t>
            </w:r>
          </w:p>
        </w:tc>
        <w:tc>
          <w:tcPr>
            <w:tcW w:w="240" w:type="dxa"/>
          </w:tcPr>
          <w:p w14:paraId="443ADD32" w14:textId="77777777" w:rsidR="00583408" w:rsidRPr="00C64E9A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44946B" w14:textId="25C15C8C" w:rsidR="00583408" w:rsidRPr="00C64E9A" w:rsidRDefault="00C273B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C273B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</w:rPr>
              <w:t>87</w:t>
            </w:r>
          </w:p>
        </w:tc>
        <w:tc>
          <w:tcPr>
            <w:tcW w:w="236" w:type="dxa"/>
          </w:tcPr>
          <w:p w14:paraId="5EFE8AC3" w14:textId="77777777" w:rsidR="00583408" w:rsidRPr="00C64E9A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1E3607" w14:textId="2E010816" w:rsidR="00583408" w:rsidRPr="00C64E9A" w:rsidRDefault="00C273B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C273B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</w:t>
            </w:r>
            <w:r w:rsidR="00583408" w:rsidRPr="00C64E9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C273B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</w:t>
            </w:r>
            <w:r w:rsidRPr="00C273B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</w:rPr>
              <w:t>49</w:t>
            </w:r>
          </w:p>
        </w:tc>
      </w:tr>
      <w:tr w:rsidR="00583408" w:rsidRPr="00583408" w14:paraId="55F45250" w14:textId="77777777" w:rsidTr="00BB21B1">
        <w:tc>
          <w:tcPr>
            <w:tcW w:w="3330" w:type="dxa"/>
          </w:tcPr>
          <w:p w14:paraId="4535D186" w14:textId="77777777" w:rsidR="00583408" w:rsidRPr="00583408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 w:right="-115" w:hanging="168"/>
              <w:rPr>
                <w:rFonts w:asciiTheme="majorBidi" w:hAnsiTheme="majorBidi" w:cstheme="majorBidi"/>
                <w:sz w:val="12"/>
                <w:szCs w:val="12"/>
                <w:highlight w:val="cyan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3CB3D6A6" w14:textId="77777777" w:rsidR="00583408" w:rsidRPr="00583408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color w:val="000000"/>
                <w:sz w:val="12"/>
                <w:szCs w:val="12"/>
                <w:highlight w:val="cyan"/>
                <w:cs/>
              </w:rPr>
            </w:pPr>
          </w:p>
        </w:tc>
        <w:tc>
          <w:tcPr>
            <w:tcW w:w="260" w:type="dxa"/>
          </w:tcPr>
          <w:p w14:paraId="5A3E7765" w14:textId="77777777" w:rsidR="00583408" w:rsidRPr="00583408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/>
                <w:sz w:val="12"/>
                <w:szCs w:val="12"/>
                <w:highlight w:val="cyan"/>
              </w:rPr>
            </w:pPr>
          </w:p>
        </w:tc>
        <w:tc>
          <w:tcPr>
            <w:tcW w:w="1270" w:type="dxa"/>
            <w:tcBorders>
              <w:top w:val="double" w:sz="4" w:space="0" w:color="auto"/>
            </w:tcBorders>
            <w:vAlign w:val="bottom"/>
          </w:tcPr>
          <w:p w14:paraId="29773669" w14:textId="77777777" w:rsidR="00583408" w:rsidRPr="00583408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90" w:right="-115"/>
              <w:rPr>
                <w:rFonts w:asciiTheme="majorBidi" w:hAnsiTheme="majorBidi" w:cstheme="majorBidi"/>
                <w:color w:val="000000"/>
                <w:sz w:val="12"/>
                <w:szCs w:val="12"/>
                <w:highlight w:val="cyan"/>
                <w:cs/>
              </w:rPr>
            </w:pPr>
          </w:p>
        </w:tc>
        <w:tc>
          <w:tcPr>
            <w:tcW w:w="240" w:type="dxa"/>
          </w:tcPr>
          <w:p w14:paraId="5D6F1004" w14:textId="77777777" w:rsidR="00583408" w:rsidRPr="00583408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/>
                <w:sz w:val="12"/>
                <w:szCs w:val="12"/>
                <w:highlight w:val="cyan"/>
              </w:rPr>
            </w:pPr>
          </w:p>
        </w:tc>
        <w:tc>
          <w:tcPr>
            <w:tcW w:w="1380" w:type="dxa"/>
            <w:tcBorders>
              <w:top w:val="double" w:sz="4" w:space="0" w:color="auto"/>
            </w:tcBorders>
            <w:vAlign w:val="bottom"/>
          </w:tcPr>
          <w:p w14:paraId="08C65A4C" w14:textId="77777777" w:rsidR="00583408" w:rsidRPr="00583408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6" w:right="-115"/>
              <w:rPr>
                <w:rFonts w:asciiTheme="majorBidi" w:hAnsiTheme="majorBidi" w:cstheme="majorBidi"/>
                <w:color w:val="000000"/>
                <w:sz w:val="12"/>
                <w:szCs w:val="12"/>
                <w:highlight w:val="cyan"/>
                <w:cs/>
              </w:rPr>
            </w:pPr>
          </w:p>
        </w:tc>
        <w:tc>
          <w:tcPr>
            <w:tcW w:w="236" w:type="dxa"/>
          </w:tcPr>
          <w:p w14:paraId="3C82DE37" w14:textId="77777777" w:rsidR="00583408" w:rsidRPr="00583408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/>
                <w:sz w:val="12"/>
                <w:szCs w:val="12"/>
                <w:highlight w:val="cyan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bottom"/>
          </w:tcPr>
          <w:p w14:paraId="0393BE33" w14:textId="77777777" w:rsidR="00583408" w:rsidRPr="00583408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64" w:right="-115"/>
              <w:rPr>
                <w:rFonts w:asciiTheme="majorBidi" w:hAnsiTheme="majorBidi" w:cstheme="majorBidi"/>
                <w:color w:val="000000"/>
                <w:sz w:val="12"/>
                <w:szCs w:val="12"/>
                <w:highlight w:val="cyan"/>
                <w:cs/>
              </w:rPr>
            </w:pPr>
          </w:p>
        </w:tc>
      </w:tr>
      <w:tr w:rsidR="00583408" w:rsidRPr="00BB21B1" w14:paraId="09B9F9C5" w14:textId="77777777" w:rsidTr="00BB21B1">
        <w:tc>
          <w:tcPr>
            <w:tcW w:w="3330" w:type="dxa"/>
          </w:tcPr>
          <w:p w14:paraId="1906B236" w14:textId="77777777" w:rsidR="00583408" w:rsidRPr="00C64E9A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</w:rPr>
            </w:pPr>
            <w:r w:rsidRPr="00C64E9A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เงินเบิกเกินบัญชีธนาคารและเงินกู้ยืม</w:t>
            </w:r>
          </w:p>
          <w:p w14:paraId="30EF91B7" w14:textId="77777777" w:rsidR="00583408" w:rsidRPr="00C64E9A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4E9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ระยะสั้นจากสถาบันการเงิน</w:t>
            </w:r>
          </w:p>
        </w:tc>
        <w:tc>
          <w:tcPr>
            <w:tcW w:w="1170" w:type="dxa"/>
            <w:vAlign w:val="bottom"/>
          </w:tcPr>
          <w:p w14:paraId="71B5F9FC" w14:textId="500F42CD" w:rsidR="00583408" w:rsidRPr="00C64E9A" w:rsidRDefault="00C273B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273B6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2</w:t>
            </w:r>
            <w:r w:rsidR="00583408" w:rsidRPr="00C64E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273B6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813</w:t>
            </w:r>
          </w:p>
        </w:tc>
        <w:tc>
          <w:tcPr>
            <w:tcW w:w="260" w:type="dxa"/>
          </w:tcPr>
          <w:p w14:paraId="6D4436F3" w14:textId="77777777" w:rsidR="00583408" w:rsidRPr="00C64E9A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6CFCF299" w14:textId="55D688D7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3EF3CE32" w14:textId="77777777" w:rsidR="00583408" w:rsidRPr="00C64E9A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2A3A1C52" w14:textId="4FA9D3E3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25D4C8F" w14:textId="77777777" w:rsidR="00583408" w:rsidRPr="00C64E9A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04ECA77" w14:textId="4FAC8677" w:rsidR="00583408" w:rsidRPr="00C64E9A" w:rsidRDefault="00C273B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273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583408" w:rsidRPr="00C64E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273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813</w:t>
            </w:r>
          </w:p>
        </w:tc>
      </w:tr>
      <w:tr w:rsidR="00583408" w:rsidRPr="00C64E9A" w14:paraId="2BC7F543" w14:textId="77777777" w:rsidTr="00BB21B1">
        <w:tc>
          <w:tcPr>
            <w:tcW w:w="3330" w:type="dxa"/>
          </w:tcPr>
          <w:p w14:paraId="3EAFB96F" w14:textId="77777777" w:rsidR="00583408" w:rsidRPr="00C64E9A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4E9A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70" w:type="dxa"/>
            <w:vAlign w:val="bottom"/>
          </w:tcPr>
          <w:p w14:paraId="76699A02" w14:textId="597F609B" w:rsidR="00583408" w:rsidRPr="00C64E9A" w:rsidRDefault="00C273B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273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583408" w:rsidRPr="00C64E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273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333</w:t>
            </w:r>
          </w:p>
        </w:tc>
        <w:tc>
          <w:tcPr>
            <w:tcW w:w="260" w:type="dxa"/>
          </w:tcPr>
          <w:p w14:paraId="4C4631E4" w14:textId="77777777" w:rsidR="00583408" w:rsidRPr="00C64E9A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3BF4D8B6" w14:textId="224C863C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3B2A92A3" w14:textId="77777777" w:rsidR="00583408" w:rsidRPr="00C64E9A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6B484CDB" w14:textId="41328B73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FB95F00" w14:textId="77777777" w:rsidR="00583408" w:rsidRPr="00C64E9A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157E5D24" w14:textId="503E1FC1" w:rsidR="00583408" w:rsidRPr="00C64E9A" w:rsidRDefault="00C273B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273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583408" w:rsidRPr="00C64E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273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333</w:t>
            </w:r>
          </w:p>
        </w:tc>
      </w:tr>
      <w:tr w:rsidR="00583408" w:rsidRPr="00BB21B1" w14:paraId="0D0CD80C" w14:textId="77777777" w:rsidTr="007B6C96">
        <w:tc>
          <w:tcPr>
            <w:tcW w:w="3330" w:type="dxa"/>
          </w:tcPr>
          <w:p w14:paraId="3118D43F" w14:textId="77777777" w:rsidR="00583408" w:rsidRPr="00C64E9A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4E9A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70" w:type="dxa"/>
            <w:vAlign w:val="bottom"/>
          </w:tcPr>
          <w:p w14:paraId="2093449D" w14:textId="2DD82638" w:rsidR="00583408" w:rsidRPr="00C64E9A" w:rsidRDefault="00C273B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273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982</w:t>
            </w:r>
          </w:p>
        </w:tc>
        <w:tc>
          <w:tcPr>
            <w:tcW w:w="260" w:type="dxa"/>
          </w:tcPr>
          <w:p w14:paraId="4CBBF8B3" w14:textId="77777777" w:rsidR="00583408" w:rsidRPr="00C64E9A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6240D7AC" w14:textId="6CC67560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6C9EC9DB" w14:textId="77777777" w:rsidR="00583408" w:rsidRPr="00C64E9A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22B2D7BD" w14:textId="4B1C8867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20B26D5" w14:textId="77777777" w:rsidR="00583408" w:rsidRPr="00C64E9A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40DD838F" w14:textId="026A9F4A" w:rsidR="00583408" w:rsidRPr="00C64E9A" w:rsidRDefault="00C273B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273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982</w:t>
            </w:r>
          </w:p>
        </w:tc>
      </w:tr>
      <w:tr w:rsidR="00583408" w:rsidRPr="00BB21B1" w14:paraId="4B63B056" w14:textId="77777777" w:rsidTr="00BB21B1">
        <w:tc>
          <w:tcPr>
            <w:tcW w:w="3330" w:type="dxa"/>
          </w:tcPr>
          <w:p w14:paraId="40C908B2" w14:textId="77777777" w:rsidR="00583408" w:rsidRPr="00C64E9A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4E9A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170" w:type="dxa"/>
            <w:vAlign w:val="bottom"/>
          </w:tcPr>
          <w:p w14:paraId="7B5F6150" w14:textId="7F91F2A1" w:rsidR="00583408" w:rsidRPr="00C64E9A" w:rsidRDefault="00C273B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273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517</w:t>
            </w:r>
          </w:p>
        </w:tc>
        <w:tc>
          <w:tcPr>
            <w:tcW w:w="260" w:type="dxa"/>
          </w:tcPr>
          <w:p w14:paraId="1525334D" w14:textId="77777777" w:rsidR="00583408" w:rsidRPr="00C64E9A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4F2DC08D" w14:textId="1491CBF4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2940C82D" w14:textId="77777777" w:rsidR="00583408" w:rsidRPr="00C64E9A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354C2FDA" w14:textId="20A9B827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6D49F4D" w14:textId="77777777" w:rsidR="00583408" w:rsidRPr="00C64E9A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65F03665" w14:textId="7054A940" w:rsidR="00583408" w:rsidRPr="00C64E9A" w:rsidRDefault="00C273B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273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517</w:t>
            </w:r>
          </w:p>
        </w:tc>
      </w:tr>
      <w:tr w:rsidR="00583408" w:rsidRPr="00BB21B1" w14:paraId="3632F76D" w14:textId="77777777" w:rsidTr="00BB21B1">
        <w:tc>
          <w:tcPr>
            <w:tcW w:w="3330" w:type="dxa"/>
          </w:tcPr>
          <w:p w14:paraId="4A709F72" w14:textId="77777777" w:rsidR="00583408" w:rsidRPr="00C64E9A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4E9A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vAlign w:val="bottom"/>
          </w:tcPr>
          <w:p w14:paraId="5DA1A7D6" w14:textId="1A826F57" w:rsidR="00583408" w:rsidRPr="00C64E9A" w:rsidRDefault="00C273B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273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5834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273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040</w:t>
            </w:r>
          </w:p>
        </w:tc>
        <w:tc>
          <w:tcPr>
            <w:tcW w:w="260" w:type="dxa"/>
          </w:tcPr>
          <w:p w14:paraId="1DB0AB44" w14:textId="77777777" w:rsidR="00583408" w:rsidRPr="00C64E9A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1DA7001C" w14:textId="384A0EA8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2ABBF2B0" w14:textId="77777777" w:rsidR="00583408" w:rsidRPr="00C64E9A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075A0C7A" w14:textId="2A0A76C1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49D6330" w14:textId="77777777" w:rsidR="00583408" w:rsidRPr="00C64E9A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44F2EB20" w14:textId="50C77C1F" w:rsidR="00583408" w:rsidRPr="00C64E9A" w:rsidRDefault="00C273B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273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5834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273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040</w:t>
            </w:r>
          </w:p>
        </w:tc>
      </w:tr>
      <w:tr w:rsidR="00583408" w:rsidRPr="00C64E9A" w14:paraId="19A63010" w14:textId="77777777" w:rsidTr="00BB21B1">
        <w:tc>
          <w:tcPr>
            <w:tcW w:w="3330" w:type="dxa"/>
          </w:tcPr>
          <w:p w14:paraId="5C4AF167" w14:textId="77777777" w:rsidR="00583408" w:rsidRPr="00C64E9A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4E9A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421BF055" w14:textId="0DA4573B" w:rsidR="00583408" w:rsidRPr="00C64E9A" w:rsidRDefault="00C273B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273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85</w:t>
            </w:r>
          </w:p>
        </w:tc>
        <w:tc>
          <w:tcPr>
            <w:tcW w:w="260" w:type="dxa"/>
          </w:tcPr>
          <w:p w14:paraId="44DFC6A5" w14:textId="77777777" w:rsidR="00583408" w:rsidRPr="00C64E9A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57D472A5" w14:textId="0C2113A8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0C3F0175" w14:textId="77777777" w:rsidR="00583408" w:rsidRPr="00C64E9A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68278CFD" w14:textId="6E7A81A2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058BB8C" w14:textId="77777777" w:rsidR="00583408" w:rsidRPr="00C64E9A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771FCA70" w14:textId="19A237B9" w:rsidR="00583408" w:rsidRPr="00C64E9A" w:rsidRDefault="00C273B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273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85</w:t>
            </w:r>
          </w:p>
        </w:tc>
      </w:tr>
      <w:tr w:rsidR="00583408" w:rsidRPr="00BB21B1" w14:paraId="4EC2C2CF" w14:textId="77777777" w:rsidTr="00BB21B1">
        <w:tc>
          <w:tcPr>
            <w:tcW w:w="3330" w:type="dxa"/>
          </w:tcPr>
          <w:p w14:paraId="178E9594" w14:textId="77777777" w:rsidR="00583408" w:rsidRPr="00C64E9A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4E9A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เงินกู้ยืมจากบุคคลหรือกิจการอื่น</w:t>
            </w:r>
          </w:p>
        </w:tc>
        <w:tc>
          <w:tcPr>
            <w:tcW w:w="1170" w:type="dxa"/>
            <w:vAlign w:val="bottom"/>
          </w:tcPr>
          <w:p w14:paraId="540D1858" w14:textId="541A10E7" w:rsidR="00583408" w:rsidRPr="00C64E9A" w:rsidRDefault="00C273B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273B6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1</w:t>
            </w:r>
          </w:p>
        </w:tc>
        <w:tc>
          <w:tcPr>
            <w:tcW w:w="260" w:type="dxa"/>
          </w:tcPr>
          <w:p w14:paraId="156BD00C" w14:textId="77777777" w:rsidR="00583408" w:rsidRPr="00C64E9A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64191B4C" w14:textId="6BFBD897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323922A1" w14:textId="77777777" w:rsidR="00583408" w:rsidRPr="00C64E9A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54F2432B" w14:textId="6CCC148B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D07A9CD" w14:textId="77777777" w:rsidR="00583408" w:rsidRPr="00C64E9A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A0A0DDD" w14:textId="3D391092" w:rsidR="00583408" w:rsidRPr="00C64E9A" w:rsidRDefault="00C273B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273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</w:tr>
      <w:tr w:rsidR="00583408" w:rsidRPr="00BB21B1" w14:paraId="53DE7FBF" w14:textId="77777777" w:rsidTr="00BB21B1">
        <w:tc>
          <w:tcPr>
            <w:tcW w:w="3330" w:type="dxa"/>
          </w:tcPr>
          <w:p w14:paraId="20B84BC7" w14:textId="77777777" w:rsidR="00583408" w:rsidRPr="00C64E9A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4E9A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  <w:vAlign w:val="bottom"/>
          </w:tcPr>
          <w:p w14:paraId="593FDD32" w14:textId="7FCF9A04" w:rsidR="00583408" w:rsidRPr="00C64E9A" w:rsidRDefault="00C273B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273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583408" w:rsidRPr="00C64E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273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60" w:type="dxa"/>
          </w:tcPr>
          <w:p w14:paraId="0215A115" w14:textId="77777777" w:rsidR="00583408" w:rsidRPr="00C64E9A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12D154E9" w14:textId="37B0FA6A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03B31D8E" w14:textId="77777777" w:rsidR="00583408" w:rsidRPr="00C64E9A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09818FD4" w14:textId="6C3CF987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A77772E" w14:textId="77777777" w:rsidR="00583408" w:rsidRPr="00C64E9A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6423FE45" w14:textId="59AD2470" w:rsidR="00583408" w:rsidRPr="00C64E9A" w:rsidRDefault="00C273B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273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583408" w:rsidRPr="00C64E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273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</w:p>
        </w:tc>
      </w:tr>
      <w:tr w:rsidR="00583408" w:rsidRPr="00BB21B1" w14:paraId="7B50B94B" w14:textId="77777777" w:rsidTr="00B37FAB">
        <w:tc>
          <w:tcPr>
            <w:tcW w:w="3330" w:type="dxa"/>
          </w:tcPr>
          <w:p w14:paraId="5C621464" w14:textId="53F688C2" w:rsidR="00583408" w:rsidRPr="00224742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cs/>
              </w:rPr>
            </w:pPr>
            <w:r w:rsidRPr="00224742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หนี้สินทางการเงินอื่น - หนี้สินอนุพันธ์</w:t>
            </w:r>
          </w:p>
        </w:tc>
        <w:tc>
          <w:tcPr>
            <w:tcW w:w="1170" w:type="dxa"/>
            <w:vAlign w:val="bottom"/>
          </w:tcPr>
          <w:p w14:paraId="39B536C6" w14:textId="31A78F16" w:rsidR="00583408" w:rsidRPr="00A606C6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</w:tcPr>
          <w:p w14:paraId="78030BF0" w14:textId="77777777" w:rsidR="00583408" w:rsidRPr="00BB21B1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270" w:type="dxa"/>
            <w:vAlign w:val="bottom"/>
          </w:tcPr>
          <w:p w14:paraId="27EDF75E" w14:textId="722D6A69" w:rsidR="00583408" w:rsidRPr="00110C7F" w:rsidRDefault="00C273B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273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41</w:t>
            </w:r>
          </w:p>
        </w:tc>
        <w:tc>
          <w:tcPr>
            <w:tcW w:w="240" w:type="dxa"/>
          </w:tcPr>
          <w:p w14:paraId="6F378A51" w14:textId="77777777" w:rsidR="00583408" w:rsidRPr="00BB21B1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380" w:type="dxa"/>
            <w:vAlign w:val="bottom"/>
          </w:tcPr>
          <w:p w14:paraId="40C235F8" w14:textId="7A3D9292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59D3E56" w14:textId="77777777" w:rsidR="00583408" w:rsidRPr="00BB21B1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vAlign w:val="bottom"/>
          </w:tcPr>
          <w:p w14:paraId="2C6D61E1" w14:textId="6B8FDC2F" w:rsidR="00583408" w:rsidRPr="00A606C6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583408" w:rsidRPr="009D2EE8" w14:paraId="6FEF5564" w14:textId="77777777" w:rsidTr="00BB21B1">
        <w:tc>
          <w:tcPr>
            <w:tcW w:w="3330" w:type="dxa"/>
          </w:tcPr>
          <w:p w14:paraId="5F7C6DCA" w14:textId="77777777" w:rsidR="00583408" w:rsidRPr="001536A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536A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8CC496" w14:textId="38D4D419" w:rsidR="00583408" w:rsidRPr="001536AF" w:rsidRDefault="00C273B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C273B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</w:t>
            </w:r>
            <w:r w:rsidR="00583408" w:rsidRPr="001536A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C273B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771</w:t>
            </w:r>
          </w:p>
        </w:tc>
        <w:tc>
          <w:tcPr>
            <w:tcW w:w="260" w:type="dxa"/>
          </w:tcPr>
          <w:p w14:paraId="0A5E7F0B" w14:textId="77777777" w:rsidR="00583408" w:rsidRPr="001536A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3C8696" w14:textId="7979C3CD" w:rsidR="00583408" w:rsidRPr="00224742" w:rsidRDefault="00C273B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C273B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41</w:t>
            </w:r>
          </w:p>
        </w:tc>
        <w:tc>
          <w:tcPr>
            <w:tcW w:w="240" w:type="dxa"/>
          </w:tcPr>
          <w:p w14:paraId="3B040E2C" w14:textId="77777777" w:rsidR="00583408" w:rsidRPr="001536A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A0741F" w14:textId="272CE5D9" w:rsidR="00583408" w:rsidRPr="001536A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536A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7937D57" w14:textId="77777777" w:rsidR="00583408" w:rsidRPr="001536A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3C2F4D" w14:textId="500756B1" w:rsidR="00583408" w:rsidRPr="001536AF" w:rsidRDefault="00C273B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C273B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</w:t>
            </w:r>
            <w:r w:rsidR="00583408" w:rsidRPr="001536A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C273B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771</w:t>
            </w:r>
          </w:p>
        </w:tc>
      </w:tr>
      <w:tr w:rsidR="001536AF" w:rsidRPr="009D2EE8" w14:paraId="0929533C" w14:textId="77777777" w:rsidTr="007B6C96">
        <w:trPr>
          <w:tblHeader/>
        </w:trPr>
        <w:tc>
          <w:tcPr>
            <w:tcW w:w="9180" w:type="dxa"/>
            <w:gridSpan w:val="8"/>
            <w:vAlign w:val="bottom"/>
          </w:tcPr>
          <w:p w14:paraId="1A13EAF4" w14:textId="77777777" w:rsidR="001536AF" w:rsidRPr="009D2EE8" w:rsidRDefault="001536AF" w:rsidP="007B6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cyan"/>
                <w:cs/>
              </w:rPr>
            </w:pPr>
            <w:r w:rsidRPr="00CC4116">
              <w:rPr>
                <w:rFonts w:asciiTheme="majorBidi" w:hAnsiTheme="majorBidi" w:hint="cs"/>
                <w:b/>
                <w:bCs/>
                <w:color w:val="000000"/>
                <w:sz w:val="28"/>
                <w:szCs w:val="28"/>
                <w:cs/>
              </w:rPr>
              <w:lastRenderedPageBreak/>
              <w:t>งบการเงินเฉพาะกิจการ</w:t>
            </w:r>
          </w:p>
        </w:tc>
      </w:tr>
      <w:tr w:rsidR="001536AF" w:rsidRPr="009D2EE8" w14:paraId="60EFD8C3" w14:textId="77777777" w:rsidTr="007B6C96">
        <w:trPr>
          <w:tblHeader/>
        </w:trPr>
        <w:tc>
          <w:tcPr>
            <w:tcW w:w="4500" w:type="dxa"/>
            <w:gridSpan w:val="2"/>
            <w:tcBorders>
              <w:bottom w:val="single" w:sz="4" w:space="0" w:color="auto"/>
            </w:tcBorders>
            <w:vAlign w:val="bottom"/>
          </w:tcPr>
          <w:p w14:paraId="116AC7F1" w14:textId="327F8568" w:rsidR="001536AF" w:rsidRPr="00BB21B1" w:rsidRDefault="001536AF" w:rsidP="007B6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การจัดประเภทตามมาตรฐานเดิม</w:t>
            </w: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C273B6" w:rsidRPr="00C273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C273B6" w:rsidRPr="00C273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60" w:type="dxa"/>
          </w:tcPr>
          <w:p w14:paraId="4885234B" w14:textId="77777777" w:rsidR="001536AF" w:rsidRPr="00BB21B1" w:rsidRDefault="001536AF" w:rsidP="007B6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420" w:type="dxa"/>
            <w:gridSpan w:val="5"/>
            <w:tcBorders>
              <w:bottom w:val="single" w:sz="4" w:space="0" w:color="auto"/>
            </w:tcBorders>
            <w:vAlign w:val="bottom"/>
          </w:tcPr>
          <w:p w14:paraId="36A7DDAC" w14:textId="3EA3916D" w:rsidR="001536AF" w:rsidRPr="00BB21B1" w:rsidRDefault="001536AF" w:rsidP="007B6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การจัดประเภทตาม </w:t>
            </w: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TFRS </w:t>
            </w:r>
            <w:r w:rsidR="00C273B6" w:rsidRPr="00C273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C273B6" w:rsidRPr="00C273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มกราคม</w:t>
            </w: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C273B6" w:rsidRPr="00C273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</w:tr>
      <w:tr w:rsidR="001536AF" w:rsidRPr="009D2EE8" w14:paraId="5404A962" w14:textId="77777777" w:rsidTr="007B6C96">
        <w:trPr>
          <w:tblHeader/>
        </w:trPr>
        <w:tc>
          <w:tcPr>
            <w:tcW w:w="3330" w:type="dxa"/>
            <w:tcBorders>
              <w:top w:val="single" w:sz="4" w:space="0" w:color="auto"/>
            </w:tcBorders>
            <w:vAlign w:val="bottom"/>
          </w:tcPr>
          <w:p w14:paraId="6C5BA367" w14:textId="77777777" w:rsidR="001536AF" w:rsidRPr="009D2EE8" w:rsidRDefault="001536AF" w:rsidP="007B6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  <w:p w14:paraId="12989C35" w14:textId="77777777" w:rsidR="001536AF" w:rsidRPr="009D2EE8" w:rsidRDefault="001536AF" w:rsidP="007B6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  <w:p w14:paraId="03AD656A" w14:textId="77777777" w:rsidR="001536AF" w:rsidRPr="009D2EE8" w:rsidRDefault="001536AF" w:rsidP="007B6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E1843EA" w14:textId="77777777" w:rsidR="001536AF" w:rsidRPr="00BB21B1" w:rsidRDefault="001536AF" w:rsidP="007B6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60" w:type="dxa"/>
          </w:tcPr>
          <w:p w14:paraId="73F22885" w14:textId="77777777" w:rsidR="001536AF" w:rsidRPr="009D2EE8" w:rsidRDefault="001536AF" w:rsidP="007B6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270" w:type="dxa"/>
            <w:vAlign w:val="bottom"/>
          </w:tcPr>
          <w:p w14:paraId="2C095F38" w14:textId="77777777" w:rsidR="001536AF" w:rsidRPr="00BB21B1" w:rsidRDefault="001536AF" w:rsidP="007B6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มูลค่ายุติธรรมผ่านกำไรหรื</w:t>
            </w:r>
            <w:r w:rsidRPr="00BB21B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อ</w:t>
            </w: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ขาดทุน</w:t>
            </w:r>
          </w:p>
        </w:tc>
        <w:tc>
          <w:tcPr>
            <w:tcW w:w="240" w:type="dxa"/>
            <w:vAlign w:val="bottom"/>
          </w:tcPr>
          <w:p w14:paraId="7E96A635" w14:textId="77777777" w:rsidR="001536AF" w:rsidRPr="00BB21B1" w:rsidRDefault="001536AF" w:rsidP="007B6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7473284D" w14:textId="77777777" w:rsidR="001536AF" w:rsidRPr="00BB21B1" w:rsidRDefault="001536AF" w:rsidP="007B6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มูลค่ายุติธรรม</w:t>
            </w:r>
          </w:p>
          <w:p w14:paraId="00DE054B" w14:textId="77777777" w:rsidR="001536AF" w:rsidRPr="00BB21B1" w:rsidRDefault="001536AF" w:rsidP="007B6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607DB056" w14:textId="77777777" w:rsidR="001536AF" w:rsidRPr="00BB21B1" w:rsidRDefault="001536AF" w:rsidP="007B6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0E2C5E2" w14:textId="77777777" w:rsidR="001536AF" w:rsidRPr="00BB21B1" w:rsidRDefault="001536AF" w:rsidP="007B6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ราคาทุน</w:t>
            </w:r>
          </w:p>
          <w:p w14:paraId="26CE50F6" w14:textId="77777777" w:rsidR="001536AF" w:rsidRPr="00BB21B1" w:rsidRDefault="001536AF" w:rsidP="007B6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ตัดจำหน่าย</w:t>
            </w: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Pr="00BB21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1536AF" w:rsidRPr="009D2EE8" w14:paraId="41F0D6EF" w14:textId="77777777" w:rsidTr="007B6C96">
        <w:trPr>
          <w:tblHeader/>
        </w:trPr>
        <w:tc>
          <w:tcPr>
            <w:tcW w:w="3330" w:type="dxa"/>
          </w:tcPr>
          <w:p w14:paraId="51E30166" w14:textId="77777777" w:rsidR="001536AF" w:rsidRPr="00BB21B1" w:rsidRDefault="001536AF" w:rsidP="007B6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50" w:type="dxa"/>
            <w:gridSpan w:val="7"/>
          </w:tcPr>
          <w:p w14:paraId="0CB97602" w14:textId="77777777" w:rsidR="001536AF" w:rsidRPr="00BB21B1" w:rsidRDefault="001536AF" w:rsidP="007B6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</w:pPr>
            <w:r w:rsidRPr="00BB21B1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(ล้านบาท)</w:t>
            </w:r>
          </w:p>
        </w:tc>
      </w:tr>
      <w:tr w:rsidR="00FA3559" w:rsidRPr="008069D5" w14:paraId="5E037CDB" w14:textId="77777777" w:rsidTr="007B6C96">
        <w:tc>
          <w:tcPr>
            <w:tcW w:w="3330" w:type="dxa"/>
          </w:tcPr>
          <w:p w14:paraId="4F726F1B" w14:textId="77777777" w:rsidR="00FA3559" w:rsidRPr="008069D5" w:rsidRDefault="00FA3559" w:rsidP="00FA355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69D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741D484E" w14:textId="692E663A" w:rsidR="00FA3559" w:rsidRPr="008069D5" w:rsidRDefault="00C273B6" w:rsidP="00FA355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273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913</w:t>
            </w:r>
          </w:p>
        </w:tc>
        <w:tc>
          <w:tcPr>
            <w:tcW w:w="260" w:type="dxa"/>
          </w:tcPr>
          <w:p w14:paraId="226BCEF3" w14:textId="77777777" w:rsidR="00FA3559" w:rsidRPr="008069D5" w:rsidRDefault="00FA3559" w:rsidP="00FA355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1CEF0870" w14:textId="40AF9BC9" w:rsidR="00FA3559" w:rsidRPr="00110C7F" w:rsidRDefault="00FA3559" w:rsidP="00FA355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19236118" w14:textId="77777777" w:rsidR="00FA3559" w:rsidRPr="008069D5" w:rsidRDefault="00FA3559" w:rsidP="00FA355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7D50963B" w14:textId="1CD7890F" w:rsidR="00FA3559" w:rsidRPr="00110C7F" w:rsidRDefault="00FA3559" w:rsidP="00FA355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7A03E56" w14:textId="77777777" w:rsidR="00FA3559" w:rsidRPr="008069D5" w:rsidRDefault="00FA3559" w:rsidP="00FA355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7984281B" w14:textId="1A4B59FE" w:rsidR="00FA3559" w:rsidRPr="008069D5" w:rsidRDefault="00C273B6" w:rsidP="00FA355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273B6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913</w:t>
            </w:r>
          </w:p>
        </w:tc>
      </w:tr>
      <w:tr w:rsidR="00FA3559" w:rsidRPr="008069D5" w14:paraId="278C5ED6" w14:textId="77777777" w:rsidTr="007B6C96">
        <w:tc>
          <w:tcPr>
            <w:tcW w:w="3330" w:type="dxa"/>
          </w:tcPr>
          <w:p w14:paraId="46D9D0E0" w14:textId="77777777" w:rsidR="00FA3559" w:rsidRPr="008069D5" w:rsidRDefault="00FA3559" w:rsidP="00FA355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069D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70" w:type="dxa"/>
            <w:vAlign w:val="bottom"/>
          </w:tcPr>
          <w:p w14:paraId="2D2EE9C2" w14:textId="583E7F84" w:rsidR="00FA3559" w:rsidRPr="008069D5" w:rsidRDefault="00C273B6" w:rsidP="00FA355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273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989</w:t>
            </w:r>
          </w:p>
        </w:tc>
        <w:tc>
          <w:tcPr>
            <w:tcW w:w="260" w:type="dxa"/>
          </w:tcPr>
          <w:p w14:paraId="7BCA7CC8" w14:textId="77777777" w:rsidR="00FA3559" w:rsidRPr="008069D5" w:rsidRDefault="00FA3559" w:rsidP="00FA355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22220589" w14:textId="2BF84F94" w:rsidR="00FA3559" w:rsidRPr="00110C7F" w:rsidRDefault="00FA3559" w:rsidP="00FA355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0E3B1C6F" w14:textId="77777777" w:rsidR="00FA3559" w:rsidRPr="008069D5" w:rsidRDefault="00FA3559" w:rsidP="00FA355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0CBE82A1" w14:textId="13B1B827" w:rsidR="00FA3559" w:rsidRPr="00110C7F" w:rsidRDefault="00FA3559" w:rsidP="00FA355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3A605BA" w14:textId="77777777" w:rsidR="00FA3559" w:rsidRPr="008069D5" w:rsidRDefault="00FA3559" w:rsidP="00FA355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13365CA2" w14:textId="24F670CE" w:rsidR="00FA3559" w:rsidRPr="008069D5" w:rsidRDefault="00C273B6" w:rsidP="00FA355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273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  <w:r w:rsidRPr="00C273B6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89</w:t>
            </w:r>
          </w:p>
        </w:tc>
      </w:tr>
      <w:tr w:rsidR="00583408" w:rsidRPr="008069D5" w14:paraId="312E4C27" w14:textId="77777777" w:rsidTr="007B6C96">
        <w:tc>
          <w:tcPr>
            <w:tcW w:w="3330" w:type="dxa"/>
          </w:tcPr>
          <w:p w14:paraId="4F1F031F" w14:textId="77777777" w:rsidR="00583408" w:rsidRPr="008069D5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069D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70" w:type="dxa"/>
            <w:vAlign w:val="bottom"/>
          </w:tcPr>
          <w:p w14:paraId="73C78BC2" w14:textId="3A754196" w:rsidR="00583408" w:rsidRPr="008069D5" w:rsidRDefault="00C273B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273B6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218</w:t>
            </w:r>
          </w:p>
        </w:tc>
        <w:tc>
          <w:tcPr>
            <w:tcW w:w="260" w:type="dxa"/>
          </w:tcPr>
          <w:p w14:paraId="494986F7" w14:textId="77777777" w:rsidR="00583408" w:rsidRPr="008069D5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24CB8461" w14:textId="7011A745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2EA23E21" w14:textId="77777777" w:rsidR="00583408" w:rsidRPr="008069D5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21363701" w14:textId="23F27062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7E8F1FD" w14:textId="77777777" w:rsidR="00583408" w:rsidRPr="008069D5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7E983B77" w14:textId="284F3FC4" w:rsidR="00583408" w:rsidRPr="008069D5" w:rsidRDefault="00C273B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273B6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218</w:t>
            </w:r>
          </w:p>
        </w:tc>
      </w:tr>
      <w:tr w:rsidR="00583408" w:rsidRPr="008069D5" w14:paraId="5E69E3DF" w14:textId="77777777" w:rsidTr="007B6C96">
        <w:tc>
          <w:tcPr>
            <w:tcW w:w="3330" w:type="dxa"/>
          </w:tcPr>
          <w:p w14:paraId="6F594350" w14:textId="5D7B7C36" w:rsidR="00583408" w:rsidRPr="008069D5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ลูกหนี้ตามสัญญาเช่าการเงิน</w:t>
            </w:r>
          </w:p>
        </w:tc>
        <w:tc>
          <w:tcPr>
            <w:tcW w:w="1170" w:type="dxa"/>
            <w:vAlign w:val="bottom"/>
          </w:tcPr>
          <w:p w14:paraId="4E7845CE" w14:textId="54BE6B6F" w:rsidR="00583408" w:rsidRPr="00081555" w:rsidRDefault="00C273B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273B6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3</w:t>
            </w:r>
          </w:p>
        </w:tc>
        <w:tc>
          <w:tcPr>
            <w:tcW w:w="260" w:type="dxa"/>
          </w:tcPr>
          <w:p w14:paraId="771ABF7B" w14:textId="77777777" w:rsidR="00583408" w:rsidRPr="008069D5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5830D51B" w14:textId="4943EC1C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646C5DB9" w14:textId="77777777" w:rsidR="00583408" w:rsidRPr="008069D5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2C547825" w14:textId="4DC5BD4C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F91F989" w14:textId="77777777" w:rsidR="00583408" w:rsidRPr="008069D5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E1ECB4B" w14:textId="47EEB4B9" w:rsidR="00583408" w:rsidRPr="00081555" w:rsidRDefault="00C273B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273B6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3</w:t>
            </w:r>
          </w:p>
        </w:tc>
      </w:tr>
      <w:tr w:rsidR="00583408" w:rsidRPr="009D2EE8" w14:paraId="4385B770" w14:textId="77777777" w:rsidTr="007B6C96">
        <w:tc>
          <w:tcPr>
            <w:tcW w:w="3330" w:type="dxa"/>
          </w:tcPr>
          <w:p w14:paraId="582C3AD3" w14:textId="77777777" w:rsidR="00583408" w:rsidRPr="008069D5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069D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170" w:type="dxa"/>
            <w:vAlign w:val="bottom"/>
          </w:tcPr>
          <w:p w14:paraId="33D99582" w14:textId="6138A17C" w:rsidR="00583408" w:rsidRPr="008069D5" w:rsidRDefault="00C273B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273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260" w:type="dxa"/>
          </w:tcPr>
          <w:p w14:paraId="3D49626F" w14:textId="77777777" w:rsidR="00583408" w:rsidRPr="008069D5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43521DBB" w14:textId="704AFF58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404B6DDE" w14:textId="77777777" w:rsidR="00583408" w:rsidRPr="008069D5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28C2BCCF" w14:textId="26CE2CA1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1D21EE6" w14:textId="77777777" w:rsidR="00583408" w:rsidRPr="008069D5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04F84542" w14:textId="652FB5E5" w:rsidR="00583408" w:rsidRPr="008069D5" w:rsidRDefault="00C273B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273B6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824</w:t>
            </w:r>
          </w:p>
        </w:tc>
      </w:tr>
      <w:tr w:rsidR="00583408" w:rsidRPr="009D2EE8" w14:paraId="45BEA834" w14:textId="77777777" w:rsidTr="007B6C96">
        <w:tc>
          <w:tcPr>
            <w:tcW w:w="3330" w:type="dxa"/>
          </w:tcPr>
          <w:p w14:paraId="7BDB21F2" w14:textId="77777777" w:rsidR="00583408" w:rsidRPr="001536A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536A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เงินให้กู้ยืมแก่</w:t>
            </w:r>
            <w:r w:rsidRPr="001536A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บุคคลหรือ</w:t>
            </w:r>
            <w:r w:rsidRPr="001536A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</w:t>
            </w:r>
            <w:r w:rsidRPr="001536A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br/>
            </w:r>
            <w:r w:rsidRPr="001536A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</w:t>
            </w:r>
            <w:r w:rsidRPr="001536A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70" w:type="dxa"/>
            <w:vAlign w:val="bottom"/>
          </w:tcPr>
          <w:p w14:paraId="20B22E16" w14:textId="782B6434" w:rsidR="00583408" w:rsidRPr="001536AF" w:rsidRDefault="00C273B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273B6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119</w:t>
            </w:r>
          </w:p>
        </w:tc>
        <w:tc>
          <w:tcPr>
            <w:tcW w:w="260" w:type="dxa"/>
          </w:tcPr>
          <w:p w14:paraId="6E9ECE7E" w14:textId="77777777" w:rsidR="00583408" w:rsidRPr="001536A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5D64A312" w14:textId="0832C7C9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78D0C792" w14:textId="77777777" w:rsidR="00583408" w:rsidRPr="001536A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7C852AAA" w14:textId="4E92EBD6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BC2BB10" w14:textId="77777777" w:rsidR="00583408" w:rsidRPr="001536A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188F1FAB" w14:textId="07F5FE43" w:rsidR="00583408" w:rsidRPr="001536AF" w:rsidRDefault="00C273B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273B6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119</w:t>
            </w:r>
          </w:p>
        </w:tc>
      </w:tr>
      <w:tr w:rsidR="00583408" w:rsidRPr="009D2EE8" w14:paraId="59F4F7C9" w14:textId="77777777" w:rsidTr="007B6C96">
        <w:tc>
          <w:tcPr>
            <w:tcW w:w="3330" w:type="dxa"/>
          </w:tcPr>
          <w:p w14:paraId="3E47BEDD" w14:textId="77777777" w:rsidR="00583408" w:rsidRPr="001536A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536A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170" w:type="dxa"/>
            <w:vAlign w:val="bottom"/>
          </w:tcPr>
          <w:p w14:paraId="6171F44F" w14:textId="77777777" w:rsidR="00583408" w:rsidRPr="001536A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60" w:type="dxa"/>
          </w:tcPr>
          <w:p w14:paraId="6BB6543C" w14:textId="77777777" w:rsidR="00583408" w:rsidRPr="001536A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4CCA8452" w14:textId="77777777" w:rsidR="00583408" w:rsidRPr="001536A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40" w:type="dxa"/>
          </w:tcPr>
          <w:p w14:paraId="104327D1" w14:textId="77777777" w:rsidR="00583408" w:rsidRPr="001536A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7B5B3139" w14:textId="77777777" w:rsidR="00583408" w:rsidRPr="001536A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47C4FAA" w14:textId="77777777" w:rsidR="00583408" w:rsidRPr="001536A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6009259E" w14:textId="77777777" w:rsidR="00583408" w:rsidRPr="001536A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583408" w:rsidRPr="009D2EE8" w14:paraId="2457F7AF" w14:textId="77777777" w:rsidTr="007B6C96">
        <w:tc>
          <w:tcPr>
            <w:tcW w:w="3330" w:type="dxa"/>
          </w:tcPr>
          <w:p w14:paraId="25D2CE9C" w14:textId="03E17B0F" w:rsidR="00583408" w:rsidRPr="00A763A0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เงินลงทุนในหลักทรัพย์</w:t>
            </w: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เพื่อค้า</w:t>
            </w:r>
          </w:p>
        </w:tc>
        <w:tc>
          <w:tcPr>
            <w:tcW w:w="1170" w:type="dxa"/>
            <w:vAlign w:val="bottom"/>
          </w:tcPr>
          <w:p w14:paraId="234D026D" w14:textId="019C85A3" w:rsidR="00583408" w:rsidRPr="001536AF" w:rsidRDefault="00C273B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273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260" w:type="dxa"/>
          </w:tcPr>
          <w:p w14:paraId="5C62DB93" w14:textId="77777777" w:rsidR="00583408" w:rsidRPr="001536A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578E7749" w14:textId="06C16D41" w:rsidR="00583408" w:rsidRPr="002E5994" w:rsidRDefault="00C273B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273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240" w:type="dxa"/>
          </w:tcPr>
          <w:p w14:paraId="0F83000B" w14:textId="77777777" w:rsidR="00583408" w:rsidRPr="001536A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2FA55547" w14:textId="756E584A" w:rsidR="00583408" w:rsidRPr="001536A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536A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4C54FDE" w14:textId="77777777" w:rsidR="00583408" w:rsidRPr="001536A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095F800" w14:textId="64ACE907" w:rsidR="00583408" w:rsidRPr="001536A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E599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583408" w:rsidRPr="009D2EE8" w14:paraId="748D5C2B" w14:textId="77777777" w:rsidTr="007B6C96">
        <w:tc>
          <w:tcPr>
            <w:tcW w:w="3330" w:type="dxa"/>
          </w:tcPr>
          <w:p w14:paraId="5DC5CCB0" w14:textId="709C502E" w:rsidR="00583408" w:rsidRPr="002E5994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Pr="003B11F0">
              <w:rPr>
                <w:rFonts w:asciiTheme="majorBidi" w:eastAsia="Calibri" w:hAnsiTheme="majorBidi" w:hint="cs"/>
                <w:sz w:val="28"/>
                <w:szCs w:val="28"/>
                <w:cs/>
                <w:lang w:val="en-GB"/>
              </w:rPr>
              <w:t>เงินลงทุนในหลักทรัพย์</w:t>
            </w: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เผื่อขาย</w:t>
            </w:r>
          </w:p>
        </w:tc>
        <w:tc>
          <w:tcPr>
            <w:tcW w:w="1170" w:type="dxa"/>
            <w:vAlign w:val="bottom"/>
          </w:tcPr>
          <w:p w14:paraId="084A6D28" w14:textId="14DA3487" w:rsidR="00583408" w:rsidRPr="002E5994" w:rsidRDefault="00C273B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273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71</w:t>
            </w:r>
          </w:p>
        </w:tc>
        <w:tc>
          <w:tcPr>
            <w:tcW w:w="260" w:type="dxa"/>
          </w:tcPr>
          <w:p w14:paraId="2A4A5C9E" w14:textId="77777777" w:rsidR="00583408" w:rsidRPr="002E5994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01CFDF03" w14:textId="3BABD6E9" w:rsidR="00583408" w:rsidRPr="002E5994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E599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1EAB1FC1" w14:textId="77777777" w:rsidR="00583408" w:rsidRPr="002E5994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25EDE24B" w14:textId="1DB4A365" w:rsidR="00583408" w:rsidRPr="002E5994" w:rsidRDefault="00C273B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273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71</w:t>
            </w:r>
          </w:p>
        </w:tc>
        <w:tc>
          <w:tcPr>
            <w:tcW w:w="236" w:type="dxa"/>
          </w:tcPr>
          <w:p w14:paraId="320F240C" w14:textId="77777777" w:rsidR="00583408" w:rsidRPr="002E5994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09E6C12C" w14:textId="587496C5" w:rsidR="00583408" w:rsidRPr="001536A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E599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583408" w:rsidRPr="009D2EE8" w14:paraId="120602A4" w14:textId="77777777" w:rsidTr="007B6C96">
        <w:tc>
          <w:tcPr>
            <w:tcW w:w="3330" w:type="dxa"/>
          </w:tcPr>
          <w:p w14:paraId="6E15DDBF" w14:textId="77777777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ตราสารทุนอื่นที่ไม่อยู่ในความต้องการ</w:t>
            </w:r>
          </w:p>
          <w:p w14:paraId="57E8D99A" w14:textId="77777777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0C7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    </w:t>
            </w: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ของตลาด</w:t>
            </w:r>
          </w:p>
        </w:tc>
        <w:tc>
          <w:tcPr>
            <w:tcW w:w="1170" w:type="dxa"/>
            <w:vAlign w:val="bottom"/>
          </w:tcPr>
          <w:p w14:paraId="1AF0D478" w14:textId="1EF7B585" w:rsidR="00583408" w:rsidRPr="002E5994" w:rsidRDefault="00C273B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273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</w:t>
            </w:r>
          </w:p>
        </w:tc>
        <w:tc>
          <w:tcPr>
            <w:tcW w:w="260" w:type="dxa"/>
          </w:tcPr>
          <w:p w14:paraId="2413CC2C" w14:textId="77777777" w:rsidR="00583408" w:rsidRPr="002E5994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268C7FE3" w14:textId="33913ECB" w:rsidR="00583408" w:rsidRPr="002E5994" w:rsidRDefault="00C273B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273B6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49</w:t>
            </w:r>
          </w:p>
        </w:tc>
        <w:tc>
          <w:tcPr>
            <w:tcW w:w="240" w:type="dxa"/>
          </w:tcPr>
          <w:p w14:paraId="77130160" w14:textId="77777777" w:rsidR="00583408" w:rsidRPr="00BB21B1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380" w:type="dxa"/>
            <w:vAlign w:val="bottom"/>
          </w:tcPr>
          <w:p w14:paraId="2F28BEE1" w14:textId="58FDCEED" w:rsidR="00583408" w:rsidRPr="001536A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536A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92F9315" w14:textId="77777777" w:rsidR="00583408" w:rsidRPr="00BB21B1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vAlign w:val="bottom"/>
          </w:tcPr>
          <w:p w14:paraId="412A6233" w14:textId="0BC8EC9F" w:rsidR="00583408" w:rsidRPr="001536A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536A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583408" w:rsidRPr="009D2EE8" w14:paraId="2962D2BF" w14:textId="77777777" w:rsidTr="007B6C96">
        <w:tc>
          <w:tcPr>
            <w:tcW w:w="3330" w:type="dxa"/>
          </w:tcPr>
          <w:p w14:paraId="0BA00554" w14:textId="77777777" w:rsidR="00583408" w:rsidRPr="00A763A0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763A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  <w:r w:rsidRPr="00A763A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ตราสารหนี้อื่นที่จะถือจนครบกำหนด</w:t>
            </w:r>
          </w:p>
        </w:tc>
        <w:tc>
          <w:tcPr>
            <w:tcW w:w="1170" w:type="dxa"/>
            <w:vAlign w:val="bottom"/>
          </w:tcPr>
          <w:p w14:paraId="14F92064" w14:textId="5189CDAF" w:rsidR="00583408" w:rsidRPr="001536AF" w:rsidRDefault="00C273B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273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260" w:type="dxa"/>
          </w:tcPr>
          <w:p w14:paraId="345C4AA3" w14:textId="77777777" w:rsidR="00583408" w:rsidRPr="001536A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53A80C6E" w14:textId="7415D9BB" w:rsidR="00583408" w:rsidRPr="001536A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536A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70F1C128" w14:textId="77777777" w:rsidR="00583408" w:rsidRPr="001536A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058C1CA3" w14:textId="1BF84D7D" w:rsidR="00583408" w:rsidRPr="001536A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536A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B334B7D" w14:textId="77777777" w:rsidR="00583408" w:rsidRPr="001536A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9E3F60B" w14:textId="78DF795C" w:rsidR="00583408" w:rsidRPr="001536AF" w:rsidRDefault="00C273B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273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</w:tr>
      <w:tr w:rsidR="00583408" w:rsidRPr="009D2EE8" w14:paraId="6ABB7FCE" w14:textId="77777777" w:rsidTr="007B6C96">
        <w:tc>
          <w:tcPr>
            <w:tcW w:w="3330" w:type="dxa"/>
          </w:tcPr>
          <w:p w14:paraId="4F3BBF8E" w14:textId="77777777" w:rsidR="00583408" w:rsidRPr="00A763A0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63A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308014" w14:textId="5F4B0947" w:rsidR="00583408" w:rsidRPr="002E5994" w:rsidRDefault="00C273B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C273B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93</w:t>
            </w:r>
          </w:p>
        </w:tc>
        <w:tc>
          <w:tcPr>
            <w:tcW w:w="260" w:type="dxa"/>
          </w:tcPr>
          <w:p w14:paraId="59AE62C5" w14:textId="77777777" w:rsidR="00583408" w:rsidRPr="002E5994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1001CD" w14:textId="164A8B6D" w:rsidR="00583408" w:rsidRPr="002E5994" w:rsidRDefault="00C273B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273B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52</w:t>
            </w:r>
          </w:p>
        </w:tc>
        <w:tc>
          <w:tcPr>
            <w:tcW w:w="240" w:type="dxa"/>
          </w:tcPr>
          <w:p w14:paraId="0B21CDF9" w14:textId="77777777" w:rsidR="00583408" w:rsidRPr="002E5994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E77B49" w14:textId="650D3A89" w:rsidR="00583408" w:rsidRPr="002E5994" w:rsidRDefault="00C273B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C273B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71</w:t>
            </w:r>
          </w:p>
        </w:tc>
        <w:tc>
          <w:tcPr>
            <w:tcW w:w="236" w:type="dxa"/>
          </w:tcPr>
          <w:p w14:paraId="0D717158" w14:textId="77777777" w:rsidR="00583408" w:rsidRPr="002E5994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15FDEE" w14:textId="050C1091" w:rsidR="00583408" w:rsidRPr="002E5994" w:rsidRDefault="00C273B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C273B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583408" w:rsidRPr="009D2EE8" w14:paraId="4A826FE7" w14:textId="77777777" w:rsidTr="007B6C96">
        <w:tc>
          <w:tcPr>
            <w:tcW w:w="3330" w:type="dxa"/>
          </w:tcPr>
          <w:p w14:paraId="3622F4B4" w14:textId="77777777" w:rsidR="00583408" w:rsidRPr="002E5994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E59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126252" w14:textId="619626CF" w:rsidR="00583408" w:rsidRPr="002E5994" w:rsidRDefault="00C273B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C273B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  <w:r w:rsidR="00583408" w:rsidRPr="002E599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C273B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159</w:t>
            </w:r>
          </w:p>
        </w:tc>
        <w:tc>
          <w:tcPr>
            <w:tcW w:w="260" w:type="dxa"/>
          </w:tcPr>
          <w:p w14:paraId="3A52E830" w14:textId="77777777" w:rsidR="00583408" w:rsidRPr="002E5994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A251C8" w14:textId="1E179EFE" w:rsidR="00583408" w:rsidRPr="002E5994" w:rsidRDefault="00C273B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C273B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52</w:t>
            </w:r>
          </w:p>
        </w:tc>
        <w:tc>
          <w:tcPr>
            <w:tcW w:w="240" w:type="dxa"/>
          </w:tcPr>
          <w:p w14:paraId="03281F0E" w14:textId="77777777" w:rsidR="00583408" w:rsidRPr="002E5994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3C14CF" w14:textId="5156DA5C" w:rsidR="00583408" w:rsidRPr="002E5994" w:rsidRDefault="00C273B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C273B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71</w:t>
            </w:r>
          </w:p>
        </w:tc>
        <w:tc>
          <w:tcPr>
            <w:tcW w:w="236" w:type="dxa"/>
          </w:tcPr>
          <w:p w14:paraId="5CF70FEF" w14:textId="77777777" w:rsidR="00583408" w:rsidRPr="002E5994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2B204A" w14:textId="729314EE" w:rsidR="00583408" w:rsidRPr="002E5994" w:rsidRDefault="00C273B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C273B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  <w:r w:rsidR="00583408" w:rsidRPr="002E599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C273B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071</w:t>
            </w:r>
          </w:p>
        </w:tc>
      </w:tr>
      <w:tr w:rsidR="00583408" w:rsidRPr="009D2EE8" w14:paraId="2F6FFEC8" w14:textId="77777777" w:rsidTr="007B6C96">
        <w:tc>
          <w:tcPr>
            <w:tcW w:w="3330" w:type="dxa"/>
          </w:tcPr>
          <w:p w14:paraId="090BD387" w14:textId="77777777" w:rsidR="00583408" w:rsidRPr="009D2EE8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5BE9705" w14:textId="77777777" w:rsidR="00583408" w:rsidRPr="009D2EE8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  <w:cs/>
              </w:rPr>
            </w:pPr>
          </w:p>
        </w:tc>
        <w:tc>
          <w:tcPr>
            <w:tcW w:w="260" w:type="dxa"/>
          </w:tcPr>
          <w:p w14:paraId="1BB45E67" w14:textId="77777777" w:rsidR="00583408" w:rsidRPr="009D2EE8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270" w:type="dxa"/>
            <w:tcBorders>
              <w:top w:val="double" w:sz="4" w:space="0" w:color="auto"/>
            </w:tcBorders>
            <w:vAlign w:val="bottom"/>
          </w:tcPr>
          <w:p w14:paraId="7196691C" w14:textId="77777777" w:rsidR="00583408" w:rsidRPr="009D2EE8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  <w:cs/>
              </w:rPr>
            </w:pPr>
          </w:p>
        </w:tc>
        <w:tc>
          <w:tcPr>
            <w:tcW w:w="240" w:type="dxa"/>
          </w:tcPr>
          <w:p w14:paraId="324B5341" w14:textId="77777777" w:rsidR="00583408" w:rsidRPr="009D2EE8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380" w:type="dxa"/>
            <w:tcBorders>
              <w:top w:val="double" w:sz="4" w:space="0" w:color="auto"/>
            </w:tcBorders>
            <w:vAlign w:val="bottom"/>
          </w:tcPr>
          <w:p w14:paraId="0EC5B6AA" w14:textId="77777777" w:rsidR="00583408" w:rsidRPr="009D2EE8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  <w:cs/>
              </w:rPr>
            </w:pPr>
          </w:p>
        </w:tc>
        <w:tc>
          <w:tcPr>
            <w:tcW w:w="236" w:type="dxa"/>
          </w:tcPr>
          <w:p w14:paraId="51FD4743" w14:textId="77777777" w:rsidR="00583408" w:rsidRPr="009D2EE8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bottom"/>
          </w:tcPr>
          <w:p w14:paraId="7CA3B552" w14:textId="77777777" w:rsidR="00583408" w:rsidRPr="009D2EE8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  <w:cs/>
              </w:rPr>
            </w:pPr>
          </w:p>
        </w:tc>
      </w:tr>
      <w:tr w:rsidR="00583408" w:rsidRPr="009D2EE8" w14:paraId="44FAD184" w14:textId="77777777" w:rsidTr="007B6C96">
        <w:tc>
          <w:tcPr>
            <w:tcW w:w="3330" w:type="dxa"/>
          </w:tcPr>
          <w:p w14:paraId="768DF906" w14:textId="77777777" w:rsidR="00583408" w:rsidRPr="00A763A0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63A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  <w:r w:rsidRPr="00A763A0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A763A0">
              <w:rPr>
                <w:rFonts w:asciiTheme="majorBidi" w:hAnsiTheme="majorBidi" w:cstheme="majorBidi"/>
                <w:sz w:val="28"/>
                <w:szCs w:val="28"/>
                <w:cs/>
              </w:rPr>
              <w:t>ะยะสั้นจากสถาบันการเงิน</w:t>
            </w:r>
          </w:p>
        </w:tc>
        <w:tc>
          <w:tcPr>
            <w:tcW w:w="1170" w:type="dxa"/>
            <w:vAlign w:val="bottom"/>
          </w:tcPr>
          <w:p w14:paraId="3F974820" w14:textId="2949845F" w:rsidR="00583408" w:rsidRPr="00A763A0" w:rsidRDefault="00C273B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273B6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1</w:t>
            </w:r>
            <w:r w:rsidR="00583408" w:rsidRPr="00A763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273B6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504</w:t>
            </w:r>
          </w:p>
        </w:tc>
        <w:tc>
          <w:tcPr>
            <w:tcW w:w="260" w:type="dxa"/>
          </w:tcPr>
          <w:p w14:paraId="29B6D1A9" w14:textId="77777777" w:rsidR="00583408" w:rsidRPr="00A763A0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659618A8" w14:textId="410F07BB" w:rsidR="00583408" w:rsidRPr="001536A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536A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4A3CE42F" w14:textId="77777777" w:rsidR="00583408" w:rsidRPr="001536A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1D0AC248" w14:textId="3E10946E" w:rsidR="00583408" w:rsidRPr="001536A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536A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0CC0A84" w14:textId="77777777" w:rsidR="00583408" w:rsidRPr="00A763A0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6EBC32EE" w14:textId="220F4229" w:rsidR="00583408" w:rsidRPr="00A763A0" w:rsidRDefault="00C273B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273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583408" w:rsidRPr="00A763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273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504</w:t>
            </w:r>
          </w:p>
        </w:tc>
      </w:tr>
      <w:tr w:rsidR="00583408" w:rsidRPr="009D2EE8" w14:paraId="7DF87583" w14:textId="77777777" w:rsidTr="007B6C96">
        <w:tc>
          <w:tcPr>
            <w:tcW w:w="3330" w:type="dxa"/>
          </w:tcPr>
          <w:p w14:paraId="654494EF" w14:textId="77777777" w:rsidR="00583408" w:rsidRPr="00A763A0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63A0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70" w:type="dxa"/>
            <w:vAlign w:val="bottom"/>
          </w:tcPr>
          <w:p w14:paraId="131288D1" w14:textId="7EB5214A" w:rsidR="00583408" w:rsidRPr="00A763A0" w:rsidRDefault="00C273B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273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583408" w:rsidRPr="00A763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273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140</w:t>
            </w:r>
          </w:p>
        </w:tc>
        <w:tc>
          <w:tcPr>
            <w:tcW w:w="260" w:type="dxa"/>
          </w:tcPr>
          <w:p w14:paraId="4917744B" w14:textId="77777777" w:rsidR="00583408" w:rsidRPr="00A763A0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23D54E32" w14:textId="78A858A3" w:rsidR="00583408" w:rsidRPr="001536A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536A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49258BB0" w14:textId="77777777" w:rsidR="00583408" w:rsidRPr="001536A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406CA944" w14:textId="1D1B2677" w:rsidR="00583408" w:rsidRPr="001536A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536A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3A676BD" w14:textId="77777777" w:rsidR="00583408" w:rsidRPr="00A763A0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4425ECC1" w14:textId="5AA9037E" w:rsidR="00583408" w:rsidRPr="00A763A0" w:rsidRDefault="00C273B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273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583408" w:rsidRPr="00A763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273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140</w:t>
            </w:r>
          </w:p>
        </w:tc>
      </w:tr>
      <w:tr w:rsidR="00583408" w:rsidRPr="009D2EE8" w14:paraId="6E6097B5" w14:textId="77777777" w:rsidTr="007B6C96">
        <w:tc>
          <w:tcPr>
            <w:tcW w:w="3330" w:type="dxa"/>
          </w:tcPr>
          <w:p w14:paraId="3FC114C8" w14:textId="77777777" w:rsidR="00583408" w:rsidRPr="00A763A0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63A0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70" w:type="dxa"/>
            <w:vAlign w:val="bottom"/>
          </w:tcPr>
          <w:p w14:paraId="6D470F99" w14:textId="56E52AA9" w:rsidR="00583408" w:rsidRPr="00A763A0" w:rsidRDefault="00C273B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273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212</w:t>
            </w:r>
          </w:p>
        </w:tc>
        <w:tc>
          <w:tcPr>
            <w:tcW w:w="260" w:type="dxa"/>
          </w:tcPr>
          <w:p w14:paraId="5A2E63B5" w14:textId="77777777" w:rsidR="00583408" w:rsidRPr="00A763A0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40B3EBCC" w14:textId="6D5D5EE5" w:rsidR="00583408" w:rsidRPr="00A763A0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763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5169D12B" w14:textId="77777777" w:rsidR="00583408" w:rsidRPr="00A763A0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638A3337" w14:textId="359F694A" w:rsidR="00583408" w:rsidRPr="00A763A0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763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7DBA197" w14:textId="77777777" w:rsidR="00583408" w:rsidRPr="00A763A0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4FD30B2D" w14:textId="35C1E76C" w:rsidR="00583408" w:rsidRPr="00A763A0" w:rsidRDefault="00C273B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273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212</w:t>
            </w:r>
          </w:p>
        </w:tc>
      </w:tr>
      <w:tr w:rsidR="00583408" w:rsidRPr="009D2EE8" w14:paraId="34755542" w14:textId="77777777" w:rsidTr="007B6C96">
        <w:tc>
          <w:tcPr>
            <w:tcW w:w="3330" w:type="dxa"/>
          </w:tcPr>
          <w:p w14:paraId="0AA8FD35" w14:textId="77777777" w:rsidR="00583408" w:rsidRPr="00A763A0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63A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170" w:type="dxa"/>
            <w:vAlign w:val="bottom"/>
          </w:tcPr>
          <w:p w14:paraId="100696E0" w14:textId="62A4912C" w:rsidR="00583408" w:rsidRPr="00A763A0" w:rsidRDefault="00C273B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273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260" w:type="dxa"/>
          </w:tcPr>
          <w:p w14:paraId="67D6C0D3" w14:textId="77777777" w:rsidR="00583408" w:rsidRPr="00A763A0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34B05A5C" w14:textId="320E76CC" w:rsidR="00583408" w:rsidRPr="00A763A0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763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6C8750FD" w14:textId="77777777" w:rsidR="00583408" w:rsidRPr="00A763A0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1E3AE463" w14:textId="3F970F5A" w:rsidR="00583408" w:rsidRPr="00A763A0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763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45861C9" w14:textId="77777777" w:rsidR="00583408" w:rsidRPr="00A763A0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DAC4238" w14:textId="7A21FE53" w:rsidR="00583408" w:rsidRPr="00A763A0" w:rsidRDefault="00C273B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273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106</w:t>
            </w:r>
          </w:p>
        </w:tc>
      </w:tr>
      <w:tr w:rsidR="00583408" w:rsidRPr="009D2EE8" w14:paraId="48BE6B74" w14:textId="77777777" w:rsidTr="007B6C96">
        <w:tc>
          <w:tcPr>
            <w:tcW w:w="3330" w:type="dxa"/>
          </w:tcPr>
          <w:p w14:paraId="14548292" w14:textId="77777777" w:rsidR="00583408" w:rsidRPr="00A763A0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63A0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  <w:vAlign w:val="bottom"/>
          </w:tcPr>
          <w:p w14:paraId="0921DA5B" w14:textId="16C7DC08" w:rsidR="00583408" w:rsidRPr="00A763A0" w:rsidRDefault="00C273B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273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583408" w:rsidRPr="00A763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273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60" w:type="dxa"/>
          </w:tcPr>
          <w:p w14:paraId="72C29B30" w14:textId="77777777" w:rsidR="00583408" w:rsidRPr="00A763A0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2EC8813E" w14:textId="6FF03078" w:rsidR="00583408" w:rsidRPr="001536A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536A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5D12E44A" w14:textId="77777777" w:rsidR="00583408" w:rsidRPr="001536A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38CCD0A3" w14:textId="2134D6E0" w:rsidR="00583408" w:rsidRPr="001536A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536A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46CCA51" w14:textId="77777777" w:rsidR="00583408" w:rsidRPr="00A763A0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7C9A5BBD" w14:textId="4420EC18" w:rsidR="00583408" w:rsidRPr="00A763A0" w:rsidRDefault="00C273B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273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583408" w:rsidRPr="00A763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273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</w:p>
        </w:tc>
      </w:tr>
      <w:tr w:rsidR="00583408" w:rsidRPr="00BB21B1" w14:paraId="31AE606B" w14:textId="77777777" w:rsidTr="00B37FAB">
        <w:tc>
          <w:tcPr>
            <w:tcW w:w="3330" w:type="dxa"/>
          </w:tcPr>
          <w:p w14:paraId="0F920E5C" w14:textId="77777777" w:rsidR="00583408" w:rsidRPr="00224742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cs/>
              </w:rPr>
            </w:pPr>
            <w:r w:rsidRPr="00224742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หนี้สินทางการเงินอื่น - หนี้สินอนุพันธ์</w:t>
            </w:r>
          </w:p>
        </w:tc>
        <w:tc>
          <w:tcPr>
            <w:tcW w:w="1170" w:type="dxa"/>
            <w:vAlign w:val="bottom"/>
          </w:tcPr>
          <w:p w14:paraId="713DA04F" w14:textId="68386F4B" w:rsidR="00583408" w:rsidRPr="00A606C6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</w:tcPr>
          <w:p w14:paraId="643BDC13" w14:textId="77777777" w:rsidR="00583408" w:rsidRPr="00BB21B1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270" w:type="dxa"/>
            <w:vAlign w:val="bottom"/>
          </w:tcPr>
          <w:p w14:paraId="6776BBF6" w14:textId="445BD4F6" w:rsidR="00583408" w:rsidRPr="00110C7F" w:rsidRDefault="00C273B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273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41</w:t>
            </w:r>
          </w:p>
        </w:tc>
        <w:tc>
          <w:tcPr>
            <w:tcW w:w="240" w:type="dxa"/>
          </w:tcPr>
          <w:p w14:paraId="5115BE42" w14:textId="77777777" w:rsidR="00583408" w:rsidRPr="00BB21B1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380" w:type="dxa"/>
            <w:vAlign w:val="bottom"/>
          </w:tcPr>
          <w:p w14:paraId="4A30C769" w14:textId="0324076D" w:rsidR="00583408" w:rsidRPr="00110C7F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C5EF464" w14:textId="77777777" w:rsidR="00583408" w:rsidRPr="00BB21B1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vAlign w:val="bottom"/>
          </w:tcPr>
          <w:p w14:paraId="71D273B8" w14:textId="6BF953E7" w:rsidR="00583408" w:rsidRPr="00A606C6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0C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583408" w:rsidRPr="009D2EE8" w14:paraId="52631115" w14:textId="77777777" w:rsidTr="007B6C96">
        <w:tc>
          <w:tcPr>
            <w:tcW w:w="3330" w:type="dxa"/>
          </w:tcPr>
          <w:p w14:paraId="387622C5" w14:textId="77777777" w:rsidR="00583408" w:rsidRPr="00A763A0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63A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20A7B9" w14:textId="53F27D4C" w:rsidR="00583408" w:rsidRPr="00A763A0" w:rsidRDefault="00C273B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C273B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  <w:r w:rsidR="00583408" w:rsidRPr="00A763A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C273B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962</w:t>
            </w:r>
          </w:p>
        </w:tc>
        <w:tc>
          <w:tcPr>
            <w:tcW w:w="260" w:type="dxa"/>
          </w:tcPr>
          <w:p w14:paraId="2ACF3AFA" w14:textId="77777777" w:rsidR="00583408" w:rsidRPr="00A763A0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164955" w14:textId="02FF7A01" w:rsidR="00583408" w:rsidRPr="00B37FAB" w:rsidRDefault="00C273B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C273B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41</w:t>
            </w:r>
          </w:p>
        </w:tc>
        <w:tc>
          <w:tcPr>
            <w:tcW w:w="240" w:type="dxa"/>
          </w:tcPr>
          <w:p w14:paraId="51082AC7" w14:textId="77777777" w:rsidR="00583408" w:rsidRPr="00A763A0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5DF985" w14:textId="183D8EFB" w:rsidR="00583408" w:rsidRPr="00A763A0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606C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D3A4C5E" w14:textId="77777777" w:rsidR="00583408" w:rsidRPr="00A763A0" w:rsidRDefault="00583408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907EF3" w14:textId="4222735C" w:rsidR="00583408" w:rsidRPr="00A763A0" w:rsidRDefault="00C273B6" w:rsidP="005834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C273B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  <w:r w:rsidR="00583408" w:rsidRPr="00A763A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C273B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962</w:t>
            </w:r>
          </w:p>
        </w:tc>
      </w:tr>
    </w:tbl>
    <w:p w14:paraId="3D93468B" w14:textId="77777777" w:rsidR="00CC4116" w:rsidRPr="00583408" w:rsidRDefault="00CC4116" w:rsidP="009D2EE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2"/>
        </w:rPr>
      </w:pPr>
    </w:p>
    <w:p w14:paraId="56061C42" w14:textId="6CEDD3DC" w:rsidR="00CC4116" w:rsidRDefault="00CC4116" w:rsidP="002830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sz w:val="30"/>
          <w:szCs w:val="30"/>
        </w:rPr>
      </w:pPr>
      <w:r w:rsidRPr="00CC4116">
        <w:rPr>
          <w:rFonts w:ascii="Angsana New" w:hAnsi="Angsana New" w:hint="cs"/>
          <w:sz w:val="30"/>
          <w:szCs w:val="30"/>
          <w:cs/>
        </w:rPr>
        <w:t>กลุ่มบริษัทและบริษัท</w:t>
      </w:r>
      <w:r w:rsidRPr="00CC4116">
        <w:rPr>
          <w:rFonts w:ascii="Angsana New" w:hAnsi="Angsana New"/>
          <w:sz w:val="30"/>
          <w:szCs w:val="30"/>
          <w:cs/>
        </w:rPr>
        <w:t>ตั้งใจจะถือตราสารทุนที่</w:t>
      </w:r>
      <w:r w:rsidR="002E5994">
        <w:rPr>
          <w:rFonts w:ascii="Angsana New" w:hAnsi="Angsana New" w:hint="cs"/>
          <w:sz w:val="30"/>
          <w:szCs w:val="30"/>
          <w:cs/>
        </w:rPr>
        <w:t>เป็น</w:t>
      </w:r>
      <w:r w:rsidR="002E5994" w:rsidRPr="002E5994">
        <w:rPr>
          <w:rFonts w:ascii="Angsana New" w:hAnsi="Angsana New" w:hint="cs"/>
          <w:sz w:val="30"/>
          <w:szCs w:val="30"/>
          <w:cs/>
        </w:rPr>
        <w:t>หลักทรัพย์เผื่อขาย</w:t>
      </w:r>
      <w:r w:rsidRPr="002E5994">
        <w:rPr>
          <w:rFonts w:ascii="Angsana New" w:hAnsi="Angsana New"/>
          <w:sz w:val="30"/>
          <w:szCs w:val="30"/>
          <w:cs/>
        </w:rPr>
        <w:t xml:space="preserve">จำนวน </w:t>
      </w:r>
      <w:r w:rsidR="00C273B6" w:rsidRPr="00C273B6">
        <w:rPr>
          <w:rFonts w:ascii="Angsana New" w:hAnsi="Angsana New" w:hint="cs"/>
          <w:sz w:val="30"/>
          <w:szCs w:val="30"/>
        </w:rPr>
        <w:t>71</w:t>
      </w:r>
      <w:r w:rsidRPr="002E5994">
        <w:rPr>
          <w:rFonts w:ascii="Angsana New" w:hAnsi="Angsana New"/>
          <w:sz w:val="30"/>
          <w:szCs w:val="30"/>
        </w:rPr>
        <w:t xml:space="preserve"> </w:t>
      </w:r>
      <w:r w:rsidRPr="002E5994">
        <w:rPr>
          <w:rFonts w:ascii="Angsana New" w:hAnsi="Angsana New"/>
          <w:sz w:val="30"/>
          <w:szCs w:val="30"/>
          <w:cs/>
        </w:rPr>
        <w:t>ล้านบาท</w:t>
      </w:r>
      <w:r w:rsidRPr="002E5994">
        <w:rPr>
          <w:rFonts w:ascii="Angsana New" w:hAnsi="Angsana New"/>
          <w:sz w:val="30"/>
          <w:szCs w:val="30"/>
        </w:rPr>
        <w:t xml:space="preserve"> </w:t>
      </w:r>
      <w:r w:rsidRPr="002E5994">
        <w:rPr>
          <w:rFonts w:ascii="Angsana New" w:hAnsi="Angsana New"/>
          <w:sz w:val="30"/>
          <w:szCs w:val="30"/>
          <w:cs/>
        </w:rPr>
        <w:t>เพื่อวัตถุประสงค์ทางกลยุทธ์</w:t>
      </w:r>
      <w:r w:rsidRPr="002E5994">
        <w:rPr>
          <w:rFonts w:ascii="Angsana New" w:hAnsi="Angsana New" w:hint="cs"/>
          <w:sz w:val="30"/>
          <w:szCs w:val="30"/>
          <w:cs/>
        </w:rPr>
        <w:t>ในระยะยาว</w:t>
      </w:r>
      <w:r w:rsidRPr="002E5994">
        <w:rPr>
          <w:rFonts w:ascii="Angsana New" w:hAnsi="Angsana New"/>
          <w:sz w:val="30"/>
          <w:szCs w:val="30"/>
          <w:cs/>
        </w:rPr>
        <w:t xml:space="preserve"> กลุ่มบริษัท/บริษัทเลือกกำหนดให้เงินลงทุนดังกล่าวเป็นเงินลงทุนที่วัดมูลค่าด้วยมูลค่ายุติธรรมผ่านกำไรขาดทุนเบ็ดเสร็จอื่น ทั้งนี้ ผลกำไร</w:t>
      </w:r>
      <w:r w:rsidRPr="00CC4116">
        <w:rPr>
          <w:rFonts w:ascii="Angsana New" w:hAnsi="Angsana New"/>
          <w:sz w:val="30"/>
          <w:szCs w:val="30"/>
          <w:cs/>
        </w:rPr>
        <w:t xml:space="preserve"> (ขาดทุน) </w:t>
      </w:r>
      <w:r w:rsidRPr="00CC4116">
        <w:rPr>
          <w:rFonts w:ascii="Angsana New" w:hAnsi="Angsana New" w:hint="cs"/>
          <w:sz w:val="30"/>
          <w:szCs w:val="30"/>
          <w:cs/>
        </w:rPr>
        <w:t>สะสม</w:t>
      </w:r>
      <w:r w:rsidRPr="00CC4116">
        <w:rPr>
          <w:rFonts w:ascii="Angsana New" w:hAnsi="Angsana New"/>
          <w:sz w:val="30"/>
          <w:szCs w:val="30"/>
          <w:cs/>
        </w:rPr>
        <w:t>จากการวัดมูลค่ายุติธรรมของเงินลงทุนดังกล่าว</w:t>
      </w:r>
      <w:r w:rsidRPr="00CC4116">
        <w:rPr>
          <w:rFonts w:ascii="Angsana New" w:hAnsi="Angsana New" w:hint="cs"/>
          <w:sz w:val="30"/>
          <w:szCs w:val="30"/>
          <w:cs/>
        </w:rPr>
        <w:t>จะไม่ถูกจัดประเภทไปยังกำไรหรือขาดทุนในภายหลัง</w:t>
      </w:r>
    </w:p>
    <w:p w14:paraId="476FE082" w14:textId="2CA00B22" w:rsidR="00CC4116" w:rsidRPr="00CC4116" w:rsidRDefault="00CC4116" w:rsidP="00DF2FEF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C4116">
        <w:rPr>
          <w:rFonts w:ascii="Angsana New" w:hAnsi="Angsana New"/>
          <w:sz w:val="30"/>
          <w:szCs w:val="30"/>
          <w:cs/>
        </w:rPr>
        <w:lastRenderedPageBreak/>
        <w:t>การด้อยค่าของสินทรัพย์ทางการเงินและสินทรัพย์ที่เกิดจากสัญญา</w:t>
      </w:r>
    </w:p>
    <w:p w14:paraId="2A04A914" w14:textId="77777777" w:rsidR="00CC4116" w:rsidRPr="00A06F53" w:rsidRDefault="00CC4116" w:rsidP="00357C87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0"/>
          <w:szCs w:val="20"/>
          <w:highlight w:val="cyan"/>
        </w:rPr>
      </w:pPr>
    </w:p>
    <w:p w14:paraId="0FD7338B" w14:textId="528D8FF9" w:rsidR="00CC4116" w:rsidRPr="00044CF7" w:rsidRDefault="00CC4116" w:rsidP="00357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="Angsana New" w:hAnsi="Angsana New"/>
          <w:sz w:val="30"/>
          <w:szCs w:val="30"/>
        </w:rPr>
      </w:pPr>
      <w:r w:rsidRPr="00044CF7">
        <w:rPr>
          <w:rFonts w:ascii="Angsana New" w:hAnsi="Angsana New"/>
          <w:sz w:val="30"/>
          <w:szCs w:val="30"/>
        </w:rPr>
        <w:t xml:space="preserve">TFRS </w:t>
      </w:r>
      <w:r w:rsidR="00C273B6" w:rsidRPr="00C273B6">
        <w:rPr>
          <w:rFonts w:ascii="Angsana New" w:hAnsi="Angsana New"/>
          <w:sz w:val="30"/>
          <w:szCs w:val="30"/>
        </w:rPr>
        <w:t>9</w:t>
      </w:r>
      <w:r w:rsidRPr="00044CF7">
        <w:rPr>
          <w:rFonts w:ascii="Angsana New" w:hAnsi="Angsana New"/>
          <w:sz w:val="30"/>
          <w:szCs w:val="30"/>
        </w:rPr>
        <w:t xml:space="preserve"> </w:t>
      </w:r>
      <w:r w:rsidRPr="00044CF7">
        <w:rPr>
          <w:rFonts w:ascii="Angsana New" w:hAnsi="Angsana New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044CF7">
        <w:rPr>
          <w:rFonts w:ascii="Angsana New" w:hAnsi="Angsana New"/>
          <w:sz w:val="30"/>
          <w:szCs w:val="30"/>
        </w:rPr>
        <w:t xml:space="preserve"> </w:t>
      </w:r>
      <w:r w:rsidRPr="00044CF7">
        <w:rPr>
          <w:rFonts w:ascii="Angsana New" w:hAnsi="Angsana New"/>
          <w:sz w:val="30"/>
          <w:szCs w:val="30"/>
          <w:cs/>
        </w:rPr>
        <w:t xml:space="preserve">เดิมกลุ่มบริษัท/บริษัทประมาณการค่าเผื่อหนี้สงสัยจะสูญโดยการวิเคราะห์ประวัติการชำระหนี้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044CF7">
        <w:rPr>
          <w:rFonts w:ascii="Angsana New" w:hAnsi="Angsana New"/>
          <w:sz w:val="30"/>
          <w:szCs w:val="30"/>
        </w:rPr>
        <w:t xml:space="preserve">TFRS </w:t>
      </w:r>
      <w:r w:rsidR="00C273B6" w:rsidRPr="00C273B6">
        <w:rPr>
          <w:rFonts w:ascii="Angsana New" w:hAnsi="Angsana New"/>
          <w:sz w:val="30"/>
          <w:szCs w:val="30"/>
        </w:rPr>
        <w:t>9</w:t>
      </w:r>
      <w:r w:rsidRPr="00044CF7">
        <w:rPr>
          <w:rFonts w:ascii="Angsana New" w:hAnsi="Angsana New"/>
          <w:sz w:val="30"/>
          <w:szCs w:val="30"/>
        </w:rPr>
        <w:t xml:space="preserve"> </w:t>
      </w:r>
      <w:r w:rsidRPr="00044CF7">
        <w:rPr>
          <w:rFonts w:ascii="Angsana New" w:hAnsi="Angsana New"/>
          <w:sz w:val="30"/>
          <w:szCs w:val="30"/>
          <w:cs/>
        </w:rPr>
        <w:t xml:space="preserve"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</w:t>
      </w:r>
      <w:r w:rsidRPr="00044CF7">
        <w:rPr>
          <w:rFonts w:ascii="Angsana New" w:hAnsi="Angsana New" w:hint="cs"/>
          <w:sz w:val="30"/>
          <w:szCs w:val="30"/>
          <w:cs/>
        </w:rPr>
        <w:t>และพิจารณา</w:t>
      </w:r>
      <w:r w:rsidRPr="00044CF7">
        <w:rPr>
          <w:rFonts w:ascii="Angsana New" w:hAnsi="Angsana New"/>
          <w:sz w:val="30"/>
          <w:szCs w:val="30"/>
          <w:cs/>
        </w:rPr>
        <w:t>ความน่าจะเป็นถ่วงน้ำหนัก</w:t>
      </w:r>
      <w:r w:rsidRPr="00044CF7">
        <w:rPr>
          <w:rFonts w:ascii="Angsana New" w:hAnsi="Angsana New"/>
          <w:sz w:val="30"/>
          <w:szCs w:val="30"/>
        </w:rPr>
        <w:t xml:space="preserve"> </w:t>
      </w:r>
      <w:r w:rsidRPr="00044CF7"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Pr="00044CF7">
        <w:rPr>
          <w:rFonts w:ascii="Angsana New" w:hAnsi="Angsana New"/>
          <w:sz w:val="30"/>
          <w:szCs w:val="30"/>
          <w:cs/>
        </w:rPr>
        <w:t>การพิจารณาด้อยค่า</w:t>
      </w:r>
      <w:r w:rsidRPr="00044CF7">
        <w:rPr>
          <w:rFonts w:ascii="Angsana New" w:hAnsi="Angsana New" w:hint="cs"/>
          <w:sz w:val="30"/>
          <w:szCs w:val="30"/>
          <w:cs/>
        </w:rPr>
        <w:t>ดังกล่าว</w:t>
      </w:r>
      <w:r w:rsidRPr="00044CF7">
        <w:rPr>
          <w:rFonts w:ascii="Angsana New" w:hAnsi="Angsana New"/>
          <w:sz w:val="30"/>
          <w:szCs w:val="30"/>
          <w:cs/>
        </w:rPr>
        <w:t>จะถือปฏิบัติกับสินทรัพย์ทางการเงินที่วัดมูลค่าด้วยวิธีราคาทุนตัดจำหน่าย</w:t>
      </w:r>
      <w:r w:rsidRPr="00044CF7">
        <w:rPr>
          <w:rFonts w:ascii="Angsana New" w:hAnsi="Angsana New"/>
          <w:sz w:val="30"/>
          <w:szCs w:val="30"/>
        </w:rPr>
        <w:t xml:space="preserve"> </w:t>
      </w:r>
      <w:r w:rsidRPr="00044CF7">
        <w:rPr>
          <w:rFonts w:ascii="Angsana New" w:hAnsi="Angsana New" w:hint="cs"/>
          <w:sz w:val="30"/>
          <w:szCs w:val="30"/>
          <w:cs/>
        </w:rPr>
        <w:t>สินทรัพย์ที่เกิดจากสัญญา</w:t>
      </w:r>
      <w:r w:rsidR="007E5B81">
        <w:rPr>
          <w:rFonts w:ascii="Angsana New" w:hAnsi="Angsana New"/>
          <w:sz w:val="30"/>
          <w:szCs w:val="30"/>
        </w:rPr>
        <w:t xml:space="preserve"> </w:t>
      </w:r>
      <w:r w:rsidR="007E5B81" w:rsidRPr="00044CF7">
        <w:rPr>
          <w:rFonts w:ascii="Angsana New" w:hAnsi="Angsana New" w:hint="cs"/>
          <w:sz w:val="30"/>
          <w:szCs w:val="30"/>
          <w:cs/>
        </w:rPr>
        <w:t xml:space="preserve">ลูกหนี้ตามสัญญาเช่า </w:t>
      </w:r>
      <w:r w:rsidRPr="00044CF7">
        <w:rPr>
          <w:rFonts w:ascii="Angsana New" w:hAnsi="Angsana New" w:hint="cs"/>
          <w:sz w:val="30"/>
          <w:szCs w:val="30"/>
          <w:cs/>
        </w:rPr>
        <w:t>และเงินลงทุนในตราสารหนี้</w:t>
      </w:r>
      <w:r w:rsidR="007E5B81">
        <w:rPr>
          <w:rFonts w:ascii="Angsana New" w:hAnsi="Angsana New" w:hint="cs"/>
          <w:sz w:val="30"/>
          <w:szCs w:val="30"/>
          <w:cs/>
        </w:rPr>
        <w:t>และตราสารทุน</w:t>
      </w:r>
      <w:r w:rsidRPr="00044CF7">
        <w:rPr>
          <w:rFonts w:ascii="Angsana New" w:hAnsi="Angsana New" w:hint="cs"/>
          <w:sz w:val="30"/>
          <w:szCs w:val="30"/>
          <w:cs/>
        </w:rPr>
        <w:t>ที่วัดมูลค่าด้วย</w:t>
      </w:r>
      <w:r w:rsidRPr="00044CF7">
        <w:rPr>
          <w:rFonts w:ascii="Angsana New" w:hAnsi="Angsana New"/>
          <w:sz w:val="30"/>
          <w:szCs w:val="30"/>
          <w:cs/>
        </w:rPr>
        <w:t>มูลค่ายุติธรรมผ่านกำไรขาดทุนเบ็ดเสร็จอื่น</w:t>
      </w:r>
    </w:p>
    <w:p w14:paraId="4DE115B7" w14:textId="40BB1FB3" w:rsidR="00CC4116" w:rsidRPr="00A84E57" w:rsidRDefault="00CC4116" w:rsidP="00357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="Angsana New" w:hAnsi="Angsana New"/>
          <w:sz w:val="20"/>
          <w:szCs w:val="20"/>
        </w:rPr>
      </w:pPr>
    </w:p>
    <w:p w14:paraId="4F0AEC7D" w14:textId="7157B800" w:rsidR="00CC4116" w:rsidRDefault="00CC4116" w:rsidP="00357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="Angsana New" w:hAnsi="Angsana New"/>
          <w:sz w:val="30"/>
          <w:szCs w:val="30"/>
        </w:rPr>
      </w:pPr>
      <w:r w:rsidRPr="00044CF7">
        <w:rPr>
          <w:rFonts w:ascii="Angsana New" w:hAnsi="Angsana New"/>
          <w:sz w:val="30"/>
          <w:szCs w:val="30"/>
          <w:cs/>
        </w:rPr>
        <w:t>กลุ่มบริษัท/บริษัท</w:t>
      </w:r>
      <w:r w:rsidRPr="00044CF7">
        <w:rPr>
          <w:rFonts w:ascii="Angsana New" w:hAnsi="Angsana New" w:hint="cs"/>
          <w:sz w:val="30"/>
          <w:szCs w:val="30"/>
          <w:cs/>
        </w:rPr>
        <w:t>ได้</w:t>
      </w:r>
      <w:r w:rsidRPr="00044CF7">
        <w:rPr>
          <w:rFonts w:ascii="Angsana New" w:hAnsi="Angsana New"/>
          <w:sz w:val="30"/>
          <w:szCs w:val="30"/>
          <w:cs/>
        </w:rPr>
        <w:t xml:space="preserve">ประเมินการด้อยค่าตาม </w:t>
      </w:r>
      <w:r w:rsidRPr="00044CF7">
        <w:rPr>
          <w:rFonts w:ascii="Angsana New" w:hAnsi="Angsana New"/>
          <w:sz w:val="30"/>
          <w:szCs w:val="30"/>
        </w:rPr>
        <w:t xml:space="preserve">TFRS </w:t>
      </w:r>
      <w:r w:rsidR="00C273B6" w:rsidRPr="00C273B6">
        <w:rPr>
          <w:rFonts w:ascii="Angsana New" w:hAnsi="Angsana New"/>
          <w:sz w:val="30"/>
          <w:szCs w:val="30"/>
        </w:rPr>
        <w:t>9</w:t>
      </w:r>
      <w:r w:rsidRPr="00044CF7">
        <w:rPr>
          <w:rFonts w:ascii="Angsana New" w:hAnsi="Angsana New"/>
          <w:sz w:val="30"/>
          <w:szCs w:val="30"/>
        </w:rPr>
        <w:t xml:space="preserve"> </w:t>
      </w:r>
      <w:r w:rsidRPr="00044CF7">
        <w:rPr>
          <w:rFonts w:ascii="Angsana New" w:hAnsi="Angsana New"/>
          <w:sz w:val="30"/>
          <w:szCs w:val="30"/>
          <w:cs/>
        </w:rPr>
        <w:t>ณ วันที่</w:t>
      </w:r>
      <w:r w:rsidRPr="00044CF7">
        <w:rPr>
          <w:rFonts w:ascii="Angsana New" w:hAnsi="Angsana New" w:hint="cs"/>
          <w:sz w:val="30"/>
          <w:szCs w:val="30"/>
          <w:cs/>
        </w:rPr>
        <w:t xml:space="preserve"> </w:t>
      </w:r>
      <w:r w:rsidR="00C273B6" w:rsidRPr="00C273B6">
        <w:rPr>
          <w:rFonts w:ascii="Angsana New" w:hAnsi="Angsana New"/>
          <w:sz w:val="30"/>
          <w:szCs w:val="30"/>
        </w:rPr>
        <w:t>1</w:t>
      </w:r>
      <w:r w:rsidRPr="00044CF7">
        <w:rPr>
          <w:rFonts w:ascii="Angsana New" w:hAnsi="Angsana New"/>
          <w:sz w:val="30"/>
          <w:szCs w:val="30"/>
        </w:rPr>
        <w:t xml:space="preserve"> </w:t>
      </w:r>
      <w:r w:rsidRPr="00044CF7">
        <w:rPr>
          <w:rFonts w:ascii="Angsana New" w:hAnsi="Angsana New"/>
          <w:sz w:val="30"/>
          <w:szCs w:val="30"/>
          <w:cs/>
        </w:rPr>
        <w:t xml:space="preserve">มกราคม </w:t>
      </w:r>
      <w:r w:rsidR="00C273B6" w:rsidRPr="00C273B6">
        <w:rPr>
          <w:rFonts w:ascii="Angsana New" w:hAnsi="Angsana New"/>
          <w:sz w:val="30"/>
          <w:szCs w:val="30"/>
        </w:rPr>
        <w:t>2563</w:t>
      </w:r>
      <w:r w:rsidRPr="00044CF7">
        <w:rPr>
          <w:rFonts w:ascii="Angsana New" w:hAnsi="Angsana New"/>
          <w:sz w:val="30"/>
          <w:szCs w:val="30"/>
        </w:rPr>
        <w:t xml:space="preserve"> </w:t>
      </w:r>
      <w:r w:rsidRPr="00044CF7">
        <w:rPr>
          <w:rFonts w:ascii="Angsana New" w:hAnsi="Angsana New"/>
          <w:sz w:val="30"/>
          <w:szCs w:val="30"/>
          <w:cs/>
        </w:rPr>
        <w:t>ส่งผลให้มีค่าเผื่อ</w:t>
      </w:r>
      <w:r w:rsidRPr="00044CF7">
        <w:rPr>
          <w:rFonts w:ascii="Angsana New" w:hAnsi="Angsana New" w:hint="cs"/>
          <w:sz w:val="30"/>
          <w:szCs w:val="30"/>
          <w:cs/>
        </w:rPr>
        <w:t>ผลขาดทุนจากการ</w:t>
      </w:r>
      <w:r w:rsidRPr="00044CF7">
        <w:rPr>
          <w:rFonts w:ascii="Angsana New" w:hAnsi="Angsana New"/>
          <w:sz w:val="30"/>
          <w:szCs w:val="30"/>
          <w:cs/>
        </w:rPr>
        <w:t>ด้อยค่าเพิ่ม</w:t>
      </w:r>
      <w:r w:rsidRPr="00044CF7">
        <w:rPr>
          <w:rFonts w:ascii="Angsana New" w:hAnsi="Angsana New" w:hint="cs"/>
          <w:sz w:val="30"/>
          <w:szCs w:val="30"/>
          <w:cs/>
        </w:rPr>
        <w:t>ขึ้น ดัง</w:t>
      </w:r>
      <w:r w:rsidRPr="00044CF7">
        <w:rPr>
          <w:rFonts w:ascii="Angsana New" w:hAnsi="Angsana New"/>
          <w:sz w:val="30"/>
          <w:szCs w:val="30"/>
          <w:cs/>
        </w:rPr>
        <w:t>นี้</w:t>
      </w:r>
    </w:p>
    <w:p w14:paraId="711F5D89" w14:textId="77777777" w:rsidR="00044CF7" w:rsidRPr="00A84E57" w:rsidRDefault="00044CF7" w:rsidP="00044C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/>
        <w:jc w:val="thaiDistribute"/>
        <w:rPr>
          <w:rFonts w:ascii="Angsana New" w:hAnsi="Angsana New"/>
          <w:sz w:val="20"/>
          <w:szCs w:val="20"/>
        </w:rPr>
      </w:pPr>
    </w:p>
    <w:tbl>
      <w:tblPr>
        <w:tblW w:w="8460" w:type="dxa"/>
        <w:tblInd w:w="11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760"/>
        <w:gridCol w:w="1260"/>
        <w:gridCol w:w="180"/>
        <w:gridCol w:w="1260"/>
      </w:tblGrid>
      <w:tr w:rsidR="00044CF7" w:rsidRPr="00044CF7" w14:paraId="526BE4EF" w14:textId="77777777" w:rsidTr="00357C87">
        <w:trPr>
          <w:cantSplit/>
          <w:tblHeader/>
        </w:trPr>
        <w:tc>
          <w:tcPr>
            <w:tcW w:w="5760" w:type="dxa"/>
            <w:shd w:val="clear" w:color="auto" w:fill="auto"/>
            <w:vAlign w:val="bottom"/>
          </w:tcPr>
          <w:p w14:paraId="5B5440B6" w14:textId="77777777" w:rsidR="00044CF7" w:rsidRPr="00044CF7" w:rsidRDefault="00044CF7" w:rsidP="00044CF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436E58" w14:textId="77777777" w:rsidR="00044CF7" w:rsidRPr="00044CF7" w:rsidRDefault="00044CF7" w:rsidP="00044CF7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14:paraId="17ECF2D9" w14:textId="77777777" w:rsidR="00044CF7" w:rsidRPr="00044CF7" w:rsidRDefault="00044CF7" w:rsidP="00044CF7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044CF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782D303E" w14:textId="77777777" w:rsidR="00044CF7" w:rsidRPr="00044CF7" w:rsidRDefault="00044CF7" w:rsidP="00044CF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A0AA50" w14:textId="77777777" w:rsidR="00044CF7" w:rsidRPr="00044CF7" w:rsidRDefault="00044CF7" w:rsidP="00044CF7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44CF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46B2BF90" w14:textId="77777777" w:rsidR="00044CF7" w:rsidRPr="00044CF7" w:rsidRDefault="00044CF7" w:rsidP="00044CF7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044CF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  <w:r w:rsidRPr="00044CF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044CF7" w:rsidRPr="00044CF7" w14:paraId="4B867EE4" w14:textId="77777777" w:rsidTr="00357C87">
        <w:trPr>
          <w:cantSplit/>
          <w:tblHeader/>
        </w:trPr>
        <w:tc>
          <w:tcPr>
            <w:tcW w:w="5760" w:type="dxa"/>
          </w:tcPr>
          <w:p w14:paraId="103A74B3" w14:textId="77777777" w:rsidR="00044CF7" w:rsidRPr="00044CF7" w:rsidRDefault="00044CF7" w:rsidP="00044CF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2D9BC2A2" w14:textId="77777777" w:rsidR="00044CF7" w:rsidRPr="00044CF7" w:rsidRDefault="00044CF7" w:rsidP="00044CF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44CF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044CF7" w:rsidRPr="00044CF7" w14:paraId="4F20A8F3" w14:textId="77777777" w:rsidTr="00357C87">
        <w:trPr>
          <w:cantSplit/>
          <w:trHeight w:val="191"/>
        </w:trPr>
        <w:tc>
          <w:tcPr>
            <w:tcW w:w="5760" w:type="dxa"/>
          </w:tcPr>
          <w:p w14:paraId="01BED9F5" w14:textId="686CD718" w:rsidR="00044CF7" w:rsidRPr="00044CF7" w:rsidRDefault="00044CF7" w:rsidP="00044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hanging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59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="00C273B6" w:rsidRPr="00C273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2E59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2E59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C273B6" w:rsidRPr="00C273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14:paraId="11BC396A" w14:textId="77777777" w:rsidR="00044CF7" w:rsidRPr="00044CF7" w:rsidRDefault="00044CF7" w:rsidP="00044CF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CF34DD4" w14:textId="77777777" w:rsidR="00044CF7" w:rsidRPr="00044CF7" w:rsidRDefault="00044CF7" w:rsidP="00044CF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FDC94F" w14:textId="77777777" w:rsidR="00044CF7" w:rsidRPr="00044CF7" w:rsidRDefault="00044CF7" w:rsidP="00044CF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3559" w:rsidRPr="00044CF7" w14:paraId="0EA5757C" w14:textId="77777777" w:rsidTr="005A789D">
        <w:trPr>
          <w:cantSplit/>
          <w:trHeight w:val="191"/>
        </w:trPr>
        <w:tc>
          <w:tcPr>
            <w:tcW w:w="5760" w:type="dxa"/>
          </w:tcPr>
          <w:p w14:paraId="32FE5688" w14:textId="77777777" w:rsidR="00FA3559" w:rsidRPr="005A789D" w:rsidRDefault="00FA3559" w:rsidP="00FA3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-79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78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ค่าเผื่อหนี้สงสัยจะสูญ </w:t>
            </w:r>
            <w:r w:rsidRPr="005A789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A789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14:paraId="624A7A98" w14:textId="4053BEAD" w:rsidR="00FA3559" w:rsidRPr="00044CF7" w:rsidRDefault="00C273B6" w:rsidP="00FA355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3B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440</w:t>
            </w:r>
          </w:p>
        </w:tc>
        <w:tc>
          <w:tcPr>
            <w:tcW w:w="180" w:type="dxa"/>
          </w:tcPr>
          <w:p w14:paraId="5E4DF53B" w14:textId="77777777" w:rsidR="00FA3559" w:rsidRPr="00044CF7" w:rsidRDefault="00FA3559" w:rsidP="00FA355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C5B45E" w14:textId="638608C6" w:rsidR="00FA3559" w:rsidRPr="00044CF7" w:rsidRDefault="00C273B6" w:rsidP="00FA355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3B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241</w:t>
            </w:r>
          </w:p>
        </w:tc>
      </w:tr>
      <w:tr w:rsidR="00FA3559" w:rsidRPr="00044CF7" w14:paraId="7D6BD812" w14:textId="77777777" w:rsidTr="005A789D">
        <w:trPr>
          <w:cantSplit/>
          <w:trHeight w:val="191"/>
        </w:trPr>
        <w:tc>
          <w:tcPr>
            <w:tcW w:w="5760" w:type="dxa"/>
          </w:tcPr>
          <w:p w14:paraId="7C98C8EB" w14:textId="77777777" w:rsidR="00FA3559" w:rsidRPr="005A789D" w:rsidRDefault="00FA3559" w:rsidP="00FA3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-79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78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ค่าเผื่อหนี้สงสัยจะสูญ </w:t>
            </w:r>
            <w:r w:rsidRPr="005A789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A789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Pr="005A789D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260" w:type="dxa"/>
          </w:tcPr>
          <w:p w14:paraId="0C60EC64" w14:textId="55DFC2C1" w:rsidR="00FA3559" w:rsidRPr="00044CF7" w:rsidRDefault="00C273B6" w:rsidP="00FA355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3B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275</w:t>
            </w:r>
          </w:p>
        </w:tc>
        <w:tc>
          <w:tcPr>
            <w:tcW w:w="180" w:type="dxa"/>
          </w:tcPr>
          <w:p w14:paraId="7D59661B" w14:textId="77777777" w:rsidR="00FA3559" w:rsidRPr="00044CF7" w:rsidRDefault="00FA3559" w:rsidP="00FA355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AF1956" w14:textId="30411E9C" w:rsidR="00FA3559" w:rsidRPr="00044CF7" w:rsidRDefault="00C273B6" w:rsidP="00FA355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3B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277</w:t>
            </w:r>
          </w:p>
        </w:tc>
      </w:tr>
      <w:tr w:rsidR="00FA3559" w:rsidRPr="00044CF7" w14:paraId="6E48675D" w14:textId="77777777" w:rsidTr="005A789D">
        <w:trPr>
          <w:cantSplit/>
          <w:trHeight w:val="191"/>
        </w:trPr>
        <w:tc>
          <w:tcPr>
            <w:tcW w:w="5760" w:type="dxa"/>
          </w:tcPr>
          <w:p w14:paraId="2D4D36F5" w14:textId="77777777" w:rsidR="00FA3559" w:rsidRPr="005A789D" w:rsidRDefault="00FA3559" w:rsidP="00FA3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-79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78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ค่าเผื่อหนี้สงสัยจะสูญ </w:t>
            </w:r>
            <w:r w:rsidRPr="005A789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A789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260" w:type="dxa"/>
          </w:tcPr>
          <w:p w14:paraId="064217C5" w14:textId="61E77E47" w:rsidR="00FA3559" w:rsidRDefault="00C273B6" w:rsidP="00FA355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73B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30968DF9" w14:textId="77777777" w:rsidR="00FA3559" w:rsidRPr="00044CF7" w:rsidRDefault="00FA3559" w:rsidP="00FA355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AD16625" w14:textId="5E9235C8" w:rsidR="00FA3559" w:rsidRPr="00044CF7" w:rsidRDefault="00C273B6" w:rsidP="00FA355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3B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</w:t>
            </w:r>
          </w:p>
        </w:tc>
      </w:tr>
      <w:tr w:rsidR="00FA3559" w:rsidRPr="00044CF7" w14:paraId="04B1A873" w14:textId="77777777" w:rsidTr="00FF198B">
        <w:trPr>
          <w:cantSplit/>
          <w:trHeight w:val="191"/>
        </w:trPr>
        <w:tc>
          <w:tcPr>
            <w:tcW w:w="5760" w:type="dxa"/>
          </w:tcPr>
          <w:p w14:paraId="10C14D3D" w14:textId="77777777" w:rsidR="00FA3559" w:rsidRPr="0005610D" w:rsidRDefault="00FA3559" w:rsidP="00FA3559">
            <w:pPr>
              <w:spacing w:line="240" w:lineRule="auto"/>
              <w:ind w:left="173" w:right="14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610D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ค่าเผื่อการด้อยค่า</w:t>
            </w:r>
            <w:r w:rsidRPr="0005610D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05610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เงินให้กู้ยืมแก่บุคคลหรือกิจการที่เกี่ยวข้องกัน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62BCDD12" w14:textId="3C619D37" w:rsidR="00FA3559" w:rsidRPr="0005610D" w:rsidRDefault="00C273B6" w:rsidP="00FA355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3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629</w:t>
            </w:r>
          </w:p>
        </w:tc>
        <w:tc>
          <w:tcPr>
            <w:tcW w:w="180" w:type="dxa"/>
            <w:vAlign w:val="bottom"/>
          </w:tcPr>
          <w:p w14:paraId="0279F96C" w14:textId="77777777" w:rsidR="00FA3559" w:rsidRPr="0005610D" w:rsidRDefault="00FA3559" w:rsidP="00FA355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C625DB5" w14:textId="4DD2EE33" w:rsidR="00FA3559" w:rsidRPr="004614F5" w:rsidRDefault="00C273B6" w:rsidP="00FA355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3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520</w:t>
            </w:r>
          </w:p>
        </w:tc>
      </w:tr>
      <w:tr w:rsidR="00FA3559" w:rsidRPr="00044CF7" w14:paraId="59D050D0" w14:textId="77777777" w:rsidTr="005A789D">
        <w:trPr>
          <w:cantSplit/>
          <w:trHeight w:val="191"/>
        </w:trPr>
        <w:tc>
          <w:tcPr>
            <w:tcW w:w="5760" w:type="dxa"/>
          </w:tcPr>
          <w:p w14:paraId="6AB25763" w14:textId="712F4F4E" w:rsidR="00FA3559" w:rsidRPr="0005610D" w:rsidRDefault="00FA3559" w:rsidP="00FA3559">
            <w:pPr>
              <w:spacing w:line="240" w:lineRule="auto"/>
              <w:ind w:left="173" w:right="14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610D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</w:t>
            </w:r>
            <w:r w:rsidRPr="0005610D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05610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260" w:type="dxa"/>
            <w:vAlign w:val="bottom"/>
          </w:tcPr>
          <w:p w14:paraId="56CF73DD" w14:textId="2DA3659B" w:rsidR="00FA3559" w:rsidRPr="0005610D" w:rsidRDefault="00C273B6" w:rsidP="00FA355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3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</w:t>
            </w:r>
          </w:p>
        </w:tc>
        <w:tc>
          <w:tcPr>
            <w:tcW w:w="180" w:type="dxa"/>
            <w:vAlign w:val="bottom"/>
          </w:tcPr>
          <w:p w14:paraId="6F9CCBA2" w14:textId="77777777" w:rsidR="00FA3559" w:rsidRPr="0005610D" w:rsidRDefault="00FA3559" w:rsidP="00FA355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D3D0AB2" w14:textId="23C1D753" w:rsidR="00FA3559" w:rsidRPr="00044CF7" w:rsidRDefault="00C273B6" w:rsidP="00FA355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3B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</w:t>
            </w:r>
            <w:r w:rsidRPr="00C273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FA3559" w:rsidRPr="00044CF7" w14:paraId="5707A377" w14:textId="77777777" w:rsidTr="00357C87">
        <w:trPr>
          <w:cantSplit/>
          <w:trHeight w:val="191"/>
        </w:trPr>
        <w:tc>
          <w:tcPr>
            <w:tcW w:w="5760" w:type="dxa"/>
          </w:tcPr>
          <w:p w14:paraId="27B92909" w14:textId="77777777" w:rsidR="00FA3559" w:rsidRPr="00044CF7" w:rsidRDefault="00FA3559" w:rsidP="00FA3559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4CF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5680036" w14:textId="311D8866" w:rsidR="00FA3559" w:rsidRPr="00044CF7" w:rsidRDefault="00C273B6" w:rsidP="00FA355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273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FA35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273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417</w:t>
            </w:r>
          </w:p>
        </w:tc>
        <w:tc>
          <w:tcPr>
            <w:tcW w:w="180" w:type="dxa"/>
          </w:tcPr>
          <w:p w14:paraId="01DCC51A" w14:textId="77777777" w:rsidR="00FA3559" w:rsidRPr="00044CF7" w:rsidRDefault="00FA3559" w:rsidP="00FA355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D8233BD" w14:textId="62E9C7F0" w:rsidR="00FA3559" w:rsidRPr="00044CF7" w:rsidRDefault="00C273B6" w:rsidP="00FA355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273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FA35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273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106</w:t>
            </w:r>
          </w:p>
        </w:tc>
      </w:tr>
      <w:tr w:rsidR="00FA3559" w:rsidRPr="00E91AEB" w14:paraId="78BE48C7" w14:textId="77777777" w:rsidTr="00357C87">
        <w:trPr>
          <w:cantSplit/>
          <w:trHeight w:val="191"/>
        </w:trPr>
        <w:tc>
          <w:tcPr>
            <w:tcW w:w="5760" w:type="dxa"/>
          </w:tcPr>
          <w:p w14:paraId="5B16F9D9" w14:textId="4B9DA13E" w:rsidR="00FA3559" w:rsidRPr="00E91AEB" w:rsidRDefault="00FA3559" w:rsidP="00FA3559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E91A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ผลขาดทุนจากการด้อยค่าที่รับรู้เพิ่มเติม ณ วันที่ </w:t>
            </w:r>
            <w:r w:rsidR="00C273B6" w:rsidRPr="00C273B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91AE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91A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C273B6" w:rsidRPr="00C273B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E91AE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91AEB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สำหรับลูกหนี้การค้า</w:t>
            </w:r>
          </w:p>
        </w:tc>
        <w:tc>
          <w:tcPr>
            <w:tcW w:w="1260" w:type="dxa"/>
          </w:tcPr>
          <w:p w14:paraId="5DD0C889" w14:textId="77777777" w:rsidR="00FA3559" w:rsidRPr="00E91AEB" w:rsidRDefault="00FA3559" w:rsidP="00FA355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CB5AE23" w14:textId="333E0E58" w:rsidR="00FA3559" w:rsidRPr="00E91AEB" w:rsidRDefault="00C273B6" w:rsidP="00FA355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73B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180" w:type="dxa"/>
          </w:tcPr>
          <w:p w14:paraId="60E67F7B" w14:textId="77777777" w:rsidR="00FA3559" w:rsidRPr="00E91AEB" w:rsidRDefault="00FA3559" w:rsidP="00FA355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B1976D" w14:textId="77777777" w:rsidR="00FA3559" w:rsidRPr="00E91AEB" w:rsidRDefault="00FA3559" w:rsidP="00FA355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E352AF9" w14:textId="19BF3738" w:rsidR="00FA3559" w:rsidRPr="00E91AEB" w:rsidRDefault="00C273B6" w:rsidP="00FA355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3B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16</w:t>
            </w:r>
          </w:p>
        </w:tc>
      </w:tr>
      <w:tr w:rsidR="00FA3559" w:rsidRPr="00044CF7" w14:paraId="577E25B6" w14:textId="77777777" w:rsidTr="00357C87">
        <w:trPr>
          <w:cantSplit/>
        </w:trPr>
        <w:tc>
          <w:tcPr>
            <w:tcW w:w="5760" w:type="dxa"/>
            <w:vAlign w:val="bottom"/>
          </w:tcPr>
          <w:p w14:paraId="36FAEE95" w14:textId="7EDA5582" w:rsidR="00FA3559" w:rsidRPr="00E91AEB" w:rsidRDefault="00FA3559" w:rsidP="00FA3559">
            <w:pPr>
              <w:spacing w:line="240" w:lineRule="auto"/>
              <w:ind w:left="190" w:hanging="1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1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="00C273B6" w:rsidRPr="00C273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E91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91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C273B6" w:rsidRPr="00C273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9FA05F" w14:textId="6D050525" w:rsidR="00FA3559" w:rsidRPr="00E91AEB" w:rsidRDefault="00C273B6" w:rsidP="00FA355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273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FA35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273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435</w:t>
            </w:r>
          </w:p>
        </w:tc>
        <w:tc>
          <w:tcPr>
            <w:tcW w:w="180" w:type="dxa"/>
          </w:tcPr>
          <w:p w14:paraId="2DD838FA" w14:textId="77777777" w:rsidR="00FA3559" w:rsidRPr="00E91AEB" w:rsidRDefault="00FA3559" w:rsidP="00FA355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0E87D7" w14:textId="7A0CAE7D" w:rsidR="00FA3559" w:rsidRPr="00044CF7" w:rsidRDefault="00C273B6" w:rsidP="00FA355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273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FA35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273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122</w:t>
            </w:r>
          </w:p>
        </w:tc>
      </w:tr>
    </w:tbl>
    <w:p w14:paraId="1D799275" w14:textId="77777777" w:rsidR="002E5994" w:rsidRDefault="002E5994" w:rsidP="00357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="Angsana New" w:hAnsi="Angsana New"/>
          <w:sz w:val="30"/>
          <w:szCs w:val="30"/>
        </w:rPr>
      </w:pPr>
    </w:p>
    <w:p w14:paraId="5BF45616" w14:textId="7EF1E757" w:rsidR="00CC4116" w:rsidRDefault="00357C87" w:rsidP="00357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="Angsana New" w:hAnsi="Angsana New"/>
          <w:sz w:val="30"/>
          <w:szCs w:val="30"/>
        </w:rPr>
      </w:pPr>
      <w:r w:rsidRPr="00357C87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357C87">
        <w:rPr>
          <w:rFonts w:ascii="Angsana New" w:hAnsi="Angsana New"/>
          <w:sz w:val="30"/>
          <w:szCs w:val="30"/>
          <w:cs/>
        </w:rPr>
        <w:t>/</w:t>
      </w:r>
      <w:r w:rsidRPr="00357C87">
        <w:rPr>
          <w:rFonts w:ascii="Angsana New" w:hAnsi="Angsana New" w:hint="cs"/>
          <w:sz w:val="30"/>
          <w:szCs w:val="30"/>
          <w:cs/>
        </w:rPr>
        <w:t>บริษัทเลือกที่จะรับรู้การเพิ่มขึ้นของผลขาดทุนจากการด้อยค่าโดยปรับปรุงกับกำไรสะสม</w:t>
      </w:r>
      <w:r w:rsidRPr="00357C87">
        <w:rPr>
          <w:rFonts w:ascii="Angsana New" w:hAnsi="Angsana New"/>
          <w:sz w:val="30"/>
          <w:szCs w:val="30"/>
          <w:cs/>
        </w:rPr>
        <w:t xml:space="preserve"> </w:t>
      </w:r>
      <w:r w:rsidR="00025940">
        <w:rPr>
          <w:rFonts w:ascii="Angsana New" w:hAnsi="Angsana New"/>
          <w:sz w:val="30"/>
          <w:szCs w:val="30"/>
        </w:rPr>
        <w:br/>
      </w:r>
      <w:r w:rsidRPr="00357C87">
        <w:rPr>
          <w:rFonts w:ascii="Angsana New" w:hAnsi="Angsana New" w:hint="cs"/>
          <w:sz w:val="30"/>
          <w:szCs w:val="30"/>
          <w:cs/>
        </w:rPr>
        <w:t>ณ</w:t>
      </w:r>
      <w:r w:rsidRPr="00357C87">
        <w:rPr>
          <w:rFonts w:ascii="Angsana New" w:hAnsi="Angsana New"/>
          <w:sz w:val="30"/>
          <w:szCs w:val="30"/>
          <w:cs/>
        </w:rPr>
        <w:t xml:space="preserve"> </w:t>
      </w:r>
      <w:r w:rsidRPr="00357C87">
        <w:rPr>
          <w:rFonts w:ascii="Angsana New" w:hAnsi="Angsana New" w:hint="cs"/>
          <w:sz w:val="30"/>
          <w:szCs w:val="30"/>
          <w:cs/>
        </w:rPr>
        <w:t>วันที่</w:t>
      </w:r>
      <w:r w:rsidRPr="00357C87">
        <w:rPr>
          <w:rFonts w:ascii="Angsana New" w:hAnsi="Angsana New"/>
          <w:sz w:val="30"/>
          <w:szCs w:val="30"/>
          <w:cs/>
        </w:rPr>
        <w:t xml:space="preserve"> </w:t>
      </w:r>
      <w:r w:rsidR="00C273B6" w:rsidRPr="00C273B6">
        <w:rPr>
          <w:rFonts w:ascii="Angsana New" w:hAnsi="Angsana New"/>
          <w:sz w:val="30"/>
          <w:szCs w:val="30"/>
        </w:rPr>
        <w:t>1</w:t>
      </w:r>
      <w:r w:rsidRPr="00357C87">
        <w:rPr>
          <w:rFonts w:ascii="Angsana New" w:hAnsi="Angsana New"/>
          <w:sz w:val="30"/>
          <w:szCs w:val="30"/>
        </w:rPr>
        <w:t xml:space="preserve"> </w:t>
      </w:r>
      <w:r w:rsidRPr="00357C87">
        <w:rPr>
          <w:rFonts w:ascii="Angsana New" w:hAnsi="Angsana New" w:hint="cs"/>
          <w:sz w:val="30"/>
          <w:szCs w:val="30"/>
          <w:cs/>
        </w:rPr>
        <w:t>มกราคม</w:t>
      </w:r>
      <w:r w:rsidRPr="00357C87">
        <w:rPr>
          <w:rFonts w:ascii="Angsana New" w:hAnsi="Angsana New"/>
          <w:sz w:val="30"/>
          <w:szCs w:val="30"/>
          <w:cs/>
        </w:rPr>
        <w:t xml:space="preserve"> </w:t>
      </w:r>
      <w:r w:rsidR="00C273B6" w:rsidRPr="00C273B6">
        <w:rPr>
          <w:rFonts w:ascii="Angsana New" w:hAnsi="Angsana New"/>
          <w:sz w:val="30"/>
          <w:szCs w:val="30"/>
        </w:rPr>
        <w:t>2563</w:t>
      </w:r>
    </w:p>
    <w:p w14:paraId="4797840D" w14:textId="77777777" w:rsidR="002E5994" w:rsidRDefault="002E5994" w:rsidP="00357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="Angsana New" w:hAnsi="Angsana New"/>
          <w:sz w:val="30"/>
          <w:szCs w:val="30"/>
        </w:rPr>
      </w:pPr>
    </w:p>
    <w:p w14:paraId="1AB1BC71" w14:textId="77777777" w:rsidR="002E5994" w:rsidRDefault="002E59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olor w:val="000000"/>
          <w:sz w:val="30"/>
          <w:szCs w:val="30"/>
          <w:highlight w:val="cyan"/>
          <w:cs/>
        </w:rPr>
      </w:pPr>
      <w:r>
        <w:rPr>
          <w:rFonts w:ascii="Angsana New" w:hAnsi="Angsana New"/>
          <w:b/>
          <w:bCs/>
          <w:i/>
          <w:iCs/>
          <w:color w:val="000000"/>
          <w:sz w:val="30"/>
          <w:szCs w:val="30"/>
          <w:highlight w:val="cyan"/>
        </w:rPr>
        <w:br w:type="page"/>
      </w:r>
    </w:p>
    <w:p w14:paraId="2F970D19" w14:textId="6CF4E06E" w:rsidR="00357C87" w:rsidRPr="00E91AEB" w:rsidRDefault="00357C87" w:rsidP="00DF2FEF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E91AEB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lastRenderedPageBreak/>
        <w:t xml:space="preserve">TFRS </w:t>
      </w:r>
      <w:r w:rsidR="00C273B6" w:rsidRPr="00C273B6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E91AEB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 </w:t>
      </w:r>
      <w:r w:rsidRPr="00E91AEB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50DE4DF3" w14:textId="77777777" w:rsidR="00357C87" w:rsidRPr="00EB41D6" w:rsidRDefault="00357C87" w:rsidP="00357C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00"/>
          <w:sz w:val="24"/>
          <w:szCs w:val="24"/>
          <w:highlight w:val="cyan"/>
        </w:rPr>
      </w:pPr>
    </w:p>
    <w:p w14:paraId="7B614342" w14:textId="17323680" w:rsidR="00357C87" w:rsidRDefault="00357C87" w:rsidP="002830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sz w:val="30"/>
          <w:szCs w:val="30"/>
        </w:rPr>
      </w:pPr>
      <w:r w:rsidRPr="00357C87">
        <w:rPr>
          <w:rFonts w:ascii="Angsana New" w:hAnsi="Angsana New" w:hint="cs"/>
          <w:sz w:val="30"/>
          <w:szCs w:val="30"/>
          <w:cs/>
        </w:rPr>
        <w:t>ตั้งแต่วันที่</w:t>
      </w:r>
      <w:r w:rsidRPr="00357C87">
        <w:rPr>
          <w:rFonts w:ascii="Angsana New" w:hAnsi="Angsana New"/>
          <w:sz w:val="30"/>
          <w:szCs w:val="30"/>
          <w:cs/>
        </w:rPr>
        <w:t xml:space="preserve"> </w:t>
      </w:r>
      <w:r w:rsidR="00C273B6" w:rsidRPr="00C273B6">
        <w:rPr>
          <w:rFonts w:ascii="Angsana New" w:hAnsi="Angsana New"/>
          <w:sz w:val="30"/>
          <w:szCs w:val="30"/>
        </w:rPr>
        <w:t>1</w:t>
      </w:r>
      <w:r w:rsidRPr="00357C87">
        <w:rPr>
          <w:rFonts w:ascii="Angsana New" w:hAnsi="Angsana New"/>
          <w:sz w:val="30"/>
          <w:szCs w:val="30"/>
        </w:rPr>
        <w:t xml:space="preserve"> </w:t>
      </w:r>
      <w:r w:rsidRPr="00357C87">
        <w:rPr>
          <w:rFonts w:ascii="Angsana New" w:hAnsi="Angsana New" w:hint="cs"/>
          <w:sz w:val="30"/>
          <w:szCs w:val="30"/>
          <w:cs/>
        </w:rPr>
        <w:t>มกราคม</w:t>
      </w:r>
      <w:r w:rsidRPr="00357C87">
        <w:rPr>
          <w:rFonts w:ascii="Angsana New" w:hAnsi="Angsana New"/>
          <w:sz w:val="30"/>
          <w:szCs w:val="30"/>
          <w:cs/>
        </w:rPr>
        <w:t xml:space="preserve"> </w:t>
      </w:r>
      <w:r w:rsidR="00C273B6" w:rsidRPr="00C273B6">
        <w:rPr>
          <w:rFonts w:ascii="Angsana New" w:hAnsi="Angsana New"/>
          <w:sz w:val="30"/>
          <w:szCs w:val="30"/>
        </w:rPr>
        <w:t>2563</w:t>
      </w:r>
      <w:r w:rsidRPr="00357C87">
        <w:rPr>
          <w:rFonts w:ascii="Angsana New" w:hAnsi="Angsana New"/>
          <w:sz w:val="30"/>
          <w:szCs w:val="30"/>
        </w:rPr>
        <w:t xml:space="preserve"> </w:t>
      </w:r>
      <w:r w:rsidRPr="00357C87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357C87">
        <w:rPr>
          <w:rFonts w:ascii="Angsana New" w:hAnsi="Angsana New"/>
          <w:sz w:val="30"/>
          <w:szCs w:val="30"/>
          <w:cs/>
        </w:rPr>
        <w:t>/</w:t>
      </w:r>
      <w:r w:rsidRPr="00357C87">
        <w:rPr>
          <w:rFonts w:ascii="Angsana New" w:hAnsi="Angsana New" w:hint="cs"/>
          <w:sz w:val="30"/>
          <w:szCs w:val="30"/>
          <w:cs/>
        </w:rPr>
        <w:t>บริษัทถือปฏิบัติตาม</w:t>
      </w:r>
      <w:r w:rsidRPr="00357C87">
        <w:rPr>
          <w:rFonts w:ascii="Angsana New" w:hAnsi="Angsana New"/>
          <w:sz w:val="30"/>
          <w:szCs w:val="30"/>
          <w:cs/>
        </w:rPr>
        <w:t xml:space="preserve"> </w:t>
      </w:r>
      <w:r w:rsidRPr="00357C87">
        <w:rPr>
          <w:rFonts w:ascii="Angsana New" w:hAnsi="Angsana New"/>
          <w:sz w:val="30"/>
          <w:szCs w:val="30"/>
        </w:rPr>
        <w:t xml:space="preserve">TFRS </w:t>
      </w:r>
      <w:r w:rsidR="00C273B6" w:rsidRPr="00C273B6">
        <w:rPr>
          <w:rFonts w:ascii="Angsana New" w:hAnsi="Angsana New"/>
          <w:sz w:val="30"/>
          <w:szCs w:val="30"/>
        </w:rPr>
        <w:t>16</w:t>
      </w:r>
      <w:r w:rsidRPr="00357C87">
        <w:rPr>
          <w:rFonts w:ascii="Angsana New" w:hAnsi="Angsana New"/>
          <w:sz w:val="30"/>
          <w:szCs w:val="30"/>
        </w:rPr>
        <w:t xml:space="preserve"> </w:t>
      </w:r>
      <w:r w:rsidRPr="00357C87">
        <w:rPr>
          <w:rFonts w:ascii="Angsana New" w:hAnsi="Angsana New" w:hint="cs"/>
          <w:sz w:val="30"/>
          <w:szCs w:val="30"/>
          <w:cs/>
        </w:rPr>
        <w:t>เป็นครั้งแรกกับสัญญาที่เคยระบุว่าเป็นสัญญาเช่าตามมาตรฐานการบัญชี</w:t>
      </w:r>
      <w:r w:rsidRPr="00357C87">
        <w:rPr>
          <w:rFonts w:ascii="Angsana New" w:hAnsi="Angsana New"/>
          <w:sz w:val="30"/>
          <w:szCs w:val="30"/>
          <w:cs/>
        </w:rPr>
        <w:t xml:space="preserve"> </w:t>
      </w:r>
      <w:r w:rsidRPr="00357C87">
        <w:rPr>
          <w:rFonts w:ascii="Angsana New" w:hAnsi="Angsana New" w:hint="cs"/>
          <w:sz w:val="30"/>
          <w:szCs w:val="30"/>
          <w:cs/>
        </w:rPr>
        <w:t>ฉบับที่</w:t>
      </w:r>
      <w:r w:rsidRPr="00357C87">
        <w:rPr>
          <w:rFonts w:ascii="Angsana New" w:hAnsi="Angsana New"/>
          <w:sz w:val="30"/>
          <w:szCs w:val="30"/>
          <w:cs/>
        </w:rPr>
        <w:t xml:space="preserve"> </w:t>
      </w:r>
      <w:r w:rsidR="00C273B6" w:rsidRPr="00C273B6">
        <w:rPr>
          <w:rFonts w:ascii="Angsana New" w:hAnsi="Angsana New"/>
          <w:sz w:val="30"/>
          <w:szCs w:val="30"/>
        </w:rPr>
        <w:t>17</w:t>
      </w:r>
      <w:r w:rsidRPr="00357C87">
        <w:rPr>
          <w:rFonts w:ascii="Angsana New" w:hAnsi="Angsana New"/>
          <w:sz w:val="30"/>
          <w:szCs w:val="30"/>
        </w:rPr>
        <w:t xml:space="preserve"> </w:t>
      </w:r>
      <w:r w:rsidRPr="00357C87">
        <w:rPr>
          <w:rFonts w:ascii="Angsana New" w:hAnsi="Angsana New" w:hint="cs"/>
          <w:sz w:val="30"/>
          <w:szCs w:val="30"/>
          <w:cs/>
        </w:rPr>
        <w:t>เรื่อง</w:t>
      </w:r>
      <w:r w:rsidRPr="00357C87">
        <w:rPr>
          <w:rFonts w:ascii="Angsana New" w:hAnsi="Angsana New"/>
          <w:sz w:val="30"/>
          <w:szCs w:val="30"/>
          <w:cs/>
        </w:rPr>
        <w:t xml:space="preserve"> </w:t>
      </w:r>
      <w:r w:rsidRPr="009956B2">
        <w:rPr>
          <w:rFonts w:ascii="Angsana New" w:hAnsi="Angsana New" w:hint="cs"/>
          <w:i/>
          <w:iCs/>
          <w:sz w:val="30"/>
          <w:szCs w:val="30"/>
          <w:cs/>
        </w:rPr>
        <w:t>สัญญาเช่า</w:t>
      </w:r>
      <w:r w:rsidRPr="00357C87">
        <w:rPr>
          <w:rFonts w:ascii="Angsana New" w:hAnsi="Angsana New"/>
          <w:sz w:val="30"/>
          <w:szCs w:val="30"/>
          <w:cs/>
        </w:rPr>
        <w:t xml:space="preserve"> (</w:t>
      </w:r>
      <w:r w:rsidRPr="00357C87">
        <w:rPr>
          <w:rFonts w:ascii="Angsana New" w:hAnsi="Angsana New"/>
          <w:sz w:val="30"/>
          <w:szCs w:val="30"/>
        </w:rPr>
        <w:t xml:space="preserve">TAS </w:t>
      </w:r>
      <w:r w:rsidR="00C273B6" w:rsidRPr="00C273B6">
        <w:rPr>
          <w:rFonts w:ascii="Angsana New" w:hAnsi="Angsana New"/>
          <w:sz w:val="30"/>
          <w:szCs w:val="30"/>
        </w:rPr>
        <w:t>17</w:t>
      </w:r>
      <w:r w:rsidRPr="00357C87">
        <w:rPr>
          <w:rFonts w:ascii="Angsana New" w:hAnsi="Angsana New"/>
          <w:sz w:val="30"/>
          <w:szCs w:val="30"/>
        </w:rPr>
        <w:t xml:space="preserve">) </w:t>
      </w:r>
      <w:r w:rsidRPr="00357C87">
        <w:rPr>
          <w:rFonts w:ascii="Angsana New" w:hAnsi="Angsana New" w:hint="cs"/>
          <w:sz w:val="30"/>
          <w:szCs w:val="30"/>
          <w:cs/>
        </w:rPr>
        <w:t>และการตีความมาตรฐานการรายงานทางการเงิน</w:t>
      </w:r>
      <w:r w:rsidRPr="00357C87">
        <w:rPr>
          <w:rFonts w:ascii="Angsana New" w:hAnsi="Angsana New"/>
          <w:sz w:val="30"/>
          <w:szCs w:val="30"/>
          <w:cs/>
        </w:rPr>
        <w:t xml:space="preserve"> </w:t>
      </w:r>
      <w:r w:rsidRPr="00357C87">
        <w:rPr>
          <w:rFonts w:ascii="Angsana New" w:hAnsi="Angsana New" w:hint="cs"/>
          <w:sz w:val="30"/>
          <w:szCs w:val="30"/>
          <w:cs/>
        </w:rPr>
        <w:t>ฉบับที่</w:t>
      </w:r>
      <w:r w:rsidRPr="00357C87">
        <w:rPr>
          <w:rFonts w:ascii="Angsana New" w:hAnsi="Angsana New"/>
          <w:sz w:val="30"/>
          <w:szCs w:val="30"/>
          <w:cs/>
        </w:rPr>
        <w:t xml:space="preserve"> </w:t>
      </w:r>
      <w:r w:rsidR="00C273B6" w:rsidRPr="00C273B6">
        <w:rPr>
          <w:rFonts w:ascii="Angsana New" w:hAnsi="Angsana New"/>
          <w:sz w:val="30"/>
          <w:szCs w:val="30"/>
        </w:rPr>
        <w:t>4</w:t>
      </w:r>
      <w:r w:rsidRPr="00357C87">
        <w:rPr>
          <w:rFonts w:ascii="Angsana New" w:hAnsi="Angsana New"/>
          <w:sz w:val="30"/>
          <w:szCs w:val="30"/>
        </w:rPr>
        <w:t xml:space="preserve"> </w:t>
      </w:r>
      <w:r w:rsidRPr="00357C87">
        <w:rPr>
          <w:rFonts w:ascii="Angsana New" w:hAnsi="Angsana New" w:hint="cs"/>
          <w:sz w:val="30"/>
          <w:szCs w:val="30"/>
          <w:cs/>
        </w:rPr>
        <w:t>เรื่อง</w:t>
      </w:r>
      <w:r w:rsidRPr="00357C87">
        <w:rPr>
          <w:rFonts w:ascii="Angsana New" w:hAnsi="Angsana New"/>
          <w:sz w:val="30"/>
          <w:szCs w:val="30"/>
          <w:cs/>
        </w:rPr>
        <w:t xml:space="preserve"> </w:t>
      </w:r>
      <w:r w:rsidRPr="009956B2">
        <w:rPr>
          <w:rFonts w:ascii="Angsana New" w:hAnsi="Angsana New" w:hint="cs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357C87">
        <w:rPr>
          <w:rFonts w:ascii="Angsana New" w:hAnsi="Angsana New"/>
          <w:sz w:val="30"/>
          <w:szCs w:val="30"/>
          <w:cs/>
        </w:rPr>
        <w:t xml:space="preserve"> (</w:t>
      </w:r>
      <w:r w:rsidRPr="00357C87">
        <w:rPr>
          <w:rFonts w:ascii="Angsana New" w:hAnsi="Angsana New"/>
          <w:sz w:val="30"/>
          <w:szCs w:val="30"/>
        </w:rPr>
        <w:t xml:space="preserve">TFRIC </w:t>
      </w:r>
      <w:r w:rsidR="00C273B6" w:rsidRPr="00C273B6">
        <w:rPr>
          <w:rFonts w:ascii="Angsana New" w:hAnsi="Angsana New"/>
          <w:sz w:val="30"/>
          <w:szCs w:val="30"/>
        </w:rPr>
        <w:t>4</w:t>
      </w:r>
      <w:r w:rsidRPr="00357C87">
        <w:rPr>
          <w:rFonts w:ascii="Angsana New" w:hAnsi="Angsana New"/>
          <w:sz w:val="30"/>
          <w:szCs w:val="30"/>
        </w:rPr>
        <w:t xml:space="preserve">) </w:t>
      </w:r>
      <w:r w:rsidRPr="00357C87">
        <w:rPr>
          <w:rFonts w:ascii="Angsana New" w:hAnsi="Angsana New" w:hint="cs"/>
          <w:sz w:val="30"/>
          <w:szCs w:val="30"/>
          <w:cs/>
        </w:rPr>
        <w:t>ด้วยวิธีปรับปรุงย้อนหลังโดยรับรู้ผลกระทบสะสม</w:t>
      </w:r>
      <w:r w:rsidRPr="00357C87">
        <w:rPr>
          <w:rFonts w:ascii="Angsana New" w:hAnsi="Angsana New"/>
          <w:sz w:val="30"/>
          <w:szCs w:val="30"/>
          <w:cs/>
        </w:rPr>
        <w:t xml:space="preserve"> (</w:t>
      </w:r>
      <w:r w:rsidRPr="00357C87">
        <w:rPr>
          <w:rFonts w:ascii="Angsana New" w:hAnsi="Angsana New"/>
          <w:sz w:val="30"/>
          <w:szCs w:val="30"/>
        </w:rPr>
        <w:t>Modified retrospective approach)</w:t>
      </w:r>
    </w:p>
    <w:p w14:paraId="5D5E2EF7" w14:textId="77777777" w:rsidR="00357C87" w:rsidRPr="00EB41D6" w:rsidRDefault="00357C87" w:rsidP="002830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color w:val="000000"/>
          <w:sz w:val="24"/>
          <w:szCs w:val="24"/>
          <w:highlight w:val="cyan"/>
        </w:rPr>
      </w:pPr>
    </w:p>
    <w:p w14:paraId="013C9A78" w14:textId="058ACD7E" w:rsidR="00357C87" w:rsidRDefault="00357C87" w:rsidP="002830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sz w:val="30"/>
          <w:szCs w:val="30"/>
        </w:rPr>
      </w:pPr>
      <w:r w:rsidRPr="00357C87">
        <w:rPr>
          <w:rFonts w:ascii="Angsana New" w:hAnsi="Angsana New"/>
          <w:sz w:val="30"/>
          <w:szCs w:val="30"/>
          <w:cs/>
        </w:rPr>
        <w:t>เดิมกลุ่มบริษัท/บริษัท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 ตาม</w:t>
      </w:r>
      <w:r w:rsidRPr="00357C87">
        <w:rPr>
          <w:rFonts w:ascii="Angsana New" w:hAnsi="Angsana New"/>
          <w:sz w:val="30"/>
          <w:szCs w:val="30"/>
        </w:rPr>
        <w:t xml:space="preserve"> TFRS</w:t>
      </w:r>
      <w:r w:rsidRPr="00357C87">
        <w:rPr>
          <w:rFonts w:ascii="Angsana New" w:hAnsi="Angsana New"/>
          <w:sz w:val="30"/>
          <w:szCs w:val="30"/>
          <w:cs/>
        </w:rPr>
        <w:t xml:space="preserve"> </w:t>
      </w:r>
      <w:r w:rsidR="00C273B6" w:rsidRPr="00C273B6">
        <w:rPr>
          <w:rFonts w:ascii="Angsana New" w:hAnsi="Angsana New"/>
          <w:sz w:val="30"/>
          <w:szCs w:val="30"/>
        </w:rPr>
        <w:t>16</w:t>
      </w:r>
      <w:r w:rsidRPr="00357C87">
        <w:rPr>
          <w:rFonts w:ascii="Angsana New" w:hAnsi="Angsana New"/>
          <w:sz w:val="30"/>
          <w:szCs w:val="30"/>
        </w:rPr>
        <w:t xml:space="preserve"> </w:t>
      </w:r>
      <w:r w:rsidRPr="00357C87">
        <w:rPr>
          <w:rFonts w:ascii="Angsana New" w:hAnsi="Angsana New"/>
          <w:sz w:val="30"/>
          <w:szCs w:val="30"/>
          <w:cs/>
        </w:rPr>
        <w:t>กลุ่มบริษัท/บริษัทได้ประเมินว่าสัญญาเป็นสัญญาเช่าหรือประกอบด้วยสัญญาเช่าหรือไม่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กลุ่มบริษัท/บริษัทจะปันส่วนสิ่งตอบแทนที่ต้องจ่าย</w:t>
      </w:r>
      <w:r w:rsidRPr="00357C87">
        <w:rPr>
          <w:rFonts w:ascii="Angsana New" w:hAnsi="Angsana New" w:hint="cs"/>
          <w:sz w:val="30"/>
          <w:szCs w:val="30"/>
          <w:cs/>
        </w:rPr>
        <w:t xml:space="preserve">ตามราคาขายที่เป็นเอกเทศ </w:t>
      </w:r>
      <w:r w:rsidRPr="00357C87">
        <w:rPr>
          <w:rFonts w:ascii="Angsana New" w:hAnsi="Angsana New"/>
          <w:sz w:val="30"/>
          <w:szCs w:val="30"/>
        </w:rPr>
        <w:t xml:space="preserve">(Transaction price) </w:t>
      </w:r>
      <w:r w:rsidRPr="00357C87">
        <w:rPr>
          <w:rFonts w:ascii="Angsana New" w:hAnsi="Angsana New" w:hint="cs"/>
          <w:sz w:val="30"/>
          <w:szCs w:val="30"/>
          <w:cs/>
        </w:rPr>
        <w:t xml:space="preserve">ณ </w:t>
      </w:r>
      <w:r w:rsidRPr="00357C87">
        <w:rPr>
          <w:rFonts w:ascii="Angsana New" w:hAnsi="Angsana New"/>
          <w:sz w:val="30"/>
          <w:szCs w:val="30"/>
          <w:cs/>
        </w:rPr>
        <w:t>วันที่</w:t>
      </w:r>
      <w:r w:rsidRPr="00357C87">
        <w:rPr>
          <w:rFonts w:ascii="Angsana New" w:hAnsi="Angsana New"/>
          <w:sz w:val="30"/>
          <w:szCs w:val="30"/>
        </w:rPr>
        <w:t xml:space="preserve"> </w:t>
      </w:r>
      <w:r w:rsidR="00C273B6" w:rsidRPr="00C273B6">
        <w:rPr>
          <w:rFonts w:ascii="Angsana New" w:hAnsi="Angsana New"/>
          <w:sz w:val="30"/>
          <w:szCs w:val="30"/>
        </w:rPr>
        <w:t>1</w:t>
      </w:r>
      <w:r w:rsidRPr="00357C87">
        <w:rPr>
          <w:rFonts w:ascii="Angsana New" w:hAnsi="Angsana New"/>
          <w:sz w:val="30"/>
          <w:szCs w:val="30"/>
        </w:rPr>
        <w:t xml:space="preserve"> </w:t>
      </w:r>
      <w:r w:rsidRPr="00357C87">
        <w:rPr>
          <w:rFonts w:ascii="Angsana New" w:hAnsi="Angsana New"/>
          <w:sz w:val="30"/>
          <w:szCs w:val="30"/>
          <w:cs/>
        </w:rPr>
        <w:t xml:space="preserve">มกราคม </w:t>
      </w:r>
      <w:r w:rsidR="00C273B6" w:rsidRPr="00C273B6">
        <w:rPr>
          <w:rFonts w:ascii="Angsana New" w:hAnsi="Angsana New"/>
          <w:sz w:val="30"/>
          <w:szCs w:val="30"/>
        </w:rPr>
        <w:t>2563</w:t>
      </w:r>
      <w:r w:rsidRPr="00357C87">
        <w:rPr>
          <w:rFonts w:ascii="Angsana New" w:hAnsi="Angsana New"/>
          <w:sz w:val="30"/>
          <w:szCs w:val="30"/>
        </w:rPr>
        <w:t xml:space="preserve"> </w:t>
      </w:r>
      <w:r w:rsidRPr="00357C87">
        <w:rPr>
          <w:rFonts w:ascii="Angsana New" w:hAnsi="Angsana New"/>
          <w:sz w:val="30"/>
          <w:szCs w:val="30"/>
          <w:cs/>
        </w:rPr>
        <w:t>กลุ่มบริษัท/บริษัทรับรู้สินทรัพย์สิทธิการใช้และหนี้สินตามสัญญาเช่า</w:t>
      </w:r>
      <w:r w:rsidRPr="00357C87">
        <w:rPr>
          <w:rFonts w:ascii="Angsana New" w:hAnsi="Angsana New"/>
          <w:sz w:val="30"/>
          <w:szCs w:val="30"/>
        </w:rPr>
        <w:t xml:space="preserve"> </w:t>
      </w:r>
      <w:r w:rsidRPr="00357C87">
        <w:rPr>
          <w:rFonts w:ascii="Angsana New" w:hAnsi="Angsana New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/บริษัท 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0CFE8DD1" w14:textId="77777777" w:rsidR="00357C87" w:rsidRPr="00EB41D6" w:rsidRDefault="00357C87" w:rsidP="00EB41D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00"/>
          <w:sz w:val="24"/>
          <w:szCs w:val="24"/>
          <w:highlight w:val="cyan"/>
        </w:rPr>
      </w:pPr>
    </w:p>
    <w:p w14:paraId="1C934274" w14:textId="77777777" w:rsidR="00357C87" w:rsidRPr="00EB41D6" w:rsidRDefault="00357C87" w:rsidP="00E455D2">
      <w:pPr>
        <w:tabs>
          <w:tab w:val="clear" w:pos="454"/>
          <w:tab w:val="clear" w:pos="907"/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B41D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ในการปฏิบัติในช่วงเปลี่ยนแปลง </w:t>
      </w:r>
      <w:r w:rsidRPr="00EB41D6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EB41D6">
        <w:rPr>
          <w:rFonts w:asciiTheme="majorBidi" w:eastAsia="Calibri" w:hAnsiTheme="majorBidi" w:cstheme="majorBidi"/>
          <w:sz w:val="30"/>
          <w:szCs w:val="30"/>
        </w:rPr>
        <w:t>/</w:t>
      </w:r>
      <w:r w:rsidRPr="00EB41D6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 w:rsidRPr="00EB41D6">
        <w:rPr>
          <w:rFonts w:asciiTheme="majorBidi" w:hAnsiTheme="majorBidi" w:cstheme="majorBidi"/>
          <w:color w:val="000000"/>
          <w:sz w:val="30"/>
          <w:szCs w:val="30"/>
          <w:cs/>
        </w:rPr>
        <w:t>ได้เลือกใช้ข้อยกเว้นต่อไปนี้</w:t>
      </w:r>
    </w:p>
    <w:p w14:paraId="58690B9B" w14:textId="335033AA" w:rsidR="00357C87" w:rsidRPr="00EB41D6" w:rsidRDefault="00357C87" w:rsidP="003E55E4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Theme="majorBidi" w:hAnsiTheme="majorBidi" w:cstheme="majorBidi"/>
          <w:sz w:val="30"/>
          <w:szCs w:val="30"/>
          <w:shd w:val="clear" w:color="auto" w:fill="CCCCCC"/>
        </w:rPr>
      </w:pPr>
      <w:r w:rsidRPr="00EB41D6">
        <w:rPr>
          <w:rFonts w:asciiTheme="majorBidi" w:hAnsiTheme="majorBidi" w:cstheme="majorBidi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C273B6" w:rsidRPr="00C273B6">
        <w:rPr>
          <w:rFonts w:asciiTheme="majorBidi" w:hAnsiTheme="majorBidi" w:cstheme="majorBidi"/>
          <w:sz w:val="30"/>
          <w:szCs w:val="30"/>
        </w:rPr>
        <w:t>12</w:t>
      </w:r>
      <w:r w:rsidRPr="00EB41D6">
        <w:rPr>
          <w:rFonts w:asciiTheme="majorBidi" w:hAnsiTheme="majorBidi" w:cstheme="majorBidi"/>
          <w:sz w:val="30"/>
          <w:szCs w:val="30"/>
        </w:rPr>
        <w:t xml:space="preserve"> </w:t>
      </w:r>
      <w:r w:rsidRPr="00EB41D6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EB41D6">
        <w:rPr>
          <w:rFonts w:asciiTheme="majorBidi" w:hAnsiTheme="majorBidi" w:cstheme="majorBidi"/>
          <w:sz w:val="30"/>
          <w:szCs w:val="30"/>
          <w:shd w:val="clear" w:color="auto" w:fill="CCCCCC"/>
          <w:cs/>
        </w:rPr>
        <w:t xml:space="preserve"> </w:t>
      </w:r>
      <w:r w:rsidRPr="00EB41D6">
        <w:rPr>
          <w:rFonts w:asciiTheme="majorBidi" w:hAnsiTheme="majorBidi" w:cstheme="majorBidi"/>
          <w:sz w:val="30"/>
          <w:szCs w:val="30"/>
          <w:shd w:val="clear" w:color="auto" w:fill="CCCCCC"/>
        </w:rPr>
        <w:t xml:space="preserve"> </w:t>
      </w:r>
    </w:p>
    <w:p w14:paraId="50EF28FD" w14:textId="77777777" w:rsidR="00357C87" w:rsidRPr="00EB41D6" w:rsidRDefault="00357C87" w:rsidP="003E55E4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EB41D6">
        <w:rPr>
          <w:rFonts w:asciiTheme="majorBidi" w:hAnsiTheme="majorBidi" w:cstheme="majorBidi"/>
          <w:sz w:val="30"/>
          <w:szCs w:val="30"/>
          <w:cs/>
        </w:rPr>
        <w:t>ใช้ข้อเท็จจริงที่ทราบภายหลังในการกำหนดอายุสัญญาเช่า</w:t>
      </w:r>
      <w:r w:rsidRPr="00EB41D6">
        <w:rPr>
          <w:rFonts w:asciiTheme="majorBidi" w:hAnsiTheme="majorBidi" w:cstheme="majorBidi"/>
          <w:sz w:val="30"/>
          <w:szCs w:val="30"/>
          <w:shd w:val="clear" w:color="auto" w:fill="CCCCCC"/>
          <w:cs/>
        </w:rPr>
        <w:t xml:space="preserve"> </w:t>
      </w:r>
      <w:r w:rsidRPr="00EB41D6">
        <w:rPr>
          <w:rFonts w:asciiTheme="majorBidi" w:hAnsiTheme="majorBidi" w:cstheme="majorBidi"/>
          <w:sz w:val="30"/>
          <w:szCs w:val="30"/>
          <w:shd w:val="clear" w:color="auto" w:fill="CCCCCC"/>
        </w:rPr>
        <w:t xml:space="preserve"> </w:t>
      </w:r>
    </w:p>
    <w:p w14:paraId="020454D2" w14:textId="77777777" w:rsidR="00357C87" w:rsidRPr="00EB41D6" w:rsidRDefault="00357C87" w:rsidP="003E55E4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EB41D6">
        <w:rPr>
          <w:rFonts w:asciiTheme="majorBidi" w:hAnsiTheme="majorBidi" w:cstheme="majorBidi"/>
          <w:sz w:val="30"/>
          <w:szCs w:val="30"/>
          <w:cs/>
        </w:rPr>
        <w:t>ใช้อัตราคิดลดอัตราเดียวสำหรับกลุ่มสัญญาเช่าที่มีลักษณะคล้ายคลึงกันอย่างสมเหตุสมผล</w:t>
      </w:r>
      <w:r w:rsidRPr="00EB41D6">
        <w:rPr>
          <w:rFonts w:asciiTheme="majorBidi" w:hAnsiTheme="majorBidi" w:cstheme="majorBidi"/>
          <w:sz w:val="30"/>
          <w:szCs w:val="30"/>
          <w:shd w:val="clear" w:color="auto" w:fill="CCCCCC"/>
          <w:cs/>
        </w:rPr>
        <w:t xml:space="preserve"> </w:t>
      </w:r>
      <w:r w:rsidRPr="00EB41D6">
        <w:rPr>
          <w:rFonts w:asciiTheme="majorBidi" w:hAnsiTheme="majorBidi" w:cstheme="majorBidi"/>
          <w:sz w:val="30"/>
          <w:szCs w:val="30"/>
          <w:shd w:val="clear" w:color="auto" w:fill="CCCCCC"/>
        </w:rPr>
        <w:t xml:space="preserve"> </w:t>
      </w:r>
    </w:p>
    <w:p w14:paraId="7B36A6C5" w14:textId="77777777" w:rsidR="00357C87" w:rsidRPr="00EB41D6" w:rsidRDefault="00357C87" w:rsidP="003E55E4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EB41D6">
        <w:rPr>
          <w:rFonts w:asciiTheme="majorBidi" w:hAnsiTheme="majorBidi" w:cstheme="majorBidi"/>
          <w:sz w:val="30"/>
          <w:szCs w:val="30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เพื่อเป็นทางเลือกในการทบทวนการด้อยค่า และ</w:t>
      </w:r>
    </w:p>
    <w:p w14:paraId="7AA8D365" w14:textId="77777777" w:rsidR="00357C87" w:rsidRPr="00EB41D6" w:rsidRDefault="00357C87" w:rsidP="003E55E4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Theme="majorBidi" w:hAnsiTheme="majorBidi" w:cstheme="majorBidi"/>
          <w:sz w:val="30"/>
          <w:szCs w:val="30"/>
          <w:shd w:val="clear" w:color="auto" w:fill="CCCCCC"/>
        </w:rPr>
      </w:pPr>
      <w:r w:rsidRPr="00EB41D6">
        <w:rPr>
          <w:rFonts w:asciiTheme="majorBidi" w:hAnsiTheme="majorBidi" w:cstheme="majorBidi"/>
          <w:sz w:val="30"/>
          <w:szCs w:val="30"/>
          <w:cs/>
        </w:rPr>
        <w:t>ไม่รวมต้นทุนทางตรงเริ่มแรกในการวัดมูลค่าสินทรัพย์สิทธิการใช้</w:t>
      </w:r>
    </w:p>
    <w:p w14:paraId="39C2B5F7" w14:textId="77777777" w:rsidR="00EB41D6" w:rsidRPr="00EB41D6" w:rsidRDefault="00EB41D6" w:rsidP="00EB41D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00"/>
          <w:sz w:val="14"/>
          <w:szCs w:val="14"/>
          <w:highlight w:val="cyan"/>
        </w:rPr>
      </w:pPr>
    </w:p>
    <w:tbl>
      <w:tblPr>
        <w:tblW w:w="8280" w:type="dxa"/>
        <w:tblInd w:w="13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00"/>
        <w:gridCol w:w="1350"/>
        <w:gridCol w:w="180"/>
        <w:gridCol w:w="1350"/>
      </w:tblGrid>
      <w:tr w:rsidR="00AB1312" w:rsidRPr="00AB1312" w14:paraId="58B26981" w14:textId="77777777" w:rsidTr="00D3515B">
        <w:trPr>
          <w:cantSplit/>
          <w:trHeight w:val="20"/>
          <w:tblHeader/>
        </w:trPr>
        <w:tc>
          <w:tcPr>
            <w:tcW w:w="5400" w:type="dxa"/>
            <w:shd w:val="clear" w:color="auto" w:fill="auto"/>
            <w:vAlign w:val="bottom"/>
          </w:tcPr>
          <w:p w14:paraId="7DCB8A56" w14:textId="6A0D556C" w:rsidR="00AB1312" w:rsidRPr="00EB41D6" w:rsidRDefault="00AB1312" w:rsidP="00D3515B">
            <w:pPr>
              <w:pStyle w:val="acctfourfigures"/>
              <w:tabs>
                <w:tab w:val="clear" w:pos="765"/>
              </w:tabs>
              <w:spacing w:line="240" w:lineRule="auto"/>
              <w:ind w:left="9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EB41D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ผลกระทบจากการ</w:t>
            </w:r>
            <w:r w:rsidRPr="00EB41D6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>ถือ</w:t>
            </w:r>
            <w:r w:rsidRPr="00EB41D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ปฏิบัติ</w:t>
            </w:r>
            <w:r w:rsidRPr="00EB41D6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>ตาม</w:t>
            </w:r>
            <w:r w:rsidRPr="00EB41D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EB41D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TFRS </w:t>
            </w:r>
            <w:r w:rsidR="00C273B6" w:rsidRPr="00C273B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16</w:t>
            </w:r>
          </w:p>
        </w:tc>
        <w:tc>
          <w:tcPr>
            <w:tcW w:w="1350" w:type="dxa"/>
            <w:vAlign w:val="bottom"/>
          </w:tcPr>
          <w:p w14:paraId="0486FBA2" w14:textId="77777777" w:rsidR="00AB1312" w:rsidRPr="00AB1312" w:rsidRDefault="00AB1312" w:rsidP="00E92BBA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B131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49702907" w14:textId="77777777" w:rsidR="00AB1312" w:rsidRPr="00AB1312" w:rsidRDefault="00AB1312" w:rsidP="00E92BB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EE2CDB4" w14:textId="77777777" w:rsidR="00AB1312" w:rsidRPr="00AB1312" w:rsidRDefault="00AB1312" w:rsidP="00E92BBA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B131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0DFA5C45" w14:textId="77777777" w:rsidR="00AB1312" w:rsidRPr="00AB1312" w:rsidRDefault="00AB1312" w:rsidP="00E92BBA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B131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AB1312" w:rsidRPr="00AB1312" w14:paraId="78F8A108" w14:textId="77777777" w:rsidTr="00D3515B">
        <w:trPr>
          <w:cantSplit/>
          <w:trHeight w:val="20"/>
          <w:tblHeader/>
        </w:trPr>
        <w:tc>
          <w:tcPr>
            <w:tcW w:w="5400" w:type="dxa"/>
          </w:tcPr>
          <w:p w14:paraId="4F865AAC" w14:textId="77777777" w:rsidR="00AB1312" w:rsidRPr="00AB1312" w:rsidRDefault="00AB1312" w:rsidP="00D35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70514608" w14:textId="77777777" w:rsidR="00AB1312" w:rsidRPr="00AB1312" w:rsidRDefault="00AB1312" w:rsidP="00E92BB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B131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D9393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ล้าน</w:t>
            </w:r>
            <w:r w:rsidRPr="00AB131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AB131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B1312" w:rsidRPr="00AB1312" w14:paraId="643DA4AB" w14:textId="77777777" w:rsidTr="00D3515B">
        <w:trPr>
          <w:cantSplit/>
          <w:trHeight w:val="20"/>
        </w:trPr>
        <w:tc>
          <w:tcPr>
            <w:tcW w:w="5400" w:type="dxa"/>
          </w:tcPr>
          <w:p w14:paraId="7546A11F" w14:textId="4F12FF91" w:rsidR="00AB1312" w:rsidRPr="00AB1312" w:rsidRDefault="00AB1312" w:rsidP="00D35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9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EB41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273B6" w:rsidRPr="00C273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EB41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B41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C273B6" w:rsidRPr="00C273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880" w:type="dxa"/>
            <w:gridSpan w:val="3"/>
          </w:tcPr>
          <w:p w14:paraId="31A00DC9" w14:textId="77777777" w:rsidR="00AB1312" w:rsidRPr="00AB1312" w:rsidRDefault="00AB1312" w:rsidP="00E92BB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FA3559" w:rsidRPr="00AB1312" w14:paraId="72512E24" w14:textId="77777777" w:rsidTr="00D3515B">
        <w:trPr>
          <w:cantSplit/>
          <w:trHeight w:val="20"/>
        </w:trPr>
        <w:tc>
          <w:tcPr>
            <w:tcW w:w="5400" w:type="dxa"/>
            <w:vAlign w:val="bottom"/>
          </w:tcPr>
          <w:p w14:paraId="2BE32D5B" w14:textId="218814F6" w:rsidR="00FA3559" w:rsidRPr="00D46933" w:rsidRDefault="00FA3559" w:rsidP="00FA3559">
            <w:pPr>
              <w:tabs>
                <w:tab w:val="clear" w:pos="227"/>
              </w:tabs>
              <w:spacing w:line="240" w:lineRule="auto"/>
              <w:ind w:left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93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1350" w:type="dxa"/>
            <w:vAlign w:val="bottom"/>
          </w:tcPr>
          <w:p w14:paraId="454FD1DA" w14:textId="5AFB0F4B" w:rsidR="00FA3559" w:rsidRPr="00BC1A59" w:rsidRDefault="00C273B6" w:rsidP="00FA355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73B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200</w:t>
            </w:r>
          </w:p>
        </w:tc>
        <w:tc>
          <w:tcPr>
            <w:tcW w:w="180" w:type="dxa"/>
            <w:vAlign w:val="bottom"/>
          </w:tcPr>
          <w:p w14:paraId="22327136" w14:textId="77777777" w:rsidR="00FA3559" w:rsidRPr="00D46933" w:rsidRDefault="00FA3559" w:rsidP="00FA3559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42DF65E" w14:textId="7950AC88" w:rsidR="00FA3559" w:rsidRPr="00AB1312" w:rsidRDefault="00C273B6" w:rsidP="00FA355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3B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32</w:t>
            </w:r>
            <w:r w:rsidRPr="00C273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FA3559" w:rsidRPr="00AB1312" w14:paraId="76712D1E" w14:textId="77777777" w:rsidTr="00D3515B">
        <w:trPr>
          <w:cantSplit/>
          <w:trHeight w:val="20"/>
        </w:trPr>
        <w:tc>
          <w:tcPr>
            <w:tcW w:w="5400" w:type="dxa"/>
            <w:vAlign w:val="bottom"/>
          </w:tcPr>
          <w:p w14:paraId="480543F0" w14:textId="3AC27FF5" w:rsidR="00FA3559" w:rsidRPr="00D46933" w:rsidRDefault="00FA3559" w:rsidP="00FA3559">
            <w:pPr>
              <w:tabs>
                <w:tab w:val="clear" w:pos="227"/>
              </w:tabs>
              <w:spacing w:line="240" w:lineRule="auto"/>
              <w:ind w:left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 และอุปกรณ์ลดลง</w:t>
            </w:r>
          </w:p>
        </w:tc>
        <w:tc>
          <w:tcPr>
            <w:tcW w:w="1350" w:type="dxa"/>
            <w:vAlign w:val="bottom"/>
          </w:tcPr>
          <w:p w14:paraId="0D0C1CB7" w14:textId="144C3F1A" w:rsidR="00FA3559" w:rsidRPr="00BC1A59" w:rsidRDefault="00FA3559" w:rsidP="00FA355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1A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273B6" w:rsidRPr="00C273B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25</w:t>
            </w:r>
            <w:r w:rsidRPr="00BC1A5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4B659BF" w14:textId="77777777" w:rsidR="00FA3559" w:rsidRPr="00D46933" w:rsidRDefault="00FA3559" w:rsidP="00FA3559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29DAFE2" w14:textId="02A3545F" w:rsidR="00FA3559" w:rsidRPr="006A53A5" w:rsidRDefault="00FA3559" w:rsidP="00FA355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273B6" w:rsidRPr="00C273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FA3559" w:rsidRPr="00AB1312" w14:paraId="78643131" w14:textId="77777777" w:rsidTr="007B6C96">
        <w:trPr>
          <w:cantSplit/>
          <w:trHeight w:val="20"/>
        </w:trPr>
        <w:tc>
          <w:tcPr>
            <w:tcW w:w="5400" w:type="dxa"/>
          </w:tcPr>
          <w:p w14:paraId="2F640B8C" w14:textId="77777777" w:rsidR="00FA3559" w:rsidRPr="00D9393C" w:rsidRDefault="00FA3559" w:rsidP="00FA3559">
            <w:pPr>
              <w:tabs>
                <w:tab w:val="clear" w:pos="227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D9393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 w:rsidRPr="00D9393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2C1BC610" w14:textId="46266C95" w:rsidR="00FA3559" w:rsidRPr="00D46933" w:rsidRDefault="00C273B6" w:rsidP="00FA355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73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175</w:t>
            </w:r>
          </w:p>
        </w:tc>
        <w:tc>
          <w:tcPr>
            <w:tcW w:w="180" w:type="dxa"/>
            <w:vAlign w:val="bottom"/>
          </w:tcPr>
          <w:p w14:paraId="408A233D" w14:textId="77777777" w:rsidR="00FA3559" w:rsidRPr="00D46933" w:rsidRDefault="00FA3559" w:rsidP="00FA3559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E76A352" w14:textId="33D178B0" w:rsidR="00FA3559" w:rsidRPr="00AB1312" w:rsidRDefault="00C273B6" w:rsidP="00FA355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3B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32</w:t>
            </w:r>
            <w:r w:rsidRPr="00C273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</w:tbl>
    <w:p w14:paraId="36C00BAE" w14:textId="77777777" w:rsidR="00AB1312" w:rsidRDefault="00AB1312" w:rsidP="00AB1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highlight w:val="lightGray"/>
          <w:shd w:val="clear" w:color="auto" w:fill="CCCCCC"/>
        </w:rPr>
      </w:pPr>
    </w:p>
    <w:tbl>
      <w:tblPr>
        <w:tblW w:w="8550" w:type="dxa"/>
        <w:tblInd w:w="13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350"/>
        <w:gridCol w:w="181"/>
        <w:gridCol w:w="1349"/>
      </w:tblGrid>
      <w:tr w:rsidR="00D3515B" w:rsidRPr="00D9393C" w14:paraId="57424D50" w14:textId="77777777" w:rsidTr="00D3515B">
        <w:trPr>
          <w:cantSplit/>
          <w:trHeight w:val="20"/>
          <w:tblHeader/>
        </w:trPr>
        <w:tc>
          <w:tcPr>
            <w:tcW w:w="5670" w:type="dxa"/>
            <w:shd w:val="clear" w:color="auto" w:fill="auto"/>
            <w:vAlign w:val="bottom"/>
          </w:tcPr>
          <w:p w14:paraId="008CD4D4" w14:textId="77777777" w:rsidR="00D3515B" w:rsidRPr="00D9393C" w:rsidRDefault="00D3515B" w:rsidP="00E92BBA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D939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การวัดมูลค่าหนี้สินตามสัญญาเช่า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35CD687D" w14:textId="77777777" w:rsidR="00D3515B" w:rsidRPr="00D9393C" w:rsidRDefault="00D3515B" w:rsidP="00E92BBA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9393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1" w:type="dxa"/>
            <w:vAlign w:val="bottom"/>
          </w:tcPr>
          <w:p w14:paraId="242E41FA" w14:textId="77777777" w:rsidR="00D3515B" w:rsidRPr="00D9393C" w:rsidRDefault="00D3515B" w:rsidP="00E92BB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1DA5EC77" w14:textId="77777777" w:rsidR="00D3515B" w:rsidRPr="00D9393C" w:rsidRDefault="00D3515B" w:rsidP="00E92BBA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D9393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016D4024" w14:textId="77777777" w:rsidR="00D3515B" w:rsidRPr="00D9393C" w:rsidRDefault="00D3515B" w:rsidP="00E92BBA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9393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D3515B" w:rsidRPr="00D9393C" w14:paraId="17B2B42D" w14:textId="77777777" w:rsidTr="00D3515B">
        <w:trPr>
          <w:cantSplit/>
          <w:trHeight w:val="20"/>
          <w:tblHeader/>
        </w:trPr>
        <w:tc>
          <w:tcPr>
            <w:tcW w:w="5670" w:type="dxa"/>
          </w:tcPr>
          <w:p w14:paraId="259CE4A9" w14:textId="77777777" w:rsidR="00D3515B" w:rsidRPr="00D9393C" w:rsidRDefault="00D3515B" w:rsidP="00E92BB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0EFCEA3C" w14:textId="77777777" w:rsidR="00D3515B" w:rsidRPr="00D9393C" w:rsidRDefault="00D3515B" w:rsidP="00E92BB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939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D9393C" w:rsidRPr="00D9393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ล้าน</w:t>
            </w:r>
            <w:r w:rsidRPr="00D939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D939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A3559" w:rsidRPr="00EB41D6" w14:paraId="0DD277B1" w14:textId="77777777" w:rsidTr="00D3515B">
        <w:trPr>
          <w:cantSplit/>
          <w:trHeight w:val="20"/>
        </w:trPr>
        <w:tc>
          <w:tcPr>
            <w:tcW w:w="5670" w:type="dxa"/>
            <w:vAlign w:val="bottom"/>
          </w:tcPr>
          <w:p w14:paraId="3DB6D48D" w14:textId="0C31901D" w:rsidR="00FA3559" w:rsidRPr="00D9393C" w:rsidRDefault="00FA3559" w:rsidP="00FA3559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939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</w:t>
            </w:r>
            <w:r w:rsidRPr="00D9393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D939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C273B6" w:rsidRPr="00C273B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D939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939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C273B6" w:rsidRPr="00C273B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  <w:vAlign w:val="bottom"/>
          </w:tcPr>
          <w:p w14:paraId="2A04F386" w14:textId="30F4FCA4" w:rsidR="00FA3559" w:rsidRPr="00D46933" w:rsidRDefault="00C273B6" w:rsidP="00FA3559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3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C273B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96</w:t>
            </w:r>
          </w:p>
        </w:tc>
        <w:tc>
          <w:tcPr>
            <w:tcW w:w="181" w:type="dxa"/>
            <w:vAlign w:val="bottom"/>
          </w:tcPr>
          <w:p w14:paraId="1AFF2E67" w14:textId="77777777" w:rsidR="00FA3559" w:rsidRPr="00EB41D6" w:rsidRDefault="00FA3559" w:rsidP="00FA3559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349" w:type="dxa"/>
            <w:vAlign w:val="bottom"/>
          </w:tcPr>
          <w:p w14:paraId="4AA3ED46" w14:textId="57D93496" w:rsidR="00FA3559" w:rsidRPr="00D9393C" w:rsidRDefault="00C273B6" w:rsidP="00FA3559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3B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39</w:t>
            </w:r>
          </w:p>
        </w:tc>
      </w:tr>
      <w:tr w:rsidR="00FA3559" w:rsidRPr="00EB41D6" w14:paraId="071270A0" w14:textId="77777777" w:rsidTr="00D3515B">
        <w:trPr>
          <w:cantSplit/>
          <w:trHeight w:val="20"/>
        </w:trPr>
        <w:tc>
          <w:tcPr>
            <w:tcW w:w="5670" w:type="dxa"/>
            <w:vAlign w:val="bottom"/>
          </w:tcPr>
          <w:p w14:paraId="5E466BEF" w14:textId="77777777" w:rsidR="00FA3559" w:rsidRPr="00D9393C" w:rsidRDefault="00FA3559" w:rsidP="00FA3559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1350" w:type="dxa"/>
            <w:vAlign w:val="bottom"/>
          </w:tcPr>
          <w:p w14:paraId="4EA7973A" w14:textId="575A7AC8" w:rsidR="00FA3559" w:rsidRPr="00D46933" w:rsidRDefault="00FA3559" w:rsidP="00FA3559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4693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="00C273B6" w:rsidRPr="00C273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D4693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1" w:type="dxa"/>
            <w:vAlign w:val="bottom"/>
          </w:tcPr>
          <w:p w14:paraId="0E615906" w14:textId="77777777" w:rsidR="00FA3559" w:rsidRPr="00EB41D6" w:rsidRDefault="00FA3559" w:rsidP="00FA3559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349" w:type="dxa"/>
            <w:vAlign w:val="bottom"/>
          </w:tcPr>
          <w:p w14:paraId="47A1038F" w14:textId="78543E8F" w:rsidR="00FA3559" w:rsidRDefault="00FA3559" w:rsidP="00FA3559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FA3559" w:rsidRPr="00EB41D6" w14:paraId="6D5841D1" w14:textId="77777777" w:rsidTr="00D3515B">
        <w:trPr>
          <w:cantSplit/>
          <w:trHeight w:val="20"/>
        </w:trPr>
        <w:tc>
          <w:tcPr>
            <w:tcW w:w="5670" w:type="dxa"/>
          </w:tcPr>
          <w:p w14:paraId="69775E46" w14:textId="77777777" w:rsidR="00FA3559" w:rsidRPr="00D9393C" w:rsidRDefault="00FA3559" w:rsidP="00FA3559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D9393C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350" w:type="dxa"/>
          </w:tcPr>
          <w:p w14:paraId="23688D75" w14:textId="67C5344D" w:rsidR="00FA3559" w:rsidRPr="00D46933" w:rsidRDefault="00FA3559" w:rsidP="00FA3559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4693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="00C273B6" w:rsidRPr="00C273B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14</w:t>
            </w:r>
            <w:r w:rsidRPr="00D4693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1" w:type="dxa"/>
          </w:tcPr>
          <w:p w14:paraId="7D0775CD" w14:textId="77777777" w:rsidR="00FA3559" w:rsidRPr="00EB41D6" w:rsidRDefault="00FA3559" w:rsidP="00FA355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349" w:type="dxa"/>
          </w:tcPr>
          <w:p w14:paraId="223F316F" w14:textId="375FCBD1" w:rsidR="00FA3559" w:rsidRPr="00D9393C" w:rsidRDefault="00FA3559" w:rsidP="00FA3559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939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273B6" w:rsidRPr="00C273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D939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A3559" w:rsidRPr="00EB41D6" w14:paraId="06EF9C8B" w14:textId="77777777" w:rsidTr="00D3515B">
        <w:trPr>
          <w:cantSplit/>
          <w:trHeight w:val="20"/>
        </w:trPr>
        <w:tc>
          <w:tcPr>
            <w:tcW w:w="5670" w:type="dxa"/>
          </w:tcPr>
          <w:p w14:paraId="6DE1EE9A" w14:textId="77777777" w:rsidR="00FA3559" w:rsidRPr="00D9393C" w:rsidRDefault="00FA3559" w:rsidP="00FA3559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9393C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ข้อยกเว้นในการรับรู้รายการสำหรับสัญญาเช่าซึ่งสินทรัพย์อ้างอิง</w:t>
            </w:r>
            <w:r w:rsidRPr="00D9393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D9393C">
              <w:rPr>
                <w:rFonts w:asciiTheme="majorBidi" w:hAnsiTheme="majorBidi" w:cstheme="majorBidi"/>
                <w:sz w:val="30"/>
                <w:szCs w:val="30"/>
                <w:cs/>
              </w:rPr>
              <w:t>มีมูลค่าต่ำ</w:t>
            </w:r>
          </w:p>
        </w:tc>
        <w:tc>
          <w:tcPr>
            <w:tcW w:w="1350" w:type="dxa"/>
          </w:tcPr>
          <w:p w14:paraId="56E07773" w14:textId="77777777" w:rsidR="00FA3559" w:rsidRPr="00D46933" w:rsidRDefault="00FA3559" w:rsidP="00FA3559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476C59F" w14:textId="7E89FD00" w:rsidR="00FA3559" w:rsidRPr="00D46933" w:rsidRDefault="00FA3559" w:rsidP="00FA3559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4693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="00C273B6" w:rsidRPr="00C273B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</w:t>
            </w:r>
            <w:r w:rsidRPr="00D4693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1" w:type="dxa"/>
          </w:tcPr>
          <w:p w14:paraId="0B885DB3" w14:textId="77777777" w:rsidR="00FA3559" w:rsidRPr="00EB41D6" w:rsidRDefault="00FA3559" w:rsidP="00FA355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349" w:type="dxa"/>
          </w:tcPr>
          <w:p w14:paraId="005A935A" w14:textId="77777777" w:rsidR="00FA3559" w:rsidRPr="00D9393C" w:rsidRDefault="00FA3559" w:rsidP="00FA355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516CE27" w14:textId="662CB919" w:rsidR="00FA3559" w:rsidRPr="00D9393C" w:rsidRDefault="00FA3559" w:rsidP="00FA3559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939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273B6" w:rsidRPr="00C273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D939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A3559" w:rsidRPr="00EB41D6" w14:paraId="286ECA97" w14:textId="77777777" w:rsidTr="00D3515B">
        <w:trPr>
          <w:cantSplit/>
          <w:trHeight w:val="20"/>
        </w:trPr>
        <w:tc>
          <w:tcPr>
            <w:tcW w:w="5670" w:type="dxa"/>
          </w:tcPr>
          <w:p w14:paraId="3155230A" w14:textId="77777777" w:rsidR="00FA3559" w:rsidRPr="00D9393C" w:rsidRDefault="00FA3559" w:rsidP="00FA3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-80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393C">
              <w:rPr>
                <w:rFonts w:asciiTheme="majorBidi" w:hAnsiTheme="majorBidi" w:cstheme="majorBidi"/>
                <w:sz w:val="30"/>
                <w:szCs w:val="30"/>
                <w:cs/>
              </w:rPr>
              <w:t>สิทธิเลือกขยายอายุสัญญาเช่าและสิทธิเลือกยกเลิกสัญญาเช่าที่มีความแน่นอนอย่างสมเหตุสมผลว่าจะได้ใช้สิทธิ</w:t>
            </w:r>
          </w:p>
        </w:tc>
        <w:tc>
          <w:tcPr>
            <w:tcW w:w="1350" w:type="dxa"/>
            <w:vAlign w:val="bottom"/>
          </w:tcPr>
          <w:p w14:paraId="2A2E065C" w14:textId="3E2F3FB6" w:rsidR="00FA3559" w:rsidRPr="00D46933" w:rsidRDefault="00C273B6" w:rsidP="00FA3559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273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181" w:type="dxa"/>
          </w:tcPr>
          <w:p w14:paraId="42B6B517" w14:textId="77777777" w:rsidR="00FA3559" w:rsidRPr="00EB41D6" w:rsidRDefault="00FA3559" w:rsidP="00FA355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349" w:type="dxa"/>
            <w:vAlign w:val="bottom"/>
          </w:tcPr>
          <w:p w14:paraId="764DF9A3" w14:textId="2495502F" w:rsidR="00FA3559" w:rsidRPr="00D9393C" w:rsidRDefault="00C273B6" w:rsidP="00FA3559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273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339</w:t>
            </w:r>
          </w:p>
        </w:tc>
      </w:tr>
      <w:tr w:rsidR="00FA3559" w:rsidRPr="00EB41D6" w14:paraId="61A0C10E" w14:textId="77777777" w:rsidTr="00D3515B">
        <w:trPr>
          <w:cantSplit/>
          <w:trHeight w:val="20"/>
        </w:trPr>
        <w:tc>
          <w:tcPr>
            <w:tcW w:w="5670" w:type="dxa"/>
          </w:tcPr>
          <w:p w14:paraId="3D5EDDBE" w14:textId="77777777" w:rsidR="00FA3559" w:rsidRPr="00EB41D6" w:rsidRDefault="00FA3559" w:rsidP="00FA3559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B6DA886" w14:textId="08687F62" w:rsidR="00FA3559" w:rsidRPr="00D46933" w:rsidRDefault="00C273B6" w:rsidP="00FA3559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3B6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19</w:t>
            </w:r>
            <w:r w:rsidRPr="00C273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1" w:type="dxa"/>
            <w:vAlign w:val="bottom"/>
          </w:tcPr>
          <w:p w14:paraId="38E7091A" w14:textId="77777777" w:rsidR="00FA3559" w:rsidRPr="00EB41D6" w:rsidRDefault="00FA3559" w:rsidP="00FA3559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1254FDFE" w14:textId="086BFD72" w:rsidR="00FA3559" w:rsidRPr="00D9393C" w:rsidRDefault="00C273B6" w:rsidP="00FA3559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3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369</w:t>
            </w:r>
          </w:p>
        </w:tc>
      </w:tr>
      <w:tr w:rsidR="00FA3559" w:rsidRPr="009F7C4F" w14:paraId="580CBF2B" w14:textId="77777777" w:rsidTr="009F7C4F">
        <w:trPr>
          <w:cantSplit/>
          <w:trHeight w:val="20"/>
        </w:trPr>
        <w:tc>
          <w:tcPr>
            <w:tcW w:w="5670" w:type="dxa"/>
          </w:tcPr>
          <w:p w14:paraId="112A3520" w14:textId="77777777" w:rsidR="00FA3559" w:rsidRPr="009F7C4F" w:rsidRDefault="00FA3559" w:rsidP="00FA3559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highlight w:val="cyan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B44C726" w14:textId="77777777" w:rsidR="00FA3559" w:rsidRPr="009F7C4F" w:rsidRDefault="00FA3559" w:rsidP="00FA3559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3898AAF6" w14:textId="77777777" w:rsidR="00FA3559" w:rsidRPr="009F7C4F" w:rsidRDefault="00FA3559" w:rsidP="00FA3559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highlight w:val="cyan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53E37502" w14:textId="77777777" w:rsidR="00FA3559" w:rsidRPr="009F7C4F" w:rsidRDefault="00FA3559" w:rsidP="00FA3559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</w:tr>
      <w:tr w:rsidR="00FA3559" w:rsidRPr="00EB41D6" w14:paraId="39DDBAE5" w14:textId="77777777" w:rsidTr="009F7C4F">
        <w:trPr>
          <w:cantSplit/>
          <w:trHeight w:val="20"/>
        </w:trPr>
        <w:tc>
          <w:tcPr>
            <w:tcW w:w="5670" w:type="dxa"/>
          </w:tcPr>
          <w:p w14:paraId="6F1B105F" w14:textId="77777777" w:rsidR="00FA3559" w:rsidRPr="00E11624" w:rsidRDefault="00FA3559" w:rsidP="00FA3559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1162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มูลค่าปัจจุบันของค่าเช่าที่</w:t>
            </w:r>
            <w:r w:rsidRPr="00E116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คิดลดโดยใช้อัตราดอกเบี้ยเงินกู้ยืมส่วนเพิ่ม </w:t>
            </w:r>
          </w:p>
          <w:p w14:paraId="7C5007FD" w14:textId="64F12BCF" w:rsidR="00FA3559" w:rsidRPr="00E11624" w:rsidRDefault="00FA3559" w:rsidP="00FA3559">
            <w:pPr>
              <w:tabs>
                <w:tab w:val="clear" w:pos="227"/>
                <w:tab w:val="clear" w:pos="454"/>
                <w:tab w:val="clear" w:pos="5387"/>
                <w:tab w:val="clear" w:pos="5613"/>
                <w:tab w:val="left" w:pos="19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1162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ณ วันที่ </w:t>
            </w:r>
            <w:r w:rsidR="00C273B6" w:rsidRPr="00C273B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116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116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C273B6" w:rsidRPr="00C273B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50" w:type="dxa"/>
            <w:vAlign w:val="bottom"/>
          </w:tcPr>
          <w:p w14:paraId="254F824D" w14:textId="077C4630" w:rsidR="00FA3559" w:rsidRPr="00E11624" w:rsidRDefault="00C273B6" w:rsidP="00FA3559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3B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17</w:t>
            </w:r>
            <w:r w:rsidRPr="00C273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1" w:type="dxa"/>
            <w:vAlign w:val="bottom"/>
          </w:tcPr>
          <w:p w14:paraId="76469485" w14:textId="77777777" w:rsidR="00FA3559" w:rsidRPr="00EB41D6" w:rsidRDefault="00FA3559" w:rsidP="00FA3559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349" w:type="dxa"/>
            <w:vAlign w:val="bottom"/>
          </w:tcPr>
          <w:p w14:paraId="0CBC9646" w14:textId="4E42A7DA" w:rsidR="00FA3559" w:rsidRPr="00EB41D6" w:rsidRDefault="00C273B6" w:rsidP="00FA3559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C273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325</w:t>
            </w:r>
          </w:p>
        </w:tc>
      </w:tr>
      <w:tr w:rsidR="00FA3559" w:rsidRPr="00EB41D6" w14:paraId="45A312D1" w14:textId="77777777" w:rsidTr="00D3515B">
        <w:trPr>
          <w:cantSplit/>
          <w:trHeight w:val="20"/>
        </w:trPr>
        <w:tc>
          <w:tcPr>
            <w:tcW w:w="5670" w:type="dxa"/>
          </w:tcPr>
          <w:p w14:paraId="0A57B744" w14:textId="62F8175C" w:rsidR="00FA3559" w:rsidRPr="00E11624" w:rsidRDefault="00FA3559" w:rsidP="00FA3559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116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="00C273B6" w:rsidRPr="00C273B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E116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116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C273B6" w:rsidRPr="00C273B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14:paraId="621E5789" w14:textId="7158E3E0" w:rsidR="00FA3559" w:rsidRPr="00E11624" w:rsidRDefault="00C273B6" w:rsidP="00FA3559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3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165</w:t>
            </w:r>
          </w:p>
        </w:tc>
        <w:tc>
          <w:tcPr>
            <w:tcW w:w="181" w:type="dxa"/>
          </w:tcPr>
          <w:p w14:paraId="41110693" w14:textId="77777777" w:rsidR="00FA3559" w:rsidRPr="00EB41D6" w:rsidRDefault="00FA3559" w:rsidP="00FA355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349" w:type="dxa"/>
          </w:tcPr>
          <w:p w14:paraId="45360D25" w14:textId="06F9BBCD" w:rsidR="00FA3559" w:rsidRPr="00B37EEE" w:rsidRDefault="00C273B6" w:rsidP="00FA3559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273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FA3559" w:rsidRPr="00EB41D6" w14:paraId="376DE120" w14:textId="77777777" w:rsidTr="00D3515B">
        <w:trPr>
          <w:cantSplit/>
          <w:trHeight w:val="20"/>
        </w:trPr>
        <w:tc>
          <w:tcPr>
            <w:tcW w:w="5670" w:type="dxa"/>
            <w:vAlign w:val="bottom"/>
          </w:tcPr>
          <w:p w14:paraId="1C15B59E" w14:textId="5FB88A4D" w:rsidR="00FA3559" w:rsidRPr="00E11624" w:rsidRDefault="00FA3559" w:rsidP="00FA3559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16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="00C273B6" w:rsidRPr="00C273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E116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116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C273B6" w:rsidRPr="00C273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E53223" w14:textId="0531E8B4" w:rsidR="00FA3559" w:rsidRPr="00D46933" w:rsidRDefault="00C273B6" w:rsidP="00FA3559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273B6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34</w:t>
            </w:r>
            <w:r w:rsidRPr="00C273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81" w:type="dxa"/>
          </w:tcPr>
          <w:p w14:paraId="7EC123FB" w14:textId="77777777" w:rsidR="00FA3559" w:rsidRPr="00EB41D6" w:rsidRDefault="00FA3559" w:rsidP="00FA355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8E4806" w14:textId="710125E2" w:rsidR="00FA3559" w:rsidRPr="00B37EEE" w:rsidRDefault="00C273B6" w:rsidP="00FA3559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3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326</w:t>
            </w:r>
          </w:p>
        </w:tc>
      </w:tr>
      <w:tr w:rsidR="00FA3559" w:rsidRPr="00D3515B" w14:paraId="5825623D" w14:textId="77777777" w:rsidTr="00D3515B">
        <w:trPr>
          <w:cantSplit/>
          <w:trHeight w:val="20"/>
        </w:trPr>
        <w:tc>
          <w:tcPr>
            <w:tcW w:w="5670" w:type="dxa"/>
            <w:vAlign w:val="bottom"/>
          </w:tcPr>
          <w:p w14:paraId="0D626564" w14:textId="7783E5C5" w:rsidR="00FA3559" w:rsidRPr="00E11624" w:rsidRDefault="00FA3559" w:rsidP="00FA3559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162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อัตราดอกเบี้ยเงินกู้ยืมส่วนเพิ่ม</w:t>
            </w:r>
            <w:r w:rsidRPr="00E116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1162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2D85BDD" w14:textId="4E202437" w:rsidR="00FA3559" w:rsidRPr="00D46933" w:rsidRDefault="00C273B6" w:rsidP="00FA355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273B6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4</w:t>
            </w:r>
            <w:r w:rsidR="00FA35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 xml:space="preserve"> - </w:t>
            </w:r>
            <w:r w:rsidRPr="00C273B6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1" w:type="dxa"/>
          </w:tcPr>
          <w:p w14:paraId="1148D90C" w14:textId="77777777" w:rsidR="00FA3559" w:rsidRPr="00EB41D6" w:rsidRDefault="00FA3559" w:rsidP="00FA355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34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2BB57D5" w14:textId="046E422B" w:rsidR="00FA3559" w:rsidRPr="00D3515B" w:rsidRDefault="00C273B6" w:rsidP="00FA3559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273B6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4</w:t>
            </w:r>
            <w:r w:rsidR="00FA35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 xml:space="preserve"> - </w:t>
            </w:r>
            <w:r w:rsidRPr="00C273B6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</w:tr>
    </w:tbl>
    <w:p w14:paraId="2D36B286" w14:textId="77777777" w:rsidR="00D3515B" w:rsidRPr="00917F3C" w:rsidRDefault="00D3515B" w:rsidP="00D351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</w:p>
    <w:p w14:paraId="266B9BE4" w14:textId="77777777" w:rsidR="00F212CE" w:rsidRPr="002E5E39" w:rsidRDefault="00F212CE" w:rsidP="009B2CFB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2E5E3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0948522C" w14:textId="77777777" w:rsidR="00F212CE" w:rsidRPr="00917F3C" w:rsidRDefault="00F212CE" w:rsidP="002E5E39">
      <w:pPr>
        <w:pStyle w:val="a"/>
        <w:tabs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  <w:lang w:val="en-US"/>
        </w:rPr>
      </w:pPr>
    </w:p>
    <w:p w14:paraId="36851B61" w14:textId="3ED074B3" w:rsidR="002E5E39" w:rsidRDefault="002E5E39" w:rsidP="002E5E39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b/>
          <w:color w:val="000000"/>
          <w:sz w:val="30"/>
          <w:szCs w:val="30"/>
        </w:rPr>
      </w:pPr>
      <w:r w:rsidRPr="002E5E39">
        <w:rPr>
          <w:rFonts w:asciiTheme="majorBidi" w:hAnsiTheme="majorBidi" w:cstheme="majorBidi"/>
          <w:b/>
          <w:color w:val="000000"/>
          <w:sz w:val="30"/>
          <w:szCs w:val="30"/>
          <w:cs/>
        </w:rPr>
        <w:t>ความสัมพันธ์ที่มีกับบริษัทย่อย บริษัทร่วม</w:t>
      </w:r>
      <w:r w:rsidRPr="002E5E39">
        <w:rPr>
          <w:rFonts w:asciiTheme="majorBidi" w:hAnsiTheme="majorBidi" w:cstheme="majorBidi"/>
          <w:b/>
          <w:color w:val="000000"/>
          <w:sz w:val="30"/>
          <w:szCs w:val="30"/>
        </w:rPr>
        <w:t xml:space="preserve"> </w:t>
      </w:r>
      <w:r w:rsidRPr="002E5E39">
        <w:rPr>
          <w:rFonts w:asciiTheme="majorBidi" w:hAnsiTheme="majorBidi" w:cstheme="majorBidi"/>
          <w:b/>
          <w:color w:val="000000"/>
          <w:sz w:val="30"/>
          <w:szCs w:val="30"/>
          <w:cs/>
        </w:rPr>
        <w:t>และการร่วมค้าได้เปิดเผยในหมาย</w:t>
      </w:r>
      <w:r w:rsidRPr="00810ED1">
        <w:rPr>
          <w:rFonts w:asciiTheme="majorBidi" w:hAnsiTheme="majorBidi" w:cstheme="majorBidi"/>
          <w:b/>
          <w:color w:val="000000"/>
          <w:sz w:val="30"/>
          <w:szCs w:val="30"/>
          <w:cs/>
        </w:rPr>
        <w:t>เหตุข้อ</w:t>
      </w:r>
      <w:r w:rsidRPr="00810ED1">
        <w:rPr>
          <w:rFonts w:asciiTheme="majorBidi" w:hAnsiTheme="majorBidi" w:cstheme="majorBidi"/>
          <w:b/>
          <w:color w:val="000000"/>
          <w:sz w:val="30"/>
          <w:szCs w:val="30"/>
        </w:rPr>
        <w:t xml:space="preserve"> </w:t>
      </w:r>
      <w:r w:rsidR="00C273B6" w:rsidRPr="00C273B6">
        <w:rPr>
          <w:rFonts w:asciiTheme="majorBidi" w:hAnsiTheme="majorBidi" w:cstheme="majorBidi"/>
          <w:bCs/>
          <w:color w:val="000000"/>
          <w:sz w:val="30"/>
          <w:szCs w:val="30"/>
        </w:rPr>
        <w:t>6</w:t>
      </w:r>
      <w:r w:rsidRPr="00810ED1">
        <w:rPr>
          <w:rFonts w:asciiTheme="majorBidi" w:hAnsiTheme="majorBidi" w:cstheme="majorBidi"/>
          <w:b/>
          <w:color w:val="000000"/>
          <w:sz w:val="30"/>
          <w:szCs w:val="30"/>
          <w:cs/>
        </w:rPr>
        <w:t xml:space="preserve"> และ</w:t>
      </w:r>
      <w:r w:rsidRPr="00810ED1">
        <w:rPr>
          <w:rFonts w:asciiTheme="majorBidi" w:hAnsiTheme="majorBidi" w:cstheme="majorBidi"/>
          <w:b/>
          <w:color w:val="000000"/>
          <w:sz w:val="30"/>
          <w:szCs w:val="30"/>
        </w:rPr>
        <w:t xml:space="preserve"> </w:t>
      </w:r>
      <w:r w:rsidR="00C273B6" w:rsidRPr="00C273B6">
        <w:rPr>
          <w:rFonts w:asciiTheme="majorBidi" w:hAnsiTheme="majorBidi" w:cstheme="majorBidi"/>
          <w:bCs/>
          <w:color w:val="000000"/>
          <w:sz w:val="30"/>
          <w:szCs w:val="30"/>
        </w:rPr>
        <w:t>7</w:t>
      </w:r>
    </w:p>
    <w:p w14:paraId="2B783753" w14:textId="77777777" w:rsidR="005D62A1" w:rsidRPr="00917F3C" w:rsidRDefault="005D62A1" w:rsidP="005D62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3DEF31E3" w14:textId="62852413" w:rsidR="005D62A1" w:rsidRPr="002830BD" w:rsidRDefault="005D62A1" w:rsidP="00917F3C">
      <w:pPr>
        <w:tabs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830BD">
        <w:rPr>
          <w:rFonts w:ascii="Angsana New" w:hAnsi="Angsana New" w:hint="cs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รายการที่สำคัญกับบุคคลหรือกิจการที่เกี่ยวข้องกันสำหรับงวดสามเดือน</w:t>
      </w:r>
      <w:r w:rsidR="00917F3C">
        <w:rPr>
          <w:rFonts w:ascii="Angsana New" w:hAnsi="Angsana New" w:hint="cs"/>
          <w:sz w:val="30"/>
          <w:szCs w:val="30"/>
          <w:cs/>
        </w:rPr>
        <w:t>และหกเดือน</w:t>
      </w:r>
      <w:r w:rsidRPr="002830BD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C273B6" w:rsidRPr="00C273B6">
        <w:rPr>
          <w:rFonts w:ascii="Angsana New" w:hAnsi="Angsana New"/>
          <w:sz w:val="30"/>
          <w:szCs w:val="30"/>
        </w:rPr>
        <w:t>30</w:t>
      </w:r>
      <w:r w:rsidR="002830BD">
        <w:rPr>
          <w:rFonts w:ascii="Angsana New" w:hAnsi="Angsana New"/>
          <w:sz w:val="30"/>
          <w:szCs w:val="30"/>
        </w:rPr>
        <w:t xml:space="preserve"> </w:t>
      </w:r>
      <w:r w:rsidR="002830BD">
        <w:rPr>
          <w:rFonts w:ascii="Angsana New" w:hAnsi="Angsana New" w:hint="cs"/>
          <w:sz w:val="30"/>
          <w:szCs w:val="30"/>
          <w:cs/>
        </w:rPr>
        <w:t>มิถุนายน</w:t>
      </w:r>
      <w:r w:rsidRPr="002830BD">
        <w:rPr>
          <w:rFonts w:ascii="Angsana New" w:hAnsi="Angsana New" w:hint="cs"/>
          <w:sz w:val="30"/>
          <w:szCs w:val="30"/>
        </w:rPr>
        <w:t xml:space="preserve"> </w:t>
      </w:r>
      <w:r w:rsidR="00917F3C">
        <w:rPr>
          <w:rFonts w:ascii="Angsana New" w:hAnsi="Angsana New"/>
          <w:sz w:val="30"/>
          <w:szCs w:val="30"/>
          <w:cs/>
        </w:rPr>
        <w:br/>
      </w:r>
      <w:r w:rsidRPr="002830BD">
        <w:rPr>
          <w:rFonts w:ascii="Angsana New" w:hAnsi="Angsana New" w:hint="cs"/>
          <w:sz w:val="30"/>
          <w:szCs w:val="30"/>
          <w:cs/>
        </w:rPr>
        <w:t>สรุปได้ดังนี้</w:t>
      </w:r>
    </w:p>
    <w:p w14:paraId="3EA2F622" w14:textId="77777777" w:rsidR="002830BD" w:rsidRPr="00917F3C" w:rsidRDefault="002830BD" w:rsidP="002830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2830BD" w:rsidRPr="002830BD" w14:paraId="53636109" w14:textId="77777777" w:rsidTr="00E72785">
        <w:trPr>
          <w:tblHeader/>
        </w:trPr>
        <w:tc>
          <w:tcPr>
            <w:tcW w:w="4140" w:type="dxa"/>
            <w:shd w:val="clear" w:color="auto" w:fill="auto"/>
          </w:tcPr>
          <w:p w14:paraId="0CC94C00" w14:textId="0C1057D6" w:rsidR="002830BD" w:rsidRPr="002830BD" w:rsidRDefault="002830BD" w:rsidP="00283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217540B8" w14:textId="77777777" w:rsidR="002830BD" w:rsidRPr="002830BD" w:rsidRDefault="002830BD" w:rsidP="002830BD">
            <w:pPr>
              <w:spacing w:line="240" w:lineRule="auto"/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30B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2A408679" w14:textId="77777777" w:rsidR="002830BD" w:rsidRPr="002830BD" w:rsidRDefault="002830BD" w:rsidP="002830BD">
            <w:pPr>
              <w:spacing w:line="240" w:lineRule="auto"/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08738935" w14:textId="77777777" w:rsidR="002830BD" w:rsidRPr="002830BD" w:rsidRDefault="002830BD" w:rsidP="002830BD">
            <w:pPr>
              <w:spacing w:line="240" w:lineRule="auto"/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30B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30BD" w:rsidRPr="002830BD" w14:paraId="272055D7" w14:textId="77777777" w:rsidTr="00E72785">
        <w:trPr>
          <w:tblHeader/>
        </w:trPr>
        <w:tc>
          <w:tcPr>
            <w:tcW w:w="4140" w:type="dxa"/>
            <w:shd w:val="clear" w:color="auto" w:fill="auto"/>
          </w:tcPr>
          <w:p w14:paraId="268E8B9C" w14:textId="495756D0" w:rsidR="002830BD" w:rsidRPr="002830BD" w:rsidRDefault="00E72785" w:rsidP="00E72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830B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C273B6" w:rsidRPr="00C273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2830BD" w:rsidRPr="002830B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  </w:t>
            </w:r>
          </w:p>
        </w:tc>
        <w:tc>
          <w:tcPr>
            <w:tcW w:w="1080" w:type="dxa"/>
            <w:shd w:val="clear" w:color="auto" w:fill="auto"/>
          </w:tcPr>
          <w:p w14:paraId="458EA462" w14:textId="29AA8B45" w:rsidR="002830BD" w:rsidRPr="002830BD" w:rsidRDefault="00C273B6" w:rsidP="002830BD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0C450CBC" w14:textId="77777777" w:rsidR="002830BD" w:rsidRPr="002830BD" w:rsidRDefault="002830BD" w:rsidP="002830BD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0064690" w14:textId="34FACEB8" w:rsidR="002830BD" w:rsidRPr="002830BD" w:rsidRDefault="00C273B6" w:rsidP="002830BD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1BCDD9FB" w14:textId="77777777" w:rsidR="002830BD" w:rsidRPr="002830BD" w:rsidRDefault="002830BD" w:rsidP="002830BD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3303997" w14:textId="6A2B6FEC" w:rsidR="002830BD" w:rsidRPr="002830BD" w:rsidRDefault="00C273B6" w:rsidP="002830BD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2C1E33AB" w14:textId="77777777" w:rsidR="002830BD" w:rsidRPr="002830BD" w:rsidRDefault="002830BD" w:rsidP="002830BD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DB0EA7C" w14:textId="6461DE1A" w:rsidR="002830BD" w:rsidRPr="002830BD" w:rsidRDefault="00C273B6" w:rsidP="002830BD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2830BD" w:rsidRPr="002830BD" w14:paraId="7A7CAED5" w14:textId="77777777" w:rsidTr="00E72785">
        <w:trPr>
          <w:trHeight w:val="344"/>
          <w:tblHeader/>
        </w:trPr>
        <w:tc>
          <w:tcPr>
            <w:tcW w:w="4140" w:type="dxa"/>
            <w:shd w:val="clear" w:color="auto" w:fill="auto"/>
          </w:tcPr>
          <w:p w14:paraId="1E89D4D3" w14:textId="77777777" w:rsidR="002830BD" w:rsidRPr="002830BD" w:rsidRDefault="002830BD" w:rsidP="002830B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28B67394" w14:textId="77777777" w:rsidR="002830BD" w:rsidRPr="002830BD" w:rsidRDefault="002830BD" w:rsidP="002830BD">
            <w:pPr>
              <w:pStyle w:val="a1"/>
              <w:ind w:right="-108" w:hanging="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2830B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2830BD" w:rsidRPr="002830BD" w14:paraId="21B8EEA2" w14:textId="77777777" w:rsidTr="00E72785">
        <w:tc>
          <w:tcPr>
            <w:tcW w:w="4140" w:type="dxa"/>
            <w:shd w:val="clear" w:color="auto" w:fill="auto"/>
          </w:tcPr>
          <w:p w14:paraId="1C4C18D1" w14:textId="77777777" w:rsidR="002830BD" w:rsidRPr="002830BD" w:rsidRDefault="002830BD" w:rsidP="002830BD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830B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2E60D215" w14:textId="77777777" w:rsidR="002830BD" w:rsidRPr="002830BD" w:rsidRDefault="002830BD" w:rsidP="002830B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3684665" w14:textId="77777777" w:rsidR="002830BD" w:rsidRPr="002830BD" w:rsidRDefault="002830BD" w:rsidP="002830B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2617791" w14:textId="77777777" w:rsidR="002830BD" w:rsidRPr="002830BD" w:rsidRDefault="002830BD" w:rsidP="002830B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034DE93" w14:textId="77777777" w:rsidR="002830BD" w:rsidRPr="002830BD" w:rsidRDefault="002830BD" w:rsidP="002830B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74B92A2" w14:textId="77777777" w:rsidR="002830BD" w:rsidRPr="002830BD" w:rsidRDefault="002830BD" w:rsidP="002830B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945138A" w14:textId="77777777" w:rsidR="002830BD" w:rsidRPr="002830BD" w:rsidRDefault="002830BD" w:rsidP="002830B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A0B61EE" w14:textId="77777777" w:rsidR="002830BD" w:rsidRPr="002830BD" w:rsidRDefault="002830BD" w:rsidP="002830B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415A1" w:rsidRPr="002830BD" w14:paraId="039BAAE7" w14:textId="77777777" w:rsidTr="00E72785">
        <w:tc>
          <w:tcPr>
            <w:tcW w:w="4140" w:type="dxa"/>
            <w:shd w:val="clear" w:color="auto" w:fill="auto"/>
          </w:tcPr>
          <w:p w14:paraId="4EA78A67" w14:textId="77777777" w:rsidR="007415A1" w:rsidRPr="002830BD" w:rsidRDefault="007415A1" w:rsidP="007415A1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830BD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2830BD">
              <w:rPr>
                <w:rFonts w:ascii="Angsana New" w:hAnsi="Angsana New" w:hint="cs"/>
                <w:sz w:val="30"/>
                <w:szCs w:val="30"/>
                <w:cs/>
              </w:rPr>
              <w:t>ขายสินค้าและให้บริการ</w:t>
            </w:r>
          </w:p>
        </w:tc>
        <w:tc>
          <w:tcPr>
            <w:tcW w:w="1080" w:type="dxa"/>
            <w:shd w:val="clear" w:color="auto" w:fill="auto"/>
          </w:tcPr>
          <w:p w14:paraId="0C756B2F" w14:textId="0B8E1477" w:rsidR="007415A1" w:rsidRPr="002830BD" w:rsidRDefault="007415A1" w:rsidP="007415A1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830BD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9DB4C8" w14:textId="77777777" w:rsidR="007415A1" w:rsidRPr="002830BD" w:rsidRDefault="007415A1" w:rsidP="007415A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02D13CE" w14:textId="1D1997F7" w:rsidR="007415A1" w:rsidRPr="002830BD" w:rsidRDefault="007415A1" w:rsidP="007415A1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830BD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5D93B0" w14:textId="77777777" w:rsidR="007415A1" w:rsidRPr="002830BD" w:rsidRDefault="007415A1" w:rsidP="007415A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CF79636" w14:textId="6B0DA6AD" w:rsidR="007415A1" w:rsidRPr="002830BD" w:rsidRDefault="00C273B6" w:rsidP="007415A1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014A7634" w14:textId="77777777" w:rsidR="007415A1" w:rsidRPr="002830BD" w:rsidRDefault="007415A1" w:rsidP="007415A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0A5618A" w14:textId="36B820BC" w:rsidR="007415A1" w:rsidRPr="002830BD" w:rsidRDefault="00C273B6" w:rsidP="007415A1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 w:hint="cs"/>
                <w:sz w:val="30"/>
                <w:szCs w:val="30"/>
                <w:lang w:val="en-US"/>
              </w:rPr>
              <w:t>21</w:t>
            </w:r>
          </w:p>
        </w:tc>
      </w:tr>
      <w:tr w:rsidR="007415A1" w:rsidRPr="002830BD" w14:paraId="70D45A34" w14:textId="77777777" w:rsidTr="00E72785">
        <w:tc>
          <w:tcPr>
            <w:tcW w:w="4140" w:type="dxa"/>
            <w:shd w:val="clear" w:color="auto" w:fill="auto"/>
          </w:tcPr>
          <w:p w14:paraId="05F80EA4" w14:textId="393A6257" w:rsidR="007415A1" w:rsidRPr="002830BD" w:rsidRDefault="007415A1" w:rsidP="007415A1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830BD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2830BD">
              <w:rPr>
                <w:rFonts w:ascii="Angsana New" w:hAnsi="Angsana New" w:hint="cs"/>
                <w:sz w:val="30"/>
                <w:szCs w:val="30"/>
                <w:cs/>
              </w:rPr>
              <w:t xml:space="preserve">รายได้อื่น </w:t>
            </w:r>
          </w:p>
        </w:tc>
        <w:tc>
          <w:tcPr>
            <w:tcW w:w="1080" w:type="dxa"/>
            <w:shd w:val="clear" w:color="auto" w:fill="auto"/>
          </w:tcPr>
          <w:p w14:paraId="18565394" w14:textId="64B3C31D" w:rsidR="007415A1" w:rsidRPr="002830BD" w:rsidRDefault="007415A1" w:rsidP="007415A1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830BD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2D1141E" w14:textId="77777777" w:rsidR="007415A1" w:rsidRPr="002830BD" w:rsidRDefault="007415A1" w:rsidP="007415A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9FD9FB2" w14:textId="46873C0B" w:rsidR="007415A1" w:rsidRPr="002830BD" w:rsidRDefault="007415A1" w:rsidP="007415A1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830BD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E45B43" w14:textId="77777777" w:rsidR="007415A1" w:rsidRPr="002830BD" w:rsidRDefault="007415A1" w:rsidP="007415A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08DECE2" w14:textId="3177CA97" w:rsidR="007415A1" w:rsidRPr="002830BD" w:rsidRDefault="00C273B6" w:rsidP="007415A1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0FC58840" w14:textId="77777777" w:rsidR="007415A1" w:rsidRPr="002830BD" w:rsidRDefault="007415A1" w:rsidP="007415A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808B354" w14:textId="3753B5FA" w:rsidR="007415A1" w:rsidRPr="002830BD" w:rsidRDefault="00C273B6" w:rsidP="007415A1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 w:hint="cs"/>
                <w:sz w:val="30"/>
                <w:szCs w:val="30"/>
                <w:lang w:val="en-US"/>
              </w:rPr>
              <w:t>15</w:t>
            </w:r>
          </w:p>
        </w:tc>
      </w:tr>
      <w:tr w:rsidR="007415A1" w:rsidRPr="002830BD" w14:paraId="22F59C1A" w14:textId="77777777" w:rsidTr="00E72785">
        <w:tc>
          <w:tcPr>
            <w:tcW w:w="4140" w:type="dxa"/>
            <w:shd w:val="clear" w:color="auto" w:fill="auto"/>
          </w:tcPr>
          <w:p w14:paraId="1D95820A" w14:textId="77777777" w:rsidR="007415A1" w:rsidRPr="002830BD" w:rsidRDefault="007415A1" w:rsidP="007415A1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830BD">
              <w:rPr>
                <w:rFonts w:ascii="Angsana New" w:hAnsi="Angsana New" w:hint="cs"/>
                <w:sz w:val="30"/>
                <w:szCs w:val="30"/>
                <w:cs/>
              </w:rPr>
              <w:t xml:space="preserve">   เงินปันผลรับ</w:t>
            </w:r>
          </w:p>
        </w:tc>
        <w:tc>
          <w:tcPr>
            <w:tcW w:w="1080" w:type="dxa"/>
            <w:shd w:val="clear" w:color="auto" w:fill="auto"/>
          </w:tcPr>
          <w:p w14:paraId="0BAA8AEF" w14:textId="5F511DFA" w:rsidR="007415A1" w:rsidRPr="002830BD" w:rsidRDefault="007415A1" w:rsidP="007415A1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830BD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A0A960" w14:textId="77777777" w:rsidR="007415A1" w:rsidRPr="002830BD" w:rsidRDefault="007415A1" w:rsidP="007415A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68E8458" w14:textId="1004B698" w:rsidR="007415A1" w:rsidRPr="002830BD" w:rsidRDefault="007415A1" w:rsidP="007415A1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830BD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77EDDA" w14:textId="77777777" w:rsidR="007415A1" w:rsidRPr="002830BD" w:rsidRDefault="007415A1" w:rsidP="007415A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7EC7B6B" w14:textId="1D693D9A" w:rsidR="007415A1" w:rsidRPr="002830BD" w:rsidRDefault="00C273B6" w:rsidP="007415A1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147</w:t>
            </w:r>
          </w:p>
        </w:tc>
        <w:tc>
          <w:tcPr>
            <w:tcW w:w="270" w:type="dxa"/>
            <w:shd w:val="clear" w:color="auto" w:fill="auto"/>
          </w:tcPr>
          <w:p w14:paraId="26478CB1" w14:textId="77777777" w:rsidR="007415A1" w:rsidRPr="002830BD" w:rsidRDefault="007415A1" w:rsidP="007415A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1ED2D75" w14:textId="54B84DC7" w:rsidR="007415A1" w:rsidRPr="002830BD" w:rsidRDefault="00C273B6" w:rsidP="007415A1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 w:hint="cs"/>
                <w:sz w:val="30"/>
                <w:szCs w:val="30"/>
                <w:lang w:val="en-US"/>
              </w:rPr>
              <w:t>121</w:t>
            </w:r>
          </w:p>
        </w:tc>
      </w:tr>
      <w:tr w:rsidR="00917F3C" w:rsidRPr="002830BD" w14:paraId="32DBE704" w14:textId="77777777" w:rsidTr="00E72785">
        <w:tc>
          <w:tcPr>
            <w:tcW w:w="4140" w:type="dxa"/>
            <w:shd w:val="clear" w:color="auto" w:fill="auto"/>
          </w:tcPr>
          <w:p w14:paraId="44605ECB" w14:textId="77777777" w:rsidR="00917F3C" w:rsidRPr="002830BD" w:rsidRDefault="00917F3C" w:rsidP="00917F3C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2830B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40216571" w14:textId="77777777" w:rsidR="00917F3C" w:rsidRPr="002830BD" w:rsidRDefault="00917F3C" w:rsidP="00917F3C">
            <w:pPr>
              <w:pStyle w:val="a3"/>
              <w:tabs>
                <w:tab w:val="decimal" w:pos="522"/>
              </w:tabs>
              <w:ind w:right="-108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C3D75C4" w14:textId="77777777" w:rsidR="00917F3C" w:rsidRPr="002830BD" w:rsidRDefault="00917F3C" w:rsidP="00917F3C">
            <w:pPr>
              <w:pStyle w:val="a3"/>
              <w:tabs>
                <w:tab w:val="decimal" w:pos="792"/>
              </w:tabs>
              <w:ind w:right="-108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CDBD89D" w14:textId="77777777" w:rsidR="00917F3C" w:rsidRPr="002830BD" w:rsidRDefault="00917F3C" w:rsidP="00917F3C">
            <w:pPr>
              <w:pStyle w:val="a3"/>
              <w:tabs>
                <w:tab w:val="decimal" w:pos="522"/>
              </w:tabs>
              <w:ind w:right="-108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911D4E7" w14:textId="77777777" w:rsidR="00917F3C" w:rsidRPr="002830BD" w:rsidRDefault="00917F3C" w:rsidP="00917F3C">
            <w:pPr>
              <w:pStyle w:val="a3"/>
              <w:tabs>
                <w:tab w:val="decimal" w:pos="792"/>
              </w:tabs>
              <w:ind w:right="-108"/>
              <w:jc w:val="both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2181E7" w14:textId="77777777" w:rsidR="00917F3C" w:rsidRPr="002830BD" w:rsidRDefault="00917F3C" w:rsidP="00917F3C">
            <w:pPr>
              <w:pStyle w:val="a1"/>
              <w:tabs>
                <w:tab w:val="decimal" w:pos="792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C81488B" w14:textId="77777777" w:rsidR="00917F3C" w:rsidRPr="002830BD" w:rsidRDefault="00917F3C" w:rsidP="00917F3C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C8DD3B" w14:textId="77777777" w:rsidR="00917F3C" w:rsidRPr="008B6A18" w:rsidRDefault="00917F3C" w:rsidP="00917F3C">
            <w:pPr>
              <w:pStyle w:val="a3"/>
              <w:tabs>
                <w:tab w:val="clear" w:pos="1080"/>
                <w:tab w:val="decimal" w:pos="778"/>
              </w:tabs>
              <w:ind w:right="44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7415A1" w:rsidRPr="002830BD" w14:paraId="6516FC65" w14:textId="77777777" w:rsidTr="00E72785">
        <w:tc>
          <w:tcPr>
            <w:tcW w:w="4140" w:type="dxa"/>
            <w:shd w:val="clear" w:color="auto" w:fill="auto"/>
            <w:vAlign w:val="bottom"/>
          </w:tcPr>
          <w:p w14:paraId="43724692" w14:textId="77777777" w:rsidR="007415A1" w:rsidRPr="002830BD" w:rsidRDefault="007415A1" w:rsidP="007415A1">
            <w:pPr>
              <w:tabs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830BD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2830BD"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0" w:type="dxa"/>
            <w:shd w:val="clear" w:color="auto" w:fill="auto"/>
          </w:tcPr>
          <w:p w14:paraId="120A2090" w14:textId="45F7F5FB" w:rsidR="007415A1" w:rsidRPr="002830BD" w:rsidRDefault="007415A1" w:rsidP="007415A1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830BD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8FFFC4" w14:textId="77777777" w:rsidR="007415A1" w:rsidRPr="002830BD" w:rsidRDefault="007415A1" w:rsidP="007415A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453D8AC" w14:textId="11C20727" w:rsidR="007415A1" w:rsidRPr="002830BD" w:rsidRDefault="007415A1" w:rsidP="00E72785">
            <w:pPr>
              <w:pStyle w:val="a3"/>
              <w:tabs>
                <w:tab w:val="clear" w:pos="1080"/>
              </w:tabs>
              <w:ind w:left="-130" w:right="-108"/>
              <w:jc w:val="center"/>
              <w:rPr>
                <w:rFonts w:ascii="Angsana New" w:hAnsi="Angsana New"/>
                <w:cs/>
                <w:lang w:val="en-US"/>
              </w:rPr>
            </w:pPr>
            <w:r w:rsidRPr="002830BD">
              <w:rPr>
                <w:rFonts w:ascii="Angsana New" w:hAnsi="Angsana New" w:hint="cs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AC097C" w14:textId="77777777" w:rsidR="007415A1" w:rsidRPr="002830BD" w:rsidRDefault="007415A1" w:rsidP="007415A1">
            <w:pPr>
              <w:pStyle w:val="a3"/>
              <w:tabs>
                <w:tab w:val="decimal" w:pos="792"/>
              </w:tabs>
              <w:ind w:right="-108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F4D36F" w14:textId="152D5B71" w:rsidR="007415A1" w:rsidRPr="002830BD" w:rsidRDefault="00C273B6" w:rsidP="007415A1">
            <w:pPr>
              <w:pStyle w:val="a1"/>
              <w:tabs>
                <w:tab w:val="decimal" w:pos="792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71</w:t>
            </w:r>
          </w:p>
        </w:tc>
        <w:tc>
          <w:tcPr>
            <w:tcW w:w="270" w:type="dxa"/>
            <w:shd w:val="clear" w:color="auto" w:fill="auto"/>
          </w:tcPr>
          <w:p w14:paraId="0C6006B2" w14:textId="77777777" w:rsidR="007415A1" w:rsidRPr="002830BD" w:rsidRDefault="007415A1" w:rsidP="007415A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ED8512" w14:textId="5DA24F5E" w:rsidR="007415A1" w:rsidRPr="002830BD" w:rsidRDefault="00C273B6" w:rsidP="007415A1">
            <w:pPr>
              <w:pStyle w:val="a1"/>
              <w:tabs>
                <w:tab w:val="decimal" w:pos="792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 w:hint="cs"/>
                <w:sz w:val="30"/>
                <w:szCs w:val="30"/>
                <w:lang w:val="en-US"/>
              </w:rPr>
              <w:t>67</w:t>
            </w:r>
          </w:p>
        </w:tc>
      </w:tr>
      <w:tr w:rsidR="007415A1" w:rsidRPr="002830BD" w14:paraId="3F2CA190" w14:textId="77777777" w:rsidTr="00E72785">
        <w:tc>
          <w:tcPr>
            <w:tcW w:w="4140" w:type="dxa"/>
            <w:shd w:val="clear" w:color="auto" w:fill="auto"/>
          </w:tcPr>
          <w:p w14:paraId="3DDDAE5F" w14:textId="77777777" w:rsidR="007415A1" w:rsidRPr="002830BD" w:rsidRDefault="007415A1" w:rsidP="007415A1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830BD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2830BD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080" w:type="dxa"/>
            <w:shd w:val="clear" w:color="auto" w:fill="auto"/>
          </w:tcPr>
          <w:p w14:paraId="7C7739C4" w14:textId="180F71A5" w:rsidR="007415A1" w:rsidRPr="002830BD" w:rsidRDefault="007415A1" w:rsidP="007415A1">
            <w:pPr>
              <w:pStyle w:val="a3"/>
              <w:tabs>
                <w:tab w:val="decimal" w:pos="522"/>
              </w:tabs>
              <w:ind w:right="-108"/>
              <w:jc w:val="center"/>
              <w:rPr>
                <w:rFonts w:ascii="Angsana New" w:hAnsi="Angsana New" w:cs="Angsana New"/>
                <w:lang w:val="en-US"/>
              </w:rPr>
            </w:pPr>
            <w:r w:rsidRPr="002830BD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F00A72" w14:textId="77777777" w:rsidR="007415A1" w:rsidRPr="002830BD" w:rsidRDefault="007415A1" w:rsidP="007415A1">
            <w:pPr>
              <w:pStyle w:val="a3"/>
              <w:tabs>
                <w:tab w:val="decimal" w:pos="792"/>
              </w:tabs>
              <w:ind w:right="-108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7CD5CCF" w14:textId="1AC18CB8" w:rsidR="007415A1" w:rsidRPr="002830BD" w:rsidRDefault="007415A1" w:rsidP="007415A1">
            <w:pPr>
              <w:pStyle w:val="a3"/>
              <w:tabs>
                <w:tab w:val="clear" w:pos="1080"/>
              </w:tabs>
              <w:ind w:left="-130" w:right="-108"/>
              <w:jc w:val="center"/>
              <w:rPr>
                <w:rFonts w:ascii="Angsana New" w:hAnsi="Angsana New" w:cs="Angsana New"/>
                <w:lang w:val="en-US"/>
              </w:rPr>
            </w:pPr>
            <w:r w:rsidRPr="002830BD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6E16D0" w14:textId="77777777" w:rsidR="007415A1" w:rsidRPr="002830BD" w:rsidRDefault="007415A1" w:rsidP="007415A1">
            <w:pPr>
              <w:pStyle w:val="a3"/>
              <w:tabs>
                <w:tab w:val="decimal" w:pos="792"/>
              </w:tabs>
              <w:ind w:right="-108"/>
              <w:jc w:val="both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6E0A72" w14:textId="56578A27" w:rsidR="007415A1" w:rsidRPr="002830BD" w:rsidRDefault="00C273B6" w:rsidP="007415A1">
            <w:pPr>
              <w:pStyle w:val="a1"/>
              <w:tabs>
                <w:tab w:val="decimal" w:pos="792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6938C02" w14:textId="77777777" w:rsidR="007415A1" w:rsidRPr="002830BD" w:rsidRDefault="007415A1" w:rsidP="007415A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6F0556" w14:textId="1F2B641D" w:rsidR="007415A1" w:rsidRPr="002830BD" w:rsidRDefault="00C273B6" w:rsidP="007415A1">
            <w:pPr>
              <w:pStyle w:val="a3"/>
              <w:tabs>
                <w:tab w:val="clear" w:pos="1080"/>
                <w:tab w:val="decimal" w:pos="778"/>
              </w:tabs>
              <w:ind w:right="44"/>
              <w:jc w:val="center"/>
              <w:rPr>
                <w:rFonts w:ascii="Angsana New" w:hAnsi="Angsana New" w:cs="Angsana New"/>
                <w:lang w:val="en-US"/>
              </w:rPr>
            </w:pPr>
            <w:r w:rsidRPr="00C273B6">
              <w:rPr>
                <w:rFonts w:ascii="Angsana New" w:hAnsi="Angsana New" w:cs="Angsana New" w:hint="cs"/>
                <w:lang w:val="en-US"/>
              </w:rPr>
              <w:t>1</w:t>
            </w:r>
          </w:p>
        </w:tc>
      </w:tr>
      <w:tr w:rsidR="007415A1" w:rsidRPr="002830BD" w14:paraId="567BBE55" w14:textId="77777777" w:rsidTr="00E72785">
        <w:tc>
          <w:tcPr>
            <w:tcW w:w="4140" w:type="dxa"/>
            <w:shd w:val="clear" w:color="auto" w:fill="auto"/>
          </w:tcPr>
          <w:p w14:paraId="2E3EEBC1" w14:textId="77777777" w:rsidR="007415A1" w:rsidRPr="002830BD" w:rsidRDefault="007415A1" w:rsidP="007415A1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830BD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2830BD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shd w:val="clear" w:color="auto" w:fill="auto"/>
          </w:tcPr>
          <w:p w14:paraId="3EE707CE" w14:textId="23879744" w:rsidR="007415A1" w:rsidRPr="002830BD" w:rsidRDefault="007415A1" w:rsidP="007415A1">
            <w:pPr>
              <w:pStyle w:val="a3"/>
              <w:tabs>
                <w:tab w:val="decimal" w:pos="522"/>
              </w:tabs>
              <w:ind w:right="-108"/>
              <w:jc w:val="center"/>
              <w:rPr>
                <w:rFonts w:ascii="Angsana New" w:hAnsi="Angsana New" w:cs="Angsana New"/>
                <w:lang w:val="en-US"/>
              </w:rPr>
            </w:pPr>
            <w:r w:rsidRPr="002830BD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23489F" w14:textId="77777777" w:rsidR="007415A1" w:rsidRPr="002830BD" w:rsidRDefault="007415A1" w:rsidP="007415A1">
            <w:pPr>
              <w:pStyle w:val="a3"/>
              <w:tabs>
                <w:tab w:val="decimal" w:pos="792"/>
              </w:tabs>
              <w:ind w:right="-108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4A5CCFC" w14:textId="0B3E33EF" w:rsidR="007415A1" w:rsidRPr="002830BD" w:rsidRDefault="007415A1" w:rsidP="007415A1">
            <w:pPr>
              <w:pStyle w:val="a3"/>
              <w:tabs>
                <w:tab w:val="clear" w:pos="1080"/>
              </w:tabs>
              <w:ind w:left="-130" w:right="-108"/>
              <w:jc w:val="center"/>
              <w:rPr>
                <w:rFonts w:ascii="Angsana New" w:hAnsi="Angsana New" w:cs="Angsana New"/>
                <w:lang w:val="en-US"/>
              </w:rPr>
            </w:pPr>
            <w:r w:rsidRPr="002830BD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7B5B57E" w14:textId="77777777" w:rsidR="007415A1" w:rsidRPr="002830BD" w:rsidRDefault="007415A1" w:rsidP="007415A1">
            <w:pPr>
              <w:pStyle w:val="a3"/>
              <w:tabs>
                <w:tab w:val="clear" w:pos="1080"/>
              </w:tabs>
              <w:ind w:right="-108"/>
              <w:jc w:val="both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100635C" w14:textId="66702388" w:rsidR="007415A1" w:rsidRPr="002830BD" w:rsidRDefault="00C273B6" w:rsidP="007415A1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66F0B04A" w14:textId="77777777" w:rsidR="007415A1" w:rsidRPr="002830BD" w:rsidRDefault="007415A1" w:rsidP="007415A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AA7E7FE" w14:textId="435EC4E8" w:rsidR="007415A1" w:rsidRPr="002830BD" w:rsidRDefault="00C273B6" w:rsidP="007415A1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 w:hint="cs"/>
                <w:sz w:val="30"/>
                <w:szCs w:val="30"/>
                <w:lang w:val="en-US"/>
              </w:rPr>
              <w:t>34</w:t>
            </w:r>
          </w:p>
        </w:tc>
      </w:tr>
      <w:tr w:rsidR="007415A1" w:rsidRPr="002830BD" w14:paraId="4D1ACB50" w14:textId="77777777" w:rsidTr="00E72785">
        <w:tc>
          <w:tcPr>
            <w:tcW w:w="4140" w:type="dxa"/>
            <w:shd w:val="clear" w:color="auto" w:fill="auto"/>
          </w:tcPr>
          <w:p w14:paraId="6441B285" w14:textId="77777777" w:rsidR="007415A1" w:rsidRPr="002830BD" w:rsidRDefault="007415A1" w:rsidP="007415A1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830BD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2830BD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auto"/>
          </w:tcPr>
          <w:p w14:paraId="476A8AE2" w14:textId="23C2DAC1" w:rsidR="007415A1" w:rsidRPr="002830BD" w:rsidRDefault="007415A1" w:rsidP="007415A1">
            <w:pPr>
              <w:pStyle w:val="a3"/>
              <w:tabs>
                <w:tab w:val="decimal" w:pos="522"/>
              </w:tabs>
              <w:ind w:right="-108"/>
              <w:jc w:val="center"/>
              <w:rPr>
                <w:rFonts w:ascii="Angsana New" w:hAnsi="Angsana New" w:cs="Angsana New"/>
                <w:lang w:val="en-US"/>
              </w:rPr>
            </w:pPr>
            <w:r w:rsidRPr="002830BD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5ECF86" w14:textId="77777777" w:rsidR="007415A1" w:rsidRPr="002830BD" w:rsidRDefault="007415A1" w:rsidP="007415A1">
            <w:pPr>
              <w:pStyle w:val="a3"/>
              <w:tabs>
                <w:tab w:val="decimal" w:pos="792"/>
              </w:tabs>
              <w:ind w:right="-108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94C3634" w14:textId="7D658847" w:rsidR="007415A1" w:rsidRPr="002830BD" w:rsidRDefault="007415A1" w:rsidP="007415A1">
            <w:pPr>
              <w:pStyle w:val="a3"/>
              <w:tabs>
                <w:tab w:val="clear" w:pos="1080"/>
              </w:tabs>
              <w:ind w:left="-130" w:right="-108"/>
              <w:jc w:val="center"/>
              <w:rPr>
                <w:rFonts w:ascii="Angsana New" w:hAnsi="Angsana New" w:cs="Angsana New"/>
                <w:lang w:val="en-US"/>
              </w:rPr>
            </w:pPr>
            <w:r w:rsidRPr="002830BD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C8194C" w14:textId="77777777" w:rsidR="007415A1" w:rsidRPr="002830BD" w:rsidRDefault="007415A1" w:rsidP="007415A1">
            <w:pPr>
              <w:pStyle w:val="a3"/>
              <w:tabs>
                <w:tab w:val="decimal" w:pos="792"/>
              </w:tabs>
              <w:ind w:right="-108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67F391F" w14:textId="5D8A8808" w:rsidR="007415A1" w:rsidRPr="007415A1" w:rsidRDefault="00C273B6" w:rsidP="007415A1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9BF4329" w14:textId="77777777" w:rsidR="007415A1" w:rsidRPr="002830BD" w:rsidRDefault="007415A1" w:rsidP="007415A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980611F" w14:textId="699B9D42" w:rsidR="007415A1" w:rsidRPr="002830BD" w:rsidRDefault="007415A1" w:rsidP="007415A1">
            <w:pPr>
              <w:pStyle w:val="a1"/>
              <w:ind w:left="-122" w:right="-9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830BD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</w:tr>
      <w:tr w:rsidR="007415A1" w:rsidRPr="002830BD" w14:paraId="467E8D7A" w14:textId="77777777" w:rsidTr="00E72785">
        <w:tc>
          <w:tcPr>
            <w:tcW w:w="4140" w:type="dxa"/>
            <w:shd w:val="clear" w:color="auto" w:fill="auto"/>
          </w:tcPr>
          <w:p w14:paraId="17F68904" w14:textId="77777777" w:rsidR="007415A1" w:rsidRPr="002830BD" w:rsidRDefault="007415A1" w:rsidP="007415A1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830B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080" w:type="dxa"/>
            <w:shd w:val="clear" w:color="auto" w:fill="auto"/>
          </w:tcPr>
          <w:p w14:paraId="67F326D5" w14:textId="77777777" w:rsidR="007415A1" w:rsidRPr="002830BD" w:rsidRDefault="007415A1" w:rsidP="007415A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625A50C" w14:textId="77777777" w:rsidR="007415A1" w:rsidRPr="002830BD" w:rsidRDefault="007415A1" w:rsidP="007415A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D39BE3D" w14:textId="77777777" w:rsidR="007415A1" w:rsidRPr="002830BD" w:rsidRDefault="007415A1" w:rsidP="007415A1">
            <w:pPr>
              <w:pStyle w:val="a1"/>
              <w:tabs>
                <w:tab w:val="decimal" w:pos="792"/>
              </w:tabs>
              <w:ind w:left="-130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B43EDD2" w14:textId="77777777" w:rsidR="007415A1" w:rsidRPr="002830BD" w:rsidRDefault="007415A1" w:rsidP="007415A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8076BF5" w14:textId="77777777" w:rsidR="007415A1" w:rsidRPr="002830BD" w:rsidRDefault="007415A1" w:rsidP="007415A1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FC5413D" w14:textId="77777777" w:rsidR="007415A1" w:rsidRPr="002830BD" w:rsidRDefault="007415A1" w:rsidP="007415A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D649394" w14:textId="77777777" w:rsidR="007415A1" w:rsidRPr="002830BD" w:rsidRDefault="007415A1" w:rsidP="007415A1">
            <w:pPr>
              <w:pStyle w:val="a1"/>
              <w:tabs>
                <w:tab w:val="decimal" w:pos="792"/>
              </w:tabs>
              <w:ind w:right="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415A1" w:rsidRPr="002830BD" w14:paraId="3AAE43F5" w14:textId="77777777" w:rsidTr="00E72785">
        <w:tc>
          <w:tcPr>
            <w:tcW w:w="4140" w:type="dxa"/>
            <w:shd w:val="clear" w:color="auto" w:fill="auto"/>
          </w:tcPr>
          <w:p w14:paraId="00064CC7" w14:textId="77777777" w:rsidR="007415A1" w:rsidRPr="002830BD" w:rsidRDefault="007415A1" w:rsidP="007415A1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283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830BD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2830BD">
              <w:rPr>
                <w:rFonts w:ascii="Angsana New" w:hAnsi="Angsana New" w:hint="cs"/>
                <w:sz w:val="30"/>
                <w:szCs w:val="30"/>
                <w:cs/>
              </w:rPr>
              <w:t>ขายสินค้าและให้บริการ</w:t>
            </w:r>
            <w:r w:rsidRPr="002830BD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</w:p>
        </w:tc>
        <w:tc>
          <w:tcPr>
            <w:tcW w:w="1080" w:type="dxa"/>
            <w:shd w:val="clear" w:color="auto" w:fill="auto"/>
          </w:tcPr>
          <w:p w14:paraId="0CBC1E67" w14:textId="3A57265A" w:rsidR="007415A1" w:rsidRPr="00944DBD" w:rsidRDefault="00C273B6" w:rsidP="00944DBD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85</w:t>
            </w:r>
          </w:p>
        </w:tc>
        <w:tc>
          <w:tcPr>
            <w:tcW w:w="270" w:type="dxa"/>
            <w:shd w:val="clear" w:color="auto" w:fill="auto"/>
          </w:tcPr>
          <w:p w14:paraId="27E6FA10" w14:textId="77777777" w:rsidR="007415A1" w:rsidRPr="002830BD" w:rsidRDefault="007415A1" w:rsidP="007415A1">
            <w:pPr>
              <w:pStyle w:val="a3"/>
              <w:tabs>
                <w:tab w:val="decimal" w:pos="792"/>
              </w:tabs>
              <w:ind w:right="-108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313F220" w14:textId="5183C94A" w:rsidR="007415A1" w:rsidRPr="002830BD" w:rsidRDefault="007415A1" w:rsidP="007415A1">
            <w:pPr>
              <w:pStyle w:val="a1"/>
              <w:ind w:left="-130" w:right="-8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830BD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3C93BD" w14:textId="77777777" w:rsidR="007415A1" w:rsidRPr="002830BD" w:rsidRDefault="007415A1" w:rsidP="007415A1">
            <w:pPr>
              <w:pStyle w:val="a3"/>
              <w:tabs>
                <w:tab w:val="decimal" w:pos="792"/>
              </w:tabs>
              <w:ind w:right="-108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1FC7288" w14:textId="5AFFF84E" w:rsidR="007415A1" w:rsidRPr="00944DBD" w:rsidRDefault="00C273B6" w:rsidP="00944DBD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83</w:t>
            </w:r>
          </w:p>
        </w:tc>
        <w:tc>
          <w:tcPr>
            <w:tcW w:w="270" w:type="dxa"/>
            <w:shd w:val="clear" w:color="auto" w:fill="auto"/>
          </w:tcPr>
          <w:p w14:paraId="6CC2A013" w14:textId="77777777" w:rsidR="007415A1" w:rsidRPr="002830BD" w:rsidRDefault="007415A1" w:rsidP="007415A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183DC7C" w14:textId="1376E46B" w:rsidR="007415A1" w:rsidRPr="002830BD" w:rsidRDefault="007415A1" w:rsidP="007415A1">
            <w:pPr>
              <w:pStyle w:val="a1"/>
              <w:ind w:left="-122" w:right="-9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830BD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</w:tr>
      <w:tr w:rsidR="00917F3C" w:rsidRPr="002830BD" w14:paraId="77DC6D46" w14:textId="77777777" w:rsidTr="00E72785">
        <w:tc>
          <w:tcPr>
            <w:tcW w:w="4140" w:type="dxa"/>
            <w:shd w:val="clear" w:color="auto" w:fill="auto"/>
          </w:tcPr>
          <w:p w14:paraId="4A71EFB6" w14:textId="67DE6626" w:rsidR="00917F3C" w:rsidRPr="002830BD" w:rsidRDefault="00917F3C" w:rsidP="00917F3C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830BD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2830BD">
              <w:rPr>
                <w:rFonts w:ascii="Angsana New" w:hAnsi="Angsana New" w:hint="cs"/>
                <w:sz w:val="30"/>
                <w:szCs w:val="30"/>
                <w:cs/>
              </w:rPr>
              <w:t xml:space="preserve">รายได้อื่น </w:t>
            </w:r>
          </w:p>
        </w:tc>
        <w:tc>
          <w:tcPr>
            <w:tcW w:w="1080" w:type="dxa"/>
            <w:shd w:val="clear" w:color="auto" w:fill="auto"/>
          </w:tcPr>
          <w:p w14:paraId="1005F907" w14:textId="22A07B73" w:rsidR="00917F3C" w:rsidRPr="002830BD" w:rsidRDefault="00C273B6" w:rsidP="00917F3C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502F4833" w14:textId="77777777" w:rsidR="00917F3C" w:rsidRPr="002830BD" w:rsidRDefault="00917F3C" w:rsidP="00917F3C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0F1B162" w14:textId="4B9014F8" w:rsidR="00917F3C" w:rsidRPr="002830BD" w:rsidRDefault="00C273B6" w:rsidP="00917F3C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 w:hint="cs"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132EC2D0" w14:textId="77777777" w:rsidR="00917F3C" w:rsidRPr="002830BD" w:rsidRDefault="00917F3C" w:rsidP="00917F3C">
            <w:pPr>
              <w:pStyle w:val="a1"/>
              <w:ind w:right="7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3F4609C" w14:textId="564E54A3" w:rsidR="00917F3C" w:rsidRPr="002830BD" w:rsidRDefault="00C273B6" w:rsidP="00917F3C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512AF93E" w14:textId="77777777" w:rsidR="00917F3C" w:rsidRPr="002830BD" w:rsidRDefault="00917F3C" w:rsidP="00917F3C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8A89EAE" w14:textId="0C9CA93F" w:rsidR="00917F3C" w:rsidRPr="002830BD" w:rsidRDefault="00C273B6" w:rsidP="00917F3C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 w:hint="cs"/>
                <w:sz w:val="30"/>
                <w:szCs w:val="30"/>
                <w:lang w:val="en-US"/>
              </w:rPr>
              <w:t>8</w:t>
            </w:r>
          </w:p>
        </w:tc>
      </w:tr>
      <w:tr w:rsidR="007415A1" w:rsidRPr="002830BD" w14:paraId="303FBB24" w14:textId="77777777" w:rsidTr="00E72785">
        <w:tc>
          <w:tcPr>
            <w:tcW w:w="4140" w:type="dxa"/>
            <w:shd w:val="clear" w:color="auto" w:fill="auto"/>
          </w:tcPr>
          <w:p w14:paraId="5E58FE34" w14:textId="77777777" w:rsidR="007415A1" w:rsidRPr="002830BD" w:rsidRDefault="007415A1" w:rsidP="007415A1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830BD">
              <w:rPr>
                <w:rFonts w:ascii="Angsana New" w:hAnsi="Angsana New" w:hint="cs"/>
                <w:sz w:val="30"/>
                <w:szCs w:val="30"/>
                <w:cs/>
              </w:rPr>
              <w:t xml:space="preserve">   เงินปันผลรับ</w:t>
            </w:r>
          </w:p>
        </w:tc>
        <w:tc>
          <w:tcPr>
            <w:tcW w:w="1080" w:type="dxa"/>
            <w:shd w:val="clear" w:color="auto" w:fill="auto"/>
          </w:tcPr>
          <w:p w14:paraId="171D00C3" w14:textId="537BDE34" w:rsidR="007415A1" w:rsidRPr="002830BD" w:rsidRDefault="00944DBD" w:rsidP="00944DBD">
            <w:pPr>
              <w:pStyle w:val="a3"/>
              <w:tabs>
                <w:tab w:val="decimal" w:pos="522"/>
              </w:tabs>
              <w:ind w:right="-108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B2F395" w14:textId="77777777" w:rsidR="007415A1" w:rsidRPr="002830BD" w:rsidRDefault="007415A1" w:rsidP="007415A1">
            <w:pPr>
              <w:pStyle w:val="a1"/>
              <w:ind w:right="7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237848E" w14:textId="4ED786AF" w:rsidR="007415A1" w:rsidRPr="002830BD" w:rsidRDefault="007415A1" w:rsidP="007415A1">
            <w:pPr>
              <w:pStyle w:val="a3"/>
              <w:tabs>
                <w:tab w:val="clear" w:pos="1080"/>
              </w:tabs>
              <w:ind w:left="-130" w:right="-86"/>
              <w:jc w:val="center"/>
              <w:rPr>
                <w:rFonts w:ascii="Angsana New" w:hAnsi="Angsana New" w:cs="Angsana New"/>
                <w:lang w:val="en-US"/>
              </w:rPr>
            </w:pPr>
            <w:r w:rsidRPr="002830BD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E504DD" w14:textId="77777777" w:rsidR="007415A1" w:rsidRPr="002830BD" w:rsidRDefault="007415A1" w:rsidP="007415A1">
            <w:pPr>
              <w:pStyle w:val="a1"/>
              <w:ind w:right="7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AF884D9" w14:textId="3F7D3B75" w:rsidR="007415A1" w:rsidRPr="002830BD" w:rsidRDefault="00C273B6" w:rsidP="007415A1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2B0D6E9F" w14:textId="77777777" w:rsidR="007415A1" w:rsidRPr="002830BD" w:rsidRDefault="007415A1" w:rsidP="007415A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D5991EB" w14:textId="7B379E81" w:rsidR="007415A1" w:rsidRPr="002830BD" w:rsidRDefault="00C273B6" w:rsidP="007415A1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 w:hint="cs"/>
                <w:sz w:val="30"/>
                <w:szCs w:val="30"/>
                <w:lang w:val="en-US"/>
              </w:rPr>
              <w:t>9</w:t>
            </w:r>
          </w:p>
        </w:tc>
      </w:tr>
      <w:tr w:rsidR="007415A1" w:rsidRPr="002830BD" w14:paraId="32CC858D" w14:textId="77777777" w:rsidTr="00E72785">
        <w:trPr>
          <w:trHeight w:val="203"/>
        </w:trPr>
        <w:tc>
          <w:tcPr>
            <w:tcW w:w="4140" w:type="dxa"/>
            <w:shd w:val="clear" w:color="auto" w:fill="auto"/>
          </w:tcPr>
          <w:p w14:paraId="17FB1498" w14:textId="77777777" w:rsidR="007415A1" w:rsidRPr="002830BD" w:rsidRDefault="007415A1" w:rsidP="007415A1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830BD">
              <w:rPr>
                <w:rFonts w:ascii="Angsana New" w:hAnsi="Angsana New" w:hint="cs"/>
                <w:sz w:val="30"/>
                <w:szCs w:val="30"/>
                <w:cs/>
              </w:rPr>
              <w:t xml:space="preserve">   ซื้อสินค้าและบริการ</w:t>
            </w:r>
          </w:p>
        </w:tc>
        <w:tc>
          <w:tcPr>
            <w:tcW w:w="1080" w:type="dxa"/>
            <w:shd w:val="clear" w:color="auto" w:fill="auto"/>
          </w:tcPr>
          <w:p w14:paraId="1651CDC2" w14:textId="643D6FB2" w:rsidR="007415A1" w:rsidRPr="002830BD" w:rsidRDefault="00C273B6" w:rsidP="007415A1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</w:p>
        </w:tc>
        <w:tc>
          <w:tcPr>
            <w:tcW w:w="270" w:type="dxa"/>
            <w:shd w:val="clear" w:color="auto" w:fill="auto"/>
          </w:tcPr>
          <w:p w14:paraId="5B4F4A57" w14:textId="77777777" w:rsidR="007415A1" w:rsidRPr="002830BD" w:rsidRDefault="007415A1" w:rsidP="007415A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BE3D4A9" w14:textId="370D75D8" w:rsidR="007415A1" w:rsidRPr="002830BD" w:rsidRDefault="00C273B6" w:rsidP="007415A1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273B6">
              <w:rPr>
                <w:rFonts w:ascii="Angsana New" w:hAnsi="Angsana New" w:hint="cs"/>
                <w:sz w:val="30"/>
                <w:szCs w:val="30"/>
                <w:lang w:val="en-US"/>
              </w:rPr>
              <w:t>84</w:t>
            </w:r>
          </w:p>
        </w:tc>
        <w:tc>
          <w:tcPr>
            <w:tcW w:w="270" w:type="dxa"/>
            <w:shd w:val="clear" w:color="auto" w:fill="auto"/>
          </w:tcPr>
          <w:p w14:paraId="3E61FDD5" w14:textId="77777777" w:rsidR="007415A1" w:rsidRPr="002830BD" w:rsidRDefault="007415A1" w:rsidP="007415A1">
            <w:pPr>
              <w:pStyle w:val="a1"/>
              <w:ind w:right="7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053B530" w14:textId="26490C0B" w:rsidR="007415A1" w:rsidRPr="002830BD" w:rsidRDefault="00C273B6" w:rsidP="007415A1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</w:p>
        </w:tc>
        <w:tc>
          <w:tcPr>
            <w:tcW w:w="270" w:type="dxa"/>
            <w:shd w:val="clear" w:color="auto" w:fill="auto"/>
          </w:tcPr>
          <w:p w14:paraId="365ABFFD" w14:textId="77777777" w:rsidR="007415A1" w:rsidRPr="002830BD" w:rsidRDefault="007415A1" w:rsidP="007415A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28426AC" w14:textId="052B8D51" w:rsidR="007415A1" w:rsidRPr="002830BD" w:rsidRDefault="00C273B6" w:rsidP="007415A1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 w:hint="cs"/>
                <w:sz w:val="30"/>
                <w:szCs w:val="30"/>
                <w:lang w:val="en-US"/>
              </w:rPr>
              <w:t>84</w:t>
            </w:r>
          </w:p>
        </w:tc>
      </w:tr>
      <w:tr w:rsidR="007415A1" w:rsidRPr="002830BD" w14:paraId="64C06C78" w14:textId="77777777" w:rsidTr="00E72785">
        <w:tc>
          <w:tcPr>
            <w:tcW w:w="4140" w:type="dxa"/>
            <w:shd w:val="clear" w:color="auto" w:fill="auto"/>
          </w:tcPr>
          <w:p w14:paraId="4906DE97" w14:textId="77777777" w:rsidR="007415A1" w:rsidRPr="002830BD" w:rsidRDefault="007415A1" w:rsidP="007415A1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830B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27962617" w14:textId="77777777" w:rsidR="007415A1" w:rsidRPr="002830BD" w:rsidRDefault="007415A1" w:rsidP="007415A1">
            <w:pPr>
              <w:pStyle w:val="a1"/>
              <w:tabs>
                <w:tab w:val="decimal" w:pos="70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6401506" w14:textId="77777777" w:rsidR="007415A1" w:rsidRPr="002830BD" w:rsidRDefault="007415A1" w:rsidP="007415A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3736AC3" w14:textId="77777777" w:rsidR="007415A1" w:rsidRPr="002830BD" w:rsidRDefault="007415A1" w:rsidP="007415A1">
            <w:pPr>
              <w:pStyle w:val="a1"/>
              <w:tabs>
                <w:tab w:val="decimal" w:pos="70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DD37DAE" w14:textId="77777777" w:rsidR="007415A1" w:rsidRPr="002830BD" w:rsidRDefault="007415A1" w:rsidP="007415A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5893096" w14:textId="77777777" w:rsidR="007415A1" w:rsidRPr="002830BD" w:rsidRDefault="007415A1" w:rsidP="007415A1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B19C310" w14:textId="77777777" w:rsidR="007415A1" w:rsidRPr="002830BD" w:rsidRDefault="007415A1" w:rsidP="007415A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65CE4BF" w14:textId="77777777" w:rsidR="007415A1" w:rsidRPr="002830BD" w:rsidRDefault="007415A1" w:rsidP="007415A1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415A1" w:rsidRPr="002830BD" w14:paraId="2157048B" w14:textId="77777777" w:rsidTr="00E72785">
        <w:tc>
          <w:tcPr>
            <w:tcW w:w="4140" w:type="dxa"/>
            <w:shd w:val="clear" w:color="auto" w:fill="auto"/>
          </w:tcPr>
          <w:p w14:paraId="450E25D0" w14:textId="77777777" w:rsidR="007415A1" w:rsidRPr="002830BD" w:rsidRDefault="007415A1" w:rsidP="007415A1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830BD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2830BD">
              <w:rPr>
                <w:rFonts w:ascii="Angsana New" w:hAnsi="Angsana New" w:hint="cs"/>
                <w:sz w:val="30"/>
                <w:szCs w:val="30"/>
                <w:cs/>
              </w:rPr>
              <w:t>ขายสินค้าและให้บริการ</w:t>
            </w:r>
          </w:p>
        </w:tc>
        <w:tc>
          <w:tcPr>
            <w:tcW w:w="1080" w:type="dxa"/>
            <w:shd w:val="clear" w:color="auto" w:fill="auto"/>
          </w:tcPr>
          <w:p w14:paraId="4ACD7DD2" w14:textId="5FC5B8AF" w:rsidR="007415A1" w:rsidRPr="002830BD" w:rsidRDefault="00C273B6" w:rsidP="007415A1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4860B249" w14:textId="77777777" w:rsidR="007415A1" w:rsidRPr="002830BD" w:rsidRDefault="007415A1" w:rsidP="007415A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0A481EC" w14:textId="359FDEA3" w:rsidR="007415A1" w:rsidRPr="002830BD" w:rsidRDefault="00C273B6" w:rsidP="007415A1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 w:hint="cs"/>
                <w:sz w:val="30"/>
                <w:szCs w:val="30"/>
                <w:lang w:val="en-US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021907B1" w14:textId="77777777" w:rsidR="007415A1" w:rsidRPr="002830BD" w:rsidRDefault="007415A1" w:rsidP="007415A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548B352" w14:textId="37A1BE23" w:rsidR="007415A1" w:rsidRPr="002830BD" w:rsidRDefault="00C273B6" w:rsidP="007415A1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2114161A" w14:textId="77777777" w:rsidR="007415A1" w:rsidRPr="002830BD" w:rsidRDefault="007415A1" w:rsidP="007415A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AA0AE9A" w14:textId="4116A036" w:rsidR="007415A1" w:rsidRPr="002830BD" w:rsidRDefault="00C273B6" w:rsidP="007415A1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 w:hint="cs"/>
                <w:sz w:val="30"/>
                <w:szCs w:val="30"/>
                <w:lang w:val="en-US"/>
              </w:rPr>
              <w:t>4</w:t>
            </w:r>
          </w:p>
        </w:tc>
      </w:tr>
      <w:tr w:rsidR="00917F3C" w:rsidRPr="002830BD" w14:paraId="6B451F09" w14:textId="77777777" w:rsidTr="00E72785">
        <w:tc>
          <w:tcPr>
            <w:tcW w:w="4140" w:type="dxa"/>
            <w:shd w:val="clear" w:color="auto" w:fill="auto"/>
          </w:tcPr>
          <w:p w14:paraId="2255FD9F" w14:textId="708FD1D9" w:rsidR="00917F3C" w:rsidRPr="002830BD" w:rsidRDefault="00917F3C" w:rsidP="00917F3C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830BD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2830BD">
              <w:rPr>
                <w:rFonts w:ascii="Angsana New" w:hAnsi="Angsana New" w:hint="cs"/>
                <w:sz w:val="30"/>
                <w:szCs w:val="30"/>
                <w:cs/>
              </w:rPr>
              <w:t xml:space="preserve">รายได้อื่น </w:t>
            </w:r>
          </w:p>
        </w:tc>
        <w:tc>
          <w:tcPr>
            <w:tcW w:w="1080" w:type="dxa"/>
            <w:shd w:val="clear" w:color="auto" w:fill="auto"/>
          </w:tcPr>
          <w:p w14:paraId="57EF8E48" w14:textId="67119FEA" w:rsidR="00917F3C" w:rsidRPr="002830BD" w:rsidRDefault="00C273B6" w:rsidP="00917F3C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C3251FA" w14:textId="77777777" w:rsidR="00917F3C" w:rsidRPr="002830BD" w:rsidRDefault="00917F3C" w:rsidP="00917F3C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17F93EC" w14:textId="2A675A0A" w:rsidR="00917F3C" w:rsidRPr="002830BD" w:rsidRDefault="00C273B6" w:rsidP="00917F3C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65AB61A" w14:textId="77777777" w:rsidR="00917F3C" w:rsidRPr="002830BD" w:rsidRDefault="00917F3C" w:rsidP="00917F3C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108D678" w14:textId="4A492A7F" w:rsidR="00917F3C" w:rsidRPr="002830BD" w:rsidRDefault="00C273B6" w:rsidP="00917F3C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B1876F6" w14:textId="77777777" w:rsidR="00917F3C" w:rsidRPr="002830BD" w:rsidRDefault="00917F3C" w:rsidP="00917F3C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4988C25" w14:textId="60E5A55E" w:rsidR="00917F3C" w:rsidRPr="002830BD" w:rsidRDefault="00C273B6" w:rsidP="00917F3C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</w:p>
        </w:tc>
      </w:tr>
      <w:tr w:rsidR="007415A1" w:rsidRPr="002830BD" w14:paraId="2FC00662" w14:textId="77777777" w:rsidTr="00E72785">
        <w:tc>
          <w:tcPr>
            <w:tcW w:w="4140" w:type="dxa"/>
            <w:shd w:val="clear" w:color="auto" w:fill="auto"/>
          </w:tcPr>
          <w:p w14:paraId="55C493EE" w14:textId="77777777" w:rsidR="007415A1" w:rsidRPr="002830BD" w:rsidRDefault="007415A1" w:rsidP="007415A1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830BD">
              <w:rPr>
                <w:rFonts w:ascii="Angsana New" w:hAnsi="Angsana New" w:hint="cs"/>
                <w:sz w:val="30"/>
                <w:szCs w:val="30"/>
                <w:cs/>
              </w:rPr>
              <w:t xml:space="preserve">   เงินปันผลรับ</w:t>
            </w:r>
          </w:p>
        </w:tc>
        <w:tc>
          <w:tcPr>
            <w:tcW w:w="1080" w:type="dxa"/>
            <w:shd w:val="clear" w:color="auto" w:fill="auto"/>
          </w:tcPr>
          <w:p w14:paraId="716BEE72" w14:textId="492A7837" w:rsidR="007415A1" w:rsidRPr="002830BD" w:rsidRDefault="00C273B6" w:rsidP="007415A1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4A77536" w14:textId="77777777" w:rsidR="007415A1" w:rsidRPr="002830BD" w:rsidRDefault="007415A1" w:rsidP="007415A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74884BD" w14:textId="1BB5A68E" w:rsidR="007415A1" w:rsidRPr="002830BD" w:rsidRDefault="00C273B6" w:rsidP="007415A1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 w:hint="cs"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7419249E" w14:textId="77777777" w:rsidR="007415A1" w:rsidRPr="002830BD" w:rsidRDefault="007415A1" w:rsidP="007415A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9EB910" w14:textId="66F96AED" w:rsidR="007415A1" w:rsidRPr="002830BD" w:rsidRDefault="00C273B6" w:rsidP="007415A1">
            <w:pPr>
              <w:pStyle w:val="a1"/>
              <w:tabs>
                <w:tab w:val="decimal" w:pos="792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B2E516F" w14:textId="77777777" w:rsidR="007415A1" w:rsidRPr="002830BD" w:rsidRDefault="007415A1" w:rsidP="007415A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F6F920" w14:textId="71EB766F" w:rsidR="007415A1" w:rsidRPr="002830BD" w:rsidRDefault="00C273B6" w:rsidP="007415A1">
            <w:pPr>
              <w:pStyle w:val="a1"/>
              <w:tabs>
                <w:tab w:val="decimal" w:pos="792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273B6">
              <w:rPr>
                <w:rFonts w:ascii="Angsana New" w:hAnsi="Angsana New" w:hint="cs"/>
                <w:sz w:val="30"/>
                <w:szCs w:val="30"/>
                <w:lang w:val="en-US"/>
              </w:rPr>
              <w:t>9</w:t>
            </w:r>
          </w:p>
        </w:tc>
      </w:tr>
      <w:tr w:rsidR="007415A1" w:rsidRPr="002830BD" w14:paraId="547D3789" w14:textId="77777777" w:rsidTr="00E72785">
        <w:tc>
          <w:tcPr>
            <w:tcW w:w="4140" w:type="dxa"/>
            <w:shd w:val="clear" w:color="auto" w:fill="auto"/>
          </w:tcPr>
          <w:p w14:paraId="2F99E914" w14:textId="4C81C3E4" w:rsidR="007415A1" w:rsidRPr="002830BD" w:rsidRDefault="007415A1" w:rsidP="007415A1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830BD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2830BD"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0" w:type="dxa"/>
            <w:shd w:val="clear" w:color="auto" w:fill="auto"/>
          </w:tcPr>
          <w:p w14:paraId="3E8F64DB" w14:textId="48E94595" w:rsidR="007415A1" w:rsidRPr="002830BD" w:rsidRDefault="00C273B6" w:rsidP="00E72785">
            <w:pPr>
              <w:pStyle w:val="a1"/>
              <w:tabs>
                <w:tab w:val="decimal" w:pos="860"/>
              </w:tabs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388</w:t>
            </w:r>
            <w:r w:rsidRPr="00C273B6">
              <w:rPr>
                <w:rFonts w:ascii="Angsana New" w:hAnsi="Angsana New" w:hint="cs"/>
                <w:sz w:val="30"/>
                <w:szCs w:val="30"/>
                <w:vertAlign w:val="superscript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E1CEF11" w14:textId="77777777" w:rsidR="007415A1" w:rsidRPr="002830BD" w:rsidRDefault="007415A1" w:rsidP="007415A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70C19EB" w14:textId="3C02A270" w:rsidR="007415A1" w:rsidRPr="002830BD" w:rsidRDefault="00C273B6" w:rsidP="00E72785">
            <w:pPr>
              <w:pStyle w:val="a1"/>
              <w:tabs>
                <w:tab w:val="decimal" w:pos="860"/>
              </w:tabs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 w:hint="cs"/>
                <w:sz w:val="30"/>
                <w:szCs w:val="30"/>
                <w:lang w:val="en-US"/>
              </w:rPr>
              <w:t>303</w:t>
            </w:r>
            <w:r w:rsidRPr="00C273B6">
              <w:rPr>
                <w:rFonts w:ascii="Angsana New" w:hAnsi="Angsana New" w:hint="cs"/>
                <w:sz w:val="30"/>
                <w:szCs w:val="30"/>
                <w:vertAlign w:val="superscript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64B35CD" w14:textId="77777777" w:rsidR="007415A1" w:rsidRPr="002830BD" w:rsidRDefault="007415A1" w:rsidP="007415A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5B9C65" w14:textId="201A640D" w:rsidR="007415A1" w:rsidRPr="002830BD" w:rsidRDefault="00944DBD" w:rsidP="00944DBD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8B7487" w14:textId="77777777" w:rsidR="007415A1" w:rsidRPr="002830BD" w:rsidRDefault="007415A1" w:rsidP="007415A1">
            <w:pPr>
              <w:pStyle w:val="a1"/>
              <w:ind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00254D4" w14:textId="3E6A3871" w:rsidR="007415A1" w:rsidRPr="00FA3559" w:rsidRDefault="007415A1" w:rsidP="007415A1">
            <w:pPr>
              <w:pStyle w:val="a1"/>
              <w:ind w:left="-122" w:right="-9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830BD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</w:tr>
      <w:tr w:rsidR="007415A1" w:rsidRPr="002830BD" w14:paraId="268E210E" w14:textId="77777777" w:rsidTr="00E72785">
        <w:tc>
          <w:tcPr>
            <w:tcW w:w="4140" w:type="dxa"/>
            <w:shd w:val="clear" w:color="auto" w:fill="auto"/>
          </w:tcPr>
          <w:p w14:paraId="5B1C3A67" w14:textId="77777777" w:rsidR="007415A1" w:rsidRPr="002830BD" w:rsidRDefault="007415A1" w:rsidP="007415A1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830BD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2830BD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shd w:val="clear" w:color="auto" w:fill="auto"/>
          </w:tcPr>
          <w:p w14:paraId="64F95EED" w14:textId="02750F84" w:rsidR="007415A1" w:rsidRPr="002830BD" w:rsidRDefault="00C273B6" w:rsidP="007415A1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DBB9E50" w14:textId="77777777" w:rsidR="007415A1" w:rsidRPr="002830BD" w:rsidRDefault="007415A1" w:rsidP="007415A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1B53256" w14:textId="2E0B2010" w:rsidR="007415A1" w:rsidRPr="002830BD" w:rsidRDefault="00C273B6" w:rsidP="007415A1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 w:hint="cs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0F58EDD4" w14:textId="77777777" w:rsidR="007415A1" w:rsidRPr="002830BD" w:rsidRDefault="007415A1" w:rsidP="007415A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1A896A9" w14:textId="528F6A7D" w:rsidR="007415A1" w:rsidRPr="002830BD" w:rsidRDefault="00C273B6" w:rsidP="00213F8E">
            <w:pPr>
              <w:pStyle w:val="a1"/>
              <w:tabs>
                <w:tab w:val="decimal" w:pos="792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BA8B786" w14:textId="77777777" w:rsidR="007415A1" w:rsidRPr="002830BD" w:rsidRDefault="007415A1" w:rsidP="007415A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2955943" w14:textId="4C3B5B80" w:rsidR="007415A1" w:rsidRPr="002830BD" w:rsidRDefault="00C273B6" w:rsidP="007415A1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 w:hint="cs"/>
                <w:sz w:val="30"/>
                <w:szCs w:val="30"/>
                <w:lang w:val="en-US"/>
              </w:rPr>
              <w:t>7</w:t>
            </w:r>
          </w:p>
        </w:tc>
      </w:tr>
      <w:tr w:rsidR="007415A1" w:rsidRPr="002830BD" w14:paraId="6D994EC1" w14:textId="77777777" w:rsidTr="00E72785">
        <w:tc>
          <w:tcPr>
            <w:tcW w:w="4140" w:type="dxa"/>
            <w:shd w:val="clear" w:color="auto" w:fill="auto"/>
          </w:tcPr>
          <w:p w14:paraId="3596D507" w14:textId="77777777" w:rsidR="007415A1" w:rsidRPr="002830BD" w:rsidRDefault="007415A1" w:rsidP="007415A1">
            <w:pPr>
              <w:tabs>
                <w:tab w:val="left" w:pos="342"/>
              </w:tabs>
              <w:spacing w:line="240" w:lineRule="auto"/>
              <w:ind w:left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830BD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auto"/>
          </w:tcPr>
          <w:p w14:paraId="76773732" w14:textId="1C145D8B" w:rsidR="007415A1" w:rsidRPr="002830BD" w:rsidRDefault="00C273B6" w:rsidP="007415A1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68D6835" w14:textId="77777777" w:rsidR="007415A1" w:rsidRPr="002830BD" w:rsidRDefault="007415A1" w:rsidP="007415A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9E39A97" w14:textId="78449E92" w:rsidR="007415A1" w:rsidRPr="002830BD" w:rsidRDefault="00C273B6" w:rsidP="007415A1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7BAE4474" w14:textId="77777777" w:rsidR="007415A1" w:rsidRPr="002830BD" w:rsidRDefault="007415A1" w:rsidP="007415A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7851FC8" w14:textId="18F951F3" w:rsidR="007415A1" w:rsidRPr="002830BD" w:rsidRDefault="00C273B6" w:rsidP="00944DBD">
            <w:pPr>
              <w:pStyle w:val="a1"/>
              <w:tabs>
                <w:tab w:val="decimal" w:pos="792"/>
              </w:tabs>
              <w:ind w:right="44"/>
              <w:jc w:val="left"/>
              <w:rPr>
                <w:rFonts w:ascii="Angsana New" w:hAnsi="Angsana New"/>
                <w:lang w:val="en-US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79212F6B" w14:textId="77777777" w:rsidR="007415A1" w:rsidRPr="002830BD" w:rsidRDefault="007415A1" w:rsidP="007415A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9250E11" w14:textId="6A644009" w:rsidR="007415A1" w:rsidRPr="002830BD" w:rsidRDefault="007415A1" w:rsidP="007415A1">
            <w:pPr>
              <w:pStyle w:val="a3"/>
              <w:tabs>
                <w:tab w:val="clear" w:pos="1080"/>
              </w:tabs>
              <w:ind w:left="-122" w:right="-108"/>
              <w:jc w:val="center"/>
              <w:rPr>
                <w:rFonts w:ascii="Angsana New" w:hAnsi="Angsana New" w:cs="Angsana New"/>
                <w:lang w:val="en-US"/>
              </w:rPr>
            </w:pPr>
            <w:r w:rsidRPr="002830BD"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  <w:tr w:rsidR="007415A1" w:rsidRPr="002830BD" w14:paraId="0237ABC9" w14:textId="77777777" w:rsidTr="00E72785">
        <w:trPr>
          <w:trHeight w:val="203"/>
        </w:trPr>
        <w:tc>
          <w:tcPr>
            <w:tcW w:w="4140" w:type="dxa"/>
            <w:shd w:val="clear" w:color="auto" w:fill="auto"/>
          </w:tcPr>
          <w:p w14:paraId="2D6F453D" w14:textId="77777777" w:rsidR="007415A1" w:rsidRPr="002830BD" w:rsidRDefault="007415A1" w:rsidP="007415A1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830B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20C00A35" w14:textId="77777777" w:rsidR="007415A1" w:rsidRPr="002830BD" w:rsidRDefault="007415A1" w:rsidP="007415A1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02544CF4" w14:textId="77777777" w:rsidR="007415A1" w:rsidRPr="002830BD" w:rsidRDefault="007415A1" w:rsidP="007415A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718DADE" w14:textId="77777777" w:rsidR="007415A1" w:rsidRPr="002830BD" w:rsidRDefault="007415A1" w:rsidP="007415A1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0F9179A1" w14:textId="77777777" w:rsidR="007415A1" w:rsidRPr="002830BD" w:rsidRDefault="007415A1" w:rsidP="007415A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5AF3CD29" w14:textId="77777777" w:rsidR="007415A1" w:rsidRPr="002830BD" w:rsidRDefault="007415A1" w:rsidP="007415A1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56127629" w14:textId="77777777" w:rsidR="007415A1" w:rsidRPr="002830BD" w:rsidRDefault="007415A1" w:rsidP="007415A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D4BDBB0" w14:textId="77777777" w:rsidR="007415A1" w:rsidRPr="002830BD" w:rsidRDefault="007415A1" w:rsidP="007415A1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7415A1" w:rsidRPr="002830BD" w14:paraId="4BFAD95A" w14:textId="77777777" w:rsidTr="00E72785">
        <w:trPr>
          <w:trHeight w:val="203"/>
        </w:trPr>
        <w:tc>
          <w:tcPr>
            <w:tcW w:w="4140" w:type="dxa"/>
            <w:shd w:val="clear" w:color="auto" w:fill="auto"/>
          </w:tcPr>
          <w:p w14:paraId="2CC5DE04" w14:textId="77777777" w:rsidR="007415A1" w:rsidRPr="002830BD" w:rsidRDefault="007415A1" w:rsidP="007415A1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830BD">
              <w:rPr>
                <w:rFonts w:ascii="Angsana New" w:hAnsi="Angsana New" w:hint="cs"/>
                <w:sz w:val="30"/>
                <w:szCs w:val="30"/>
                <w:cs/>
              </w:rPr>
              <w:t xml:space="preserve">   ค่าตอบแทนผู้บริหารสำคัญ</w:t>
            </w:r>
          </w:p>
        </w:tc>
        <w:tc>
          <w:tcPr>
            <w:tcW w:w="1080" w:type="dxa"/>
          </w:tcPr>
          <w:p w14:paraId="3DE30870" w14:textId="77777777" w:rsidR="007415A1" w:rsidRPr="002830BD" w:rsidRDefault="007415A1" w:rsidP="007415A1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49C77805" w14:textId="77777777" w:rsidR="007415A1" w:rsidRPr="002830BD" w:rsidRDefault="007415A1" w:rsidP="007415A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4542EAA" w14:textId="77777777" w:rsidR="007415A1" w:rsidRPr="002830BD" w:rsidRDefault="007415A1" w:rsidP="007415A1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2C8ED0E1" w14:textId="77777777" w:rsidR="007415A1" w:rsidRPr="002830BD" w:rsidRDefault="007415A1" w:rsidP="007415A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DF00626" w14:textId="77777777" w:rsidR="007415A1" w:rsidRPr="002830BD" w:rsidRDefault="007415A1" w:rsidP="007415A1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7C28EBC4" w14:textId="77777777" w:rsidR="007415A1" w:rsidRPr="002830BD" w:rsidRDefault="007415A1" w:rsidP="007415A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48E9CA18" w14:textId="77777777" w:rsidR="007415A1" w:rsidRPr="002830BD" w:rsidRDefault="007415A1" w:rsidP="007415A1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7415A1" w:rsidRPr="002830BD" w14:paraId="0B6E7497" w14:textId="77777777" w:rsidTr="00E72785">
        <w:trPr>
          <w:trHeight w:val="203"/>
        </w:trPr>
        <w:tc>
          <w:tcPr>
            <w:tcW w:w="4140" w:type="dxa"/>
            <w:shd w:val="clear" w:color="auto" w:fill="auto"/>
          </w:tcPr>
          <w:p w14:paraId="71713B57" w14:textId="77777777" w:rsidR="007415A1" w:rsidRPr="002830BD" w:rsidRDefault="007415A1" w:rsidP="007415A1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830BD">
              <w:rPr>
                <w:rFonts w:ascii="Angsana New" w:hAnsi="Angsana New" w:hint="cs"/>
                <w:sz w:val="30"/>
                <w:szCs w:val="30"/>
                <w:cs/>
              </w:rPr>
              <w:t xml:space="preserve">      ผลประโยชน์ระยะสั้นของผู้บริหาร</w:t>
            </w:r>
          </w:p>
        </w:tc>
        <w:tc>
          <w:tcPr>
            <w:tcW w:w="1080" w:type="dxa"/>
          </w:tcPr>
          <w:p w14:paraId="1FFE7D28" w14:textId="6EC7EDF6" w:rsidR="007415A1" w:rsidRPr="002830BD" w:rsidRDefault="00C273B6" w:rsidP="007415A1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</w:p>
        </w:tc>
        <w:tc>
          <w:tcPr>
            <w:tcW w:w="270" w:type="dxa"/>
          </w:tcPr>
          <w:p w14:paraId="01142773" w14:textId="77777777" w:rsidR="007415A1" w:rsidRPr="002830BD" w:rsidRDefault="007415A1" w:rsidP="007415A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D3A17ED" w14:textId="43CDCD20" w:rsidR="007415A1" w:rsidRPr="002830BD" w:rsidRDefault="00C273B6" w:rsidP="007415A1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 w:hint="cs"/>
                <w:sz w:val="30"/>
                <w:szCs w:val="30"/>
                <w:lang w:val="en-US"/>
              </w:rPr>
              <w:t>33</w:t>
            </w:r>
          </w:p>
        </w:tc>
        <w:tc>
          <w:tcPr>
            <w:tcW w:w="270" w:type="dxa"/>
          </w:tcPr>
          <w:p w14:paraId="38B4E54C" w14:textId="77777777" w:rsidR="007415A1" w:rsidRPr="002830BD" w:rsidRDefault="007415A1" w:rsidP="007415A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ECD5FEA" w14:textId="47E6B47B" w:rsidR="007415A1" w:rsidRPr="002830BD" w:rsidRDefault="00C273B6" w:rsidP="007415A1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 w:hint="cs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77E55C89" w14:textId="77777777" w:rsidR="007415A1" w:rsidRPr="002830BD" w:rsidRDefault="007415A1" w:rsidP="007415A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51BED61" w14:textId="493A7054" w:rsidR="007415A1" w:rsidRPr="002830BD" w:rsidRDefault="00C273B6" w:rsidP="007415A1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 w:hint="cs"/>
                <w:sz w:val="30"/>
                <w:szCs w:val="30"/>
                <w:lang w:val="en-US"/>
              </w:rPr>
              <w:t>17</w:t>
            </w:r>
          </w:p>
        </w:tc>
      </w:tr>
      <w:tr w:rsidR="007415A1" w:rsidRPr="002830BD" w14:paraId="6DD14F58" w14:textId="77777777" w:rsidTr="00E72785">
        <w:trPr>
          <w:trHeight w:val="203"/>
        </w:trPr>
        <w:tc>
          <w:tcPr>
            <w:tcW w:w="4140" w:type="dxa"/>
            <w:shd w:val="clear" w:color="auto" w:fill="auto"/>
          </w:tcPr>
          <w:p w14:paraId="0ABB4714" w14:textId="7E547A18" w:rsidR="007415A1" w:rsidRPr="002830BD" w:rsidRDefault="007415A1" w:rsidP="007415A1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830BD">
              <w:rPr>
                <w:rFonts w:ascii="Angsana New" w:hAnsi="Angsana New" w:hint="cs"/>
                <w:sz w:val="30"/>
                <w:szCs w:val="30"/>
                <w:cs/>
              </w:rPr>
              <w:t xml:space="preserve">      ผลประโยชน์ระยะยาวของผู้บริหาร</w:t>
            </w:r>
          </w:p>
        </w:tc>
        <w:tc>
          <w:tcPr>
            <w:tcW w:w="1080" w:type="dxa"/>
          </w:tcPr>
          <w:p w14:paraId="4DA28203" w14:textId="3B6259DA" w:rsidR="007415A1" w:rsidRPr="002830BD" w:rsidRDefault="00C273B6" w:rsidP="007415A1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6E628C52" w14:textId="77777777" w:rsidR="007415A1" w:rsidRPr="002830BD" w:rsidRDefault="007415A1" w:rsidP="007415A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55AE20D2" w14:textId="04DB8C32" w:rsidR="007415A1" w:rsidRPr="002830BD" w:rsidRDefault="00C273B6" w:rsidP="007415A1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 w:hint="cs"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</w:tcPr>
          <w:p w14:paraId="142DFC06" w14:textId="77777777" w:rsidR="007415A1" w:rsidRPr="002830BD" w:rsidRDefault="007415A1" w:rsidP="007415A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432A1C97" w14:textId="49C931E8" w:rsidR="007415A1" w:rsidRPr="002830BD" w:rsidRDefault="00C273B6" w:rsidP="007415A1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41979F5A" w14:textId="77777777" w:rsidR="007415A1" w:rsidRPr="002830BD" w:rsidRDefault="007415A1" w:rsidP="007415A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0C91902" w14:textId="6DCF11A0" w:rsidR="007415A1" w:rsidRPr="002830BD" w:rsidRDefault="00C273B6" w:rsidP="007415A1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 w:hint="cs"/>
                <w:sz w:val="30"/>
                <w:szCs w:val="30"/>
                <w:lang w:val="en-US"/>
              </w:rPr>
              <w:t>7</w:t>
            </w:r>
          </w:p>
        </w:tc>
      </w:tr>
    </w:tbl>
    <w:p w14:paraId="148C666E" w14:textId="77777777" w:rsidR="002830BD" w:rsidRPr="00933F57" w:rsidRDefault="002830BD" w:rsidP="002830BD">
      <w:pPr>
        <w:spacing w:line="240" w:lineRule="auto"/>
        <w:rPr>
          <w:sz w:val="2"/>
          <w:szCs w:val="2"/>
        </w:rPr>
      </w:pPr>
    </w:p>
    <w:p w14:paraId="69423A83" w14:textId="09DCE0CF" w:rsidR="002830BD" w:rsidRDefault="002830BD" w:rsidP="002830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left="821" w:hanging="274"/>
        <w:jc w:val="center"/>
        <w:rPr>
          <w:rFonts w:ascii="Angsana New" w:hAnsi="Angsana New"/>
          <w:sz w:val="32"/>
          <w:szCs w:val="32"/>
          <w:vertAlign w:val="superscript"/>
        </w:rPr>
      </w:pPr>
    </w:p>
    <w:p w14:paraId="79A922DD" w14:textId="68AB64EE" w:rsidR="002830BD" w:rsidRDefault="002830BD" w:rsidP="002830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left="821" w:hanging="274"/>
        <w:jc w:val="center"/>
        <w:rPr>
          <w:rFonts w:ascii="Angsana New" w:hAnsi="Angsana New"/>
          <w:sz w:val="32"/>
          <w:szCs w:val="32"/>
          <w:vertAlign w:val="superscript"/>
        </w:rPr>
      </w:pPr>
    </w:p>
    <w:p w14:paraId="124BE6FD" w14:textId="04E93A4D" w:rsidR="002830BD" w:rsidRDefault="002830BD" w:rsidP="002830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left="821" w:hanging="274"/>
        <w:jc w:val="center"/>
        <w:rPr>
          <w:rFonts w:ascii="Angsana New" w:hAnsi="Angsana New"/>
          <w:sz w:val="32"/>
          <w:szCs w:val="32"/>
          <w:vertAlign w:val="superscript"/>
        </w:rPr>
      </w:pPr>
    </w:p>
    <w:p w14:paraId="026E4CE8" w14:textId="5C8904D8" w:rsidR="002830BD" w:rsidRDefault="002830BD" w:rsidP="002830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left="821" w:hanging="274"/>
        <w:jc w:val="center"/>
        <w:rPr>
          <w:rFonts w:ascii="Angsana New" w:hAnsi="Angsana New"/>
          <w:sz w:val="32"/>
          <w:szCs w:val="32"/>
          <w:vertAlign w:val="superscript"/>
        </w:rPr>
      </w:pPr>
    </w:p>
    <w:p w14:paraId="0F8BC4E4" w14:textId="77777777" w:rsidR="002830BD" w:rsidRPr="00A328F7" w:rsidRDefault="002830BD" w:rsidP="002830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left="821" w:hanging="274"/>
        <w:jc w:val="center"/>
        <w:rPr>
          <w:rFonts w:ascii="Angsana New" w:hAnsi="Angsana New"/>
          <w:sz w:val="32"/>
          <w:szCs w:val="32"/>
          <w:vertAlign w:val="superscript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2830BD" w:rsidRPr="00A97B80" w14:paraId="1F58E458" w14:textId="77777777" w:rsidTr="002830BD">
        <w:trPr>
          <w:tblHeader/>
        </w:trPr>
        <w:tc>
          <w:tcPr>
            <w:tcW w:w="4050" w:type="dxa"/>
          </w:tcPr>
          <w:p w14:paraId="2CCBA868" w14:textId="77777777" w:rsidR="002830BD" w:rsidRPr="00AD2501" w:rsidRDefault="002830BD" w:rsidP="002830BD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D25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สำหรับงวดหกเดือนสิ้นสุดวันที่ </w:t>
            </w:r>
          </w:p>
        </w:tc>
        <w:tc>
          <w:tcPr>
            <w:tcW w:w="2430" w:type="dxa"/>
            <w:gridSpan w:val="3"/>
          </w:tcPr>
          <w:p w14:paraId="1C085814" w14:textId="77777777" w:rsidR="002830BD" w:rsidRPr="000E0185" w:rsidRDefault="002830BD" w:rsidP="002830BD">
            <w:pPr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018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727B6E2" w14:textId="77777777" w:rsidR="002830BD" w:rsidRPr="000E0185" w:rsidRDefault="002830BD" w:rsidP="002830BD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430" w:type="dxa"/>
            <w:gridSpan w:val="3"/>
          </w:tcPr>
          <w:p w14:paraId="199FB7BF" w14:textId="77777777" w:rsidR="002830BD" w:rsidRPr="000E0185" w:rsidRDefault="002830BD" w:rsidP="002830BD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018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30BD" w:rsidRPr="00A97B80" w14:paraId="1DCF1A1A" w14:textId="77777777" w:rsidTr="002830BD">
        <w:trPr>
          <w:tblHeader/>
        </w:trPr>
        <w:tc>
          <w:tcPr>
            <w:tcW w:w="4050" w:type="dxa"/>
          </w:tcPr>
          <w:p w14:paraId="303CC229" w14:textId="4634F464" w:rsidR="002830BD" w:rsidRPr="00AD2501" w:rsidRDefault="00C273B6" w:rsidP="00283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273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2830BD" w:rsidRPr="00AD25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  </w:t>
            </w:r>
          </w:p>
        </w:tc>
        <w:tc>
          <w:tcPr>
            <w:tcW w:w="1080" w:type="dxa"/>
          </w:tcPr>
          <w:p w14:paraId="25F16F98" w14:textId="7A3B373D" w:rsidR="002830BD" w:rsidRPr="00A97B80" w:rsidRDefault="00C273B6" w:rsidP="002830BD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3A52E5BF" w14:textId="77777777" w:rsidR="002830BD" w:rsidRPr="00A97B80" w:rsidRDefault="002830BD" w:rsidP="002830BD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944ADD3" w14:textId="70BA3104" w:rsidR="002830BD" w:rsidRPr="00A97B80" w:rsidRDefault="00C273B6" w:rsidP="002830BD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14:paraId="7ACD3E88" w14:textId="77777777" w:rsidR="002830BD" w:rsidRPr="00A97B80" w:rsidRDefault="002830BD" w:rsidP="002830BD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EE4E12B" w14:textId="7BDF24B4" w:rsidR="002830BD" w:rsidRPr="00A97B80" w:rsidRDefault="00C273B6" w:rsidP="002830BD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1D9EE88B" w14:textId="77777777" w:rsidR="002830BD" w:rsidRPr="00A97B80" w:rsidRDefault="002830BD" w:rsidP="002830BD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44BDFA1" w14:textId="41020D96" w:rsidR="002830BD" w:rsidRPr="00A97B80" w:rsidRDefault="00C273B6" w:rsidP="002830BD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2830BD" w:rsidRPr="00A97B80" w14:paraId="3E1C85FF" w14:textId="77777777" w:rsidTr="002830BD">
        <w:trPr>
          <w:tblHeader/>
        </w:trPr>
        <w:tc>
          <w:tcPr>
            <w:tcW w:w="4050" w:type="dxa"/>
          </w:tcPr>
          <w:p w14:paraId="2D291F9A" w14:textId="77777777" w:rsidR="002830BD" w:rsidRPr="00AD2501" w:rsidRDefault="002830BD" w:rsidP="00283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1DAE2DB7" w14:textId="77777777" w:rsidR="002830BD" w:rsidRPr="000E0185" w:rsidRDefault="002830BD" w:rsidP="002830BD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018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2830BD" w:rsidRPr="00A97B80" w14:paraId="4082D71A" w14:textId="77777777" w:rsidTr="002830BD">
        <w:tc>
          <w:tcPr>
            <w:tcW w:w="4050" w:type="dxa"/>
          </w:tcPr>
          <w:p w14:paraId="674D4A2C" w14:textId="77777777" w:rsidR="002830BD" w:rsidRPr="00AD2501" w:rsidRDefault="002830BD" w:rsidP="002830BD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25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1B235F37" w14:textId="77777777" w:rsidR="002830BD" w:rsidRPr="00AD2501" w:rsidRDefault="002830BD" w:rsidP="002830B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70883AB" w14:textId="77777777" w:rsidR="002830BD" w:rsidRPr="00AD2501" w:rsidRDefault="002830BD" w:rsidP="002830B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5CB003EC" w14:textId="77777777" w:rsidR="002830BD" w:rsidRPr="00AD2501" w:rsidRDefault="002830BD" w:rsidP="002830B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793558A" w14:textId="77777777" w:rsidR="002830BD" w:rsidRPr="000E0185" w:rsidRDefault="002830BD" w:rsidP="002830B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A45830D" w14:textId="77777777" w:rsidR="002830BD" w:rsidRPr="000E0185" w:rsidRDefault="002830BD" w:rsidP="002830B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7C13D1F" w14:textId="77777777" w:rsidR="002830BD" w:rsidRPr="000E0185" w:rsidRDefault="002830BD" w:rsidP="002830B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4B52BF54" w14:textId="77777777" w:rsidR="002830BD" w:rsidRPr="000E0185" w:rsidRDefault="002830BD" w:rsidP="002830B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44DBD" w:rsidRPr="00A97B80" w14:paraId="33A9402F" w14:textId="77777777" w:rsidTr="002830BD">
        <w:tc>
          <w:tcPr>
            <w:tcW w:w="4050" w:type="dxa"/>
            <w:shd w:val="clear" w:color="auto" w:fill="auto"/>
          </w:tcPr>
          <w:p w14:paraId="7682D543" w14:textId="77777777" w:rsidR="00944DBD" w:rsidRPr="00AD2501" w:rsidRDefault="00944DBD" w:rsidP="00944DBD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D250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D2501">
              <w:rPr>
                <w:rFonts w:ascii="Angsana New" w:hAnsi="Angsana New"/>
                <w:sz w:val="30"/>
                <w:szCs w:val="30"/>
                <w:cs/>
              </w:rPr>
              <w:t>ขายสินค้าและให้บริการ</w:t>
            </w:r>
          </w:p>
        </w:tc>
        <w:tc>
          <w:tcPr>
            <w:tcW w:w="1080" w:type="dxa"/>
          </w:tcPr>
          <w:p w14:paraId="143C5CDC" w14:textId="2678F369" w:rsidR="00944DBD" w:rsidRPr="000E0185" w:rsidRDefault="00944DBD" w:rsidP="00944DBD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018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AC31E97" w14:textId="77777777" w:rsidR="00944DBD" w:rsidRPr="00A97B80" w:rsidRDefault="00944DBD" w:rsidP="00944DB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5A79694F" w14:textId="3FC53882" w:rsidR="00944DBD" w:rsidRPr="000E0185" w:rsidRDefault="00944DBD" w:rsidP="00944DBD">
            <w:pPr>
              <w:pStyle w:val="a1"/>
              <w:ind w:left="-130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018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EC9EF76" w14:textId="77777777" w:rsidR="00944DBD" w:rsidRPr="000E0185" w:rsidRDefault="00944DBD" w:rsidP="00944DB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3F4740F" w14:textId="2BAB9316" w:rsidR="00944DBD" w:rsidRPr="000E0185" w:rsidRDefault="00C273B6" w:rsidP="00944DB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270" w:type="dxa"/>
          </w:tcPr>
          <w:p w14:paraId="74153664" w14:textId="77777777" w:rsidR="00944DBD" w:rsidRPr="000E0185" w:rsidRDefault="00944DBD" w:rsidP="00944DB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6CD49D73" w14:textId="77F25828" w:rsidR="00944DBD" w:rsidRPr="000E0185" w:rsidRDefault="00C273B6" w:rsidP="00944DB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</w:p>
        </w:tc>
      </w:tr>
      <w:tr w:rsidR="00944DBD" w:rsidRPr="00A97B80" w14:paraId="165652EB" w14:textId="77777777" w:rsidTr="002830BD">
        <w:tc>
          <w:tcPr>
            <w:tcW w:w="4050" w:type="dxa"/>
            <w:shd w:val="clear" w:color="auto" w:fill="auto"/>
          </w:tcPr>
          <w:p w14:paraId="7F102B34" w14:textId="3DC561D8" w:rsidR="00944DBD" w:rsidRPr="00AD2501" w:rsidRDefault="00944DBD" w:rsidP="00944DBD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D250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D2501">
              <w:rPr>
                <w:rFonts w:ascii="Angsana New" w:hAnsi="Angsana New"/>
                <w:sz w:val="30"/>
                <w:szCs w:val="30"/>
                <w:cs/>
              </w:rPr>
              <w:t xml:space="preserve">รายได้อื่น </w:t>
            </w:r>
          </w:p>
        </w:tc>
        <w:tc>
          <w:tcPr>
            <w:tcW w:w="1080" w:type="dxa"/>
          </w:tcPr>
          <w:p w14:paraId="2A566BD1" w14:textId="091ECAB4" w:rsidR="00944DBD" w:rsidRPr="000E0185" w:rsidRDefault="00944DBD" w:rsidP="00944DBD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018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0730991" w14:textId="77777777" w:rsidR="00944DBD" w:rsidRPr="00A97B80" w:rsidRDefault="00944DBD" w:rsidP="00944DB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6842D4F1" w14:textId="37B40A4E" w:rsidR="00944DBD" w:rsidRPr="000E0185" w:rsidRDefault="00944DBD" w:rsidP="00944DBD">
            <w:pPr>
              <w:pStyle w:val="a1"/>
              <w:ind w:left="-130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018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6F01683" w14:textId="77777777" w:rsidR="00944DBD" w:rsidRPr="000E0185" w:rsidRDefault="00944DBD" w:rsidP="00944DB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39C8E30" w14:textId="76A0663D" w:rsidR="00944DBD" w:rsidRPr="000E0185" w:rsidRDefault="00C273B6" w:rsidP="00944DB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270" w:type="dxa"/>
          </w:tcPr>
          <w:p w14:paraId="48077ECF" w14:textId="77777777" w:rsidR="00944DBD" w:rsidRPr="000E0185" w:rsidRDefault="00944DBD" w:rsidP="00944DB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6298ADF4" w14:textId="2C2A0E61" w:rsidR="00944DBD" w:rsidRPr="000E0185" w:rsidRDefault="00C273B6" w:rsidP="00944DB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</w:p>
        </w:tc>
      </w:tr>
      <w:tr w:rsidR="00944DBD" w:rsidRPr="00A97B80" w14:paraId="0EB5D9AC" w14:textId="77777777" w:rsidTr="002830BD">
        <w:tc>
          <w:tcPr>
            <w:tcW w:w="4050" w:type="dxa"/>
            <w:shd w:val="clear" w:color="auto" w:fill="auto"/>
          </w:tcPr>
          <w:p w14:paraId="08B7BCB8" w14:textId="77777777" w:rsidR="00944DBD" w:rsidRPr="00AD2501" w:rsidRDefault="00944DBD" w:rsidP="00944DBD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D2501">
              <w:rPr>
                <w:rFonts w:ascii="Angsana New" w:hAnsi="Angsana New"/>
                <w:sz w:val="30"/>
                <w:szCs w:val="30"/>
                <w:cs/>
              </w:rPr>
              <w:t xml:space="preserve">   เงินปันผลรับ</w:t>
            </w:r>
          </w:p>
        </w:tc>
        <w:tc>
          <w:tcPr>
            <w:tcW w:w="1080" w:type="dxa"/>
          </w:tcPr>
          <w:p w14:paraId="0BCF8CEE" w14:textId="7D5320C5" w:rsidR="00944DBD" w:rsidRPr="000E0185" w:rsidRDefault="00944DBD" w:rsidP="00944DBD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018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45E2EC6" w14:textId="77777777" w:rsidR="00944DBD" w:rsidRPr="00A97B80" w:rsidRDefault="00944DBD" w:rsidP="00944DB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C353122" w14:textId="32BC489A" w:rsidR="00944DBD" w:rsidRPr="000E0185" w:rsidRDefault="00944DBD" w:rsidP="00944DBD">
            <w:pPr>
              <w:pStyle w:val="a1"/>
              <w:ind w:left="-130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018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FAA989A" w14:textId="77777777" w:rsidR="00944DBD" w:rsidRPr="000E0185" w:rsidRDefault="00944DBD" w:rsidP="00944DB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EAD2F14" w14:textId="2FF3073B" w:rsidR="00944DBD" w:rsidRPr="000E0185" w:rsidRDefault="00C273B6" w:rsidP="00944DB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297</w:t>
            </w:r>
          </w:p>
        </w:tc>
        <w:tc>
          <w:tcPr>
            <w:tcW w:w="270" w:type="dxa"/>
          </w:tcPr>
          <w:p w14:paraId="24F3D1A8" w14:textId="77777777" w:rsidR="00944DBD" w:rsidRPr="000E0185" w:rsidRDefault="00944DBD" w:rsidP="00944DB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8BEE722" w14:textId="04302E65" w:rsidR="00944DBD" w:rsidRPr="000E0185" w:rsidRDefault="00C273B6" w:rsidP="00944DB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261</w:t>
            </w:r>
          </w:p>
        </w:tc>
      </w:tr>
      <w:tr w:rsidR="00944DBD" w:rsidRPr="00A97B80" w14:paraId="0B36B3C6" w14:textId="77777777" w:rsidTr="002830BD">
        <w:tc>
          <w:tcPr>
            <w:tcW w:w="4050" w:type="dxa"/>
            <w:shd w:val="clear" w:color="auto" w:fill="auto"/>
            <w:vAlign w:val="bottom"/>
          </w:tcPr>
          <w:p w14:paraId="716C588C" w14:textId="77777777" w:rsidR="00944DBD" w:rsidRPr="00AD2501" w:rsidRDefault="00944DBD" w:rsidP="00944DBD">
            <w:pPr>
              <w:tabs>
                <w:tab w:val="left" w:pos="342"/>
              </w:tabs>
              <w:rPr>
                <w:rFonts w:ascii="Angsana New" w:hAnsi="Angsana New"/>
                <w:sz w:val="30"/>
                <w:szCs w:val="30"/>
              </w:rPr>
            </w:pPr>
            <w:r w:rsidRPr="00AD250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D2501">
              <w:rPr>
                <w:rFonts w:ascii="Angsana New" w:hAnsi="Angsana New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0" w:type="dxa"/>
          </w:tcPr>
          <w:p w14:paraId="648DF47C" w14:textId="791D2D69" w:rsidR="00944DBD" w:rsidRPr="000E0185" w:rsidRDefault="00944DBD" w:rsidP="00944DBD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018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4E91C2E" w14:textId="77777777" w:rsidR="00944DBD" w:rsidRPr="00A97B80" w:rsidRDefault="00944DBD" w:rsidP="00944DB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6DEAD019" w14:textId="59D303AB" w:rsidR="00944DBD" w:rsidRPr="000E0185" w:rsidRDefault="00944DBD" w:rsidP="00944DBD">
            <w:pPr>
              <w:pStyle w:val="a1"/>
              <w:ind w:left="-130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018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43E428B" w14:textId="77777777" w:rsidR="00944DBD" w:rsidRPr="000E0185" w:rsidRDefault="00944DBD" w:rsidP="00944DB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438BCB40" w14:textId="24D76CE6" w:rsidR="00944DBD" w:rsidRPr="000E0185" w:rsidRDefault="00C273B6" w:rsidP="00944DB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137</w:t>
            </w:r>
          </w:p>
        </w:tc>
        <w:tc>
          <w:tcPr>
            <w:tcW w:w="270" w:type="dxa"/>
          </w:tcPr>
          <w:p w14:paraId="650140A5" w14:textId="77777777" w:rsidR="00944DBD" w:rsidRPr="000E0185" w:rsidRDefault="00944DBD" w:rsidP="00944DB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C19F771" w14:textId="759616F6" w:rsidR="00944DBD" w:rsidRPr="000E0185" w:rsidRDefault="00C273B6" w:rsidP="00944DB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97</w:t>
            </w:r>
          </w:p>
        </w:tc>
      </w:tr>
      <w:tr w:rsidR="00944DBD" w:rsidRPr="00A97B80" w14:paraId="5AA14D09" w14:textId="77777777" w:rsidTr="002830BD">
        <w:tc>
          <w:tcPr>
            <w:tcW w:w="4050" w:type="dxa"/>
            <w:shd w:val="clear" w:color="auto" w:fill="auto"/>
          </w:tcPr>
          <w:p w14:paraId="4C9B6103" w14:textId="77777777" w:rsidR="00944DBD" w:rsidRPr="0025625D" w:rsidRDefault="00944DBD" w:rsidP="00944DBD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080" w:type="dxa"/>
          </w:tcPr>
          <w:p w14:paraId="7FE57EC3" w14:textId="6F63FB1F" w:rsidR="00944DBD" w:rsidRPr="000E0185" w:rsidRDefault="00944DBD" w:rsidP="00944DBD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018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23CF468" w14:textId="77777777" w:rsidR="00944DBD" w:rsidRPr="00A97B80" w:rsidRDefault="00944DBD" w:rsidP="00944DB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778ED1C" w14:textId="3A930436" w:rsidR="00944DBD" w:rsidRPr="000E0185" w:rsidRDefault="00944DBD" w:rsidP="00944DBD">
            <w:pPr>
              <w:pStyle w:val="a1"/>
              <w:ind w:left="-130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018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52D0EE9" w14:textId="77777777" w:rsidR="00944DBD" w:rsidRPr="000E0185" w:rsidRDefault="00944DBD" w:rsidP="00944DB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CA1BBE9" w14:textId="32969AA2" w:rsidR="00944DBD" w:rsidRPr="000E0185" w:rsidRDefault="00C273B6" w:rsidP="00944DB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63B2CD7B" w14:textId="77777777" w:rsidR="00944DBD" w:rsidRPr="000E0185" w:rsidRDefault="00944DBD" w:rsidP="00944DB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D81E0FE" w14:textId="75411C06" w:rsidR="00944DBD" w:rsidRPr="000E0185" w:rsidRDefault="00C273B6" w:rsidP="00944DB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944DBD" w:rsidRPr="00A97B80" w14:paraId="635EC33F" w14:textId="77777777" w:rsidTr="002830BD">
        <w:tc>
          <w:tcPr>
            <w:tcW w:w="4050" w:type="dxa"/>
            <w:shd w:val="clear" w:color="auto" w:fill="auto"/>
          </w:tcPr>
          <w:p w14:paraId="79152729" w14:textId="77777777" w:rsidR="00944DBD" w:rsidRPr="00AD2501" w:rsidRDefault="00944DBD" w:rsidP="00944DBD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D250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D2501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14:paraId="3B8C4861" w14:textId="69A5B657" w:rsidR="00944DBD" w:rsidRPr="000E0185" w:rsidRDefault="00944DBD" w:rsidP="00944DBD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018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FC18E14" w14:textId="77777777" w:rsidR="00944DBD" w:rsidRPr="00A97B80" w:rsidRDefault="00944DBD" w:rsidP="00944DB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F744AC5" w14:textId="1285B84C" w:rsidR="00944DBD" w:rsidRPr="000E0185" w:rsidRDefault="00944DBD" w:rsidP="00944DBD">
            <w:pPr>
              <w:pStyle w:val="a1"/>
              <w:ind w:left="-130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018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B650F33" w14:textId="77777777" w:rsidR="00944DBD" w:rsidRPr="000E0185" w:rsidRDefault="00944DBD" w:rsidP="00944DB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6F051B19" w14:textId="4211D290" w:rsidR="00944DBD" w:rsidRPr="000E0185" w:rsidRDefault="00C273B6" w:rsidP="00944DB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</w:p>
        </w:tc>
        <w:tc>
          <w:tcPr>
            <w:tcW w:w="270" w:type="dxa"/>
          </w:tcPr>
          <w:p w14:paraId="31ED8CC9" w14:textId="77777777" w:rsidR="00944DBD" w:rsidRPr="000E0185" w:rsidRDefault="00944DBD" w:rsidP="00944DB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13EDADB" w14:textId="6B8E1F87" w:rsidR="00944DBD" w:rsidRPr="000E0185" w:rsidRDefault="00C273B6" w:rsidP="00944DB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69</w:t>
            </w:r>
          </w:p>
        </w:tc>
      </w:tr>
      <w:tr w:rsidR="00944DBD" w:rsidRPr="00A97B80" w14:paraId="467F96CC" w14:textId="77777777" w:rsidTr="002830BD">
        <w:tc>
          <w:tcPr>
            <w:tcW w:w="4050" w:type="dxa"/>
            <w:shd w:val="clear" w:color="auto" w:fill="auto"/>
          </w:tcPr>
          <w:p w14:paraId="457530DD" w14:textId="77777777" w:rsidR="00944DBD" w:rsidRPr="00A97B80" w:rsidRDefault="00944DBD" w:rsidP="00944DBD">
            <w:pPr>
              <w:tabs>
                <w:tab w:val="left" w:pos="342"/>
              </w:tabs>
              <w:ind w:left="16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3BE05F95" w14:textId="15511EF8" w:rsidR="00944DBD" w:rsidRPr="000E0185" w:rsidRDefault="00944DBD" w:rsidP="00944DBD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018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9BFB40B" w14:textId="77777777" w:rsidR="00944DBD" w:rsidRPr="00A97B80" w:rsidRDefault="00944DBD" w:rsidP="00944DB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A6AC677" w14:textId="13D05C7E" w:rsidR="00944DBD" w:rsidRPr="000E0185" w:rsidRDefault="00944DBD" w:rsidP="00944DBD">
            <w:pPr>
              <w:pStyle w:val="a1"/>
              <w:ind w:left="-130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018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D4C8D1C" w14:textId="77777777" w:rsidR="00944DBD" w:rsidRPr="000E0185" w:rsidRDefault="00944DBD" w:rsidP="00944DB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6CCE48C1" w14:textId="34325BC1" w:rsidR="00944DBD" w:rsidRPr="000E0185" w:rsidRDefault="00C273B6" w:rsidP="00944DB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lang w:val="en-US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40CA0F4C" w14:textId="77777777" w:rsidR="00944DBD" w:rsidRPr="000E0185" w:rsidRDefault="00944DBD" w:rsidP="00944DB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22B9A1C4" w14:textId="50F3CB30" w:rsidR="00944DBD" w:rsidRPr="009065C9" w:rsidRDefault="00944DBD" w:rsidP="00944DBD">
            <w:pPr>
              <w:pStyle w:val="a1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065C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44DBD" w:rsidRPr="00A97B80" w14:paraId="510F1CB5" w14:textId="77777777" w:rsidTr="002830BD">
        <w:tc>
          <w:tcPr>
            <w:tcW w:w="4050" w:type="dxa"/>
            <w:shd w:val="clear" w:color="auto" w:fill="auto"/>
          </w:tcPr>
          <w:p w14:paraId="6D7CC50D" w14:textId="77777777" w:rsidR="00944DBD" w:rsidRPr="00AD2501" w:rsidRDefault="00944DBD" w:rsidP="00944DBD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D25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080" w:type="dxa"/>
          </w:tcPr>
          <w:p w14:paraId="66A064E7" w14:textId="77777777" w:rsidR="00944DBD" w:rsidRPr="00AD2501" w:rsidRDefault="00944DBD" w:rsidP="00944DB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24BE263" w14:textId="77777777" w:rsidR="00944DBD" w:rsidRPr="00AD2501" w:rsidRDefault="00944DBD" w:rsidP="00944DB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438BC18" w14:textId="77777777" w:rsidR="00944DBD" w:rsidRPr="000E0185" w:rsidRDefault="00944DBD" w:rsidP="00944DB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F94AD2D" w14:textId="77777777" w:rsidR="00944DBD" w:rsidRPr="000E0185" w:rsidRDefault="00944DBD" w:rsidP="00944DB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5C4639F" w14:textId="77777777" w:rsidR="00944DBD" w:rsidRPr="000E0185" w:rsidRDefault="00944DBD" w:rsidP="00944DB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0A2EC785" w14:textId="77777777" w:rsidR="00944DBD" w:rsidRPr="000E0185" w:rsidRDefault="00944DBD" w:rsidP="00944DB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FA8FD6D" w14:textId="77777777" w:rsidR="00944DBD" w:rsidRPr="009065C9" w:rsidRDefault="00944DBD" w:rsidP="00944DBD">
            <w:pPr>
              <w:pStyle w:val="a1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944DBD" w:rsidRPr="00A97B80" w14:paraId="05C04A77" w14:textId="77777777" w:rsidTr="002830BD">
        <w:tc>
          <w:tcPr>
            <w:tcW w:w="4050" w:type="dxa"/>
            <w:shd w:val="clear" w:color="auto" w:fill="auto"/>
          </w:tcPr>
          <w:p w14:paraId="4BCD2AFD" w14:textId="77777777" w:rsidR="00944DBD" w:rsidRPr="00AD2501" w:rsidRDefault="00944DBD" w:rsidP="00944DBD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283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D250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D2501">
              <w:rPr>
                <w:rFonts w:ascii="Angsana New" w:hAnsi="Angsana New"/>
                <w:sz w:val="30"/>
                <w:szCs w:val="30"/>
                <w:cs/>
              </w:rPr>
              <w:t>ขายสินค้าและให้บริการ</w:t>
            </w:r>
            <w:r w:rsidRPr="00AD2501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080" w:type="dxa"/>
          </w:tcPr>
          <w:p w14:paraId="18F70095" w14:textId="64AEF0B4" w:rsidR="00944DBD" w:rsidRPr="000E0185" w:rsidRDefault="00C273B6" w:rsidP="00626B89">
            <w:pPr>
              <w:pStyle w:val="a1"/>
              <w:tabs>
                <w:tab w:val="decimal" w:pos="770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96</w:t>
            </w:r>
          </w:p>
        </w:tc>
        <w:tc>
          <w:tcPr>
            <w:tcW w:w="270" w:type="dxa"/>
          </w:tcPr>
          <w:p w14:paraId="56DE1158" w14:textId="77777777" w:rsidR="00944DBD" w:rsidRPr="00AD2501" w:rsidRDefault="00944DBD" w:rsidP="00944DBD">
            <w:pPr>
              <w:pStyle w:val="a3"/>
              <w:tabs>
                <w:tab w:val="decimal" w:pos="792"/>
              </w:tabs>
              <w:ind w:right="-108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</w:tcPr>
          <w:p w14:paraId="204C462C" w14:textId="2D84F6AA" w:rsidR="00944DBD" w:rsidRPr="000E0185" w:rsidRDefault="00944DBD" w:rsidP="00944DBD">
            <w:pPr>
              <w:pStyle w:val="a1"/>
              <w:ind w:left="-130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018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92CBA5C" w14:textId="77777777" w:rsidR="00944DBD" w:rsidRPr="000E0185" w:rsidRDefault="00944DBD" w:rsidP="00944DBD">
            <w:pPr>
              <w:pStyle w:val="a1"/>
              <w:ind w:right="7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3F633FD" w14:textId="2AC22E0F" w:rsidR="00944DBD" w:rsidRPr="000E0185" w:rsidRDefault="00C273B6" w:rsidP="00626B8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lang w:val="en-US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94</w:t>
            </w:r>
          </w:p>
        </w:tc>
        <w:tc>
          <w:tcPr>
            <w:tcW w:w="270" w:type="dxa"/>
          </w:tcPr>
          <w:p w14:paraId="07353F37" w14:textId="77777777" w:rsidR="00944DBD" w:rsidRPr="000E0185" w:rsidRDefault="00944DBD" w:rsidP="00944DB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20C6CD57" w14:textId="6A84ABE5" w:rsidR="00944DBD" w:rsidRPr="009065C9" w:rsidRDefault="00944DBD" w:rsidP="00944DBD">
            <w:pPr>
              <w:pStyle w:val="a1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065C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17F3C" w:rsidRPr="00A97B80" w14:paraId="4CDE2DA6" w14:textId="77777777" w:rsidTr="002830BD">
        <w:tc>
          <w:tcPr>
            <w:tcW w:w="4050" w:type="dxa"/>
            <w:shd w:val="clear" w:color="auto" w:fill="auto"/>
          </w:tcPr>
          <w:p w14:paraId="3CF57220" w14:textId="6572E13B" w:rsidR="00917F3C" w:rsidRPr="00AD2501" w:rsidRDefault="00917F3C" w:rsidP="00917F3C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D250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D2501">
              <w:rPr>
                <w:rFonts w:ascii="Angsana New" w:hAnsi="Angsana New"/>
                <w:sz w:val="30"/>
                <w:szCs w:val="30"/>
                <w:cs/>
              </w:rPr>
              <w:t xml:space="preserve">รายได้อื่น </w:t>
            </w:r>
          </w:p>
        </w:tc>
        <w:tc>
          <w:tcPr>
            <w:tcW w:w="1080" w:type="dxa"/>
          </w:tcPr>
          <w:p w14:paraId="2F2806A0" w14:textId="48326386" w:rsidR="00917F3C" w:rsidRPr="000E0185" w:rsidRDefault="00C273B6" w:rsidP="00917F3C">
            <w:pPr>
              <w:pStyle w:val="a1"/>
              <w:tabs>
                <w:tab w:val="decimal" w:pos="770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270" w:type="dxa"/>
          </w:tcPr>
          <w:p w14:paraId="2D92E92A" w14:textId="77777777" w:rsidR="00917F3C" w:rsidRPr="00AD2501" w:rsidRDefault="00917F3C" w:rsidP="00917F3C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807BD35" w14:textId="598916D8" w:rsidR="00917F3C" w:rsidRPr="000E0185" w:rsidRDefault="00C273B6" w:rsidP="00917F3C">
            <w:pPr>
              <w:pStyle w:val="a1"/>
              <w:tabs>
                <w:tab w:val="decimal" w:pos="770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</w:tcPr>
          <w:p w14:paraId="5BF288FF" w14:textId="77777777" w:rsidR="00917F3C" w:rsidRPr="000E0185" w:rsidRDefault="00917F3C" w:rsidP="00917F3C">
            <w:pPr>
              <w:pStyle w:val="a1"/>
              <w:ind w:right="7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27E8A76" w14:textId="1E5433C0" w:rsidR="00917F3C" w:rsidRPr="000E0185" w:rsidRDefault="00C273B6" w:rsidP="00917F3C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270" w:type="dxa"/>
          </w:tcPr>
          <w:p w14:paraId="4B9292F4" w14:textId="77777777" w:rsidR="00917F3C" w:rsidRPr="000E0185" w:rsidRDefault="00917F3C" w:rsidP="00917F3C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511C7C6C" w14:textId="1ABFFD64" w:rsidR="00917F3C" w:rsidRPr="000E0185" w:rsidRDefault="00C273B6" w:rsidP="00917F3C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</w:p>
        </w:tc>
      </w:tr>
      <w:tr w:rsidR="00944DBD" w:rsidRPr="00A97B80" w14:paraId="7CDA062F" w14:textId="77777777" w:rsidTr="002830BD">
        <w:tc>
          <w:tcPr>
            <w:tcW w:w="4050" w:type="dxa"/>
            <w:shd w:val="clear" w:color="auto" w:fill="auto"/>
          </w:tcPr>
          <w:p w14:paraId="028A2129" w14:textId="77777777" w:rsidR="00944DBD" w:rsidRPr="00AD2501" w:rsidRDefault="00944DBD" w:rsidP="00944DBD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D2501">
              <w:rPr>
                <w:rFonts w:ascii="Angsana New" w:hAnsi="Angsana New"/>
                <w:sz w:val="30"/>
                <w:szCs w:val="30"/>
                <w:cs/>
              </w:rPr>
              <w:t xml:space="preserve">   เงินปันผลรับ</w:t>
            </w:r>
          </w:p>
        </w:tc>
        <w:tc>
          <w:tcPr>
            <w:tcW w:w="1080" w:type="dxa"/>
          </w:tcPr>
          <w:p w14:paraId="0826CBEF" w14:textId="13AD40BD" w:rsidR="00944DBD" w:rsidRPr="000E0185" w:rsidRDefault="00626B89" w:rsidP="00944DBD">
            <w:pPr>
              <w:pStyle w:val="a1"/>
              <w:tabs>
                <w:tab w:val="decimal" w:pos="500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36A3F7B" w14:textId="77777777" w:rsidR="00944DBD" w:rsidRPr="00AD2501" w:rsidRDefault="00944DBD" w:rsidP="00944DBD">
            <w:pPr>
              <w:pStyle w:val="a3"/>
              <w:tabs>
                <w:tab w:val="decimal" w:pos="792"/>
              </w:tabs>
              <w:ind w:right="-108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</w:tcPr>
          <w:p w14:paraId="2E12303C" w14:textId="41EFF437" w:rsidR="00944DBD" w:rsidRPr="000E0185" w:rsidRDefault="00944DBD" w:rsidP="00944DBD">
            <w:pPr>
              <w:pStyle w:val="a1"/>
              <w:ind w:left="-130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018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AD14132" w14:textId="77777777" w:rsidR="00944DBD" w:rsidRPr="000E0185" w:rsidRDefault="00944DBD" w:rsidP="00944DBD">
            <w:pPr>
              <w:pStyle w:val="a1"/>
              <w:ind w:right="7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8BED503" w14:textId="3863F48C" w:rsidR="00944DBD" w:rsidRPr="000E0185" w:rsidRDefault="00C273B6" w:rsidP="00944DB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6BFE9041" w14:textId="77777777" w:rsidR="00944DBD" w:rsidRPr="000E0185" w:rsidRDefault="00944DBD" w:rsidP="00944DB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FF10859" w14:textId="77AC338C" w:rsidR="00944DBD" w:rsidRPr="000E0185" w:rsidRDefault="00C273B6" w:rsidP="00944DB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C273B6">
              <w:rPr>
                <w:rFonts w:ascii="Angsana New" w:hAnsi="Angsana New" w:hint="cs"/>
                <w:sz w:val="30"/>
                <w:szCs w:val="30"/>
                <w:lang w:val="en-US"/>
              </w:rPr>
              <w:t>4</w:t>
            </w:r>
          </w:p>
        </w:tc>
      </w:tr>
      <w:tr w:rsidR="00944DBD" w:rsidRPr="00A97B80" w14:paraId="11E9E9E9" w14:textId="77777777" w:rsidTr="002830BD">
        <w:trPr>
          <w:trHeight w:val="254"/>
        </w:trPr>
        <w:tc>
          <w:tcPr>
            <w:tcW w:w="4050" w:type="dxa"/>
            <w:shd w:val="clear" w:color="auto" w:fill="auto"/>
          </w:tcPr>
          <w:p w14:paraId="532C40B2" w14:textId="77777777" w:rsidR="00944DBD" w:rsidRPr="00AD2501" w:rsidRDefault="00944DBD" w:rsidP="00944DBD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D2501">
              <w:rPr>
                <w:rFonts w:ascii="Angsana New" w:hAnsi="Angsana New"/>
                <w:sz w:val="30"/>
                <w:szCs w:val="30"/>
                <w:cs/>
              </w:rPr>
              <w:t xml:space="preserve">   ซื้อสินค้าและบริการ</w:t>
            </w:r>
          </w:p>
        </w:tc>
        <w:tc>
          <w:tcPr>
            <w:tcW w:w="1080" w:type="dxa"/>
          </w:tcPr>
          <w:p w14:paraId="63BABDCF" w14:textId="2AE1E016" w:rsidR="00944DBD" w:rsidRPr="000E0185" w:rsidRDefault="00C273B6" w:rsidP="00944DBD">
            <w:pPr>
              <w:pStyle w:val="a1"/>
              <w:tabs>
                <w:tab w:val="decimal" w:pos="770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105</w:t>
            </w:r>
          </w:p>
        </w:tc>
        <w:tc>
          <w:tcPr>
            <w:tcW w:w="270" w:type="dxa"/>
          </w:tcPr>
          <w:p w14:paraId="0E10A38A" w14:textId="77777777" w:rsidR="00944DBD" w:rsidRPr="00AD2501" w:rsidRDefault="00944DBD" w:rsidP="00944DB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F5EA9D8" w14:textId="7BE84744" w:rsidR="00944DBD" w:rsidRPr="000E0185" w:rsidRDefault="00C273B6" w:rsidP="00944DBD">
            <w:pPr>
              <w:pStyle w:val="a1"/>
              <w:tabs>
                <w:tab w:val="decimal" w:pos="770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146</w:t>
            </w:r>
          </w:p>
        </w:tc>
        <w:tc>
          <w:tcPr>
            <w:tcW w:w="270" w:type="dxa"/>
          </w:tcPr>
          <w:p w14:paraId="5DA68C99" w14:textId="77777777" w:rsidR="00944DBD" w:rsidRPr="000E0185" w:rsidRDefault="00944DBD" w:rsidP="00944DBD">
            <w:pPr>
              <w:pStyle w:val="a1"/>
              <w:ind w:right="7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596CAE36" w14:textId="5EA68313" w:rsidR="00944DBD" w:rsidRPr="000E0185" w:rsidRDefault="00C273B6" w:rsidP="00944DB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105</w:t>
            </w:r>
          </w:p>
        </w:tc>
        <w:tc>
          <w:tcPr>
            <w:tcW w:w="270" w:type="dxa"/>
          </w:tcPr>
          <w:p w14:paraId="39642549" w14:textId="77777777" w:rsidR="00944DBD" w:rsidRPr="000E0185" w:rsidRDefault="00944DBD" w:rsidP="00944DB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51F728ED" w14:textId="223648A7" w:rsidR="00944DBD" w:rsidRPr="000E0185" w:rsidRDefault="00C273B6" w:rsidP="00944DB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146</w:t>
            </w:r>
          </w:p>
        </w:tc>
      </w:tr>
      <w:tr w:rsidR="001153B6" w:rsidRPr="00A97B80" w14:paraId="713E2A4D" w14:textId="77777777" w:rsidTr="002830BD">
        <w:trPr>
          <w:trHeight w:val="203"/>
        </w:trPr>
        <w:tc>
          <w:tcPr>
            <w:tcW w:w="4050" w:type="dxa"/>
            <w:shd w:val="clear" w:color="auto" w:fill="auto"/>
          </w:tcPr>
          <w:p w14:paraId="55BF5301" w14:textId="77777777" w:rsidR="001153B6" w:rsidRPr="00AD2501" w:rsidRDefault="001153B6" w:rsidP="001153B6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D25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</w:tcPr>
          <w:p w14:paraId="27E03285" w14:textId="77777777" w:rsidR="001153B6" w:rsidRDefault="001153B6" w:rsidP="001153B6">
            <w:pPr>
              <w:pStyle w:val="a1"/>
              <w:tabs>
                <w:tab w:val="decimal" w:pos="684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EFED408" w14:textId="77777777" w:rsidR="001153B6" w:rsidRPr="00AD2501" w:rsidRDefault="001153B6" w:rsidP="001153B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1192E30" w14:textId="77777777" w:rsidR="001153B6" w:rsidRDefault="001153B6" w:rsidP="001153B6">
            <w:pPr>
              <w:pStyle w:val="a1"/>
              <w:tabs>
                <w:tab w:val="decimal" w:pos="684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E0DEE3B" w14:textId="77777777" w:rsidR="001153B6" w:rsidRPr="000E0185" w:rsidRDefault="001153B6" w:rsidP="001153B6">
            <w:pPr>
              <w:pStyle w:val="a1"/>
              <w:ind w:right="7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77944F2" w14:textId="77777777" w:rsidR="001153B6" w:rsidRDefault="001153B6" w:rsidP="001153B6">
            <w:pPr>
              <w:pStyle w:val="a1"/>
              <w:tabs>
                <w:tab w:val="decimal" w:pos="684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256C6F6" w14:textId="77777777" w:rsidR="001153B6" w:rsidRPr="000E0185" w:rsidRDefault="001153B6" w:rsidP="001153B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61BBD69" w14:textId="77777777" w:rsidR="001153B6" w:rsidRDefault="001153B6" w:rsidP="001153B6">
            <w:pPr>
              <w:pStyle w:val="a1"/>
              <w:tabs>
                <w:tab w:val="decimal" w:pos="684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153B6" w:rsidRPr="00A97B80" w14:paraId="64F85C82" w14:textId="77777777" w:rsidTr="002830BD">
        <w:trPr>
          <w:trHeight w:val="203"/>
        </w:trPr>
        <w:tc>
          <w:tcPr>
            <w:tcW w:w="4050" w:type="dxa"/>
            <w:shd w:val="clear" w:color="auto" w:fill="auto"/>
          </w:tcPr>
          <w:p w14:paraId="78E9BEE9" w14:textId="77777777" w:rsidR="001153B6" w:rsidRPr="000E0185" w:rsidRDefault="001153B6" w:rsidP="001153B6">
            <w:pPr>
              <w:tabs>
                <w:tab w:val="left" w:pos="60"/>
                <w:tab w:val="left" w:pos="34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0E0185">
              <w:rPr>
                <w:rFonts w:ascii="Angsana New" w:hAnsi="Angsana New"/>
                <w:sz w:val="30"/>
                <w:szCs w:val="30"/>
                <w:cs/>
              </w:rPr>
              <w:t>ขายสินค้าและให้บริการ</w:t>
            </w:r>
          </w:p>
        </w:tc>
        <w:tc>
          <w:tcPr>
            <w:tcW w:w="1080" w:type="dxa"/>
          </w:tcPr>
          <w:p w14:paraId="3A4DE310" w14:textId="6A5AA239" w:rsidR="001153B6" w:rsidRPr="000E0185" w:rsidRDefault="00C273B6" w:rsidP="001153B6">
            <w:pPr>
              <w:pStyle w:val="a1"/>
              <w:tabs>
                <w:tab w:val="decimal" w:pos="770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</w:p>
        </w:tc>
        <w:tc>
          <w:tcPr>
            <w:tcW w:w="270" w:type="dxa"/>
          </w:tcPr>
          <w:p w14:paraId="590C9E60" w14:textId="77777777" w:rsidR="001153B6" w:rsidRPr="000E0185" w:rsidRDefault="001153B6" w:rsidP="001153B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5424A03E" w14:textId="798CF8CD" w:rsidR="001153B6" w:rsidRPr="000E0185" w:rsidRDefault="00C273B6" w:rsidP="001153B6">
            <w:pPr>
              <w:pStyle w:val="a1"/>
              <w:tabs>
                <w:tab w:val="decimal" w:pos="770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</w:p>
        </w:tc>
        <w:tc>
          <w:tcPr>
            <w:tcW w:w="270" w:type="dxa"/>
          </w:tcPr>
          <w:p w14:paraId="1C243C6C" w14:textId="77777777" w:rsidR="001153B6" w:rsidRPr="000E0185" w:rsidRDefault="001153B6" w:rsidP="001153B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52EC32B" w14:textId="21E7BFF5" w:rsidR="001153B6" w:rsidRPr="000E0185" w:rsidRDefault="00C273B6" w:rsidP="001153B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5E020A7B" w14:textId="77777777" w:rsidR="001153B6" w:rsidRPr="000E0185" w:rsidRDefault="001153B6" w:rsidP="001153B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F5903ED" w14:textId="68234B49" w:rsidR="001153B6" w:rsidRPr="000E0185" w:rsidRDefault="00C273B6" w:rsidP="001153B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</w:tr>
      <w:tr w:rsidR="00917F3C" w:rsidRPr="00A97B80" w14:paraId="01478AE2" w14:textId="77777777" w:rsidTr="002830BD">
        <w:trPr>
          <w:trHeight w:val="203"/>
        </w:trPr>
        <w:tc>
          <w:tcPr>
            <w:tcW w:w="4050" w:type="dxa"/>
            <w:shd w:val="clear" w:color="auto" w:fill="auto"/>
          </w:tcPr>
          <w:p w14:paraId="2701D705" w14:textId="77E8A3DC" w:rsidR="00917F3C" w:rsidRPr="000E0185" w:rsidRDefault="00917F3C" w:rsidP="00917F3C">
            <w:pPr>
              <w:tabs>
                <w:tab w:val="left" w:pos="342"/>
              </w:tabs>
              <w:ind w:left="-108" w:firstLine="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250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D2501">
              <w:rPr>
                <w:rFonts w:ascii="Angsana New" w:hAnsi="Angsana New"/>
                <w:sz w:val="30"/>
                <w:szCs w:val="30"/>
                <w:cs/>
              </w:rPr>
              <w:t xml:space="preserve">รายได้อื่น </w:t>
            </w:r>
          </w:p>
        </w:tc>
        <w:tc>
          <w:tcPr>
            <w:tcW w:w="1080" w:type="dxa"/>
          </w:tcPr>
          <w:p w14:paraId="0CA2B4F5" w14:textId="096B1505" w:rsidR="00917F3C" w:rsidRPr="000E0185" w:rsidRDefault="00C273B6" w:rsidP="00917F3C">
            <w:pPr>
              <w:pStyle w:val="a1"/>
              <w:tabs>
                <w:tab w:val="decimal" w:pos="770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5904E22F" w14:textId="77777777" w:rsidR="00917F3C" w:rsidRPr="000E0185" w:rsidRDefault="00917F3C" w:rsidP="00917F3C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  <w:lang w:val="en-US"/>
              </w:rPr>
            </w:pPr>
          </w:p>
        </w:tc>
        <w:tc>
          <w:tcPr>
            <w:tcW w:w="1080" w:type="dxa"/>
          </w:tcPr>
          <w:p w14:paraId="2B661458" w14:textId="1AAA1EA0" w:rsidR="00917F3C" w:rsidRPr="000E0185" w:rsidRDefault="00C273B6" w:rsidP="00917F3C">
            <w:pPr>
              <w:pStyle w:val="a1"/>
              <w:tabs>
                <w:tab w:val="decimal" w:pos="770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062743B2" w14:textId="77777777" w:rsidR="00917F3C" w:rsidRPr="000E0185" w:rsidRDefault="00917F3C" w:rsidP="00917F3C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B5CC155" w14:textId="0F5613C1" w:rsidR="00917F3C" w:rsidRPr="000E0185" w:rsidRDefault="00C273B6" w:rsidP="00917F3C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2071A02A" w14:textId="77777777" w:rsidR="00917F3C" w:rsidRPr="000E0185" w:rsidRDefault="00917F3C" w:rsidP="00917F3C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421A2D45" w14:textId="6B0D99CD" w:rsidR="00917F3C" w:rsidRPr="000E0185" w:rsidRDefault="00C273B6" w:rsidP="00917F3C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1153B6" w:rsidRPr="00A97B80" w14:paraId="6D545066" w14:textId="77777777" w:rsidTr="002830BD">
        <w:trPr>
          <w:trHeight w:val="203"/>
        </w:trPr>
        <w:tc>
          <w:tcPr>
            <w:tcW w:w="4050" w:type="dxa"/>
            <w:shd w:val="clear" w:color="auto" w:fill="auto"/>
          </w:tcPr>
          <w:p w14:paraId="30A7B946" w14:textId="77777777" w:rsidR="001153B6" w:rsidRPr="000E0185" w:rsidRDefault="001153B6" w:rsidP="001153B6">
            <w:pPr>
              <w:tabs>
                <w:tab w:val="left" w:pos="342"/>
              </w:tabs>
              <w:ind w:left="-108" w:firstLine="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0E0185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2D7B7C9C" w14:textId="002B251A" w:rsidR="001153B6" w:rsidRPr="000E0185" w:rsidRDefault="00C273B6" w:rsidP="001153B6">
            <w:pPr>
              <w:pStyle w:val="a1"/>
              <w:tabs>
                <w:tab w:val="decimal" w:pos="770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75684B44" w14:textId="77777777" w:rsidR="001153B6" w:rsidRPr="000E0185" w:rsidRDefault="001153B6" w:rsidP="001153B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D1C690D" w14:textId="18FB135B" w:rsidR="001153B6" w:rsidRPr="000E0185" w:rsidRDefault="00C273B6" w:rsidP="001153B6">
            <w:pPr>
              <w:pStyle w:val="a1"/>
              <w:tabs>
                <w:tab w:val="decimal" w:pos="770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</w:tcPr>
          <w:p w14:paraId="05F6E4D4" w14:textId="77777777" w:rsidR="001153B6" w:rsidRPr="000E0185" w:rsidRDefault="001153B6" w:rsidP="001153B6">
            <w:pPr>
              <w:pStyle w:val="a1"/>
              <w:ind w:right="7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6BB548F8" w14:textId="7D2C5D96" w:rsidR="001153B6" w:rsidRPr="000E0185" w:rsidRDefault="00C273B6" w:rsidP="001153B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24BD3587" w14:textId="77777777" w:rsidR="001153B6" w:rsidRPr="000E0185" w:rsidRDefault="001153B6" w:rsidP="001153B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9BB3105" w14:textId="47675FB0" w:rsidR="001153B6" w:rsidRPr="000E0185" w:rsidRDefault="00C273B6" w:rsidP="001153B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</w:tr>
      <w:tr w:rsidR="001153B6" w:rsidRPr="00A97B80" w14:paraId="379AC123" w14:textId="77777777" w:rsidTr="002830BD">
        <w:trPr>
          <w:trHeight w:val="203"/>
        </w:trPr>
        <w:tc>
          <w:tcPr>
            <w:tcW w:w="4050" w:type="dxa"/>
            <w:shd w:val="clear" w:color="auto" w:fill="auto"/>
            <w:vAlign w:val="center"/>
          </w:tcPr>
          <w:p w14:paraId="569D531D" w14:textId="77777777" w:rsidR="001153B6" w:rsidRPr="000E0185" w:rsidRDefault="001153B6" w:rsidP="001153B6">
            <w:pPr>
              <w:tabs>
                <w:tab w:val="clear" w:pos="227"/>
                <w:tab w:val="left" w:pos="162"/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E0185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0E0185">
              <w:rPr>
                <w:rFonts w:ascii="Angsana New" w:hAnsi="Angsana New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0" w:type="dxa"/>
            <w:vAlign w:val="bottom"/>
          </w:tcPr>
          <w:p w14:paraId="6C8A5553" w14:textId="0C8F9949" w:rsidR="001153B6" w:rsidRPr="000E0185" w:rsidRDefault="00C273B6" w:rsidP="00E72785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872</w:t>
            </w:r>
            <w:r w:rsidRPr="00C273B6">
              <w:rPr>
                <w:rFonts w:ascii="Angsana New" w:hAnsi="Angsana New" w:hint="cs"/>
                <w:sz w:val="30"/>
                <w:szCs w:val="30"/>
                <w:vertAlign w:val="superscript"/>
                <w:lang w:val="en-US"/>
              </w:rPr>
              <w:t>1</w:t>
            </w:r>
          </w:p>
        </w:tc>
        <w:tc>
          <w:tcPr>
            <w:tcW w:w="270" w:type="dxa"/>
          </w:tcPr>
          <w:p w14:paraId="11F85089" w14:textId="77777777" w:rsidR="001153B6" w:rsidRPr="000E0185" w:rsidRDefault="001153B6" w:rsidP="001153B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14:paraId="7E364326" w14:textId="10014F61" w:rsidR="001153B6" w:rsidRPr="000E0185" w:rsidRDefault="00C273B6" w:rsidP="00E72785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592</w:t>
            </w:r>
            <w:r w:rsidRPr="00C273B6">
              <w:rPr>
                <w:rFonts w:ascii="Angsana New" w:hAnsi="Angsana New"/>
                <w:sz w:val="30"/>
                <w:szCs w:val="30"/>
                <w:vertAlign w:val="superscript"/>
                <w:lang w:val="en-US"/>
              </w:rPr>
              <w:t>1</w:t>
            </w:r>
          </w:p>
        </w:tc>
        <w:tc>
          <w:tcPr>
            <w:tcW w:w="270" w:type="dxa"/>
          </w:tcPr>
          <w:p w14:paraId="02BB0F88" w14:textId="77777777" w:rsidR="001153B6" w:rsidRPr="000E0185" w:rsidRDefault="001153B6" w:rsidP="001153B6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5D4F784C" w14:textId="61F3D0B5" w:rsidR="001153B6" w:rsidRPr="000E0185" w:rsidRDefault="001153B6" w:rsidP="001153B6">
            <w:pPr>
              <w:pStyle w:val="a3"/>
              <w:tabs>
                <w:tab w:val="decimal" w:pos="522"/>
              </w:tabs>
              <w:ind w:right="-108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CC6D5AD" w14:textId="77777777" w:rsidR="001153B6" w:rsidRPr="000E0185" w:rsidRDefault="001153B6" w:rsidP="001153B6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3002511" w14:textId="1C176A46" w:rsidR="001153B6" w:rsidRPr="00B01555" w:rsidRDefault="001153B6" w:rsidP="001153B6">
            <w:pPr>
              <w:pStyle w:val="a1"/>
              <w:ind w:left="-122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0155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A6AFD" w:rsidRPr="00A97B80" w14:paraId="5552F74D" w14:textId="77777777" w:rsidTr="002830BD">
        <w:trPr>
          <w:trHeight w:val="203"/>
        </w:trPr>
        <w:tc>
          <w:tcPr>
            <w:tcW w:w="4050" w:type="dxa"/>
            <w:shd w:val="clear" w:color="auto" w:fill="auto"/>
          </w:tcPr>
          <w:p w14:paraId="2C74559E" w14:textId="77777777" w:rsidR="00DA6AFD" w:rsidRPr="000E0185" w:rsidRDefault="00DA6AFD" w:rsidP="00DA6AFD">
            <w:pPr>
              <w:tabs>
                <w:tab w:val="left" w:pos="342"/>
              </w:tabs>
              <w:ind w:left="-108" w:firstLine="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E0185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0E0185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14:paraId="0605683E" w14:textId="7EAF0949" w:rsidR="00DA6AFD" w:rsidRPr="000E0185" w:rsidRDefault="00C273B6" w:rsidP="00DA6AFD">
            <w:pPr>
              <w:pStyle w:val="a1"/>
              <w:tabs>
                <w:tab w:val="decimal" w:pos="77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187CBDD6" w14:textId="77777777" w:rsidR="00DA6AFD" w:rsidRPr="000E0185" w:rsidRDefault="00DA6AFD" w:rsidP="00DA6AF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48B6DC6" w14:textId="3A2F0B58" w:rsidR="00DA6AFD" w:rsidRPr="000E0185" w:rsidRDefault="00C273B6" w:rsidP="00DA6AFD">
            <w:pPr>
              <w:pStyle w:val="a1"/>
              <w:tabs>
                <w:tab w:val="decimal" w:pos="77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</w:p>
        </w:tc>
        <w:tc>
          <w:tcPr>
            <w:tcW w:w="270" w:type="dxa"/>
          </w:tcPr>
          <w:p w14:paraId="73FEECCA" w14:textId="77777777" w:rsidR="00DA6AFD" w:rsidRPr="000E0185" w:rsidRDefault="00DA6AFD" w:rsidP="00DA6AF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5CEF380" w14:textId="06906C56" w:rsidR="00DA6AFD" w:rsidRPr="000E0185" w:rsidRDefault="00C273B6" w:rsidP="00DA6AF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lang w:val="en-US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3F60418D" w14:textId="77777777" w:rsidR="00DA6AFD" w:rsidRPr="000E0185" w:rsidRDefault="00DA6AFD" w:rsidP="00DA6AF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6ABFA612" w14:textId="61B435F1" w:rsidR="00DA6AFD" w:rsidRPr="00B01555" w:rsidRDefault="00C273B6" w:rsidP="00DA6AFD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</w:p>
        </w:tc>
      </w:tr>
      <w:tr w:rsidR="00DA6AFD" w:rsidRPr="00A97B80" w14:paraId="59A69DB3" w14:textId="77777777" w:rsidTr="002830BD">
        <w:trPr>
          <w:trHeight w:val="203"/>
        </w:trPr>
        <w:tc>
          <w:tcPr>
            <w:tcW w:w="4050" w:type="dxa"/>
            <w:shd w:val="clear" w:color="auto" w:fill="auto"/>
          </w:tcPr>
          <w:p w14:paraId="6AE61AFD" w14:textId="77777777" w:rsidR="00DA6AFD" w:rsidRPr="000E0185" w:rsidRDefault="00DA6AFD" w:rsidP="00DA6AFD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E0185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18A649D5" w14:textId="57151BFD" w:rsidR="00DA6AFD" w:rsidRPr="000E0185" w:rsidRDefault="00C273B6" w:rsidP="00DA6AFD">
            <w:pPr>
              <w:pStyle w:val="a1"/>
              <w:tabs>
                <w:tab w:val="decimal" w:pos="77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3E6B35D6" w14:textId="77777777" w:rsidR="00DA6AFD" w:rsidRPr="000E0185" w:rsidRDefault="00DA6AFD" w:rsidP="00DA6AF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1FD3B32" w14:textId="1DE32DD9" w:rsidR="00DA6AFD" w:rsidRPr="000E0185" w:rsidRDefault="00C273B6" w:rsidP="00DA6AFD">
            <w:pPr>
              <w:pStyle w:val="a1"/>
              <w:tabs>
                <w:tab w:val="decimal" w:pos="77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5AD4A895" w14:textId="77777777" w:rsidR="00DA6AFD" w:rsidRPr="000E0185" w:rsidRDefault="00DA6AFD" w:rsidP="00DA6AF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B54378B" w14:textId="5E96992E" w:rsidR="00DA6AFD" w:rsidRPr="00626B89" w:rsidRDefault="00C273B6" w:rsidP="00DA6AF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58E39A0C" w14:textId="77777777" w:rsidR="00DA6AFD" w:rsidRPr="000E0185" w:rsidRDefault="00DA6AFD" w:rsidP="00DA6AF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2E99B44C" w14:textId="01B81245" w:rsidR="00DA6AFD" w:rsidRPr="00B01555" w:rsidRDefault="00DA6AFD" w:rsidP="00DA6AFD">
            <w:pPr>
              <w:pStyle w:val="a1"/>
              <w:ind w:left="-122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0155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A6AFD" w:rsidRPr="00A97B80" w14:paraId="049A8210" w14:textId="77777777" w:rsidTr="002830BD">
        <w:trPr>
          <w:trHeight w:val="203"/>
        </w:trPr>
        <w:tc>
          <w:tcPr>
            <w:tcW w:w="4050" w:type="dxa"/>
            <w:shd w:val="clear" w:color="auto" w:fill="auto"/>
          </w:tcPr>
          <w:p w14:paraId="67FCD0EA" w14:textId="77777777" w:rsidR="00DA6AFD" w:rsidRPr="000E0185" w:rsidRDefault="00DA6AFD" w:rsidP="00DA6AFD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080" w:type="dxa"/>
          </w:tcPr>
          <w:p w14:paraId="68E788A2" w14:textId="2DD8E456" w:rsidR="00DA6AFD" w:rsidRPr="000E0185" w:rsidRDefault="00DA6AFD" w:rsidP="00DA6AFD">
            <w:pPr>
              <w:pStyle w:val="a1"/>
              <w:tabs>
                <w:tab w:val="decimal" w:pos="500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57190B6" w14:textId="77777777" w:rsidR="00DA6AFD" w:rsidRPr="000E0185" w:rsidRDefault="00DA6AFD" w:rsidP="00DA6AF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40C95223" w14:textId="7A58F285" w:rsidR="00DA6AFD" w:rsidRPr="000E0185" w:rsidRDefault="00C273B6" w:rsidP="00DA6AFD">
            <w:pPr>
              <w:pStyle w:val="a1"/>
              <w:tabs>
                <w:tab w:val="decimal" w:pos="77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0660CF27" w14:textId="77777777" w:rsidR="00DA6AFD" w:rsidRPr="009065C9" w:rsidRDefault="00DA6AFD" w:rsidP="00DA6AFD">
            <w:pPr>
              <w:pStyle w:val="a1"/>
              <w:tabs>
                <w:tab w:val="decimal" w:pos="770"/>
              </w:tabs>
              <w:ind w:right="72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4AF7B4C1" w14:textId="301A35E0" w:rsidR="00DA6AFD" w:rsidRPr="000E0185" w:rsidRDefault="00DA6AFD" w:rsidP="00DA6AFD">
            <w:pPr>
              <w:pStyle w:val="a3"/>
              <w:tabs>
                <w:tab w:val="decimal" w:pos="522"/>
              </w:tabs>
              <w:ind w:right="-108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</w:tcPr>
          <w:p w14:paraId="1BDE22B0" w14:textId="77777777" w:rsidR="00DA6AFD" w:rsidRPr="000E0185" w:rsidRDefault="00DA6AFD" w:rsidP="00DA6AF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33E573DC" w14:textId="0D2DCEC2" w:rsidR="00DA6AFD" w:rsidRPr="00B01555" w:rsidRDefault="00DA6AFD" w:rsidP="00DA6AFD">
            <w:pPr>
              <w:pStyle w:val="a1"/>
              <w:ind w:left="-122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0155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A6AFD" w:rsidRPr="00A97B80" w14:paraId="5815000B" w14:textId="77777777" w:rsidTr="002830BD">
        <w:trPr>
          <w:trHeight w:val="203"/>
        </w:trPr>
        <w:tc>
          <w:tcPr>
            <w:tcW w:w="4050" w:type="dxa"/>
            <w:shd w:val="clear" w:color="auto" w:fill="auto"/>
          </w:tcPr>
          <w:p w14:paraId="367C49B3" w14:textId="77777777" w:rsidR="00DA6AFD" w:rsidRPr="00676BFE" w:rsidRDefault="00DA6AFD" w:rsidP="00DA6AFD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6BF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5924201B" w14:textId="77777777" w:rsidR="00DA6AFD" w:rsidRPr="00676BFE" w:rsidRDefault="00DA6AFD" w:rsidP="00DA6AFD">
            <w:pPr>
              <w:pStyle w:val="a1"/>
              <w:tabs>
                <w:tab w:val="decimal" w:pos="770"/>
              </w:tabs>
              <w:ind w:right="4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59F0A1F8" w14:textId="77777777" w:rsidR="00DA6AFD" w:rsidRPr="00676BFE" w:rsidRDefault="00DA6AFD" w:rsidP="00DA6AF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F829216" w14:textId="77777777" w:rsidR="00DA6AFD" w:rsidRPr="00676BFE" w:rsidRDefault="00DA6AFD" w:rsidP="00DA6AFD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4F2B64E1" w14:textId="77777777" w:rsidR="00DA6AFD" w:rsidRPr="00676BFE" w:rsidRDefault="00DA6AFD" w:rsidP="00DA6AF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4EC9F490" w14:textId="77777777" w:rsidR="00DA6AFD" w:rsidRPr="00676BFE" w:rsidRDefault="00DA6AFD" w:rsidP="00DA6AFD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34B81693" w14:textId="77777777" w:rsidR="00DA6AFD" w:rsidRPr="00676BFE" w:rsidRDefault="00DA6AFD" w:rsidP="00DA6AF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546CC36" w14:textId="77777777" w:rsidR="00DA6AFD" w:rsidRPr="00676BFE" w:rsidRDefault="00DA6AFD" w:rsidP="00DA6AFD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DA6AFD" w:rsidRPr="00A97B80" w14:paraId="567A65B5" w14:textId="77777777" w:rsidTr="002830BD">
        <w:trPr>
          <w:trHeight w:val="203"/>
        </w:trPr>
        <w:tc>
          <w:tcPr>
            <w:tcW w:w="4050" w:type="dxa"/>
            <w:shd w:val="clear" w:color="auto" w:fill="auto"/>
          </w:tcPr>
          <w:p w14:paraId="38AF8A53" w14:textId="77777777" w:rsidR="00DA6AFD" w:rsidRPr="00676BFE" w:rsidRDefault="00DA6AFD" w:rsidP="00DA6AFD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5625D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415A744F" w14:textId="77777777" w:rsidR="00DA6AFD" w:rsidRPr="00676BFE" w:rsidRDefault="00DA6AFD" w:rsidP="00DA6AFD">
            <w:pPr>
              <w:pStyle w:val="a1"/>
              <w:tabs>
                <w:tab w:val="decimal" w:pos="770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462CD297" w14:textId="77777777" w:rsidR="00DA6AFD" w:rsidRPr="0025625D" w:rsidRDefault="00DA6AFD" w:rsidP="00DA6AF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4097C72B" w14:textId="77777777" w:rsidR="00DA6AFD" w:rsidRPr="00676BFE" w:rsidRDefault="00DA6AFD" w:rsidP="00DA6AFD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19C08E12" w14:textId="77777777" w:rsidR="00DA6AFD" w:rsidRPr="0025625D" w:rsidRDefault="00DA6AFD" w:rsidP="00DA6AF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B170D07" w14:textId="77777777" w:rsidR="00DA6AFD" w:rsidRPr="00676BFE" w:rsidRDefault="00DA6AFD" w:rsidP="00DA6AFD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0E5B79C5" w14:textId="77777777" w:rsidR="00DA6AFD" w:rsidRPr="0025625D" w:rsidRDefault="00DA6AFD" w:rsidP="00DA6AF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665B4531" w14:textId="77777777" w:rsidR="00DA6AFD" w:rsidRPr="00676BFE" w:rsidRDefault="00DA6AFD" w:rsidP="00DA6AFD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DA6AFD" w:rsidRPr="00A97B80" w14:paraId="57867723" w14:textId="77777777" w:rsidTr="002830BD">
        <w:trPr>
          <w:trHeight w:val="203"/>
        </w:trPr>
        <w:tc>
          <w:tcPr>
            <w:tcW w:w="4050" w:type="dxa"/>
            <w:shd w:val="clear" w:color="auto" w:fill="auto"/>
          </w:tcPr>
          <w:p w14:paraId="309CA2BA" w14:textId="77777777" w:rsidR="00DA6AFD" w:rsidRPr="00C6798F" w:rsidRDefault="00DA6AFD" w:rsidP="00DA6AFD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C6798F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</w:t>
            </w:r>
            <w:r w:rsidRPr="00C6798F">
              <w:rPr>
                <w:rFonts w:ascii="Angsana New" w:hAnsi="Angsana New" w:hint="cs"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1080" w:type="dxa"/>
          </w:tcPr>
          <w:p w14:paraId="041B8879" w14:textId="40EACDA0" w:rsidR="00DA6AFD" w:rsidRPr="0025625D" w:rsidRDefault="00C273B6" w:rsidP="00DA6AFD">
            <w:pPr>
              <w:pStyle w:val="a1"/>
              <w:tabs>
                <w:tab w:val="decimal" w:pos="770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70" w:type="dxa"/>
          </w:tcPr>
          <w:p w14:paraId="2F4F47B3" w14:textId="77777777" w:rsidR="00DA6AFD" w:rsidRPr="0025625D" w:rsidRDefault="00DA6AFD" w:rsidP="00DA6AF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F7E6B48" w14:textId="35251F8E" w:rsidR="00DA6AFD" w:rsidRPr="0025625D" w:rsidRDefault="00C273B6" w:rsidP="00DA6AFD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70</w:t>
            </w:r>
          </w:p>
        </w:tc>
        <w:tc>
          <w:tcPr>
            <w:tcW w:w="270" w:type="dxa"/>
          </w:tcPr>
          <w:p w14:paraId="7FE6670B" w14:textId="77777777" w:rsidR="00DA6AFD" w:rsidRPr="0025625D" w:rsidRDefault="00DA6AFD" w:rsidP="00DA6AF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450C128C" w14:textId="776CA754" w:rsidR="00DA6AFD" w:rsidRPr="0025625D" w:rsidRDefault="00C273B6" w:rsidP="00DA6AFD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</w:p>
        </w:tc>
        <w:tc>
          <w:tcPr>
            <w:tcW w:w="270" w:type="dxa"/>
          </w:tcPr>
          <w:p w14:paraId="7B3060F1" w14:textId="77777777" w:rsidR="00DA6AFD" w:rsidRPr="0025625D" w:rsidRDefault="00DA6AFD" w:rsidP="00DA6AF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A0406D3" w14:textId="1199FD61" w:rsidR="00DA6AFD" w:rsidRPr="0025625D" w:rsidRDefault="00C273B6" w:rsidP="00DA6AFD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</w:p>
        </w:tc>
      </w:tr>
      <w:tr w:rsidR="00DA6AFD" w:rsidRPr="00A97B80" w14:paraId="6B01A3BD" w14:textId="77777777" w:rsidTr="002830BD">
        <w:trPr>
          <w:trHeight w:val="203"/>
        </w:trPr>
        <w:tc>
          <w:tcPr>
            <w:tcW w:w="4050" w:type="dxa"/>
            <w:shd w:val="clear" w:color="auto" w:fill="auto"/>
          </w:tcPr>
          <w:p w14:paraId="5C95532E" w14:textId="77777777" w:rsidR="00DA6AFD" w:rsidRPr="00C6798F" w:rsidRDefault="00DA6AFD" w:rsidP="00DA6AFD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C6798F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ผลประโยชน์ระยะยาวของ</w:t>
            </w:r>
            <w:r w:rsidRPr="00C6798F">
              <w:rPr>
                <w:rFonts w:ascii="Angsana New" w:hAnsi="Angsana New" w:hint="cs"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1080" w:type="dxa"/>
          </w:tcPr>
          <w:p w14:paraId="67A4E0E7" w14:textId="45A8F766" w:rsidR="00DA6AFD" w:rsidRPr="0025625D" w:rsidRDefault="00C273B6" w:rsidP="00DA6AFD">
            <w:pPr>
              <w:pStyle w:val="a1"/>
              <w:tabs>
                <w:tab w:val="decimal" w:pos="770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3B54EBEA" w14:textId="77777777" w:rsidR="00DA6AFD" w:rsidRPr="0025625D" w:rsidRDefault="00DA6AFD" w:rsidP="00DA6AF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43EB3C5C" w14:textId="111958DE" w:rsidR="00DA6AFD" w:rsidRPr="0025625D" w:rsidRDefault="00C273B6" w:rsidP="00DA6AFD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</w:p>
        </w:tc>
        <w:tc>
          <w:tcPr>
            <w:tcW w:w="270" w:type="dxa"/>
          </w:tcPr>
          <w:p w14:paraId="327772C9" w14:textId="77777777" w:rsidR="00DA6AFD" w:rsidRPr="0025625D" w:rsidRDefault="00DA6AFD" w:rsidP="00DA6AF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B7B48EF" w14:textId="52DC5267" w:rsidR="00DA6AFD" w:rsidRPr="0025625D" w:rsidRDefault="00C273B6" w:rsidP="00DA6AFD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33A9D057" w14:textId="77777777" w:rsidR="00DA6AFD" w:rsidRPr="0025625D" w:rsidRDefault="00DA6AFD" w:rsidP="00DA6AFD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4AA7971" w14:textId="77D65695" w:rsidR="00DA6AFD" w:rsidRPr="0025625D" w:rsidRDefault="00C273B6" w:rsidP="00DA6AFD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</w:tr>
    </w:tbl>
    <w:p w14:paraId="38F372A3" w14:textId="4B410886" w:rsidR="002830BD" w:rsidRDefault="002830BD" w:rsidP="002830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270"/>
        <w:rPr>
          <w:rFonts w:ascii="Angsana New" w:hAnsi="Angsana New"/>
          <w:sz w:val="30"/>
          <w:szCs w:val="30"/>
          <w:vertAlign w:val="superscript"/>
        </w:rPr>
      </w:pPr>
    </w:p>
    <w:p w14:paraId="18F0CE6E" w14:textId="77777777" w:rsidR="009065C9" w:rsidRPr="009A341E" w:rsidRDefault="009065C9" w:rsidP="002830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270"/>
        <w:rPr>
          <w:rFonts w:ascii="Angsana New" w:hAnsi="Angsana New"/>
          <w:sz w:val="30"/>
          <w:szCs w:val="30"/>
          <w:vertAlign w:val="superscript"/>
        </w:rPr>
      </w:pPr>
    </w:p>
    <w:p w14:paraId="48BC11E1" w14:textId="77777777" w:rsidR="00917F3C" w:rsidRDefault="00917F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6"/>
          <w:szCs w:val="36"/>
          <w:vertAlign w:val="superscript"/>
        </w:rPr>
      </w:pPr>
      <w:r>
        <w:rPr>
          <w:rFonts w:ascii="Angsana New" w:hAnsi="Angsana New"/>
          <w:sz w:val="36"/>
          <w:szCs w:val="36"/>
          <w:vertAlign w:val="superscript"/>
        </w:rPr>
        <w:br w:type="page"/>
      </w:r>
    </w:p>
    <w:p w14:paraId="7E6F9BAE" w14:textId="12910173" w:rsidR="002E5E39" w:rsidRDefault="00C273B6" w:rsidP="00EB7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270"/>
        <w:jc w:val="thaiDistribute"/>
        <w:rPr>
          <w:rFonts w:ascii="Angsana New" w:hAnsi="Angsana New"/>
          <w:sz w:val="30"/>
          <w:szCs w:val="30"/>
        </w:rPr>
      </w:pPr>
      <w:r w:rsidRPr="00C273B6">
        <w:rPr>
          <w:rFonts w:ascii="Angsana New" w:hAnsi="Angsana New"/>
          <w:sz w:val="36"/>
          <w:szCs w:val="36"/>
          <w:vertAlign w:val="superscript"/>
        </w:rPr>
        <w:lastRenderedPageBreak/>
        <w:t>1</w:t>
      </w:r>
      <w:r w:rsidR="002E5E39" w:rsidRPr="000E0185">
        <w:rPr>
          <w:rFonts w:ascii="Angsana New" w:hAnsi="Angsana New"/>
          <w:sz w:val="36"/>
          <w:szCs w:val="36"/>
          <w:vertAlign w:val="superscript"/>
        </w:rPr>
        <w:tab/>
      </w:r>
      <w:r w:rsidR="002E5E39" w:rsidRPr="000E0185">
        <w:rPr>
          <w:rFonts w:ascii="Angsana New" w:hAnsi="Angsana New"/>
          <w:sz w:val="30"/>
          <w:szCs w:val="30"/>
          <w:cs/>
        </w:rPr>
        <w:t>ส่วนใหญ่ประกอบด้วยการ</w:t>
      </w:r>
      <w:r w:rsidR="002E5E39" w:rsidRPr="00EE0671">
        <w:rPr>
          <w:rFonts w:ascii="Angsana New" w:hAnsi="Angsana New"/>
          <w:sz w:val="30"/>
          <w:szCs w:val="30"/>
          <w:cs/>
        </w:rPr>
        <w:t>ซื้อน้ำมันพืชที่บริษัทย่อยแห่งหนึ่งซื้อจากกิจการอื่นที่เกี่ยวข้องกันแห่งหนึ่ง</w:t>
      </w:r>
      <w:r w:rsidR="002E5E39" w:rsidRPr="00EE0671">
        <w:rPr>
          <w:rFonts w:ascii="Angsana New" w:hAnsi="Angsana New" w:hint="cs"/>
          <w:sz w:val="30"/>
          <w:szCs w:val="30"/>
          <w:cs/>
        </w:rPr>
        <w:t xml:space="preserve">รวมอยู่ในงบการเงินรวม </w:t>
      </w:r>
      <w:r w:rsidR="002E5E39" w:rsidRPr="00E60032">
        <w:rPr>
          <w:rFonts w:ascii="Angsana New" w:hAnsi="Angsana New"/>
          <w:spacing w:val="-2"/>
          <w:sz w:val="30"/>
          <w:szCs w:val="30"/>
          <w:cs/>
        </w:rPr>
        <w:t>สำหรับแต่ละงวด</w:t>
      </w:r>
      <w:r w:rsidR="002E5E39" w:rsidRPr="00E60032">
        <w:rPr>
          <w:rFonts w:ascii="Angsana New" w:hAnsi="Angsana New"/>
          <w:sz w:val="30"/>
          <w:szCs w:val="30"/>
          <w:cs/>
        </w:rPr>
        <w:t>สามเดือน</w:t>
      </w:r>
      <w:r w:rsidR="00B01555">
        <w:rPr>
          <w:rFonts w:ascii="Angsana New" w:hAnsi="Angsana New" w:hint="cs"/>
          <w:sz w:val="30"/>
          <w:szCs w:val="30"/>
          <w:cs/>
        </w:rPr>
        <w:t>และหกเดือน</w:t>
      </w:r>
      <w:r w:rsidR="002E5E39" w:rsidRPr="002E1086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C273B6">
        <w:rPr>
          <w:rFonts w:ascii="Angsana New" w:hAnsi="Angsana New"/>
          <w:sz w:val="30"/>
          <w:szCs w:val="30"/>
        </w:rPr>
        <w:t>30</w:t>
      </w:r>
      <w:r w:rsidR="002830BD" w:rsidRPr="002E1086">
        <w:rPr>
          <w:rFonts w:ascii="Angsana New" w:hAnsi="Angsana New"/>
          <w:sz w:val="30"/>
          <w:szCs w:val="30"/>
        </w:rPr>
        <w:t xml:space="preserve"> </w:t>
      </w:r>
      <w:r w:rsidR="002830BD" w:rsidRPr="002E1086">
        <w:rPr>
          <w:rFonts w:ascii="Angsana New" w:hAnsi="Angsana New"/>
          <w:sz w:val="30"/>
          <w:szCs w:val="30"/>
          <w:cs/>
        </w:rPr>
        <w:t>มิถุนายน</w:t>
      </w:r>
      <w:r w:rsidR="002E5E39" w:rsidRPr="002E1086">
        <w:rPr>
          <w:rFonts w:ascii="Angsana New" w:hAnsi="Angsana New"/>
          <w:sz w:val="30"/>
          <w:szCs w:val="30"/>
          <w:cs/>
        </w:rPr>
        <w:t xml:space="preserve"> </w:t>
      </w:r>
      <w:r w:rsidRPr="00C273B6">
        <w:rPr>
          <w:rFonts w:ascii="Angsana New" w:hAnsi="Angsana New"/>
          <w:sz w:val="30"/>
          <w:szCs w:val="30"/>
        </w:rPr>
        <w:t>25</w:t>
      </w:r>
      <w:r w:rsidRPr="00C273B6">
        <w:rPr>
          <w:rFonts w:ascii="Angsana New" w:hAnsi="Angsana New" w:hint="cs"/>
          <w:sz w:val="30"/>
          <w:szCs w:val="30"/>
        </w:rPr>
        <w:t>6</w:t>
      </w:r>
      <w:r w:rsidRPr="00C273B6">
        <w:rPr>
          <w:rFonts w:ascii="Angsana New" w:hAnsi="Angsana New"/>
          <w:sz w:val="30"/>
          <w:szCs w:val="30"/>
        </w:rPr>
        <w:t>3</w:t>
      </w:r>
      <w:r w:rsidR="002E5E39" w:rsidRPr="002E1086">
        <w:rPr>
          <w:rFonts w:ascii="Angsana New" w:hAnsi="Angsana New"/>
          <w:sz w:val="30"/>
          <w:szCs w:val="30"/>
        </w:rPr>
        <w:t xml:space="preserve"> </w:t>
      </w:r>
      <w:r w:rsidR="002E5E39" w:rsidRPr="002E1086">
        <w:rPr>
          <w:rFonts w:ascii="Angsana New" w:hAnsi="Angsana New"/>
          <w:sz w:val="30"/>
          <w:szCs w:val="30"/>
          <w:cs/>
        </w:rPr>
        <w:t xml:space="preserve">และ </w:t>
      </w:r>
      <w:r w:rsidRPr="00C273B6">
        <w:rPr>
          <w:rFonts w:ascii="Angsana New" w:hAnsi="Angsana New"/>
          <w:sz w:val="30"/>
          <w:szCs w:val="30"/>
        </w:rPr>
        <w:t>2562</w:t>
      </w:r>
      <w:r w:rsidR="002E5E39" w:rsidRPr="002E1086">
        <w:rPr>
          <w:rFonts w:ascii="Angsana New" w:hAnsi="Angsana New" w:hint="cs"/>
          <w:sz w:val="30"/>
          <w:szCs w:val="30"/>
          <w:cs/>
        </w:rPr>
        <w:t xml:space="preserve"> </w:t>
      </w:r>
      <w:r w:rsidR="002E5E39" w:rsidRPr="002E1086">
        <w:rPr>
          <w:rFonts w:ascii="Angsana New" w:hAnsi="Angsana New"/>
          <w:sz w:val="30"/>
          <w:szCs w:val="30"/>
          <w:cs/>
        </w:rPr>
        <w:t xml:space="preserve">จำนวน </w:t>
      </w:r>
      <w:r w:rsidRPr="00C273B6">
        <w:rPr>
          <w:rFonts w:ascii="Angsana New" w:hAnsi="Angsana New"/>
          <w:sz w:val="30"/>
          <w:szCs w:val="30"/>
        </w:rPr>
        <w:t>387</w:t>
      </w:r>
      <w:r w:rsidR="002E5E39" w:rsidRPr="002E1086">
        <w:rPr>
          <w:rFonts w:ascii="Angsana New" w:hAnsi="Angsana New"/>
          <w:sz w:val="30"/>
          <w:szCs w:val="30"/>
        </w:rPr>
        <w:t xml:space="preserve"> </w:t>
      </w:r>
      <w:r w:rsidR="002E5E39" w:rsidRPr="002E1086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="00B01555" w:rsidRPr="002E1086">
        <w:rPr>
          <w:rFonts w:ascii="Angsana New" w:hAnsi="Angsana New" w:hint="cs"/>
          <w:spacing w:val="-2"/>
          <w:sz w:val="30"/>
          <w:szCs w:val="30"/>
          <w:cs/>
        </w:rPr>
        <w:t xml:space="preserve"> และ </w:t>
      </w:r>
      <w:r w:rsidRPr="00C273B6">
        <w:rPr>
          <w:rFonts w:ascii="Angsana New" w:hAnsi="Angsana New"/>
          <w:spacing w:val="-2"/>
          <w:sz w:val="30"/>
          <w:szCs w:val="30"/>
        </w:rPr>
        <w:t>871</w:t>
      </w:r>
      <w:r w:rsidR="00B01555" w:rsidRPr="002E1086">
        <w:rPr>
          <w:rFonts w:ascii="Angsana New" w:hAnsi="Angsana New"/>
          <w:spacing w:val="-2"/>
          <w:sz w:val="30"/>
          <w:szCs w:val="30"/>
        </w:rPr>
        <w:t xml:space="preserve"> </w:t>
      </w:r>
      <w:r w:rsidR="00B01555" w:rsidRPr="002E1086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="002E5E39" w:rsidRPr="002E1086">
        <w:rPr>
          <w:rFonts w:ascii="Angsana New" w:hAnsi="Angsana New" w:hint="cs"/>
          <w:spacing w:val="-2"/>
          <w:sz w:val="30"/>
          <w:szCs w:val="30"/>
          <w:cs/>
        </w:rPr>
        <w:t xml:space="preserve"> และ </w:t>
      </w:r>
      <w:r w:rsidRPr="00C273B6">
        <w:rPr>
          <w:rFonts w:ascii="Angsana New" w:hAnsi="Angsana New"/>
          <w:spacing w:val="-2"/>
          <w:sz w:val="30"/>
          <w:szCs w:val="30"/>
        </w:rPr>
        <w:t>301</w:t>
      </w:r>
      <w:r w:rsidR="00E60032" w:rsidRPr="002E1086">
        <w:rPr>
          <w:rFonts w:ascii="Angsana New" w:hAnsi="Angsana New"/>
          <w:spacing w:val="-2"/>
          <w:sz w:val="30"/>
          <w:szCs w:val="30"/>
        </w:rPr>
        <w:t xml:space="preserve"> </w:t>
      </w:r>
      <w:r w:rsidR="002E5E39" w:rsidRPr="002E1086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="002E5E39" w:rsidRPr="002E1086">
        <w:rPr>
          <w:rFonts w:ascii="Angsana New" w:hAnsi="Angsana New"/>
          <w:sz w:val="30"/>
          <w:szCs w:val="30"/>
          <w:cs/>
        </w:rPr>
        <w:t xml:space="preserve"> </w:t>
      </w:r>
      <w:r w:rsidR="00B01555" w:rsidRPr="002E1086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C273B6">
        <w:rPr>
          <w:rFonts w:ascii="Angsana New" w:hAnsi="Angsana New"/>
          <w:sz w:val="30"/>
          <w:szCs w:val="30"/>
        </w:rPr>
        <w:t>590</w:t>
      </w:r>
      <w:r w:rsidR="00B01555" w:rsidRPr="002E1086">
        <w:rPr>
          <w:rFonts w:ascii="Angsana New" w:hAnsi="Angsana New"/>
          <w:sz w:val="30"/>
          <w:szCs w:val="30"/>
        </w:rPr>
        <w:t xml:space="preserve"> </w:t>
      </w:r>
      <w:r w:rsidR="00B01555" w:rsidRPr="002E1086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2E5E39" w:rsidRPr="002E1086">
        <w:rPr>
          <w:rFonts w:ascii="Angsana New" w:hAnsi="Angsana New"/>
          <w:sz w:val="30"/>
          <w:szCs w:val="30"/>
          <w:cs/>
        </w:rPr>
        <w:t>ตามลำดับ</w:t>
      </w:r>
    </w:p>
    <w:p w14:paraId="1AB45E5F" w14:textId="77777777" w:rsidR="00B75693" w:rsidRPr="00810ED1" w:rsidRDefault="00B75693" w:rsidP="00960F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color w:val="FF0000"/>
          <w:sz w:val="24"/>
          <w:szCs w:val="24"/>
        </w:rPr>
      </w:pPr>
    </w:p>
    <w:p w14:paraId="1495153E" w14:textId="6D45BA97" w:rsidR="004F6633" w:rsidRPr="002A0E18" w:rsidRDefault="004F6633" w:rsidP="00EB7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A0E18">
        <w:rPr>
          <w:rFonts w:asciiTheme="majorBidi" w:hAnsiTheme="majorBidi" w:cstheme="majorBidi"/>
          <w:sz w:val="30"/>
          <w:szCs w:val="30"/>
          <w:cs/>
        </w:rPr>
        <w:t>ยอดคงเหลือกับบุคคลหรือกิจการที่เกี่ยวข้องกัน</w:t>
      </w:r>
      <w:r w:rsidRPr="002A0E18">
        <w:rPr>
          <w:rFonts w:asciiTheme="majorBidi" w:hAnsiTheme="majorBidi" w:cstheme="majorBidi"/>
          <w:sz w:val="30"/>
          <w:szCs w:val="30"/>
        </w:rPr>
        <w:t xml:space="preserve"> </w:t>
      </w:r>
      <w:r w:rsidRPr="002A0E18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2A0E18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="00C273B6" w:rsidRPr="00C273B6">
        <w:rPr>
          <w:rFonts w:asciiTheme="majorBidi" w:hAnsiTheme="majorBidi" w:cstheme="majorBidi"/>
          <w:sz w:val="30"/>
          <w:szCs w:val="30"/>
        </w:rPr>
        <w:t>30</w:t>
      </w:r>
      <w:r w:rsidR="002830BD">
        <w:rPr>
          <w:rFonts w:asciiTheme="majorBidi" w:hAnsiTheme="majorBidi" w:cstheme="majorBidi"/>
          <w:sz w:val="30"/>
          <w:szCs w:val="30"/>
          <w:cs/>
        </w:rPr>
        <w:t xml:space="preserve"> มิถุนายน</w:t>
      </w:r>
      <w:r w:rsidRPr="002A0E1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273B6" w:rsidRPr="00C273B6">
        <w:rPr>
          <w:rFonts w:asciiTheme="majorBidi" w:hAnsiTheme="majorBidi" w:cstheme="majorBidi"/>
          <w:sz w:val="30"/>
          <w:szCs w:val="30"/>
        </w:rPr>
        <w:t>2563</w:t>
      </w:r>
      <w:r w:rsidRPr="002A0E18">
        <w:rPr>
          <w:rFonts w:asciiTheme="majorBidi" w:hAnsiTheme="majorBidi" w:cstheme="majorBidi"/>
          <w:sz w:val="30"/>
          <w:szCs w:val="30"/>
        </w:rPr>
        <w:t xml:space="preserve"> </w:t>
      </w:r>
      <w:r w:rsidRPr="002A0E18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C273B6" w:rsidRPr="00C273B6">
        <w:rPr>
          <w:rFonts w:asciiTheme="majorBidi" w:hAnsiTheme="majorBidi" w:cstheme="majorBidi"/>
          <w:sz w:val="30"/>
          <w:szCs w:val="30"/>
        </w:rPr>
        <w:t>31</w:t>
      </w:r>
      <w:r w:rsidRPr="002A0E18">
        <w:rPr>
          <w:rFonts w:asciiTheme="majorBidi" w:hAnsiTheme="majorBidi" w:cstheme="majorBidi"/>
          <w:sz w:val="30"/>
          <w:szCs w:val="30"/>
        </w:rPr>
        <w:t xml:space="preserve"> </w:t>
      </w:r>
      <w:r w:rsidRPr="002A0E1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C273B6" w:rsidRPr="00C273B6">
        <w:rPr>
          <w:rFonts w:asciiTheme="majorBidi" w:hAnsiTheme="majorBidi" w:cstheme="majorBidi"/>
          <w:sz w:val="30"/>
          <w:szCs w:val="30"/>
        </w:rPr>
        <w:t>2562</w:t>
      </w:r>
      <w:r w:rsidRPr="002A0E18">
        <w:rPr>
          <w:rFonts w:asciiTheme="majorBidi" w:hAnsiTheme="majorBidi" w:cstheme="majorBidi"/>
          <w:sz w:val="30"/>
          <w:szCs w:val="30"/>
        </w:rPr>
        <w:t xml:space="preserve"> </w:t>
      </w:r>
      <w:r w:rsidRPr="002A0E18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65C9DE0" w14:textId="77777777" w:rsidR="00B543A8" w:rsidRPr="00D8527E" w:rsidRDefault="00B543A8" w:rsidP="00B543A8">
      <w:pPr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63"/>
        <w:gridCol w:w="1087"/>
        <w:gridCol w:w="1080"/>
        <w:gridCol w:w="236"/>
        <w:gridCol w:w="1120"/>
        <w:gridCol w:w="273"/>
        <w:gridCol w:w="1044"/>
        <w:gridCol w:w="272"/>
        <w:gridCol w:w="1105"/>
      </w:tblGrid>
      <w:tr w:rsidR="00B543A8" w:rsidRPr="002A0E18" w14:paraId="20D74CEE" w14:textId="77777777" w:rsidTr="00E001CD">
        <w:trPr>
          <w:cantSplit/>
          <w:tblHeader/>
        </w:trPr>
        <w:tc>
          <w:tcPr>
            <w:tcW w:w="2963" w:type="dxa"/>
          </w:tcPr>
          <w:p w14:paraId="1A21769D" w14:textId="77777777" w:rsidR="00B543A8" w:rsidRPr="002A0E18" w:rsidRDefault="00B543A8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0E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1087" w:type="dxa"/>
          </w:tcPr>
          <w:p w14:paraId="10D02F84" w14:textId="77777777" w:rsidR="00B543A8" w:rsidRPr="002A0E18" w:rsidRDefault="00B543A8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36" w:type="dxa"/>
            <w:gridSpan w:val="3"/>
          </w:tcPr>
          <w:p w14:paraId="1DBBA390" w14:textId="77777777" w:rsidR="00B543A8" w:rsidRPr="002A0E18" w:rsidRDefault="00B543A8" w:rsidP="0020330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E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427E7F2A" w14:textId="77777777" w:rsidR="00B543A8" w:rsidRPr="002A0E18" w:rsidRDefault="00B543A8" w:rsidP="0020330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3"/>
          </w:tcPr>
          <w:p w14:paraId="09E13C69" w14:textId="77777777" w:rsidR="00B543A8" w:rsidRPr="002A0E18" w:rsidRDefault="00B543A8" w:rsidP="0020330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E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43A8" w:rsidRPr="002A0E18" w14:paraId="7F89463A" w14:textId="77777777" w:rsidTr="00E001CD">
        <w:trPr>
          <w:cantSplit/>
          <w:tblHeader/>
        </w:trPr>
        <w:tc>
          <w:tcPr>
            <w:tcW w:w="2963" w:type="dxa"/>
          </w:tcPr>
          <w:p w14:paraId="7EAF168E" w14:textId="77777777" w:rsidR="00B543A8" w:rsidRPr="002A0E18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7" w:type="dxa"/>
          </w:tcPr>
          <w:p w14:paraId="1E014C76" w14:textId="77777777" w:rsidR="00B543A8" w:rsidRPr="002A0E18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2DEFC8C" w14:textId="49965F33" w:rsidR="00B543A8" w:rsidRPr="002A0E18" w:rsidRDefault="00C273B6" w:rsidP="00B543A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273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2830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2830B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</w:tcPr>
          <w:p w14:paraId="2F8B4ABF" w14:textId="77777777" w:rsidR="00B543A8" w:rsidRPr="002A0E18" w:rsidRDefault="00B543A8" w:rsidP="00B543A8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20" w:type="dxa"/>
          </w:tcPr>
          <w:p w14:paraId="0DBF4A98" w14:textId="23DE0978" w:rsidR="00B543A8" w:rsidRPr="002A0E18" w:rsidRDefault="00C273B6" w:rsidP="00B543A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273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B543A8" w:rsidRPr="002A0E1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73" w:type="dxa"/>
          </w:tcPr>
          <w:p w14:paraId="7E9D6E73" w14:textId="77777777" w:rsidR="00B543A8" w:rsidRPr="002A0E18" w:rsidRDefault="00B543A8" w:rsidP="00B543A8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44" w:type="dxa"/>
          </w:tcPr>
          <w:p w14:paraId="78A32BAF" w14:textId="26A579A5" w:rsidR="00B543A8" w:rsidRPr="002A0E18" w:rsidRDefault="00C273B6" w:rsidP="00B543A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273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2830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2830B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2" w:type="dxa"/>
          </w:tcPr>
          <w:p w14:paraId="26CFC6CC" w14:textId="77777777" w:rsidR="00B543A8" w:rsidRPr="002A0E18" w:rsidRDefault="00B543A8" w:rsidP="00B543A8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05" w:type="dxa"/>
          </w:tcPr>
          <w:p w14:paraId="0C0A3B15" w14:textId="014AF3A9" w:rsidR="00B543A8" w:rsidRPr="002A0E18" w:rsidRDefault="00C273B6" w:rsidP="00B543A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273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B543A8" w:rsidRPr="002A0E1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B543A8" w:rsidRPr="002A0E18" w14:paraId="252AF68A" w14:textId="77777777" w:rsidTr="00E001CD">
        <w:trPr>
          <w:cantSplit/>
          <w:tblHeader/>
        </w:trPr>
        <w:tc>
          <w:tcPr>
            <w:tcW w:w="2963" w:type="dxa"/>
          </w:tcPr>
          <w:p w14:paraId="505828B7" w14:textId="77777777" w:rsidR="00B543A8" w:rsidRPr="002A0E18" w:rsidRDefault="001B037C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0E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7" w:type="dxa"/>
          </w:tcPr>
          <w:p w14:paraId="611EC1E1" w14:textId="77777777" w:rsidR="00B543A8" w:rsidRPr="002A0E18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400C6ED" w14:textId="717A745A" w:rsidR="00B543A8" w:rsidRPr="002A0E18" w:rsidRDefault="00C273B6" w:rsidP="00B543A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273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</w:tcPr>
          <w:p w14:paraId="5CDC6B68" w14:textId="77777777" w:rsidR="00B543A8" w:rsidRPr="002A0E18" w:rsidRDefault="00B543A8" w:rsidP="00B543A8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20" w:type="dxa"/>
          </w:tcPr>
          <w:p w14:paraId="0F11519F" w14:textId="6B5C1333" w:rsidR="00B543A8" w:rsidRPr="002A0E18" w:rsidRDefault="00C273B6" w:rsidP="00B543A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273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3" w:type="dxa"/>
          </w:tcPr>
          <w:p w14:paraId="2674F643" w14:textId="77777777" w:rsidR="00B543A8" w:rsidRPr="002A0E18" w:rsidRDefault="00B543A8" w:rsidP="00B543A8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44" w:type="dxa"/>
          </w:tcPr>
          <w:p w14:paraId="70183656" w14:textId="742D0F5D" w:rsidR="00B543A8" w:rsidRPr="002A0E18" w:rsidRDefault="00C273B6" w:rsidP="00B543A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273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2" w:type="dxa"/>
          </w:tcPr>
          <w:p w14:paraId="6BE984D0" w14:textId="77777777" w:rsidR="00B543A8" w:rsidRPr="002A0E18" w:rsidRDefault="00B543A8" w:rsidP="00B543A8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05" w:type="dxa"/>
          </w:tcPr>
          <w:p w14:paraId="78991E43" w14:textId="1C0F61F1" w:rsidR="00B543A8" w:rsidRPr="002A0E18" w:rsidRDefault="00C273B6" w:rsidP="00B543A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273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B543A8" w:rsidRPr="002A0E18" w14:paraId="58A10093" w14:textId="77777777" w:rsidTr="00E001CD">
        <w:trPr>
          <w:cantSplit/>
          <w:tblHeader/>
        </w:trPr>
        <w:tc>
          <w:tcPr>
            <w:tcW w:w="4050" w:type="dxa"/>
            <w:gridSpan w:val="2"/>
          </w:tcPr>
          <w:p w14:paraId="7C40CBE5" w14:textId="77777777" w:rsidR="00B543A8" w:rsidRPr="002A0E18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5CDB0022" w14:textId="77777777" w:rsidR="00B543A8" w:rsidRPr="002A0E18" w:rsidRDefault="00B543A8" w:rsidP="00B543A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A0E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543A8" w:rsidRPr="002A0E18" w14:paraId="4D7C73C5" w14:textId="77777777" w:rsidTr="00E001CD">
        <w:trPr>
          <w:cantSplit/>
        </w:trPr>
        <w:tc>
          <w:tcPr>
            <w:tcW w:w="4050" w:type="dxa"/>
            <w:gridSpan w:val="2"/>
          </w:tcPr>
          <w:p w14:paraId="339FFAA5" w14:textId="77777777" w:rsidR="00B543A8" w:rsidRPr="002A0E18" w:rsidRDefault="00B543A8" w:rsidP="00B543A8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0E1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1B5F4D5B" w14:textId="1853EF0E" w:rsidR="00B543A8" w:rsidRPr="002A0E18" w:rsidRDefault="00F84035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227657D" w14:textId="77777777" w:rsidR="00B543A8" w:rsidRPr="002A0E18" w:rsidRDefault="00B543A8" w:rsidP="00B543A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</w:tcPr>
          <w:p w14:paraId="2C6D468D" w14:textId="77777777" w:rsidR="00B543A8" w:rsidRPr="002A0E18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0E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77385667" w14:textId="77777777" w:rsidR="00B543A8" w:rsidRPr="002A0E18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47579CB0" w14:textId="04FEC0E1" w:rsidR="00B543A8" w:rsidRPr="002A0E18" w:rsidRDefault="00C273B6" w:rsidP="001B0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273B6">
              <w:rPr>
                <w:rFonts w:asciiTheme="majorBidi" w:hAnsiTheme="majorBidi" w:cstheme="majorBidi" w:hint="cs"/>
                <w:sz w:val="30"/>
                <w:szCs w:val="30"/>
              </w:rPr>
              <w:t>113</w:t>
            </w:r>
          </w:p>
        </w:tc>
        <w:tc>
          <w:tcPr>
            <w:tcW w:w="272" w:type="dxa"/>
            <w:shd w:val="clear" w:color="auto" w:fill="auto"/>
          </w:tcPr>
          <w:p w14:paraId="0722DBBD" w14:textId="77777777" w:rsidR="00B543A8" w:rsidRPr="002A0E18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shd w:val="clear" w:color="auto" w:fill="auto"/>
          </w:tcPr>
          <w:p w14:paraId="5F54A64B" w14:textId="225F1F79" w:rsidR="00B543A8" w:rsidRPr="002A0E18" w:rsidRDefault="00C273B6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273B6">
              <w:rPr>
                <w:rFonts w:asciiTheme="majorBidi" w:hAnsiTheme="majorBidi" w:cstheme="majorBidi"/>
                <w:sz w:val="30"/>
                <w:szCs w:val="30"/>
              </w:rPr>
              <w:t>111</w:t>
            </w:r>
          </w:p>
        </w:tc>
      </w:tr>
      <w:tr w:rsidR="00B543A8" w:rsidRPr="002A0E18" w14:paraId="629B4D99" w14:textId="77777777" w:rsidTr="00E001CD">
        <w:trPr>
          <w:cantSplit/>
        </w:trPr>
        <w:tc>
          <w:tcPr>
            <w:tcW w:w="4050" w:type="dxa"/>
            <w:gridSpan w:val="2"/>
          </w:tcPr>
          <w:p w14:paraId="3A723551" w14:textId="77777777" w:rsidR="00B543A8" w:rsidRPr="002A0E18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A0E1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080" w:type="dxa"/>
          </w:tcPr>
          <w:p w14:paraId="4A743BB8" w14:textId="140CDC55" w:rsidR="00B543A8" w:rsidRPr="002A0E18" w:rsidRDefault="00C273B6" w:rsidP="001B0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  <w:r w:rsidRPr="00C273B6">
              <w:rPr>
                <w:rFonts w:asciiTheme="majorBidi" w:hAnsiTheme="majorBidi" w:cstheme="majorBidi"/>
                <w:sz w:val="30"/>
                <w:szCs w:val="30"/>
              </w:rPr>
              <w:t>354</w:t>
            </w:r>
          </w:p>
        </w:tc>
        <w:tc>
          <w:tcPr>
            <w:tcW w:w="236" w:type="dxa"/>
          </w:tcPr>
          <w:p w14:paraId="6823CCC5" w14:textId="77777777" w:rsidR="00B543A8" w:rsidRPr="002A0E18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</w:p>
        </w:tc>
        <w:tc>
          <w:tcPr>
            <w:tcW w:w="1120" w:type="dxa"/>
          </w:tcPr>
          <w:p w14:paraId="407393FB" w14:textId="3B68CFEE" w:rsidR="00B543A8" w:rsidRPr="002A0E18" w:rsidRDefault="00C273B6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  <w:r w:rsidRPr="00C273B6">
              <w:rPr>
                <w:rFonts w:asciiTheme="majorBidi" w:hAnsiTheme="majorBidi" w:cstheme="majorBidi"/>
                <w:sz w:val="30"/>
                <w:szCs w:val="30"/>
              </w:rPr>
              <w:t>342</w:t>
            </w:r>
          </w:p>
        </w:tc>
        <w:tc>
          <w:tcPr>
            <w:tcW w:w="273" w:type="dxa"/>
          </w:tcPr>
          <w:p w14:paraId="2D00EC09" w14:textId="77777777" w:rsidR="00B543A8" w:rsidRPr="002A0E18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</w:tcPr>
          <w:p w14:paraId="176BE5AC" w14:textId="27B867C6" w:rsidR="00B543A8" w:rsidRPr="002A0E18" w:rsidRDefault="00C273B6" w:rsidP="001B0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  <w:r w:rsidRPr="00C273B6">
              <w:rPr>
                <w:rFonts w:asciiTheme="majorBidi" w:hAnsiTheme="majorBidi" w:cstheme="majorBidi" w:hint="cs"/>
                <w:sz w:val="30"/>
                <w:szCs w:val="30"/>
              </w:rPr>
              <w:t>224</w:t>
            </w:r>
          </w:p>
        </w:tc>
        <w:tc>
          <w:tcPr>
            <w:tcW w:w="272" w:type="dxa"/>
          </w:tcPr>
          <w:p w14:paraId="2156A724" w14:textId="77777777" w:rsidR="00B543A8" w:rsidRPr="002A0E18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</w:p>
        </w:tc>
        <w:tc>
          <w:tcPr>
            <w:tcW w:w="1105" w:type="dxa"/>
          </w:tcPr>
          <w:p w14:paraId="1456D7A3" w14:textId="71BB31F0" w:rsidR="00B543A8" w:rsidRPr="002A0E18" w:rsidRDefault="00C273B6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  <w:r w:rsidRPr="00C273B6">
              <w:rPr>
                <w:rFonts w:asciiTheme="majorBidi" w:hAnsiTheme="majorBidi" w:cstheme="majorBidi"/>
                <w:sz w:val="30"/>
                <w:szCs w:val="30"/>
              </w:rPr>
              <w:t>212</w:t>
            </w:r>
          </w:p>
        </w:tc>
      </w:tr>
      <w:tr w:rsidR="00B543A8" w:rsidRPr="002A0E18" w14:paraId="37EA77BA" w14:textId="77777777" w:rsidTr="00E001CD">
        <w:trPr>
          <w:cantSplit/>
        </w:trPr>
        <w:tc>
          <w:tcPr>
            <w:tcW w:w="4050" w:type="dxa"/>
            <w:gridSpan w:val="2"/>
          </w:tcPr>
          <w:p w14:paraId="7AFCC80F" w14:textId="77777777" w:rsidR="00B543A8" w:rsidRPr="002A0E18" w:rsidRDefault="00B543A8" w:rsidP="00B543A8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0E18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</w:tcPr>
          <w:p w14:paraId="4E93F3B7" w14:textId="50C541CA" w:rsidR="00B543A8" w:rsidRPr="002A0E18" w:rsidRDefault="00C273B6" w:rsidP="001B0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273B6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36" w:type="dxa"/>
          </w:tcPr>
          <w:p w14:paraId="1CF98E85" w14:textId="77777777" w:rsidR="00B543A8" w:rsidRPr="002A0E18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2CDD5265" w14:textId="309CA125" w:rsidR="00B543A8" w:rsidRPr="002A0E18" w:rsidRDefault="00C273B6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273B6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73" w:type="dxa"/>
          </w:tcPr>
          <w:p w14:paraId="41AEAA82" w14:textId="77777777" w:rsidR="00B543A8" w:rsidRPr="002A0E18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</w:tcPr>
          <w:p w14:paraId="64D01172" w14:textId="7414FF6B" w:rsidR="00B543A8" w:rsidRPr="002A0E18" w:rsidRDefault="00C273B6" w:rsidP="001B0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  <w:r w:rsidRPr="00C273B6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  <w:tc>
          <w:tcPr>
            <w:tcW w:w="272" w:type="dxa"/>
          </w:tcPr>
          <w:p w14:paraId="1D3A228D" w14:textId="77777777" w:rsidR="00B543A8" w:rsidRPr="002A0E18" w:rsidRDefault="00B543A8" w:rsidP="00B543A8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5A4C306C" w14:textId="5FAEC71B" w:rsidR="00B543A8" w:rsidRPr="002A0E18" w:rsidRDefault="00C273B6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  <w:r w:rsidRPr="00C273B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B543A8" w:rsidRPr="002A0E18" w14:paraId="6B1B5A65" w14:textId="77777777" w:rsidTr="00E001CD">
        <w:trPr>
          <w:cantSplit/>
        </w:trPr>
        <w:tc>
          <w:tcPr>
            <w:tcW w:w="4050" w:type="dxa"/>
            <w:gridSpan w:val="2"/>
          </w:tcPr>
          <w:p w14:paraId="38FFE1E7" w14:textId="77777777" w:rsidR="00B543A8" w:rsidRPr="002A0E18" w:rsidRDefault="00B543A8" w:rsidP="00B543A8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B8A31C2" w14:textId="014E3CDE" w:rsidR="00B543A8" w:rsidRPr="002A0E18" w:rsidRDefault="00C273B6" w:rsidP="001B0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3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364</w:t>
            </w:r>
          </w:p>
        </w:tc>
        <w:tc>
          <w:tcPr>
            <w:tcW w:w="236" w:type="dxa"/>
          </w:tcPr>
          <w:p w14:paraId="0FA3CD53" w14:textId="77777777" w:rsidR="00B543A8" w:rsidRPr="002A0E18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1A08A792" w14:textId="25E1403D" w:rsidR="00B543A8" w:rsidRPr="002A0E18" w:rsidRDefault="00C273B6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3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355</w:t>
            </w:r>
          </w:p>
        </w:tc>
        <w:tc>
          <w:tcPr>
            <w:tcW w:w="273" w:type="dxa"/>
          </w:tcPr>
          <w:p w14:paraId="59114B47" w14:textId="77777777" w:rsidR="00B543A8" w:rsidRPr="002A0E18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0781C853" w14:textId="60687BA9" w:rsidR="00B543A8" w:rsidRPr="002A0E18" w:rsidRDefault="00C273B6" w:rsidP="001B0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3B6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341</w:t>
            </w:r>
          </w:p>
        </w:tc>
        <w:tc>
          <w:tcPr>
            <w:tcW w:w="272" w:type="dxa"/>
          </w:tcPr>
          <w:p w14:paraId="18EED05A" w14:textId="77777777" w:rsidR="00B543A8" w:rsidRPr="002A0E18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1CBBC904" w14:textId="6D952D17" w:rsidR="00B543A8" w:rsidRPr="002A0E18" w:rsidRDefault="00C273B6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3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330</w:t>
            </w:r>
          </w:p>
        </w:tc>
      </w:tr>
      <w:tr w:rsidR="00B543A8" w:rsidRPr="00EB7902" w14:paraId="2E16ACA8" w14:textId="77777777" w:rsidTr="00E001CD">
        <w:trPr>
          <w:cantSplit/>
        </w:trPr>
        <w:tc>
          <w:tcPr>
            <w:tcW w:w="4050" w:type="dxa"/>
            <w:gridSpan w:val="2"/>
          </w:tcPr>
          <w:p w14:paraId="1367BA86" w14:textId="77777777" w:rsidR="001B037C" w:rsidRPr="00EB7902" w:rsidRDefault="00B543A8" w:rsidP="001B0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hanging="25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B79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B79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1B037C" w:rsidRPr="00EB79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ค่าเผื่อผลขาดทุนจากการด้อยค่า </w:t>
            </w:r>
          </w:p>
          <w:p w14:paraId="0D6B5477" w14:textId="5A5F1085" w:rsidR="00B543A8" w:rsidRPr="00EB7902" w:rsidRDefault="001B037C" w:rsidP="001B037C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B790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      </w:t>
            </w:r>
            <w:r w:rsidR="00E001CD" w:rsidRPr="00EB79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C273B6" w:rsidRPr="00C273B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2562</w:t>
            </w:r>
            <w:r w:rsidR="00E001CD" w:rsidRPr="00EB790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="00E001CD" w:rsidRPr="00EB79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ค่าเผื่อ</w:t>
            </w:r>
            <w:r w:rsidRPr="00EB79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หนี้สงสัยจะสูญ)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EEC733" w14:textId="77777777" w:rsidR="00F84035" w:rsidRPr="00EB7902" w:rsidRDefault="00F84035" w:rsidP="00F84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F9E6E96" w14:textId="6AD22DA0" w:rsidR="001B037C" w:rsidRPr="00EB7902" w:rsidRDefault="00F84035" w:rsidP="00F84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790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273B6" w:rsidRPr="00C273B6">
              <w:rPr>
                <w:rFonts w:asciiTheme="majorBidi" w:hAnsiTheme="majorBidi" w:cstheme="majorBidi"/>
                <w:sz w:val="30"/>
                <w:szCs w:val="30"/>
              </w:rPr>
              <w:t>246</w:t>
            </w:r>
            <w:r w:rsidRPr="00EB790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C056EF9" w14:textId="77777777" w:rsidR="00B543A8" w:rsidRPr="00EB790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677F114F" w14:textId="77777777" w:rsidR="001B037C" w:rsidRPr="00EB7902" w:rsidRDefault="001B037C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0C7EF26" w14:textId="1010E437" w:rsidR="00B543A8" w:rsidRPr="00EB790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790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273B6" w:rsidRPr="00C273B6">
              <w:rPr>
                <w:rFonts w:asciiTheme="majorBidi" w:hAnsiTheme="majorBidi" w:cstheme="majorBidi"/>
                <w:sz w:val="30"/>
                <w:szCs w:val="30"/>
              </w:rPr>
              <w:t>246</w:t>
            </w:r>
            <w:r w:rsidRPr="00EB790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3" w:type="dxa"/>
          </w:tcPr>
          <w:p w14:paraId="612E4A69" w14:textId="77777777" w:rsidR="00B543A8" w:rsidRPr="00EB790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56EF67C5" w14:textId="77777777" w:rsidR="001B037C" w:rsidRDefault="001B037C" w:rsidP="001B0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F3FEF2" w14:textId="2F9F9417" w:rsidR="00F84035" w:rsidRPr="00EB7902" w:rsidRDefault="00F84035" w:rsidP="001B0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273B6" w:rsidRPr="00C273B6">
              <w:rPr>
                <w:rFonts w:asciiTheme="majorBidi" w:hAnsiTheme="majorBidi" w:cstheme="majorBidi"/>
                <w:sz w:val="30"/>
                <w:szCs w:val="30"/>
              </w:rPr>
              <w:t>142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14:paraId="39886614" w14:textId="77777777" w:rsidR="00B543A8" w:rsidRPr="00EB790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40C0D0C7" w14:textId="77777777" w:rsidR="001B037C" w:rsidRPr="00EB7902" w:rsidRDefault="001B037C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0162F05" w14:textId="7BC8C07B" w:rsidR="00B543A8" w:rsidRPr="00EB790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790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273B6" w:rsidRPr="00C273B6">
              <w:rPr>
                <w:rFonts w:asciiTheme="majorBidi" w:hAnsiTheme="majorBidi" w:cstheme="majorBidi"/>
                <w:sz w:val="30"/>
                <w:szCs w:val="30"/>
              </w:rPr>
              <w:t>142</w:t>
            </w:r>
            <w:r w:rsidRPr="00EB790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543A8" w:rsidRPr="00EB7902" w14:paraId="76EC62B4" w14:textId="77777777" w:rsidTr="00E001CD">
        <w:trPr>
          <w:cantSplit/>
        </w:trPr>
        <w:tc>
          <w:tcPr>
            <w:tcW w:w="4050" w:type="dxa"/>
            <w:gridSpan w:val="2"/>
          </w:tcPr>
          <w:p w14:paraId="36EA7AB4" w14:textId="77777777" w:rsidR="00B543A8" w:rsidRPr="00EB7902" w:rsidRDefault="00B543A8" w:rsidP="00B543A8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9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C7224C7" w14:textId="2CEA9F02" w:rsidR="00B543A8" w:rsidRPr="00EB7902" w:rsidRDefault="00C273B6" w:rsidP="001B0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3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118</w:t>
            </w:r>
          </w:p>
        </w:tc>
        <w:tc>
          <w:tcPr>
            <w:tcW w:w="236" w:type="dxa"/>
          </w:tcPr>
          <w:p w14:paraId="21F9DAE2" w14:textId="77777777" w:rsidR="00B543A8" w:rsidRPr="00EB790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094EDBDC" w14:textId="1C7B8B80" w:rsidR="00B543A8" w:rsidRPr="00EB7902" w:rsidRDefault="00C273B6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3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109</w:t>
            </w:r>
          </w:p>
        </w:tc>
        <w:tc>
          <w:tcPr>
            <w:tcW w:w="273" w:type="dxa"/>
          </w:tcPr>
          <w:p w14:paraId="31552C89" w14:textId="77777777" w:rsidR="00B543A8" w:rsidRPr="00EB790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2B9A64A7" w14:textId="12868021" w:rsidR="00B543A8" w:rsidRPr="00EB7902" w:rsidRDefault="00C273B6" w:rsidP="001B0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3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</w:t>
            </w:r>
          </w:p>
        </w:tc>
        <w:tc>
          <w:tcPr>
            <w:tcW w:w="272" w:type="dxa"/>
          </w:tcPr>
          <w:p w14:paraId="5D142F30" w14:textId="77777777" w:rsidR="00B543A8" w:rsidRPr="00EB790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6A631A14" w14:textId="38BFFD7B" w:rsidR="00B543A8" w:rsidRPr="00EB7902" w:rsidRDefault="00C273B6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3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188</w:t>
            </w:r>
          </w:p>
        </w:tc>
      </w:tr>
    </w:tbl>
    <w:p w14:paraId="659393BE" w14:textId="77777777" w:rsidR="001B037C" w:rsidRPr="000C4BB0" w:rsidRDefault="001B037C" w:rsidP="009F7C4F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63"/>
        <w:gridCol w:w="1087"/>
        <w:gridCol w:w="1080"/>
        <w:gridCol w:w="236"/>
        <w:gridCol w:w="1120"/>
        <w:gridCol w:w="273"/>
        <w:gridCol w:w="1044"/>
        <w:gridCol w:w="272"/>
        <w:gridCol w:w="1105"/>
      </w:tblGrid>
      <w:tr w:rsidR="00B543A8" w:rsidRPr="002A0E18" w14:paraId="61630315" w14:textId="77777777" w:rsidTr="00E001CD">
        <w:trPr>
          <w:cantSplit/>
        </w:trPr>
        <w:tc>
          <w:tcPr>
            <w:tcW w:w="4050" w:type="dxa"/>
            <w:gridSpan w:val="2"/>
          </w:tcPr>
          <w:p w14:paraId="603F4889" w14:textId="77777777" w:rsidR="00B543A8" w:rsidRPr="002A0E18" w:rsidRDefault="00B543A8" w:rsidP="00203309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0E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0" w:type="dxa"/>
          </w:tcPr>
          <w:p w14:paraId="76CE91B3" w14:textId="77777777" w:rsidR="00B543A8" w:rsidRPr="002A0E18" w:rsidRDefault="00B543A8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DB86960" w14:textId="77777777" w:rsidR="00B543A8" w:rsidRPr="002A0E18" w:rsidRDefault="00B543A8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56AF70B3" w14:textId="77777777" w:rsidR="00B543A8" w:rsidRPr="002A0E18" w:rsidRDefault="00B543A8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2383615D" w14:textId="77777777" w:rsidR="00B543A8" w:rsidRPr="002A0E18" w:rsidRDefault="00B543A8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</w:tcPr>
          <w:p w14:paraId="023AFA91" w14:textId="77777777" w:rsidR="00B543A8" w:rsidRPr="002A0E18" w:rsidRDefault="00B543A8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2BAB2E9F" w14:textId="77777777" w:rsidR="00B543A8" w:rsidRPr="002A0E18" w:rsidRDefault="00B543A8" w:rsidP="0020330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6128481A" w14:textId="77777777" w:rsidR="00B543A8" w:rsidRPr="002A0E18" w:rsidRDefault="00B543A8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543A8" w:rsidRPr="000C4BB0" w14:paraId="17753FFA" w14:textId="77777777" w:rsidTr="00E001CD">
        <w:trPr>
          <w:cantSplit/>
        </w:trPr>
        <w:tc>
          <w:tcPr>
            <w:tcW w:w="4050" w:type="dxa"/>
            <w:gridSpan w:val="2"/>
          </w:tcPr>
          <w:p w14:paraId="2E7A1D36" w14:textId="77777777" w:rsidR="00B543A8" w:rsidRPr="000C4BB0" w:rsidRDefault="00B543A8" w:rsidP="004C1614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1DBF7FA1" w14:textId="77777777" w:rsidR="00B543A8" w:rsidRPr="000C4BB0" w:rsidRDefault="00B543A8" w:rsidP="004C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56900340" w14:textId="77777777" w:rsidR="00B543A8" w:rsidRPr="000C4BB0" w:rsidRDefault="00B543A8" w:rsidP="004C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20" w:type="dxa"/>
          </w:tcPr>
          <w:p w14:paraId="6DD99E31" w14:textId="77777777" w:rsidR="00B543A8" w:rsidRPr="000C4BB0" w:rsidRDefault="00B543A8" w:rsidP="004C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3" w:type="dxa"/>
          </w:tcPr>
          <w:p w14:paraId="5096A5E0" w14:textId="77777777" w:rsidR="00B543A8" w:rsidRPr="000C4BB0" w:rsidRDefault="00B543A8" w:rsidP="004C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44" w:type="dxa"/>
          </w:tcPr>
          <w:p w14:paraId="3E6667C1" w14:textId="77777777" w:rsidR="00B543A8" w:rsidRPr="000C4BB0" w:rsidRDefault="00B543A8" w:rsidP="004C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" w:type="dxa"/>
          </w:tcPr>
          <w:p w14:paraId="79A727BC" w14:textId="77777777" w:rsidR="00B543A8" w:rsidRPr="000C4BB0" w:rsidRDefault="00B543A8" w:rsidP="004C1614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5" w:type="dxa"/>
          </w:tcPr>
          <w:p w14:paraId="1CAC4239" w14:textId="77777777" w:rsidR="00B543A8" w:rsidRPr="000C4BB0" w:rsidRDefault="00B543A8" w:rsidP="004C1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81213" w:rsidRPr="002A0E18" w14:paraId="58C4C4E6" w14:textId="77777777" w:rsidTr="00E001CD">
        <w:trPr>
          <w:tblHeader/>
        </w:trPr>
        <w:tc>
          <w:tcPr>
            <w:tcW w:w="2963" w:type="dxa"/>
          </w:tcPr>
          <w:p w14:paraId="0824274D" w14:textId="2EBFCB13" w:rsidR="00081213" w:rsidRPr="002A0E18" w:rsidRDefault="00081213" w:rsidP="00081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7" w:type="dxa"/>
          </w:tcPr>
          <w:p w14:paraId="6E046167" w14:textId="77777777" w:rsidR="00081213" w:rsidRPr="002A0E18" w:rsidRDefault="00081213" w:rsidP="00081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36" w:type="dxa"/>
            <w:gridSpan w:val="3"/>
          </w:tcPr>
          <w:p w14:paraId="3919A19B" w14:textId="77777777" w:rsidR="00081213" w:rsidRPr="002A0E18" w:rsidRDefault="00081213" w:rsidP="0008121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E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27599472" w14:textId="77777777" w:rsidR="00081213" w:rsidRPr="002A0E18" w:rsidRDefault="00081213" w:rsidP="0008121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3"/>
          </w:tcPr>
          <w:p w14:paraId="32A0AACA" w14:textId="77777777" w:rsidR="00081213" w:rsidRPr="002A0E18" w:rsidRDefault="00081213" w:rsidP="0008121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E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1213" w:rsidRPr="002A0E18" w14:paraId="404721F8" w14:textId="77777777" w:rsidTr="00E001CD">
        <w:trPr>
          <w:tblHeader/>
        </w:trPr>
        <w:tc>
          <w:tcPr>
            <w:tcW w:w="2963" w:type="dxa"/>
          </w:tcPr>
          <w:p w14:paraId="0FC28A44" w14:textId="77777777" w:rsidR="00081213" w:rsidRPr="002A0E18" w:rsidRDefault="00081213" w:rsidP="00081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7" w:type="dxa"/>
          </w:tcPr>
          <w:p w14:paraId="353F1CF5" w14:textId="77777777" w:rsidR="00081213" w:rsidRPr="002A0E18" w:rsidRDefault="00081213" w:rsidP="00081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146BD11" w14:textId="7A503708" w:rsidR="00081213" w:rsidRPr="002A0E18" w:rsidRDefault="00C273B6" w:rsidP="00081213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273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2830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2830B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</w:tcPr>
          <w:p w14:paraId="21D01BC1" w14:textId="77777777" w:rsidR="00081213" w:rsidRPr="002A0E18" w:rsidRDefault="00081213" w:rsidP="00081213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20" w:type="dxa"/>
          </w:tcPr>
          <w:p w14:paraId="47C58824" w14:textId="7789C847" w:rsidR="00081213" w:rsidRPr="002A0E18" w:rsidRDefault="00C273B6" w:rsidP="00081213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273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081213" w:rsidRPr="002A0E1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73" w:type="dxa"/>
          </w:tcPr>
          <w:p w14:paraId="00049C6E" w14:textId="77777777" w:rsidR="00081213" w:rsidRPr="002A0E18" w:rsidRDefault="00081213" w:rsidP="00081213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44" w:type="dxa"/>
          </w:tcPr>
          <w:p w14:paraId="4BF1E926" w14:textId="526DBBDB" w:rsidR="00081213" w:rsidRPr="002A0E18" w:rsidRDefault="00C273B6" w:rsidP="00081213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273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2830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2830B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2" w:type="dxa"/>
          </w:tcPr>
          <w:p w14:paraId="1A8A31B2" w14:textId="77777777" w:rsidR="00081213" w:rsidRPr="002A0E18" w:rsidRDefault="00081213" w:rsidP="00081213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05" w:type="dxa"/>
          </w:tcPr>
          <w:p w14:paraId="42A147AA" w14:textId="41843FC2" w:rsidR="00081213" w:rsidRPr="002A0E18" w:rsidRDefault="00C273B6" w:rsidP="00081213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273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081213" w:rsidRPr="002A0E1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FA7999" w:rsidRPr="002A0E18" w14:paraId="7FA74458" w14:textId="77777777" w:rsidTr="00E001CD">
        <w:trPr>
          <w:tblHeader/>
        </w:trPr>
        <w:tc>
          <w:tcPr>
            <w:tcW w:w="2963" w:type="dxa"/>
          </w:tcPr>
          <w:p w14:paraId="03EEFF70" w14:textId="72EB1278" w:rsidR="00FA7999" w:rsidRPr="002A0E18" w:rsidRDefault="00FA7999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0E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ลูกหนี้รายได้อื่น</w:t>
            </w:r>
          </w:p>
        </w:tc>
        <w:tc>
          <w:tcPr>
            <w:tcW w:w="1087" w:type="dxa"/>
          </w:tcPr>
          <w:p w14:paraId="02CA2516" w14:textId="77777777" w:rsidR="00FA7999" w:rsidRPr="002A0E18" w:rsidRDefault="00FA7999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FFD75B7" w14:textId="42612549" w:rsidR="00FA7999" w:rsidRPr="002A0E18" w:rsidRDefault="00C273B6" w:rsidP="00FA7999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273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</w:tcPr>
          <w:p w14:paraId="5999B437" w14:textId="77777777" w:rsidR="00FA7999" w:rsidRPr="002A0E18" w:rsidRDefault="00FA7999" w:rsidP="00FA7999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20" w:type="dxa"/>
          </w:tcPr>
          <w:p w14:paraId="78A37E70" w14:textId="69892A2A" w:rsidR="00FA7999" w:rsidRPr="002A0E18" w:rsidRDefault="00C273B6" w:rsidP="00FA7999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273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3" w:type="dxa"/>
          </w:tcPr>
          <w:p w14:paraId="33369470" w14:textId="77777777" w:rsidR="00FA7999" w:rsidRPr="002A0E18" w:rsidRDefault="00FA7999" w:rsidP="00FA7999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44" w:type="dxa"/>
          </w:tcPr>
          <w:p w14:paraId="4FE94901" w14:textId="42D4921C" w:rsidR="00FA7999" w:rsidRPr="002A0E18" w:rsidRDefault="00C273B6" w:rsidP="00FA7999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273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2" w:type="dxa"/>
          </w:tcPr>
          <w:p w14:paraId="43A28DAB" w14:textId="77777777" w:rsidR="00FA7999" w:rsidRPr="002A0E18" w:rsidRDefault="00FA7999" w:rsidP="00FA7999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05" w:type="dxa"/>
          </w:tcPr>
          <w:p w14:paraId="4E21BEF3" w14:textId="5101A861" w:rsidR="00FA7999" w:rsidRPr="002A0E18" w:rsidRDefault="00C273B6" w:rsidP="00FA7999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273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FA7999" w:rsidRPr="002A0E18" w14:paraId="0721DE73" w14:textId="77777777" w:rsidTr="00E001CD">
        <w:trPr>
          <w:tblHeader/>
        </w:trPr>
        <w:tc>
          <w:tcPr>
            <w:tcW w:w="4050" w:type="dxa"/>
            <w:gridSpan w:val="2"/>
          </w:tcPr>
          <w:p w14:paraId="4EF5DC87" w14:textId="77777777" w:rsidR="00FA7999" w:rsidRPr="002A0E18" w:rsidRDefault="00FA7999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491A0AEC" w14:textId="77777777" w:rsidR="00FA7999" w:rsidRPr="002A0E18" w:rsidRDefault="00FA7999" w:rsidP="00FA799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A0E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A7999" w:rsidRPr="002A0E18" w14:paraId="2034C45B" w14:textId="77777777" w:rsidTr="00E001CD">
        <w:trPr>
          <w:cantSplit/>
        </w:trPr>
        <w:tc>
          <w:tcPr>
            <w:tcW w:w="4050" w:type="dxa"/>
            <w:gridSpan w:val="2"/>
          </w:tcPr>
          <w:p w14:paraId="395F85AB" w14:textId="77777777" w:rsidR="00FA7999" w:rsidRPr="002A0E18" w:rsidRDefault="00FA7999" w:rsidP="00FA7999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0E1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097CB30" w14:textId="10D83016" w:rsidR="00FA7999" w:rsidRPr="002A0E18" w:rsidRDefault="00F84035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A5AB0A6" w14:textId="77777777" w:rsidR="00FA7999" w:rsidRPr="002A0E18" w:rsidRDefault="00FA7999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0437C3B3" w14:textId="77777777" w:rsidR="00FA7999" w:rsidRPr="002A0E18" w:rsidRDefault="00FA7999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0E1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3" w:type="dxa"/>
          </w:tcPr>
          <w:p w14:paraId="6A5B5303" w14:textId="77777777" w:rsidR="00FA7999" w:rsidRPr="002A0E18" w:rsidRDefault="00FA7999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</w:tcPr>
          <w:p w14:paraId="4C8C81A4" w14:textId="0DB20323" w:rsidR="00FA7999" w:rsidRPr="002A0E18" w:rsidRDefault="00C273B6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273B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2" w:type="dxa"/>
          </w:tcPr>
          <w:p w14:paraId="45564B77" w14:textId="77777777" w:rsidR="00FA7999" w:rsidRPr="002A0E18" w:rsidRDefault="00FA7999" w:rsidP="00FA799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1A99FABC" w14:textId="68BB2568" w:rsidR="00FA7999" w:rsidRPr="002A0E18" w:rsidRDefault="00C273B6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273B6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FA7999" w:rsidRPr="002A0E18" w14:paraId="7C56D3C1" w14:textId="77777777" w:rsidTr="00E001CD">
        <w:trPr>
          <w:cantSplit/>
        </w:trPr>
        <w:tc>
          <w:tcPr>
            <w:tcW w:w="4050" w:type="dxa"/>
            <w:gridSpan w:val="2"/>
          </w:tcPr>
          <w:p w14:paraId="235DAA88" w14:textId="77777777" w:rsidR="00FA7999" w:rsidRPr="002A0E18" w:rsidRDefault="00FA7999" w:rsidP="00FA7999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0E1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080" w:type="dxa"/>
          </w:tcPr>
          <w:p w14:paraId="5B63E438" w14:textId="25B28CFD" w:rsidR="00FA7999" w:rsidRPr="002A0E18" w:rsidRDefault="00C273B6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273B6">
              <w:rPr>
                <w:rFonts w:asciiTheme="majorBidi" w:hAnsiTheme="majorBidi" w:cstheme="majorBidi"/>
                <w:sz w:val="30"/>
                <w:szCs w:val="30"/>
              </w:rPr>
              <w:t>287</w:t>
            </w:r>
          </w:p>
        </w:tc>
        <w:tc>
          <w:tcPr>
            <w:tcW w:w="236" w:type="dxa"/>
          </w:tcPr>
          <w:p w14:paraId="223716C1" w14:textId="77777777" w:rsidR="00FA7999" w:rsidRPr="002A0E18" w:rsidRDefault="00FA7999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</w:tcPr>
          <w:p w14:paraId="3670BEDC" w14:textId="2B86112B" w:rsidR="00FA7999" w:rsidRPr="002A0E18" w:rsidRDefault="00C273B6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273B6">
              <w:rPr>
                <w:rFonts w:asciiTheme="majorBidi" w:hAnsiTheme="majorBidi" w:cstheme="majorBidi"/>
                <w:sz w:val="30"/>
                <w:szCs w:val="30"/>
              </w:rPr>
              <w:t>274</w:t>
            </w:r>
          </w:p>
        </w:tc>
        <w:tc>
          <w:tcPr>
            <w:tcW w:w="273" w:type="dxa"/>
          </w:tcPr>
          <w:p w14:paraId="1E56C21C" w14:textId="77777777" w:rsidR="00FA7999" w:rsidRPr="002A0E18" w:rsidRDefault="00FA7999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</w:tcPr>
          <w:p w14:paraId="01616AE4" w14:textId="5F165419" w:rsidR="00FA7999" w:rsidRPr="002A0E18" w:rsidRDefault="00C273B6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273B6">
              <w:rPr>
                <w:rFonts w:asciiTheme="majorBidi" w:hAnsiTheme="majorBidi" w:cstheme="majorBidi"/>
                <w:sz w:val="30"/>
                <w:szCs w:val="30"/>
              </w:rPr>
              <w:t>287</w:t>
            </w:r>
          </w:p>
        </w:tc>
        <w:tc>
          <w:tcPr>
            <w:tcW w:w="272" w:type="dxa"/>
          </w:tcPr>
          <w:p w14:paraId="114E6195" w14:textId="77777777" w:rsidR="00FA7999" w:rsidRPr="002A0E18" w:rsidRDefault="00FA7999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07023FD0" w14:textId="17794436" w:rsidR="00FA7999" w:rsidRPr="002A0E18" w:rsidRDefault="00C273B6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273B6">
              <w:rPr>
                <w:rFonts w:asciiTheme="majorBidi" w:hAnsiTheme="majorBidi" w:cstheme="majorBidi"/>
                <w:sz w:val="30"/>
                <w:szCs w:val="30"/>
              </w:rPr>
              <w:t>274</w:t>
            </w:r>
          </w:p>
        </w:tc>
      </w:tr>
      <w:tr w:rsidR="00FA7999" w:rsidRPr="002A0E18" w14:paraId="10C4ED75" w14:textId="77777777" w:rsidTr="00E001CD">
        <w:trPr>
          <w:cantSplit/>
        </w:trPr>
        <w:tc>
          <w:tcPr>
            <w:tcW w:w="4050" w:type="dxa"/>
            <w:gridSpan w:val="2"/>
          </w:tcPr>
          <w:p w14:paraId="2A069CB9" w14:textId="77777777" w:rsidR="00FA7999" w:rsidRPr="002A0E18" w:rsidRDefault="00FA7999" w:rsidP="00FA7999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0E18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AB71BFA" w14:textId="165ACCBF" w:rsidR="00FA7999" w:rsidRPr="002A0E18" w:rsidRDefault="00F84035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DB93D8E" w14:textId="77777777" w:rsidR="00FA7999" w:rsidRPr="002A0E18" w:rsidRDefault="00FA7999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067B5478" w14:textId="0332FD7A" w:rsidR="00FA7999" w:rsidRPr="002A0E18" w:rsidRDefault="00C273B6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273B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3" w:type="dxa"/>
          </w:tcPr>
          <w:p w14:paraId="446437F1" w14:textId="77777777" w:rsidR="00FA7999" w:rsidRPr="002A0E18" w:rsidRDefault="00FA7999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53C2E2CE" w14:textId="59ABF639" w:rsidR="00FA7999" w:rsidRPr="002A0E18" w:rsidRDefault="00F84035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7683D2E6" w14:textId="77777777" w:rsidR="00FA7999" w:rsidRPr="002A0E18" w:rsidRDefault="00FA7999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3A3EA822" w14:textId="7C156588" w:rsidR="00FA7999" w:rsidRPr="002A0E18" w:rsidRDefault="00C273B6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273B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FA7999" w:rsidRPr="002A0E18" w14:paraId="4BD38DF0" w14:textId="77777777" w:rsidTr="00E001CD">
        <w:trPr>
          <w:cantSplit/>
        </w:trPr>
        <w:tc>
          <w:tcPr>
            <w:tcW w:w="4050" w:type="dxa"/>
            <w:gridSpan w:val="2"/>
          </w:tcPr>
          <w:p w14:paraId="6DD65175" w14:textId="77777777" w:rsidR="00FA7999" w:rsidRPr="002A0E18" w:rsidRDefault="00FA7999" w:rsidP="00FA7999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1FFD8EF" w14:textId="3C7D9FEB" w:rsidR="00FA7999" w:rsidRPr="002A0E18" w:rsidRDefault="00C273B6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3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287</w:t>
            </w:r>
          </w:p>
        </w:tc>
        <w:tc>
          <w:tcPr>
            <w:tcW w:w="236" w:type="dxa"/>
          </w:tcPr>
          <w:p w14:paraId="5F322429" w14:textId="77777777" w:rsidR="00FA7999" w:rsidRPr="002A0E18" w:rsidRDefault="00FA7999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21A222D8" w14:textId="30CEBBEC" w:rsidR="00FA7999" w:rsidRPr="002A0E18" w:rsidRDefault="00C273B6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3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279</w:t>
            </w:r>
          </w:p>
        </w:tc>
        <w:tc>
          <w:tcPr>
            <w:tcW w:w="273" w:type="dxa"/>
          </w:tcPr>
          <w:p w14:paraId="641F8C29" w14:textId="77777777" w:rsidR="00FA7999" w:rsidRPr="002A0E18" w:rsidRDefault="00FA7999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2950FCFA" w14:textId="185C47AB" w:rsidR="00FA7999" w:rsidRPr="002A0E18" w:rsidRDefault="00C273B6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3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292</w:t>
            </w:r>
          </w:p>
        </w:tc>
        <w:tc>
          <w:tcPr>
            <w:tcW w:w="272" w:type="dxa"/>
          </w:tcPr>
          <w:p w14:paraId="2305D4DE" w14:textId="77777777" w:rsidR="00FA7999" w:rsidRPr="002A0E18" w:rsidRDefault="00FA7999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31C41E84" w14:textId="2835E4EF" w:rsidR="00FA7999" w:rsidRPr="002A0E18" w:rsidRDefault="00C273B6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3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288</w:t>
            </w:r>
          </w:p>
        </w:tc>
      </w:tr>
      <w:tr w:rsidR="00FA7999" w:rsidRPr="002A0E18" w14:paraId="18AF13AD" w14:textId="77777777" w:rsidTr="009F7C4F">
        <w:trPr>
          <w:cantSplit/>
        </w:trPr>
        <w:tc>
          <w:tcPr>
            <w:tcW w:w="4050" w:type="dxa"/>
            <w:gridSpan w:val="2"/>
          </w:tcPr>
          <w:p w14:paraId="0542DE6F" w14:textId="77777777" w:rsidR="00FA7999" w:rsidRPr="00EB7902" w:rsidRDefault="00FA7999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hanging="25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B79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B79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 </w:t>
            </w:r>
          </w:p>
          <w:p w14:paraId="0DF8FDD1" w14:textId="307CAAC4" w:rsidR="00FA7999" w:rsidRPr="002A0E18" w:rsidRDefault="00FA7999" w:rsidP="00FA7999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790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      </w:t>
            </w:r>
            <w:r w:rsidRPr="00EB79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C273B6" w:rsidRPr="00C273B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2562</w:t>
            </w:r>
            <w:r w:rsidRPr="00EB790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EB79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42DF54C" w14:textId="2AA60919" w:rsidR="00FA7999" w:rsidRPr="002A0E18" w:rsidRDefault="00F84035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273B6" w:rsidRPr="00C273B6">
              <w:rPr>
                <w:rFonts w:asciiTheme="majorBidi" w:hAnsiTheme="majorBidi" w:cstheme="majorBidi"/>
                <w:sz w:val="30"/>
                <w:szCs w:val="30"/>
              </w:rPr>
              <w:t>286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12282B32" w14:textId="77777777" w:rsidR="00FA7999" w:rsidRPr="002A0E18" w:rsidRDefault="00FA7999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2A0DD4B0" w14:textId="49DB6C42" w:rsidR="00FA7999" w:rsidRPr="002A0E18" w:rsidRDefault="00FA7999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0E1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C273B6" w:rsidRPr="00C273B6">
              <w:rPr>
                <w:rFonts w:asciiTheme="majorBidi" w:hAnsiTheme="majorBidi" w:cstheme="majorBidi"/>
                <w:sz w:val="30"/>
                <w:szCs w:val="30"/>
              </w:rPr>
              <w:t>272</w:t>
            </w:r>
            <w:r w:rsidRPr="002A0E1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73" w:type="dxa"/>
            <w:vAlign w:val="bottom"/>
          </w:tcPr>
          <w:p w14:paraId="6FA52E44" w14:textId="77777777" w:rsidR="00FA7999" w:rsidRPr="002A0E18" w:rsidRDefault="00FA7999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14:paraId="2EECC7BD" w14:textId="6296E15F" w:rsidR="00FA7999" w:rsidRPr="002A0E18" w:rsidRDefault="00F84035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273B6" w:rsidRPr="00C273B6">
              <w:rPr>
                <w:rFonts w:asciiTheme="majorBidi" w:hAnsiTheme="majorBidi" w:cstheme="majorBidi"/>
                <w:sz w:val="30"/>
                <w:szCs w:val="30"/>
              </w:rPr>
              <w:t>289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2" w:type="dxa"/>
            <w:vAlign w:val="bottom"/>
          </w:tcPr>
          <w:p w14:paraId="4CB759D4" w14:textId="77777777" w:rsidR="00FA7999" w:rsidRPr="002A0E18" w:rsidRDefault="00FA7999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14:paraId="30FDEE63" w14:textId="65B6B39C" w:rsidR="00FA7999" w:rsidRPr="002A0E18" w:rsidRDefault="00FA7999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0E1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C273B6" w:rsidRPr="00C273B6">
              <w:rPr>
                <w:rFonts w:asciiTheme="majorBidi" w:hAnsiTheme="majorBidi" w:cstheme="majorBidi"/>
                <w:sz w:val="30"/>
                <w:szCs w:val="30"/>
              </w:rPr>
              <w:t>275</w:t>
            </w:r>
            <w:r w:rsidRPr="002A0E1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FA7999" w:rsidRPr="002A0E18" w14:paraId="22D765B3" w14:textId="77777777" w:rsidTr="00E001CD">
        <w:trPr>
          <w:cantSplit/>
        </w:trPr>
        <w:tc>
          <w:tcPr>
            <w:tcW w:w="4050" w:type="dxa"/>
            <w:gridSpan w:val="2"/>
          </w:tcPr>
          <w:p w14:paraId="0F9280CF" w14:textId="77777777" w:rsidR="00FA7999" w:rsidRPr="002A0E18" w:rsidRDefault="00FA7999" w:rsidP="00FA7999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E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2643814" w14:textId="5A9C8BD9" w:rsidR="00FA7999" w:rsidRPr="002A0E18" w:rsidRDefault="00C273B6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3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59C8178E" w14:textId="77777777" w:rsidR="00FA7999" w:rsidRPr="002A0E18" w:rsidRDefault="00FA7999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6C3C7695" w14:textId="250615AE" w:rsidR="00FA7999" w:rsidRPr="002A0E18" w:rsidRDefault="00C273B6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3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3" w:type="dxa"/>
          </w:tcPr>
          <w:p w14:paraId="669E145C" w14:textId="77777777" w:rsidR="00FA7999" w:rsidRPr="002A0E18" w:rsidRDefault="00FA7999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597FEC5B" w14:textId="702E93E4" w:rsidR="00FA7999" w:rsidRPr="002A0E18" w:rsidRDefault="00C273B6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3B6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2" w:type="dxa"/>
          </w:tcPr>
          <w:p w14:paraId="1B9B3E38" w14:textId="77777777" w:rsidR="00FA7999" w:rsidRPr="002A0E18" w:rsidRDefault="00FA7999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2DAEB80C" w14:textId="1BC2BBA9" w:rsidR="00FA7999" w:rsidRPr="002A0E18" w:rsidRDefault="00C273B6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3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</w:p>
        </w:tc>
      </w:tr>
    </w:tbl>
    <w:p w14:paraId="412F49F0" w14:textId="00933C77" w:rsidR="00BD2975" w:rsidRDefault="00BD2975" w:rsidP="00EA1582">
      <w:pPr>
        <w:tabs>
          <w:tab w:val="clear" w:pos="227"/>
          <w:tab w:val="clear" w:pos="454"/>
          <w:tab w:val="left" w:pos="531"/>
        </w:tabs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90"/>
        <w:gridCol w:w="1060"/>
        <w:gridCol w:w="1080"/>
        <w:gridCol w:w="236"/>
        <w:gridCol w:w="1120"/>
        <w:gridCol w:w="273"/>
        <w:gridCol w:w="1044"/>
        <w:gridCol w:w="272"/>
        <w:gridCol w:w="1105"/>
      </w:tblGrid>
      <w:tr w:rsidR="000C4BB0" w:rsidRPr="00E216F2" w14:paraId="3CB1629B" w14:textId="77777777" w:rsidTr="000C4BB0">
        <w:trPr>
          <w:cantSplit/>
          <w:tblHeader/>
        </w:trPr>
        <w:tc>
          <w:tcPr>
            <w:tcW w:w="2990" w:type="dxa"/>
          </w:tcPr>
          <w:p w14:paraId="703FFF33" w14:textId="77777777" w:rsidR="000C4BB0" w:rsidRPr="00E216F2" w:rsidRDefault="000C4BB0" w:rsidP="000C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0" w:type="dxa"/>
          </w:tcPr>
          <w:p w14:paraId="622E37B1" w14:textId="77777777" w:rsidR="000C4BB0" w:rsidRPr="00E216F2" w:rsidRDefault="000C4BB0" w:rsidP="000C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36" w:type="dxa"/>
            <w:gridSpan w:val="3"/>
          </w:tcPr>
          <w:p w14:paraId="221B7E5C" w14:textId="77777777" w:rsidR="000C4BB0" w:rsidRPr="00E216F2" w:rsidRDefault="000C4BB0" w:rsidP="000C4BB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13CB48F8" w14:textId="77777777" w:rsidR="000C4BB0" w:rsidRPr="00E216F2" w:rsidRDefault="000C4BB0" w:rsidP="000C4BB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3"/>
          </w:tcPr>
          <w:p w14:paraId="78BB18BF" w14:textId="77777777" w:rsidR="000C4BB0" w:rsidRPr="00E216F2" w:rsidRDefault="000C4BB0" w:rsidP="000C4BB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C4BB0" w:rsidRPr="000425CB" w14:paraId="6E8E7732" w14:textId="77777777" w:rsidTr="000C4BB0">
        <w:trPr>
          <w:cantSplit/>
        </w:trPr>
        <w:tc>
          <w:tcPr>
            <w:tcW w:w="4050" w:type="dxa"/>
            <w:gridSpan w:val="2"/>
          </w:tcPr>
          <w:p w14:paraId="7C209AAA" w14:textId="77777777" w:rsidR="000C4BB0" w:rsidRPr="00E216F2" w:rsidRDefault="000C4BB0" w:rsidP="000C4BB0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9DA5B1B" w14:textId="57B53AC7" w:rsidR="000C4BB0" w:rsidRPr="000425CB" w:rsidRDefault="00C273B6" w:rsidP="000C4BB0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C273B6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14:paraId="18E5CB4A" w14:textId="77777777" w:rsidR="000C4BB0" w:rsidRPr="000425CB" w:rsidRDefault="000C4BB0" w:rsidP="000C4BB0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20" w:type="dxa"/>
          </w:tcPr>
          <w:p w14:paraId="42B49D5D" w14:textId="3F003DF9" w:rsidR="000C4BB0" w:rsidRPr="000425CB" w:rsidRDefault="00C273B6" w:rsidP="000C4BB0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C273B6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</w:p>
        </w:tc>
        <w:tc>
          <w:tcPr>
            <w:tcW w:w="273" w:type="dxa"/>
          </w:tcPr>
          <w:p w14:paraId="2605DD91" w14:textId="77777777" w:rsidR="000C4BB0" w:rsidRPr="000425CB" w:rsidRDefault="000C4BB0" w:rsidP="000C4BB0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044" w:type="dxa"/>
          </w:tcPr>
          <w:p w14:paraId="4A11C2EA" w14:textId="171C6CE5" w:rsidR="000C4BB0" w:rsidRPr="000425CB" w:rsidRDefault="00C273B6" w:rsidP="000C4BB0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C273B6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</w:p>
        </w:tc>
        <w:tc>
          <w:tcPr>
            <w:tcW w:w="272" w:type="dxa"/>
          </w:tcPr>
          <w:p w14:paraId="266F708A" w14:textId="77777777" w:rsidR="000C4BB0" w:rsidRPr="000425CB" w:rsidRDefault="000C4BB0" w:rsidP="000C4BB0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05" w:type="dxa"/>
          </w:tcPr>
          <w:p w14:paraId="1C3D1655" w14:textId="2C0D8437" w:rsidR="000C4BB0" w:rsidRPr="000425CB" w:rsidRDefault="00C273B6" w:rsidP="000C4BB0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C273B6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</w:p>
        </w:tc>
      </w:tr>
      <w:tr w:rsidR="000C4BB0" w14:paraId="035A734F" w14:textId="77777777" w:rsidTr="000C4BB0">
        <w:trPr>
          <w:cantSplit/>
        </w:trPr>
        <w:tc>
          <w:tcPr>
            <w:tcW w:w="4050" w:type="dxa"/>
            <w:gridSpan w:val="2"/>
          </w:tcPr>
          <w:p w14:paraId="6A7F9B78" w14:textId="77777777" w:rsidR="000C4BB0" w:rsidRPr="00E216F2" w:rsidRDefault="000C4BB0" w:rsidP="000C4BB0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3C7C306C" w14:textId="77777777" w:rsidR="000C4BB0" w:rsidRDefault="000C4BB0" w:rsidP="000C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C4BB0" w14:paraId="4B82373B" w14:textId="77777777" w:rsidTr="000C4BB0">
        <w:trPr>
          <w:cantSplit/>
        </w:trPr>
        <w:tc>
          <w:tcPr>
            <w:tcW w:w="4050" w:type="dxa"/>
            <w:gridSpan w:val="2"/>
          </w:tcPr>
          <w:p w14:paraId="40064988" w14:textId="1EA3FC3C" w:rsidR="000C4BB0" w:rsidRPr="00EB7902" w:rsidRDefault="000C4BB0" w:rsidP="000C4BB0">
            <w:pPr>
              <w:tabs>
                <w:tab w:val="left" w:pos="342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B7902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</w:t>
            </w:r>
            <w:r w:rsidRPr="00EB790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B790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C273B6" w:rsidRPr="00C273B6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  <w:r w:rsidRPr="00EB7902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EB790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หนี้สูญและ</w:t>
            </w:r>
          </w:p>
          <w:p w14:paraId="4C3FCA36" w14:textId="599332D7" w:rsidR="000C4BB0" w:rsidRPr="007B7CB7" w:rsidRDefault="000C4BB0" w:rsidP="000C4BB0">
            <w:pPr>
              <w:tabs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7902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</w:t>
            </w:r>
            <w:r w:rsidRPr="00EB790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หนี้สงสัยจะสูญ)</w:t>
            </w:r>
            <w:r w:rsidRPr="00EB790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B7902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</w:p>
        </w:tc>
        <w:tc>
          <w:tcPr>
            <w:tcW w:w="1080" w:type="dxa"/>
          </w:tcPr>
          <w:p w14:paraId="463D515C" w14:textId="77777777" w:rsidR="000C4BB0" w:rsidRPr="00E216F2" w:rsidRDefault="000C4BB0" w:rsidP="000C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96704CC" w14:textId="77777777" w:rsidR="000C4BB0" w:rsidRPr="00E216F2" w:rsidRDefault="000C4BB0" w:rsidP="000C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</w:tcPr>
          <w:p w14:paraId="402FDFCD" w14:textId="77777777" w:rsidR="000C4BB0" w:rsidRDefault="000C4BB0" w:rsidP="000C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07A97F36" w14:textId="77777777" w:rsidR="000C4BB0" w:rsidRPr="00E216F2" w:rsidRDefault="000C4BB0" w:rsidP="000C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</w:tcPr>
          <w:p w14:paraId="0C81F5E4" w14:textId="77777777" w:rsidR="000C4BB0" w:rsidRPr="00E216F2" w:rsidRDefault="000C4BB0" w:rsidP="000C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70C2D2F0" w14:textId="77777777" w:rsidR="000C4BB0" w:rsidRPr="00E216F2" w:rsidRDefault="000C4BB0" w:rsidP="000C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</w:tcPr>
          <w:p w14:paraId="7D233A58" w14:textId="77777777" w:rsidR="000C4BB0" w:rsidRDefault="000C4BB0" w:rsidP="000C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17F3C" w:rsidRPr="0024779D" w14:paraId="4DE90C8C" w14:textId="77777777" w:rsidTr="009065C9">
        <w:trPr>
          <w:cantSplit/>
        </w:trPr>
        <w:tc>
          <w:tcPr>
            <w:tcW w:w="4050" w:type="dxa"/>
            <w:gridSpan w:val="2"/>
          </w:tcPr>
          <w:p w14:paraId="5D8DB69C" w14:textId="03B07CB2" w:rsidR="00917F3C" w:rsidRPr="00C0003D" w:rsidRDefault="00917F3C" w:rsidP="0091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0003D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C0003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0003D">
              <w:rPr>
                <w:rFonts w:ascii="Angsana New" w:hAnsi="Angsana New" w:hint="cs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="00C273B6" w:rsidRPr="00C273B6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0A37942" w14:textId="74BA732A" w:rsidR="00917F3C" w:rsidRDefault="00C273B6" w:rsidP="0091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3A6F92BF" w14:textId="77777777" w:rsidR="00917F3C" w:rsidRPr="00E216F2" w:rsidRDefault="00917F3C" w:rsidP="0091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double" w:sz="4" w:space="0" w:color="auto"/>
            </w:tcBorders>
          </w:tcPr>
          <w:p w14:paraId="655D84F2" w14:textId="696880C8" w:rsidR="00917F3C" w:rsidRDefault="00C273B6" w:rsidP="0091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3" w:type="dxa"/>
          </w:tcPr>
          <w:p w14:paraId="4FC236C4" w14:textId="77777777" w:rsidR="00917F3C" w:rsidRPr="00E216F2" w:rsidRDefault="00917F3C" w:rsidP="0091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double" w:sz="4" w:space="0" w:color="auto"/>
            </w:tcBorders>
          </w:tcPr>
          <w:p w14:paraId="68BBEAE5" w14:textId="442F0135" w:rsidR="00917F3C" w:rsidRDefault="00C273B6" w:rsidP="0091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2" w:type="dxa"/>
          </w:tcPr>
          <w:p w14:paraId="0C2F5066" w14:textId="77777777" w:rsidR="00917F3C" w:rsidRPr="00E216F2" w:rsidRDefault="00917F3C" w:rsidP="0091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</w:tcPr>
          <w:p w14:paraId="0E2C208A" w14:textId="01796882" w:rsidR="00917F3C" w:rsidRDefault="00C273B6" w:rsidP="0091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917F3C" w:rsidRPr="0024779D" w14:paraId="0943A322" w14:textId="77777777" w:rsidTr="009065C9">
        <w:trPr>
          <w:cantSplit/>
        </w:trPr>
        <w:tc>
          <w:tcPr>
            <w:tcW w:w="4050" w:type="dxa"/>
            <w:gridSpan w:val="2"/>
          </w:tcPr>
          <w:p w14:paraId="661B742D" w14:textId="03D4C8BD" w:rsidR="00917F3C" w:rsidRPr="00C0003D" w:rsidRDefault="00917F3C" w:rsidP="0091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0003D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C0003D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="00C273B6" w:rsidRPr="00C273B6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4644BD76" w14:textId="49B78EE4" w:rsidR="00917F3C" w:rsidRDefault="00C273B6" w:rsidP="0091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36" w:type="dxa"/>
          </w:tcPr>
          <w:p w14:paraId="56252CE9" w14:textId="77777777" w:rsidR="00917F3C" w:rsidRPr="00E216F2" w:rsidRDefault="00917F3C" w:rsidP="0091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double" w:sz="4" w:space="0" w:color="auto"/>
            </w:tcBorders>
          </w:tcPr>
          <w:p w14:paraId="6B38C6B3" w14:textId="4E9BEEB6" w:rsidR="00917F3C" w:rsidRPr="008B6A18" w:rsidRDefault="00C273B6" w:rsidP="0091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73" w:type="dxa"/>
          </w:tcPr>
          <w:p w14:paraId="7C2BBBFB" w14:textId="77777777" w:rsidR="00917F3C" w:rsidRPr="00E216F2" w:rsidRDefault="00917F3C" w:rsidP="0091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double" w:sz="4" w:space="0" w:color="auto"/>
              <w:bottom w:val="double" w:sz="4" w:space="0" w:color="auto"/>
            </w:tcBorders>
          </w:tcPr>
          <w:p w14:paraId="34D78F3C" w14:textId="5942E9FD" w:rsidR="00917F3C" w:rsidRDefault="00C273B6" w:rsidP="0091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72" w:type="dxa"/>
          </w:tcPr>
          <w:p w14:paraId="4C9EBECC" w14:textId="77777777" w:rsidR="00917F3C" w:rsidRPr="00E216F2" w:rsidRDefault="00917F3C" w:rsidP="0091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double" w:sz="4" w:space="0" w:color="auto"/>
              <w:bottom w:val="double" w:sz="4" w:space="0" w:color="auto"/>
            </w:tcBorders>
          </w:tcPr>
          <w:p w14:paraId="010A7553" w14:textId="5BF45310" w:rsidR="00917F3C" w:rsidRPr="008B6A18" w:rsidRDefault="00C273B6" w:rsidP="0091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</w:tbl>
    <w:p w14:paraId="76B33353" w14:textId="53C4DF74" w:rsidR="000C4BB0" w:rsidRPr="00EE2E6C" w:rsidRDefault="000C4BB0" w:rsidP="00EA1582">
      <w:pPr>
        <w:tabs>
          <w:tab w:val="clear" w:pos="227"/>
          <w:tab w:val="clear" w:pos="454"/>
          <w:tab w:val="left" w:pos="531"/>
        </w:tabs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081213" w:rsidRPr="00E216F2" w14:paraId="776DC1AE" w14:textId="77777777" w:rsidTr="00EA1582">
        <w:trPr>
          <w:cantSplit/>
        </w:trPr>
        <w:tc>
          <w:tcPr>
            <w:tcW w:w="4050" w:type="dxa"/>
          </w:tcPr>
          <w:p w14:paraId="4E3461A4" w14:textId="1CD9849B" w:rsidR="00081213" w:rsidRPr="00E216F2" w:rsidRDefault="00081213" w:rsidP="00081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4A92A82B" w14:textId="77777777" w:rsidR="00081213" w:rsidRPr="00E216F2" w:rsidRDefault="00081213" w:rsidP="0008121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74A606B" w14:textId="77777777" w:rsidR="00081213" w:rsidRPr="00E216F2" w:rsidRDefault="00081213" w:rsidP="0008121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B61F12A" w14:textId="77777777" w:rsidR="00081213" w:rsidRPr="00E216F2" w:rsidRDefault="00081213" w:rsidP="0008121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1213" w:rsidRPr="00E216F2" w14:paraId="77E3AFDB" w14:textId="77777777" w:rsidTr="00EA1582">
        <w:trPr>
          <w:cantSplit/>
        </w:trPr>
        <w:tc>
          <w:tcPr>
            <w:tcW w:w="4050" w:type="dxa"/>
          </w:tcPr>
          <w:p w14:paraId="48AC1FEE" w14:textId="77777777" w:rsidR="00081213" w:rsidRPr="00E216F2" w:rsidRDefault="00081213" w:rsidP="00081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E51C0B6" w14:textId="630635D5" w:rsidR="00081213" w:rsidRDefault="00C273B6" w:rsidP="00081213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 w:hint="cs"/>
                <w:sz w:val="30"/>
                <w:szCs w:val="30"/>
                <w:lang w:val="en-US"/>
              </w:rPr>
              <w:t>30</w:t>
            </w:r>
            <w:r w:rsidR="002830BD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</w:t>
            </w:r>
            <w:r w:rsidR="002830B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715AB206" w14:textId="77777777" w:rsidR="00081213" w:rsidRPr="00E216F2" w:rsidRDefault="00081213" w:rsidP="00081213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F6C7AF4" w14:textId="5532D11A" w:rsidR="00081213" w:rsidRDefault="00C273B6" w:rsidP="00081213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08121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70" w:type="dxa"/>
          </w:tcPr>
          <w:p w14:paraId="3FB5B656" w14:textId="77777777" w:rsidR="00081213" w:rsidRPr="00E216F2" w:rsidRDefault="00081213" w:rsidP="00081213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920D6F6" w14:textId="00F6143E" w:rsidR="00081213" w:rsidRDefault="00C273B6" w:rsidP="00081213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 w:hint="cs"/>
                <w:sz w:val="30"/>
                <w:szCs w:val="30"/>
                <w:lang w:val="en-US"/>
              </w:rPr>
              <w:t>30</w:t>
            </w:r>
            <w:r w:rsidR="002830BD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</w:t>
            </w:r>
            <w:r w:rsidR="002830B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3BE36D6A" w14:textId="77777777" w:rsidR="00081213" w:rsidRPr="00E216F2" w:rsidRDefault="00081213" w:rsidP="00081213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EE95161" w14:textId="691003F0" w:rsidR="00081213" w:rsidRDefault="00C273B6" w:rsidP="00081213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08121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FA7999" w:rsidRPr="00E216F2" w14:paraId="2138D444" w14:textId="77777777" w:rsidTr="00EA1582">
        <w:trPr>
          <w:cantSplit/>
        </w:trPr>
        <w:tc>
          <w:tcPr>
            <w:tcW w:w="4050" w:type="dxa"/>
          </w:tcPr>
          <w:p w14:paraId="74DE588B" w14:textId="036A566D" w:rsidR="00FA7999" w:rsidRPr="00E216F2" w:rsidRDefault="00FA7999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1080" w:type="dxa"/>
          </w:tcPr>
          <w:p w14:paraId="10F7D398" w14:textId="4E02D87D" w:rsidR="00FA7999" w:rsidRPr="00E216F2" w:rsidRDefault="00C273B6" w:rsidP="00FA7999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C273B6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0E7D34E1" w14:textId="77777777" w:rsidR="00FA7999" w:rsidRPr="00E216F2" w:rsidRDefault="00FA7999" w:rsidP="00FA7999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4625A3A" w14:textId="292A2D5C" w:rsidR="00FA7999" w:rsidRPr="00E216F2" w:rsidRDefault="00C273B6" w:rsidP="00FA7999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C273B6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7C2C4FA3" w14:textId="77777777" w:rsidR="00FA7999" w:rsidRPr="00E216F2" w:rsidRDefault="00FA7999" w:rsidP="00FA7999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4AF8280F" w14:textId="6FC54E16" w:rsidR="00FA7999" w:rsidRPr="00E216F2" w:rsidRDefault="00C273B6" w:rsidP="00FA7999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C273B6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2D25AD6E" w14:textId="77777777" w:rsidR="00FA7999" w:rsidRPr="00E216F2" w:rsidRDefault="00FA7999" w:rsidP="00FA7999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97B109B" w14:textId="79FEC786" w:rsidR="00FA7999" w:rsidRPr="00E216F2" w:rsidRDefault="00C273B6" w:rsidP="00FA7999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C273B6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</w:p>
        </w:tc>
      </w:tr>
      <w:tr w:rsidR="00FA7999" w:rsidRPr="00E216F2" w14:paraId="06A6F55C" w14:textId="77777777" w:rsidTr="00EA1582">
        <w:trPr>
          <w:cantSplit/>
        </w:trPr>
        <w:tc>
          <w:tcPr>
            <w:tcW w:w="4050" w:type="dxa"/>
          </w:tcPr>
          <w:p w14:paraId="1C33F2E5" w14:textId="77777777" w:rsidR="00FA7999" w:rsidRPr="00E216F2" w:rsidRDefault="00FA7999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0FFA0BE4" w14:textId="77777777" w:rsidR="00FA7999" w:rsidRPr="00E216F2" w:rsidRDefault="00FA7999" w:rsidP="00FA799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216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A7999" w:rsidRPr="00E216F2" w14:paraId="5274185E" w14:textId="77777777" w:rsidTr="00EA1582">
        <w:trPr>
          <w:cantSplit/>
        </w:trPr>
        <w:tc>
          <w:tcPr>
            <w:tcW w:w="4050" w:type="dxa"/>
          </w:tcPr>
          <w:p w14:paraId="4E1F817E" w14:textId="77777777" w:rsidR="00FA7999" w:rsidRPr="00816232" w:rsidRDefault="00FA7999" w:rsidP="00FA7999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1623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9B7AC05" w14:textId="44A9A427" w:rsidR="00FA7999" w:rsidRPr="00E216F2" w:rsidRDefault="002B7B97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4F0F37" w14:textId="77777777" w:rsidR="00FA7999" w:rsidRPr="00E216F2" w:rsidRDefault="00FA7999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2076AD4" w14:textId="77777777" w:rsidR="00FA7999" w:rsidRPr="00E216F2" w:rsidRDefault="00FA7999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9A0330" w14:textId="77777777" w:rsidR="00FA7999" w:rsidRPr="00E216F2" w:rsidRDefault="00FA7999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C78F671" w14:textId="59B43C82" w:rsidR="00FA7999" w:rsidRDefault="00C273B6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14:paraId="27933B1F" w14:textId="77777777" w:rsidR="00FA7999" w:rsidRPr="00E216F2" w:rsidRDefault="00FA7999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64FE795" w14:textId="20D53166" w:rsidR="00FA7999" w:rsidRDefault="00C273B6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17</w:t>
            </w:r>
          </w:p>
        </w:tc>
      </w:tr>
    </w:tbl>
    <w:p w14:paraId="4AD7B4CD" w14:textId="77777777" w:rsidR="001B1180" w:rsidRPr="00EE2E6C" w:rsidRDefault="001B1180">
      <w:pPr>
        <w:rPr>
          <w:sz w:val="24"/>
          <w:szCs w:val="24"/>
        </w:rPr>
      </w:pPr>
    </w:p>
    <w:tbl>
      <w:tblPr>
        <w:tblW w:w="9180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081213" w:rsidRPr="00224839" w14:paraId="7E0A7170" w14:textId="77777777" w:rsidTr="00EA1582">
        <w:trPr>
          <w:cantSplit/>
        </w:trPr>
        <w:tc>
          <w:tcPr>
            <w:tcW w:w="4050" w:type="dxa"/>
          </w:tcPr>
          <w:p w14:paraId="1406B98D" w14:textId="27727D76" w:rsidR="00081213" w:rsidRPr="00224839" w:rsidRDefault="00081213" w:rsidP="00081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610902CE" w14:textId="77777777" w:rsidR="00081213" w:rsidRPr="00224839" w:rsidRDefault="00081213" w:rsidP="0008121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48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1BD7599" w14:textId="77777777" w:rsidR="00081213" w:rsidRPr="00224839" w:rsidRDefault="00081213" w:rsidP="0008121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C55437A" w14:textId="77777777" w:rsidR="00081213" w:rsidRPr="00224839" w:rsidRDefault="00081213" w:rsidP="0008121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48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1213" w:rsidRPr="00224839" w14:paraId="0BA5AC8C" w14:textId="77777777" w:rsidTr="00EA1582">
        <w:trPr>
          <w:cantSplit/>
        </w:trPr>
        <w:tc>
          <w:tcPr>
            <w:tcW w:w="4050" w:type="dxa"/>
          </w:tcPr>
          <w:p w14:paraId="71AED8E2" w14:textId="77777777" w:rsidR="00081213" w:rsidRPr="00224839" w:rsidRDefault="00081213" w:rsidP="00081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BC35867" w14:textId="0F0B61CF" w:rsidR="00081213" w:rsidRDefault="00C273B6" w:rsidP="00081213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 w:hint="cs"/>
                <w:sz w:val="30"/>
                <w:szCs w:val="30"/>
                <w:lang w:val="en-US"/>
              </w:rPr>
              <w:t>30</w:t>
            </w:r>
            <w:r w:rsidR="002830BD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</w:t>
            </w:r>
            <w:r w:rsidR="002830B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70233C75" w14:textId="77777777" w:rsidR="00081213" w:rsidRPr="00E216F2" w:rsidRDefault="00081213" w:rsidP="00081213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2D35AEE" w14:textId="5B7A517D" w:rsidR="00081213" w:rsidRDefault="00C273B6" w:rsidP="00081213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08121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70" w:type="dxa"/>
          </w:tcPr>
          <w:p w14:paraId="51540AD7" w14:textId="77777777" w:rsidR="00081213" w:rsidRPr="00E216F2" w:rsidRDefault="00081213" w:rsidP="00081213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030C4A8" w14:textId="0CFBBE7D" w:rsidR="00081213" w:rsidRDefault="00C273B6" w:rsidP="00081213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 w:hint="cs"/>
                <w:sz w:val="30"/>
                <w:szCs w:val="30"/>
                <w:lang w:val="en-US"/>
              </w:rPr>
              <w:t>30</w:t>
            </w:r>
            <w:r w:rsidR="002830BD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</w:t>
            </w:r>
            <w:r w:rsidR="002830B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09F51FC0" w14:textId="77777777" w:rsidR="00081213" w:rsidRPr="00E216F2" w:rsidRDefault="00081213" w:rsidP="00081213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BCFBD81" w14:textId="2281D698" w:rsidR="00081213" w:rsidRDefault="00C273B6" w:rsidP="00081213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08121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FA7999" w:rsidRPr="00224839" w14:paraId="427035E2" w14:textId="77777777" w:rsidTr="00EA1582">
        <w:trPr>
          <w:cantSplit/>
        </w:trPr>
        <w:tc>
          <w:tcPr>
            <w:tcW w:w="4050" w:type="dxa"/>
          </w:tcPr>
          <w:p w14:paraId="6DD9308D" w14:textId="5DF3D10B" w:rsidR="00FA7999" w:rsidRPr="00224839" w:rsidRDefault="00FA7999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2483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1080" w:type="dxa"/>
          </w:tcPr>
          <w:p w14:paraId="40288C2E" w14:textId="3BEC1E28" w:rsidR="00FA7999" w:rsidRPr="00E216F2" w:rsidRDefault="00C273B6" w:rsidP="00FA7999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C273B6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6E969D65" w14:textId="77777777" w:rsidR="00FA7999" w:rsidRPr="00E216F2" w:rsidRDefault="00FA7999" w:rsidP="00FA7999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3211FFB" w14:textId="7D733558" w:rsidR="00FA7999" w:rsidRPr="00E216F2" w:rsidRDefault="00C273B6" w:rsidP="00FA7999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C273B6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48D4B66D" w14:textId="77777777" w:rsidR="00FA7999" w:rsidRPr="00E216F2" w:rsidRDefault="00FA7999" w:rsidP="00FA7999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3675010" w14:textId="6F0D3993" w:rsidR="00FA7999" w:rsidRPr="00E216F2" w:rsidRDefault="00C273B6" w:rsidP="00FA7999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C273B6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4D772ED5" w14:textId="77777777" w:rsidR="00FA7999" w:rsidRPr="00E216F2" w:rsidRDefault="00FA7999" w:rsidP="00FA7999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04C83FB" w14:textId="22AF56E4" w:rsidR="00FA7999" w:rsidRPr="00E216F2" w:rsidRDefault="00C273B6" w:rsidP="00FA7999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C273B6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</w:p>
        </w:tc>
      </w:tr>
      <w:tr w:rsidR="00FA7999" w:rsidRPr="00224839" w14:paraId="4D21477B" w14:textId="77777777" w:rsidTr="00EA1582">
        <w:trPr>
          <w:cantSplit/>
        </w:trPr>
        <w:tc>
          <w:tcPr>
            <w:tcW w:w="4050" w:type="dxa"/>
          </w:tcPr>
          <w:p w14:paraId="65D00920" w14:textId="77777777" w:rsidR="00FA7999" w:rsidRPr="00224839" w:rsidRDefault="00FA7999" w:rsidP="00FA7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78FAEB49" w14:textId="77777777" w:rsidR="00FA7999" w:rsidRPr="00224839" w:rsidRDefault="00FA7999" w:rsidP="00FA799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2483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B7B97" w:rsidRPr="00224839" w14:paraId="37562F03" w14:textId="77777777" w:rsidTr="001153B6">
        <w:trPr>
          <w:cantSplit/>
        </w:trPr>
        <w:tc>
          <w:tcPr>
            <w:tcW w:w="4050" w:type="dxa"/>
          </w:tcPr>
          <w:p w14:paraId="10C00C2F" w14:textId="77777777" w:rsidR="002B7B97" w:rsidRPr="000736F8" w:rsidRDefault="002B7B97" w:rsidP="002B7B97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36F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32A01A07" w14:textId="4F616420" w:rsidR="002B7B97" w:rsidRPr="00224839" w:rsidRDefault="002B7B97" w:rsidP="002B7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1345CD" w14:textId="77777777" w:rsidR="002B7B97" w:rsidRPr="00224839" w:rsidRDefault="002B7B97" w:rsidP="002B7B9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699958" w14:textId="6AD60FA0" w:rsidR="002B7B97" w:rsidRPr="00224839" w:rsidRDefault="002B7B97" w:rsidP="002B7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2CB6EF" w14:textId="77777777" w:rsidR="002B7B97" w:rsidRPr="00224839" w:rsidRDefault="002B7B97" w:rsidP="002B7B9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172D33B" w14:textId="6F99B199" w:rsidR="002B7B97" w:rsidRPr="00C3350A" w:rsidRDefault="00C273B6" w:rsidP="002B7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120</w:t>
            </w:r>
          </w:p>
        </w:tc>
        <w:tc>
          <w:tcPr>
            <w:tcW w:w="270" w:type="dxa"/>
          </w:tcPr>
          <w:p w14:paraId="2D1E4132" w14:textId="77777777" w:rsidR="002B7B97" w:rsidRPr="00C3350A" w:rsidRDefault="002B7B97" w:rsidP="002B7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B7EEEF" w14:textId="77777777" w:rsidR="002B7B97" w:rsidRPr="00224839" w:rsidRDefault="002B7B97" w:rsidP="002B7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B7B97" w:rsidRPr="00224839" w14:paraId="587A185C" w14:textId="77777777" w:rsidTr="001153B6">
        <w:trPr>
          <w:cantSplit/>
        </w:trPr>
        <w:tc>
          <w:tcPr>
            <w:tcW w:w="4050" w:type="dxa"/>
          </w:tcPr>
          <w:p w14:paraId="68E8E3CD" w14:textId="79C20552" w:rsidR="002B7B97" w:rsidRPr="000736F8" w:rsidRDefault="002B7B97" w:rsidP="002B7B97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B7B97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781B72" w14:textId="697AB49A" w:rsidR="002B7B97" w:rsidRPr="00224839" w:rsidRDefault="00C273B6" w:rsidP="002B7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FC1B471" w14:textId="77777777" w:rsidR="002B7B97" w:rsidRPr="00224839" w:rsidRDefault="002B7B97" w:rsidP="002B7B9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534063A" w14:textId="31225281" w:rsidR="002B7B97" w:rsidRDefault="002B7B97" w:rsidP="002B7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DFBB3C" w14:textId="77777777" w:rsidR="002B7B97" w:rsidRPr="00224839" w:rsidRDefault="002B7B97" w:rsidP="002B7B9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D1EB04E" w14:textId="03088205" w:rsidR="002B7B97" w:rsidRDefault="00C273B6" w:rsidP="002B7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D5E936E" w14:textId="77777777" w:rsidR="002B7B97" w:rsidRPr="00C3350A" w:rsidRDefault="002B7B97" w:rsidP="002B7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04A9670" w14:textId="033FC30B" w:rsidR="002B7B97" w:rsidRDefault="002B7B97" w:rsidP="002B7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B7B97" w:rsidRPr="00224839" w14:paraId="785730F1" w14:textId="77777777" w:rsidTr="001153B6">
        <w:trPr>
          <w:cantSplit/>
        </w:trPr>
        <w:tc>
          <w:tcPr>
            <w:tcW w:w="4050" w:type="dxa"/>
          </w:tcPr>
          <w:p w14:paraId="2EFAA1D8" w14:textId="7BF41740" w:rsidR="002B7B97" w:rsidRPr="000736F8" w:rsidRDefault="00E72785" w:rsidP="002B7B97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01FA8F1" w14:textId="15B4E7EC" w:rsidR="002B7B97" w:rsidRPr="00224839" w:rsidRDefault="00C273B6" w:rsidP="0011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9A11EB6" w14:textId="77777777" w:rsidR="002B7B97" w:rsidRPr="00224839" w:rsidRDefault="002B7B97" w:rsidP="002B7B9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523FAF0" w14:textId="0CC3EF91" w:rsidR="002B7B97" w:rsidRDefault="002B7B97" w:rsidP="002B7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B7B9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5ECCB1" w14:textId="77777777" w:rsidR="002B7B97" w:rsidRPr="00224839" w:rsidRDefault="002B7B97" w:rsidP="002B7B9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DF4D62" w14:textId="14098E3C" w:rsidR="002B7B97" w:rsidRPr="001153B6" w:rsidRDefault="00C273B6" w:rsidP="002B7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3B6">
              <w:rPr>
                <w:rFonts w:ascii="Angsana New" w:hAnsi="Angsana New"/>
                <w:b/>
                <w:bCs/>
                <w:sz w:val="30"/>
                <w:szCs w:val="30"/>
              </w:rPr>
              <w:t>123</w:t>
            </w:r>
          </w:p>
        </w:tc>
        <w:tc>
          <w:tcPr>
            <w:tcW w:w="270" w:type="dxa"/>
          </w:tcPr>
          <w:p w14:paraId="44A89373" w14:textId="77777777" w:rsidR="002B7B97" w:rsidRPr="00C3350A" w:rsidRDefault="002B7B97" w:rsidP="002B7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22D8BC1" w14:textId="402A3B1D" w:rsidR="002B7B97" w:rsidRPr="002B7B97" w:rsidRDefault="002B7B97" w:rsidP="002B7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7B9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05662C8" w14:textId="77777777" w:rsidR="00724D10" w:rsidRDefault="00724D10" w:rsidP="00724D10">
      <w:pPr>
        <w:spacing w:line="240" w:lineRule="auto"/>
        <w:rPr>
          <w:sz w:val="2"/>
          <w:szCs w:val="2"/>
        </w:rPr>
      </w:pPr>
    </w:p>
    <w:p w14:paraId="0D183A39" w14:textId="20BDC5BD" w:rsidR="009863EF" w:rsidRDefault="009863EF" w:rsidP="00724D10">
      <w:pPr>
        <w:spacing w:line="240" w:lineRule="auto"/>
      </w:pPr>
    </w:p>
    <w:p w14:paraId="2B57B5EF" w14:textId="5EEB563B" w:rsidR="00EE2E6C" w:rsidRDefault="00EE2E6C" w:rsidP="00724D10">
      <w:pPr>
        <w:spacing w:line="240" w:lineRule="auto"/>
      </w:pPr>
    </w:p>
    <w:p w14:paraId="05580F6C" w14:textId="1E544AA0" w:rsidR="00EE2E6C" w:rsidRDefault="00EE2E6C" w:rsidP="00724D10">
      <w:pPr>
        <w:spacing w:line="240" w:lineRule="auto"/>
      </w:pPr>
    </w:p>
    <w:p w14:paraId="22BF8BEE" w14:textId="2967FEF5" w:rsidR="00EE2E6C" w:rsidRDefault="00EE2E6C" w:rsidP="00724D10">
      <w:pPr>
        <w:spacing w:line="240" w:lineRule="auto"/>
      </w:pPr>
    </w:p>
    <w:p w14:paraId="15ACBA26" w14:textId="1E6DFFAD" w:rsidR="00EE2E6C" w:rsidRDefault="00EE2E6C" w:rsidP="00724D10">
      <w:pPr>
        <w:spacing w:line="240" w:lineRule="auto"/>
      </w:pPr>
    </w:p>
    <w:p w14:paraId="7CF64857" w14:textId="0F42302A" w:rsidR="00EE2E6C" w:rsidRDefault="00EE2E6C" w:rsidP="00724D10">
      <w:pPr>
        <w:spacing w:line="240" w:lineRule="auto"/>
      </w:pPr>
    </w:p>
    <w:p w14:paraId="793E66CA" w14:textId="69FA41AD" w:rsidR="00EE2E6C" w:rsidRDefault="00EE2E6C" w:rsidP="00724D10">
      <w:pPr>
        <w:spacing w:line="240" w:lineRule="auto"/>
      </w:pPr>
    </w:p>
    <w:p w14:paraId="40B67213" w14:textId="32430FC8" w:rsidR="00EE2E6C" w:rsidRDefault="00EE2E6C" w:rsidP="00724D10">
      <w:pPr>
        <w:spacing w:line="240" w:lineRule="auto"/>
      </w:pPr>
    </w:p>
    <w:p w14:paraId="51C12D11" w14:textId="7AEAD4F7" w:rsidR="00EE2E6C" w:rsidRDefault="00EE2E6C" w:rsidP="00724D10">
      <w:pPr>
        <w:spacing w:line="240" w:lineRule="auto"/>
      </w:pPr>
    </w:p>
    <w:p w14:paraId="1DF9083C" w14:textId="75BDAD0D" w:rsidR="00EE2E6C" w:rsidRDefault="00EE2E6C" w:rsidP="00724D10">
      <w:pPr>
        <w:spacing w:line="240" w:lineRule="auto"/>
      </w:pPr>
    </w:p>
    <w:p w14:paraId="08A4C1F7" w14:textId="33B1C61F" w:rsidR="00EE2E6C" w:rsidRDefault="00EE2E6C" w:rsidP="00724D10">
      <w:pPr>
        <w:spacing w:line="240" w:lineRule="auto"/>
      </w:pPr>
    </w:p>
    <w:p w14:paraId="460A5F3D" w14:textId="16F4880C" w:rsidR="00EE2E6C" w:rsidRDefault="00EE2E6C" w:rsidP="00724D10">
      <w:pPr>
        <w:spacing w:line="240" w:lineRule="auto"/>
      </w:pPr>
    </w:p>
    <w:p w14:paraId="3E13E284" w14:textId="1BE5B799" w:rsidR="00EE2E6C" w:rsidRDefault="00EE2E6C" w:rsidP="00724D10">
      <w:pPr>
        <w:spacing w:line="240" w:lineRule="auto"/>
      </w:pPr>
    </w:p>
    <w:p w14:paraId="56C133A9" w14:textId="77777777" w:rsidR="00EE2E6C" w:rsidRPr="001153B6" w:rsidRDefault="00EE2E6C" w:rsidP="00724D10">
      <w:pPr>
        <w:spacing w:line="240" w:lineRule="auto"/>
      </w:pPr>
    </w:p>
    <w:tbl>
      <w:tblPr>
        <w:tblStyle w:val="TableGrid"/>
        <w:tblW w:w="9260" w:type="dxa"/>
        <w:tblInd w:w="4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980"/>
        <w:gridCol w:w="236"/>
        <w:gridCol w:w="1030"/>
        <w:gridCol w:w="236"/>
        <w:gridCol w:w="968"/>
        <w:gridCol w:w="236"/>
        <w:gridCol w:w="804"/>
        <w:gridCol w:w="236"/>
        <w:gridCol w:w="790"/>
        <w:gridCol w:w="236"/>
        <w:gridCol w:w="988"/>
      </w:tblGrid>
      <w:tr w:rsidR="00456044" w:rsidRPr="00EA1582" w14:paraId="43E2AFDB" w14:textId="77777777" w:rsidTr="00B27F47">
        <w:trPr>
          <w:tblHeader/>
        </w:trPr>
        <w:tc>
          <w:tcPr>
            <w:tcW w:w="2520" w:type="dxa"/>
            <w:shd w:val="clear" w:color="auto" w:fill="auto"/>
            <w:vAlign w:val="bottom"/>
          </w:tcPr>
          <w:p w14:paraId="01F35557" w14:textId="77777777" w:rsidR="00456044" w:rsidRPr="00EA1582" w:rsidRDefault="00456044" w:rsidP="0045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46" w:type="dxa"/>
            <w:gridSpan w:val="3"/>
            <w:vAlign w:val="bottom"/>
          </w:tcPr>
          <w:p w14:paraId="6F1D9743" w14:textId="77777777" w:rsidR="00456044" w:rsidRPr="00EA1582" w:rsidRDefault="00456044" w:rsidP="0045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5D40C912" w14:textId="77777777" w:rsidR="00456044" w:rsidRPr="00EA1582" w:rsidRDefault="00456044" w:rsidP="0045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4258" w:type="dxa"/>
            <w:gridSpan w:val="7"/>
            <w:vAlign w:val="bottom"/>
          </w:tcPr>
          <w:p w14:paraId="196E9F51" w14:textId="77777777" w:rsidR="00456044" w:rsidRPr="00EA1582" w:rsidRDefault="006235B0" w:rsidP="0045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C1614" w:rsidRPr="00EA1582" w14:paraId="4CCD1370" w14:textId="77777777" w:rsidTr="00B27F47">
        <w:trPr>
          <w:tblHeader/>
        </w:trPr>
        <w:tc>
          <w:tcPr>
            <w:tcW w:w="2520" w:type="dxa"/>
            <w:shd w:val="clear" w:color="auto" w:fill="auto"/>
            <w:vAlign w:val="bottom"/>
          </w:tcPr>
          <w:p w14:paraId="6A813EB2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0" w:type="dxa"/>
            <w:vAlign w:val="bottom"/>
          </w:tcPr>
          <w:p w14:paraId="7B4F2035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5938086" w14:textId="68B9F5E3" w:rsidR="00B543A8" w:rsidRPr="00EA1582" w:rsidRDefault="00C273B6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3B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543A8" w:rsidRPr="00EA15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543A8"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26B6647B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  <w:vAlign w:val="bottom"/>
          </w:tcPr>
          <w:p w14:paraId="3E398751" w14:textId="77777777" w:rsidR="00B543A8" w:rsidRPr="00EA1582" w:rsidRDefault="00B543A8" w:rsidP="00B27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00916F3" w14:textId="7229897D" w:rsidR="00B543A8" w:rsidRPr="00EA1582" w:rsidRDefault="00C273B6" w:rsidP="00B27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3B6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="002830BD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="002830B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37C25107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68" w:type="dxa"/>
            <w:vAlign w:val="bottom"/>
          </w:tcPr>
          <w:p w14:paraId="34AB50D6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B48ECAC" w14:textId="505C869D" w:rsidR="00B543A8" w:rsidRPr="00EA1582" w:rsidRDefault="00C273B6" w:rsidP="00096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3" w:right="-15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3B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543A8" w:rsidRPr="00EA15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543A8"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27AC4E8A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4" w:type="dxa"/>
            <w:vAlign w:val="bottom"/>
          </w:tcPr>
          <w:p w14:paraId="184DC59F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7AA33528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0" w:type="dxa"/>
            <w:vAlign w:val="bottom"/>
          </w:tcPr>
          <w:p w14:paraId="623B3BE9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15764791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75A44B0E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AE05FEE" w14:textId="2DCA68D2" w:rsidR="00B543A8" w:rsidRPr="00EA1582" w:rsidRDefault="00C273B6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3B6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="002830BD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="002830B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</w:tr>
      <w:tr w:rsidR="004C1614" w:rsidRPr="00EA1582" w14:paraId="7A73586C" w14:textId="77777777" w:rsidTr="00B27F47">
        <w:trPr>
          <w:tblHeader/>
        </w:trPr>
        <w:tc>
          <w:tcPr>
            <w:tcW w:w="2520" w:type="dxa"/>
            <w:shd w:val="clear" w:color="auto" w:fill="auto"/>
            <w:vAlign w:val="bottom"/>
          </w:tcPr>
          <w:p w14:paraId="726F91B1" w14:textId="15C90C10" w:rsidR="00B543A8" w:rsidRPr="00EA1582" w:rsidRDefault="00E001CD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1" w:name="_Hlk15434465"/>
            <w:r w:rsidRPr="00EA15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  <w:bookmarkEnd w:id="1"/>
          </w:p>
        </w:tc>
        <w:tc>
          <w:tcPr>
            <w:tcW w:w="980" w:type="dxa"/>
            <w:vAlign w:val="bottom"/>
          </w:tcPr>
          <w:p w14:paraId="3D35239E" w14:textId="4C0A222A" w:rsidR="00B543A8" w:rsidRPr="00EA1582" w:rsidRDefault="00C273B6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3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C273B6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bottom"/>
          </w:tcPr>
          <w:p w14:paraId="3AA44907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  <w:vAlign w:val="bottom"/>
          </w:tcPr>
          <w:p w14:paraId="4B926935" w14:textId="58DBEDDC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273B6" w:rsidRPr="00C273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273B6" w:rsidRPr="00C273B6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14:paraId="4ADB0406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68" w:type="dxa"/>
            <w:vAlign w:val="bottom"/>
          </w:tcPr>
          <w:p w14:paraId="4F3637FD" w14:textId="406F0A80" w:rsidR="00B543A8" w:rsidRPr="00EA1582" w:rsidRDefault="00C273B6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3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C273B6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bottom"/>
          </w:tcPr>
          <w:p w14:paraId="6E0ECEA2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4" w:type="dxa"/>
            <w:vAlign w:val="bottom"/>
          </w:tcPr>
          <w:p w14:paraId="491A0201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05CBC299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0" w:type="dxa"/>
            <w:vAlign w:val="bottom"/>
          </w:tcPr>
          <w:p w14:paraId="74F52013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7ADC7774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76DF9566" w14:textId="3CF98EBD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273B6" w:rsidRPr="00C273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273B6" w:rsidRPr="00C273B6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</w:tr>
      <w:tr w:rsidR="00B543A8" w:rsidRPr="00EA1582" w14:paraId="31F4C005" w14:textId="77777777" w:rsidTr="00B27F47">
        <w:trPr>
          <w:tblHeader/>
        </w:trPr>
        <w:tc>
          <w:tcPr>
            <w:tcW w:w="2520" w:type="dxa"/>
          </w:tcPr>
          <w:p w14:paraId="36141681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46" w:type="dxa"/>
            <w:gridSpan w:val="3"/>
          </w:tcPr>
          <w:p w14:paraId="3BB022AA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A15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6F2E9864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4258" w:type="dxa"/>
            <w:gridSpan w:val="7"/>
          </w:tcPr>
          <w:p w14:paraId="69991CDA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A15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C1614" w:rsidRPr="00EA1582" w14:paraId="28CDE507" w14:textId="77777777" w:rsidTr="00B27F47">
        <w:tc>
          <w:tcPr>
            <w:tcW w:w="2520" w:type="dxa"/>
          </w:tcPr>
          <w:p w14:paraId="15775E14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980" w:type="dxa"/>
          </w:tcPr>
          <w:p w14:paraId="1F60EC13" w14:textId="5AE33E5F" w:rsidR="00B543A8" w:rsidRPr="00EA1582" w:rsidRDefault="00C273B6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3B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96463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C273B6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69646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273B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644D6154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</w:tcPr>
          <w:p w14:paraId="079BB7D9" w14:textId="5B82749C" w:rsidR="00B543A8" w:rsidRPr="00EA1582" w:rsidRDefault="00C273B6" w:rsidP="00B27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3B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43CDC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C273B6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D43CD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273B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7BE8BB9F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dxa"/>
          </w:tcPr>
          <w:p w14:paraId="2A72C104" w14:textId="061CF76B" w:rsidR="00B543A8" w:rsidRPr="00EA1582" w:rsidRDefault="00C273B6" w:rsidP="00C95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273B6">
              <w:rPr>
                <w:rFonts w:asciiTheme="majorBidi" w:hAnsiTheme="majorBidi" w:cstheme="majorBidi"/>
                <w:sz w:val="30"/>
                <w:szCs w:val="30"/>
              </w:rPr>
              <w:t>680</w:t>
            </w:r>
          </w:p>
        </w:tc>
        <w:tc>
          <w:tcPr>
            <w:tcW w:w="236" w:type="dxa"/>
          </w:tcPr>
          <w:p w14:paraId="0F6392D8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4" w:type="dxa"/>
          </w:tcPr>
          <w:p w14:paraId="7A051A85" w14:textId="4C9C9361" w:rsidR="00B543A8" w:rsidRPr="00EA1582" w:rsidRDefault="00C273B6" w:rsidP="00C95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273B6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36" w:type="dxa"/>
          </w:tcPr>
          <w:p w14:paraId="30D7470B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0" w:type="dxa"/>
          </w:tcPr>
          <w:p w14:paraId="4DCD4C09" w14:textId="50D5A740" w:rsidR="00B543A8" w:rsidRPr="00EA1582" w:rsidRDefault="00D43CDC" w:rsidP="0087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7EAC358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88" w:type="dxa"/>
          </w:tcPr>
          <w:p w14:paraId="6454EB25" w14:textId="292FC2AC" w:rsidR="00B543A8" w:rsidRPr="00EA1582" w:rsidRDefault="00C273B6" w:rsidP="00C95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273B6">
              <w:rPr>
                <w:rFonts w:asciiTheme="majorBidi" w:hAnsiTheme="majorBidi" w:cstheme="majorBidi"/>
                <w:sz w:val="30"/>
                <w:szCs w:val="30"/>
              </w:rPr>
              <w:t>696</w:t>
            </w:r>
          </w:p>
        </w:tc>
      </w:tr>
      <w:tr w:rsidR="004C1614" w:rsidRPr="00EA1582" w14:paraId="21350C0C" w14:textId="77777777" w:rsidTr="00B27F47">
        <w:tc>
          <w:tcPr>
            <w:tcW w:w="2520" w:type="dxa"/>
          </w:tcPr>
          <w:p w14:paraId="7DD7F74F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0" w:type="dxa"/>
          </w:tcPr>
          <w:p w14:paraId="613793A0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C2739C4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</w:tcPr>
          <w:p w14:paraId="77DFE978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40C958E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</w:tcPr>
          <w:p w14:paraId="51D25741" w14:textId="30B0C153" w:rsidR="00B543A8" w:rsidRPr="00EA1582" w:rsidRDefault="00C273B6" w:rsidP="00C95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3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680</w:t>
            </w:r>
          </w:p>
        </w:tc>
        <w:tc>
          <w:tcPr>
            <w:tcW w:w="236" w:type="dxa"/>
          </w:tcPr>
          <w:p w14:paraId="0D6A3D52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4" w:type="dxa"/>
          </w:tcPr>
          <w:p w14:paraId="3FBF2B10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3E3C81A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0" w:type="dxa"/>
          </w:tcPr>
          <w:p w14:paraId="74804544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7EE27E7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067DBFD5" w14:textId="09E87BD9" w:rsidR="00B543A8" w:rsidRPr="00EA1582" w:rsidRDefault="00C273B6" w:rsidP="00C95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3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696</w:t>
            </w:r>
          </w:p>
        </w:tc>
      </w:tr>
      <w:tr w:rsidR="004C1614" w:rsidRPr="00EA1582" w14:paraId="5C69CA78" w14:textId="77777777" w:rsidTr="00B27F47">
        <w:tc>
          <w:tcPr>
            <w:tcW w:w="2520" w:type="dxa"/>
          </w:tcPr>
          <w:p w14:paraId="0B1BEEA5" w14:textId="77777777" w:rsidR="00C95FF7" w:rsidRDefault="00B543A8" w:rsidP="00C95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95FF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95FF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95FF7" w:rsidRPr="00C95FF7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ค่าเผื่อผลขาดทุนจากการ</w:t>
            </w:r>
          </w:p>
          <w:p w14:paraId="499EF1F4" w14:textId="7A927B42" w:rsidR="00C95FF7" w:rsidRDefault="00C95FF7" w:rsidP="00C95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95FF7">
              <w:rPr>
                <w:rFonts w:asciiTheme="majorBidi" w:hAnsiTheme="majorBidi" w:cstheme="majorBidi"/>
                <w:sz w:val="30"/>
                <w:szCs w:val="30"/>
                <w:cs/>
              </w:rPr>
              <w:t>ด้อยค่า</w:t>
            </w:r>
            <w:r w:rsidRPr="00C95FF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C95FF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C273B6" w:rsidRPr="00C273B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2562</w:t>
            </w:r>
            <w:r w:rsidRPr="00C95FF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C95FF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ค่าเผื่อหนี้</w:t>
            </w:r>
          </w:p>
          <w:p w14:paraId="71B4F873" w14:textId="77777777" w:rsidR="00B543A8" w:rsidRPr="00EA1582" w:rsidRDefault="00C95FF7" w:rsidP="00C95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Pr="00C95FF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สงสัยจะสูญ)</w:t>
            </w:r>
          </w:p>
        </w:tc>
        <w:tc>
          <w:tcPr>
            <w:tcW w:w="980" w:type="dxa"/>
          </w:tcPr>
          <w:p w14:paraId="46AC59AD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F90C1A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</w:tcPr>
          <w:p w14:paraId="59521B82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F630CE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</w:tcPr>
          <w:p w14:paraId="28BB1BDD" w14:textId="77777777" w:rsidR="00B543A8" w:rsidRDefault="00B543A8" w:rsidP="00C95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D28BCA3" w14:textId="77777777" w:rsidR="00C95FF7" w:rsidRDefault="00C95FF7" w:rsidP="00C95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D97A68" w14:textId="5E282AA6" w:rsidR="00C95FF7" w:rsidRPr="00EA1582" w:rsidRDefault="00875863" w:rsidP="00C95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273B6" w:rsidRPr="00C273B6">
              <w:rPr>
                <w:rFonts w:asciiTheme="majorBidi" w:hAnsiTheme="majorBidi" w:cstheme="majorBidi"/>
                <w:sz w:val="30"/>
                <w:szCs w:val="30"/>
              </w:rPr>
              <w:t>629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8399C4E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4" w:type="dxa"/>
          </w:tcPr>
          <w:p w14:paraId="652E42D6" w14:textId="77777777" w:rsidR="00B543A8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C6F82A" w14:textId="77777777" w:rsidR="00C95FF7" w:rsidRDefault="00C95FF7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2B36B9" w14:textId="77777777" w:rsidR="00C95FF7" w:rsidRPr="00EA1582" w:rsidRDefault="00C95FF7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DF64BF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0" w:type="dxa"/>
          </w:tcPr>
          <w:p w14:paraId="4728D1DF" w14:textId="77777777" w:rsidR="00B543A8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40833BA" w14:textId="77777777" w:rsidR="00C95FF7" w:rsidRDefault="00C95FF7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9B526A2" w14:textId="77777777" w:rsidR="00C95FF7" w:rsidRPr="00EA1582" w:rsidRDefault="00C95FF7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97FA4E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20605146" w14:textId="77777777" w:rsidR="00D43CDC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1AAE64" w14:textId="77777777" w:rsidR="00D43CDC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B6BC7C" w14:textId="2C3FA991" w:rsidR="00C95FF7" w:rsidRPr="00EA1582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273B6" w:rsidRPr="00C273B6">
              <w:rPr>
                <w:rFonts w:asciiTheme="majorBidi" w:hAnsiTheme="majorBidi" w:cstheme="majorBidi"/>
                <w:sz w:val="30"/>
                <w:szCs w:val="30"/>
              </w:rPr>
              <w:t>631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C1614" w:rsidRPr="00EA1582" w14:paraId="305DDBFA" w14:textId="77777777" w:rsidTr="00B27F47">
        <w:tc>
          <w:tcPr>
            <w:tcW w:w="2520" w:type="dxa"/>
          </w:tcPr>
          <w:p w14:paraId="61894D4F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80" w:type="dxa"/>
          </w:tcPr>
          <w:p w14:paraId="6B67C93B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79FCE1B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</w:tcPr>
          <w:p w14:paraId="18B2840E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380C0F0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</w:tcPr>
          <w:p w14:paraId="4D768556" w14:textId="01D8B57A" w:rsidR="00B543A8" w:rsidRPr="00EA1582" w:rsidRDefault="00C273B6" w:rsidP="00C95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3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</w:t>
            </w:r>
          </w:p>
        </w:tc>
        <w:tc>
          <w:tcPr>
            <w:tcW w:w="236" w:type="dxa"/>
          </w:tcPr>
          <w:p w14:paraId="56E61F63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4" w:type="dxa"/>
          </w:tcPr>
          <w:p w14:paraId="554F0F6D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50FA91B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0" w:type="dxa"/>
          </w:tcPr>
          <w:p w14:paraId="54D748D9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2129714" w14:textId="77777777" w:rsidR="00B543A8" w:rsidRPr="00EA158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7E3AC9D5" w14:textId="6B862459" w:rsidR="00B543A8" w:rsidRPr="00EA1582" w:rsidRDefault="00C273B6" w:rsidP="00C95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3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</w:t>
            </w:r>
          </w:p>
        </w:tc>
      </w:tr>
    </w:tbl>
    <w:p w14:paraId="1BCCD95E" w14:textId="77777777" w:rsidR="00D471FC" w:rsidRPr="00C95FF7" w:rsidRDefault="00D471FC">
      <w:pPr>
        <w:rPr>
          <w:rFonts w:asciiTheme="majorBidi" w:hAnsiTheme="majorBidi" w:cstheme="majorBidi"/>
          <w:sz w:val="28"/>
          <w:szCs w:val="28"/>
          <w:cs/>
        </w:rPr>
      </w:pPr>
    </w:p>
    <w:tbl>
      <w:tblPr>
        <w:tblStyle w:val="TableGrid"/>
        <w:tblW w:w="98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993"/>
        <w:gridCol w:w="236"/>
        <w:gridCol w:w="1021"/>
        <w:gridCol w:w="236"/>
        <w:gridCol w:w="990"/>
        <w:gridCol w:w="236"/>
        <w:gridCol w:w="668"/>
        <w:gridCol w:w="236"/>
        <w:gridCol w:w="664"/>
        <w:gridCol w:w="236"/>
        <w:gridCol w:w="664"/>
        <w:gridCol w:w="236"/>
        <w:gridCol w:w="964"/>
      </w:tblGrid>
      <w:tr w:rsidR="00875863" w:rsidRPr="00EA1582" w14:paraId="3A972C52" w14:textId="77777777" w:rsidTr="0008256C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1CBBB2EF" w14:textId="77777777" w:rsidR="00875863" w:rsidRPr="00EA1582" w:rsidRDefault="00875863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67CC2EBF" w14:textId="77777777" w:rsidR="00875863" w:rsidRPr="00EA1582" w:rsidRDefault="00875863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1F2A50DF" w14:textId="77777777" w:rsidR="00875863" w:rsidRPr="00EA1582" w:rsidRDefault="00875863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4894" w:type="dxa"/>
            <w:gridSpan w:val="9"/>
          </w:tcPr>
          <w:p w14:paraId="356D3BAD" w14:textId="77777777" w:rsidR="00875863" w:rsidRPr="00EA1582" w:rsidRDefault="00875863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5863" w:rsidRPr="00EA1582" w14:paraId="1174F2F6" w14:textId="77777777" w:rsidTr="0008256C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548C22C6" w14:textId="77777777" w:rsidR="00875863" w:rsidRPr="00EA1582" w:rsidRDefault="00875863" w:rsidP="0087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3" w:type="dxa"/>
            <w:vAlign w:val="bottom"/>
          </w:tcPr>
          <w:p w14:paraId="1F1EEFBB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0DF9EB2" w14:textId="02DC8E18" w:rsidR="00875863" w:rsidRPr="00EA1582" w:rsidRDefault="00C273B6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3B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75863" w:rsidRPr="00EA15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75863"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1DD7CA43" w14:textId="77777777" w:rsidR="00875863" w:rsidRPr="00EA1582" w:rsidRDefault="00875863" w:rsidP="0087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7A773DA3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B847EA1" w14:textId="6A242AF9" w:rsidR="00875863" w:rsidRPr="00EA1582" w:rsidRDefault="00C273B6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3B6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="002830BD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="002830B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34FAB1A4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vAlign w:val="bottom"/>
          </w:tcPr>
          <w:p w14:paraId="107DC18A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3768042" w14:textId="5F7AF3B8" w:rsidR="00875863" w:rsidRPr="00EA1582" w:rsidRDefault="00C273B6" w:rsidP="00C95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3B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75863" w:rsidRPr="00EA15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75863"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34233580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dxa"/>
            <w:vAlign w:val="bottom"/>
          </w:tcPr>
          <w:p w14:paraId="45C83AF4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2D8A791C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dxa"/>
            <w:vAlign w:val="bottom"/>
          </w:tcPr>
          <w:p w14:paraId="3454F22D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9DB7B5E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dxa"/>
          </w:tcPr>
          <w:p w14:paraId="3418A8E1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1139083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4" w:type="dxa"/>
            <w:vAlign w:val="bottom"/>
          </w:tcPr>
          <w:p w14:paraId="569BC416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0BE594F" w14:textId="507B342F" w:rsidR="00875863" w:rsidRPr="00EA1582" w:rsidRDefault="00C273B6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3B6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="002830BD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="002830B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</w:tr>
      <w:tr w:rsidR="00875863" w:rsidRPr="00EA1582" w14:paraId="461F4473" w14:textId="77777777" w:rsidTr="0008256C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4E9970E0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993" w:type="dxa"/>
            <w:vAlign w:val="bottom"/>
          </w:tcPr>
          <w:p w14:paraId="6F8C3357" w14:textId="2D909931" w:rsidR="00875863" w:rsidRPr="00EA1582" w:rsidRDefault="00C273B6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3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C273B6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bottom"/>
          </w:tcPr>
          <w:p w14:paraId="709A7502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7087B6D9" w14:textId="1ADA65D2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273B6" w:rsidRPr="00C273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273B6" w:rsidRPr="00C273B6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14:paraId="217E9D0B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vAlign w:val="bottom"/>
          </w:tcPr>
          <w:p w14:paraId="115B6C5E" w14:textId="3593BD86" w:rsidR="00875863" w:rsidRPr="00EA1582" w:rsidRDefault="00C273B6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3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C273B6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bottom"/>
          </w:tcPr>
          <w:p w14:paraId="7B58FC8E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dxa"/>
            <w:vAlign w:val="bottom"/>
          </w:tcPr>
          <w:p w14:paraId="1FDDCC73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1AF90ACE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dxa"/>
            <w:vAlign w:val="bottom"/>
          </w:tcPr>
          <w:p w14:paraId="5F204F0F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</w:tcPr>
          <w:p w14:paraId="7585E490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dxa"/>
          </w:tcPr>
          <w:p w14:paraId="2C9E5AA8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236" w:type="dxa"/>
            <w:vAlign w:val="bottom"/>
          </w:tcPr>
          <w:p w14:paraId="520899B3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4" w:type="dxa"/>
            <w:vAlign w:val="bottom"/>
          </w:tcPr>
          <w:p w14:paraId="2EFD4A7C" w14:textId="7D391A69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273B6" w:rsidRPr="00C273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273B6" w:rsidRPr="00C273B6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</w:tr>
      <w:tr w:rsidR="00875863" w:rsidRPr="00EA1582" w14:paraId="72BB28AF" w14:textId="77777777" w:rsidTr="0008256C">
        <w:trPr>
          <w:tblHeader/>
        </w:trPr>
        <w:tc>
          <w:tcPr>
            <w:tcW w:w="2430" w:type="dxa"/>
          </w:tcPr>
          <w:p w14:paraId="3891BB9B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49D6FC41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A15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57982660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4894" w:type="dxa"/>
            <w:gridSpan w:val="9"/>
          </w:tcPr>
          <w:p w14:paraId="030505C6" w14:textId="77777777" w:rsidR="00875863" w:rsidRPr="00EA1582" w:rsidRDefault="00875863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A15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43CDC" w:rsidRPr="00EA1582" w14:paraId="4180C632" w14:textId="77777777" w:rsidTr="0008256C">
        <w:tc>
          <w:tcPr>
            <w:tcW w:w="2430" w:type="dxa"/>
          </w:tcPr>
          <w:p w14:paraId="1114C4C7" w14:textId="77777777" w:rsidR="00D43CDC" w:rsidRPr="00EA1582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3" w:type="dxa"/>
          </w:tcPr>
          <w:p w14:paraId="64CDD2CB" w14:textId="650A8EC3" w:rsidR="00D43CDC" w:rsidRPr="00EA1582" w:rsidRDefault="00C273B6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3B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43CDC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C273B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471CA10B" w14:textId="77777777" w:rsidR="00D43CDC" w:rsidRPr="00EA1582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</w:tcPr>
          <w:p w14:paraId="305B0108" w14:textId="4A57AB97" w:rsidR="00D43CDC" w:rsidRPr="00EA1582" w:rsidRDefault="00C273B6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3B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43CDC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C273B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2E43682C" w14:textId="77777777" w:rsidR="00D43CDC" w:rsidRPr="00EA1582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</w:tcPr>
          <w:p w14:paraId="6B0038C6" w14:textId="28B28F24" w:rsidR="00D43CDC" w:rsidRPr="00EA1582" w:rsidRDefault="00C273B6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273B6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236" w:type="dxa"/>
          </w:tcPr>
          <w:p w14:paraId="028EE724" w14:textId="77777777" w:rsidR="00D43CDC" w:rsidRPr="00EA1582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dxa"/>
          </w:tcPr>
          <w:p w14:paraId="3F45F013" w14:textId="34FA9CC5" w:rsidR="00D43CDC" w:rsidRPr="00EA1582" w:rsidRDefault="00C273B6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273B6">
              <w:rPr>
                <w:rFonts w:asciiTheme="majorBidi" w:hAnsiTheme="majorBidi" w:cstheme="majorBidi"/>
                <w:sz w:val="30"/>
                <w:szCs w:val="30"/>
              </w:rPr>
              <w:t>141</w:t>
            </w:r>
          </w:p>
        </w:tc>
        <w:tc>
          <w:tcPr>
            <w:tcW w:w="236" w:type="dxa"/>
          </w:tcPr>
          <w:p w14:paraId="7917D1E2" w14:textId="77777777" w:rsidR="00D43CDC" w:rsidRPr="00EA1582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dxa"/>
          </w:tcPr>
          <w:p w14:paraId="21DBB8CC" w14:textId="565636B5" w:rsidR="00D43CDC" w:rsidRPr="00EA1582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273B6" w:rsidRPr="00C273B6"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54D40F5" w14:textId="77777777" w:rsidR="00D43CDC" w:rsidRPr="00EA1582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dxa"/>
          </w:tcPr>
          <w:p w14:paraId="7FC1981E" w14:textId="3ED4DCFE" w:rsidR="00D43CDC" w:rsidRPr="00EA1582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273B6" w:rsidRPr="00C273B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0F5C20A" w14:textId="77777777" w:rsidR="00D43CDC" w:rsidRPr="00EA1582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4" w:type="dxa"/>
          </w:tcPr>
          <w:p w14:paraId="2F21DF50" w14:textId="2C603354" w:rsidR="00D43CDC" w:rsidRPr="00EA1582" w:rsidRDefault="00C273B6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273B6">
              <w:rPr>
                <w:rFonts w:asciiTheme="majorBidi" w:hAnsiTheme="majorBidi" w:cstheme="majorBidi"/>
                <w:sz w:val="30"/>
                <w:szCs w:val="30"/>
              </w:rPr>
              <w:t>147</w:t>
            </w:r>
          </w:p>
        </w:tc>
      </w:tr>
      <w:tr w:rsidR="00D43CDC" w:rsidRPr="00EA1582" w14:paraId="3102A570" w14:textId="77777777" w:rsidTr="0008256C">
        <w:tc>
          <w:tcPr>
            <w:tcW w:w="2430" w:type="dxa"/>
          </w:tcPr>
          <w:p w14:paraId="0440469B" w14:textId="77777777" w:rsidR="00D43CDC" w:rsidRPr="00EA1582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993" w:type="dxa"/>
          </w:tcPr>
          <w:p w14:paraId="30E16500" w14:textId="1903D7E0" w:rsidR="00D43CDC" w:rsidRPr="00EA1582" w:rsidRDefault="00C273B6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3B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43CDC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C273B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51EC8FC9" w14:textId="77777777" w:rsidR="00D43CDC" w:rsidRPr="00EA1582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</w:tcPr>
          <w:p w14:paraId="7B54E33D" w14:textId="3BE71EF6" w:rsidR="00D43CDC" w:rsidRPr="00EA1582" w:rsidRDefault="00C273B6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3B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43CDC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C273B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029E9778" w14:textId="77777777" w:rsidR="00D43CDC" w:rsidRPr="00EA1582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</w:tcPr>
          <w:p w14:paraId="19259742" w14:textId="210DD551" w:rsidR="00D43CDC" w:rsidRPr="00EA1582" w:rsidRDefault="00C273B6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273B6">
              <w:rPr>
                <w:rFonts w:asciiTheme="majorBidi" w:hAnsiTheme="majorBidi" w:cstheme="majorBidi"/>
                <w:sz w:val="30"/>
                <w:szCs w:val="30"/>
              </w:rPr>
              <w:t>530</w:t>
            </w:r>
          </w:p>
        </w:tc>
        <w:tc>
          <w:tcPr>
            <w:tcW w:w="236" w:type="dxa"/>
          </w:tcPr>
          <w:p w14:paraId="52288F73" w14:textId="77777777" w:rsidR="00D43CDC" w:rsidRPr="00EA1582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dxa"/>
          </w:tcPr>
          <w:p w14:paraId="791422C3" w14:textId="2B51A2C7" w:rsidR="00D43CDC" w:rsidRPr="00EA1582" w:rsidRDefault="00C273B6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273B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148699F0" w14:textId="77777777" w:rsidR="00D43CDC" w:rsidRPr="00EA1582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dxa"/>
          </w:tcPr>
          <w:p w14:paraId="0ACC52D9" w14:textId="2D6435AA" w:rsidR="00D43CDC" w:rsidRPr="00EA1582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B930D52" w14:textId="77777777" w:rsidR="00D43CDC" w:rsidRPr="00EA1582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dxa"/>
          </w:tcPr>
          <w:p w14:paraId="3372EF5C" w14:textId="068A0F09" w:rsidR="00D43CDC" w:rsidRPr="00EA1582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B557DD4" w14:textId="77777777" w:rsidR="00D43CDC" w:rsidRPr="00EA1582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4" w:type="dxa"/>
          </w:tcPr>
          <w:p w14:paraId="79C90CF2" w14:textId="54B18327" w:rsidR="00D43CDC" w:rsidRPr="00EA1582" w:rsidRDefault="00C273B6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273B6">
              <w:rPr>
                <w:rFonts w:asciiTheme="majorBidi" w:hAnsiTheme="majorBidi" w:cstheme="majorBidi"/>
                <w:sz w:val="30"/>
                <w:szCs w:val="30"/>
              </w:rPr>
              <w:t>532</w:t>
            </w:r>
          </w:p>
        </w:tc>
      </w:tr>
      <w:tr w:rsidR="00D43CDC" w:rsidRPr="00EA1582" w14:paraId="0FABA437" w14:textId="77777777" w:rsidTr="0008256C">
        <w:tc>
          <w:tcPr>
            <w:tcW w:w="2430" w:type="dxa"/>
          </w:tcPr>
          <w:p w14:paraId="4D91878A" w14:textId="77777777" w:rsidR="00D43CDC" w:rsidRPr="00EA1582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3" w:type="dxa"/>
          </w:tcPr>
          <w:p w14:paraId="63098868" w14:textId="77777777" w:rsidR="00D43CDC" w:rsidRPr="00EA1582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FC2DE5C" w14:textId="77777777" w:rsidR="00D43CDC" w:rsidRPr="00EA1582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</w:tcPr>
          <w:p w14:paraId="71D974CB" w14:textId="77777777" w:rsidR="00D43CDC" w:rsidRPr="00EA1582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E6275E0" w14:textId="77777777" w:rsidR="00D43CDC" w:rsidRPr="00EA1582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250DC07" w14:textId="39107F57" w:rsidR="00D43CDC" w:rsidRPr="00EA1582" w:rsidRDefault="00C273B6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3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608</w:t>
            </w:r>
          </w:p>
        </w:tc>
        <w:tc>
          <w:tcPr>
            <w:tcW w:w="236" w:type="dxa"/>
          </w:tcPr>
          <w:p w14:paraId="5315E796" w14:textId="77777777" w:rsidR="00D43CDC" w:rsidRPr="00EA1582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8" w:type="dxa"/>
          </w:tcPr>
          <w:p w14:paraId="0A6246AE" w14:textId="77777777" w:rsidR="00D43CDC" w:rsidRPr="00EA1582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73E24E0" w14:textId="77777777" w:rsidR="00D43CDC" w:rsidRPr="00EA1582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dxa"/>
          </w:tcPr>
          <w:p w14:paraId="261990E6" w14:textId="77777777" w:rsidR="00D43CDC" w:rsidRPr="00EA1582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DD89435" w14:textId="77777777" w:rsidR="00D43CDC" w:rsidRPr="00EA1582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dxa"/>
          </w:tcPr>
          <w:p w14:paraId="38BA8820" w14:textId="77777777" w:rsidR="00D43CDC" w:rsidRPr="00EA1582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705096A" w14:textId="77777777" w:rsidR="00D43CDC" w:rsidRPr="00EA1582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</w:tcPr>
          <w:p w14:paraId="474726E3" w14:textId="7DCB13A4" w:rsidR="00D43CDC" w:rsidRPr="00EA1582" w:rsidRDefault="00C273B6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3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679</w:t>
            </w:r>
          </w:p>
        </w:tc>
      </w:tr>
      <w:tr w:rsidR="00D43CDC" w:rsidRPr="00EA1582" w14:paraId="23D76000" w14:textId="77777777" w:rsidTr="0008256C">
        <w:tc>
          <w:tcPr>
            <w:tcW w:w="2430" w:type="dxa"/>
          </w:tcPr>
          <w:p w14:paraId="46C78BFA" w14:textId="77777777" w:rsidR="00D43CDC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95FF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95FF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</w:t>
            </w:r>
          </w:p>
          <w:p w14:paraId="7051BFEC" w14:textId="783B0ABF" w:rsidR="00D43CDC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95FF7">
              <w:rPr>
                <w:rFonts w:asciiTheme="majorBidi" w:hAnsiTheme="majorBidi" w:cstheme="majorBidi"/>
                <w:sz w:val="30"/>
                <w:szCs w:val="30"/>
                <w:cs/>
              </w:rPr>
              <w:t>ด้อยค่า</w:t>
            </w:r>
            <w:r w:rsidRPr="00C95FF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C95FF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C273B6" w:rsidRPr="00C273B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2562</w:t>
            </w:r>
            <w:r w:rsidRPr="00C95FF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C95FF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ค่าเผื่อหนี้</w:t>
            </w:r>
          </w:p>
          <w:p w14:paraId="0B3CB33A" w14:textId="77777777" w:rsidR="00D43CDC" w:rsidRPr="00EA1582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Pr="00C95FF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สงสัยจะสูญ)</w:t>
            </w:r>
          </w:p>
        </w:tc>
        <w:tc>
          <w:tcPr>
            <w:tcW w:w="993" w:type="dxa"/>
          </w:tcPr>
          <w:p w14:paraId="32B48087" w14:textId="77777777" w:rsidR="00D43CDC" w:rsidRPr="00EA1582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1B38752" w14:textId="77777777" w:rsidR="00D43CDC" w:rsidRPr="00EA1582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</w:tcPr>
          <w:p w14:paraId="6F5B2B2E" w14:textId="77777777" w:rsidR="00D43CDC" w:rsidRPr="00EA1582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7946E1D" w14:textId="77777777" w:rsidR="00D43CDC" w:rsidRPr="00EA1582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450FF51" w14:textId="77777777" w:rsidR="00D43CDC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5F836B" w14:textId="77777777" w:rsidR="00D43CDC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41742A" w14:textId="05E00CC2" w:rsidR="00D43CDC" w:rsidRPr="00EA1582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273B6" w:rsidRPr="00C273B6">
              <w:rPr>
                <w:rFonts w:asciiTheme="majorBidi" w:hAnsiTheme="majorBidi" w:cstheme="majorBidi"/>
                <w:sz w:val="30"/>
                <w:szCs w:val="30"/>
              </w:rPr>
              <w:t>520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B12565B" w14:textId="77777777" w:rsidR="00D43CDC" w:rsidRPr="00EA1582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dxa"/>
          </w:tcPr>
          <w:p w14:paraId="0987DEDE" w14:textId="77777777" w:rsidR="00D43CDC" w:rsidRPr="00EA1582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C7D9D3A" w14:textId="77777777" w:rsidR="00D43CDC" w:rsidRPr="00EA1582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dxa"/>
          </w:tcPr>
          <w:p w14:paraId="3A0584D9" w14:textId="77777777" w:rsidR="00D43CDC" w:rsidRPr="00EA1582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0C65D51" w14:textId="77777777" w:rsidR="00D43CDC" w:rsidRPr="00EA1582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dxa"/>
          </w:tcPr>
          <w:p w14:paraId="54F68FCA" w14:textId="77777777" w:rsidR="00D43CDC" w:rsidRPr="00EA1582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1F72E66" w14:textId="77777777" w:rsidR="00D43CDC" w:rsidRPr="00EA1582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14:paraId="7B1647FC" w14:textId="77777777" w:rsidR="00D43CDC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1F1760E" w14:textId="77777777" w:rsidR="00D43CDC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763343A" w14:textId="7FEFEBAB" w:rsidR="00D43CDC" w:rsidRPr="00EA1582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273B6" w:rsidRPr="00C273B6">
              <w:rPr>
                <w:rFonts w:asciiTheme="majorBidi" w:hAnsiTheme="majorBidi" w:cstheme="majorBidi"/>
                <w:sz w:val="30"/>
                <w:szCs w:val="30"/>
              </w:rPr>
              <w:t>522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43CDC" w:rsidRPr="00EA1582" w14:paraId="1810F4D4" w14:textId="77777777" w:rsidTr="0008256C">
        <w:tc>
          <w:tcPr>
            <w:tcW w:w="2430" w:type="dxa"/>
          </w:tcPr>
          <w:p w14:paraId="188AAC0E" w14:textId="77777777" w:rsidR="00D43CDC" w:rsidRPr="00EA1582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3" w:type="dxa"/>
          </w:tcPr>
          <w:p w14:paraId="1AF75693" w14:textId="77777777" w:rsidR="00D43CDC" w:rsidRPr="00EA1582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DC115CE" w14:textId="77777777" w:rsidR="00D43CDC" w:rsidRPr="00EA1582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</w:tcPr>
          <w:p w14:paraId="136E2F7E" w14:textId="77777777" w:rsidR="00D43CDC" w:rsidRPr="00EA1582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520BC55" w14:textId="77777777" w:rsidR="00D43CDC" w:rsidRPr="00EA1582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3E5CE43" w14:textId="4FC0B4B6" w:rsidR="00D43CDC" w:rsidRPr="00EA1582" w:rsidRDefault="00C273B6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3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</w:t>
            </w:r>
          </w:p>
        </w:tc>
        <w:tc>
          <w:tcPr>
            <w:tcW w:w="236" w:type="dxa"/>
          </w:tcPr>
          <w:p w14:paraId="3226C1D3" w14:textId="77777777" w:rsidR="00D43CDC" w:rsidRPr="00EA1582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8" w:type="dxa"/>
          </w:tcPr>
          <w:p w14:paraId="13E67B32" w14:textId="77777777" w:rsidR="00D43CDC" w:rsidRPr="00EA1582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C10E1D8" w14:textId="77777777" w:rsidR="00D43CDC" w:rsidRPr="00EA1582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dxa"/>
          </w:tcPr>
          <w:p w14:paraId="7EB4C32D" w14:textId="77777777" w:rsidR="00D43CDC" w:rsidRPr="00EA1582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7B09FE3" w14:textId="77777777" w:rsidR="00D43CDC" w:rsidRPr="00EA1582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dxa"/>
          </w:tcPr>
          <w:p w14:paraId="4DF2C21F" w14:textId="77777777" w:rsidR="00D43CDC" w:rsidRPr="00EA1582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50E066F" w14:textId="77777777" w:rsidR="00D43CDC" w:rsidRPr="00EA1582" w:rsidRDefault="00D43CDC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</w:tcPr>
          <w:p w14:paraId="3619D519" w14:textId="1F5E38A3" w:rsidR="00D43CDC" w:rsidRPr="00EA1582" w:rsidRDefault="00C273B6" w:rsidP="00D4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3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157</w:t>
            </w:r>
          </w:p>
        </w:tc>
      </w:tr>
    </w:tbl>
    <w:p w14:paraId="2F2305F9" w14:textId="77777777" w:rsidR="00C95FF7" w:rsidRDefault="00C95FF7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36"/>
        <w:gridCol w:w="1120"/>
        <w:gridCol w:w="273"/>
        <w:gridCol w:w="1044"/>
        <w:gridCol w:w="272"/>
        <w:gridCol w:w="1105"/>
      </w:tblGrid>
      <w:tr w:rsidR="00D8527E" w:rsidRPr="00E216F2" w14:paraId="3147AD63" w14:textId="77777777" w:rsidTr="00B26EB0">
        <w:trPr>
          <w:cantSplit/>
          <w:tblHeader/>
        </w:trPr>
        <w:tc>
          <w:tcPr>
            <w:tcW w:w="4140" w:type="dxa"/>
          </w:tcPr>
          <w:p w14:paraId="12FB0AD2" w14:textId="77777777" w:rsidR="00D8527E" w:rsidRPr="00E216F2" w:rsidRDefault="00D8527E" w:rsidP="007B6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216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2436" w:type="dxa"/>
            <w:gridSpan w:val="3"/>
          </w:tcPr>
          <w:p w14:paraId="43DACCA4" w14:textId="77777777" w:rsidR="00D8527E" w:rsidRPr="00E216F2" w:rsidRDefault="00D8527E" w:rsidP="007B6C9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3BE98BD1" w14:textId="77777777" w:rsidR="00D8527E" w:rsidRPr="00E216F2" w:rsidRDefault="00D8527E" w:rsidP="007B6C9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3"/>
          </w:tcPr>
          <w:p w14:paraId="09A59B68" w14:textId="77777777" w:rsidR="00D8527E" w:rsidRPr="00E216F2" w:rsidRDefault="00D8527E" w:rsidP="007B6C9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8527E" w:rsidRPr="000425CB" w14:paraId="3593D235" w14:textId="77777777" w:rsidTr="00B26EB0">
        <w:trPr>
          <w:cantSplit/>
        </w:trPr>
        <w:tc>
          <w:tcPr>
            <w:tcW w:w="4140" w:type="dxa"/>
          </w:tcPr>
          <w:p w14:paraId="25D3892E" w14:textId="77777777" w:rsidR="00D8527E" w:rsidRPr="00E216F2" w:rsidRDefault="00D8527E" w:rsidP="007B6C96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F4277DD" w14:textId="1A204088" w:rsidR="00D8527E" w:rsidRPr="000425CB" w:rsidRDefault="00C273B6" w:rsidP="007B6C96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</w:tcPr>
          <w:p w14:paraId="73FD1E11" w14:textId="77777777" w:rsidR="00D8527E" w:rsidRPr="000425CB" w:rsidRDefault="00D8527E" w:rsidP="007B6C96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20" w:type="dxa"/>
          </w:tcPr>
          <w:p w14:paraId="507768A3" w14:textId="71139B67" w:rsidR="00D8527E" w:rsidRPr="000425CB" w:rsidRDefault="00C273B6" w:rsidP="007B6C96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3" w:type="dxa"/>
          </w:tcPr>
          <w:p w14:paraId="0FF615CD" w14:textId="77777777" w:rsidR="00D8527E" w:rsidRPr="000425CB" w:rsidRDefault="00D8527E" w:rsidP="007B6C96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044" w:type="dxa"/>
          </w:tcPr>
          <w:p w14:paraId="6EAF121E" w14:textId="0FE6F834" w:rsidR="00D8527E" w:rsidRPr="000425CB" w:rsidRDefault="00C273B6" w:rsidP="007B6C96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2" w:type="dxa"/>
          </w:tcPr>
          <w:p w14:paraId="4D56EF06" w14:textId="77777777" w:rsidR="00D8527E" w:rsidRPr="000425CB" w:rsidRDefault="00D8527E" w:rsidP="007B6C96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05" w:type="dxa"/>
          </w:tcPr>
          <w:p w14:paraId="1B1CA933" w14:textId="080FEA89" w:rsidR="00D8527E" w:rsidRPr="000425CB" w:rsidRDefault="00C273B6" w:rsidP="007B6C96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2562</w:t>
            </w:r>
          </w:p>
        </w:tc>
      </w:tr>
      <w:tr w:rsidR="00D8527E" w14:paraId="46E85E01" w14:textId="77777777" w:rsidTr="00B26EB0">
        <w:trPr>
          <w:cantSplit/>
        </w:trPr>
        <w:tc>
          <w:tcPr>
            <w:tcW w:w="4140" w:type="dxa"/>
          </w:tcPr>
          <w:p w14:paraId="02F41C71" w14:textId="77777777" w:rsidR="00D8527E" w:rsidRPr="00E216F2" w:rsidRDefault="00D8527E" w:rsidP="007B6C96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69F3BEB7" w14:textId="77777777" w:rsidR="00D8527E" w:rsidRDefault="00D8527E" w:rsidP="007B6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8527E" w14:paraId="0EE5D972" w14:textId="77777777" w:rsidTr="00B26EB0">
        <w:trPr>
          <w:cantSplit/>
        </w:trPr>
        <w:tc>
          <w:tcPr>
            <w:tcW w:w="4140" w:type="dxa"/>
          </w:tcPr>
          <w:p w14:paraId="5B6B2FF1" w14:textId="1105B639" w:rsidR="00D8527E" w:rsidRPr="00EB7902" w:rsidRDefault="00D8527E" w:rsidP="007B6C96">
            <w:pPr>
              <w:tabs>
                <w:tab w:val="left" w:pos="342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B7902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</w:t>
            </w:r>
            <w:r w:rsidRPr="00EB790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B790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C273B6" w:rsidRPr="00C273B6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  <w:r w:rsidRPr="00EB7902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EB790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หนี้สูญและ</w:t>
            </w:r>
          </w:p>
          <w:p w14:paraId="3A1B19C0" w14:textId="6CC2143F" w:rsidR="00D8527E" w:rsidRPr="007B7CB7" w:rsidRDefault="00D8527E" w:rsidP="007B6C96">
            <w:pPr>
              <w:tabs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7902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</w:t>
            </w:r>
            <w:r w:rsidRPr="00EB790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หนี้สงสัยจะสูญ)</w:t>
            </w:r>
            <w:r w:rsidRPr="00EB790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95FF7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</w:p>
        </w:tc>
        <w:tc>
          <w:tcPr>
            <w:tcW w:w="1080" w:type="dxa"/>
          </w:tcPr>
          <w:p w14:paraId="3CB7B57D" w14:textId="77777777" w:rsidR="00D8527E" w:rsidRPr="00E216F2" w:rsidRDefault="00D8527E" w:rsidP="007B6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EBA54F9" w14:textId="77777777" w:rsidR="00D8527E" w:rsidRPr="00E216F2" w:rsidRDefault="00D8527E" w:rsidP="007B6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</w:tcPr>
          <w:p w14:paraId="7D5AC91E" w14:textId="77777777" w:rsidR="00D8527E" w:rsidRDefault="00D8527E" w:rsidP="007B6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1EE27D0F" w14:textId="77777777" w:rsidR="00D8527E" w:rsidRPr="00E216F2" w:rsidRDefault="00D8527E" w:rsidP="007B6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</w:tcPr>
          <w:p w14:paraId="71E47759" w14:textId="77777777" w:rsidR="00D8527E" w:rsidRPr="00E216F2" w:rsidRDefault="00D8527E" w:rsidP="007B6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64C3756F" w14:textId="77777777" w:rsidR="00D8527E" w:rsidRPr="00E216F2" w:rsidRDefault="00D8527E" w:rsidP="007B6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</w:tcPr>
          <w:p w14:paraId="397D16F0" w14:textId="77777777" w:rsidR="00D8527E" w:rsidRDefault="00D8527E" w:rsidP="007B6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A30F6" w:rsidRPr="0024779D" w14:paraId="266747EA" w14:textId="77777777" w:rsidTr="00760871">
        <w:trPr>
          <w:cantSplit/>
        </w:trPr>
        <w:tc>
          <w:tcPr>
            <w:tcW w:w="4140" w:type="dxa"/>
          </w:tcPr>
          <w:p w14:paraId="22D39F3E" w14:textId="245916B9" w:rsidR="006A30F6" w:rsidRPr="00C0003D" w:rsidRDefault="006A30F6" w:rsidP="006A3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0003D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C0003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F0A42" w:rsidRPr="00C0003D">
              <w:rPr>
                <w:rFonts w:ascii="Angsana New" w:hAnsi="Angsana New" w:hint="cs"/>
                <w:sz w:val="30"/>
                <w:szCs w:val="30"/>
                <w:cs/>
              </w:rPr>
              <w:t>งวดสามเดือน</w:t>
            </w:r>
            <w:r w:rsidRPr="00C0003D">
              <w:rPr>
                <w:rFonts w:ascii="Angsana New" w:hAnsi="Angsana New" w:hint="cs"/>
                <w:sz w:val="30"/>
                <w:szCs w:val="30"/>
                <w:cs/>
              </w:rPr>
              <w:t xml:space="preserve">สิ้นสุดวันที่ </w:t>
            </w:r>
            <w:r w:rsidR="00C273B6" w:rsidRPr="00C273B6">
              <w:rPr>
                <w:rFonts w:ascii="Angsana New" w:hAnsi="Angsana New"/>
                <w:sz w:val="30"/>
                <w:szCs w:val="30"/>
              </w:rPr>
              <w:t>30</w:t>
            </w:r>
            <w:r w:rsidR="002830B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830BD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B90C32C" w14:textId="15E6EB85" w:rsidR="006A30F6" w:rsidRDefault="00C273B6" w:rsidP="006A3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0" w:hanging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6B9C4AEB" w14:textId="77777777" w:rsidR="006A30F6" w:rsidRPr="00E216F2" w:rsidRDefault="006A30F6" w:rsidP="006A3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double" w:sz="4" w:space="0" w:color="auto"/>
            </w:tcBorders>
          </w:tcPr>
          <w:p w14:paraId="65F314B3" w14:textId="306C1856" w:rsidR="006A30F6" w:rsidRDefault="00C273B6" w:rsidP="006A3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3" w:type="dxa"/>
          </w:tcPr>
          <w:p w14:paraId="396E16A2" w14:textId="77777777" w:rsidR="006A30F6" w:rsidRPr="00E216F2" w:rsidRDefault="006A30F6" w:rsidP="006A3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double" w:sz="4" w:space="0" w:color="auto"/>
            </w:tcBorders>
          </w:tcPr>
          <w:p w14:paraId="4F670524" w14:textId="53EF586E" w:rsidR="006A30F6" w:rsidRDefault="00C273B6" w:rsidP="006A3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2" w:type="dxa"/>
          </w:tcPr>
          <w:p w14:paraId="3E3D0A13" w14:textId="77777777" w:rsidR="006A30F6" w:rsidRPr="00E216F2" w:rsidRDefault="006A30F6" w:rsidP="006A3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</w:tcPr>
          <w:p w14:paraId="46B84621" w14:textId="7C8AC0C7" w:rsidR="006A30F6" w:rsidRDefault="00C273B6" w:rsidP="006A3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9F0A42" w:rsidRPr="0024779D" w14:paraId="6925AD6C" w14:textId="77777777" w:rsidTr="00760871">
        <w:trPr>
          <w:cantSplit/>
        </w:trPr>
        <w:tc>
          <w:tcPr>
            <w:tcW w:w="4140" w:type="dxa"/>
          </w:tcPr>
          <w:p w14:paraId="4A7BC627" w14:textId="348CB089" w:rsidR="009F0A42" w:rsidRPr="00C0003D" w:rsidRDefault="009F0A42" w:rsidP="006A3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C0003D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C0003D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="00C273B6" w:rsidRPr="00C273B6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096DB49E" w14:textId="4B4EDD8B" w:rsidR="009F0A42" w:rsidRDefault="00C273B6" w:rsidP="006A3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0" w:hanging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50B6BAD5" w14:textId="77777777" w:rsidR="009F0A42" w:rsidRPr="00E216F2" w:rsidRDefault="009F0A42" w:rsidP="006A3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double" w:sz="4" w:space="0" w:color="auto"/>
            </w:tcBorders>
          </w:tcPr>
          <w:p w14:paraId="0D2A6861" w14:textId="795D5749" w:rsidR="009F0A42" w:rsidRPr="008B6A18" w:rsidRDefault="00C273B6" w:rsidP="006A3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3" w:type="dxa"/>
          </w:tcPr>
          <w:p w14:paraId="2EF31367" w14:textId="77777777" w:rsidR="009F0A42" w:rsidRPr="00E216F2" w:rsidRDefault="009F0A42" w:rsidP="006A3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double" w:sz="4" w:space="0" w:color="auto"/>
              <w:bottom w:val="double" w:sz="4" w:space="0" w:color="auto"/>
            </w:tcBorders>
          </w:tcPr>
          <w:p w14:paraId="3E3C18CE" w14:textId="355AD79A" w:rsidR="009F0A42" w:rsidRDefault="00C273B6" w:rsidP="006A3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2" w:type="dxa"/>
          </w:tcPr>
          <w:p w14:paraId="22906E21" w14:textId="77777777" w:rsidR="009F0A42" w:rsidRPr="00E216F2" w:rsidRDefault="009F0A42" w:rsidP="006A3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double" w:sz="4" w:space="0" w:color="auto"/>
              <w:bottom w:val="double" w:sz="4" w:space="0" w:color="auto"/>
            </w:tcBorders>
          </w:tcPr>
          <w:p w14:paraId="19DDB2EB" w14:textId="1A0B0BE5" w:rsidR="009F0A42" w:rsidRPr="008B6A18" w:rsidRDefault="00C273B6" w:rsidP="006A3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</w:tbl>
    <w:p w14:paraId="77743BC5" w14:textId="77777777" w:rsidR="009C5211" w:rsidRDefault="009C5211" w:rsidP="009C5211">
      <w:pPr>
        <w:ind w:left="540"/>
        <w:rPr>
          <w:rFonts w:asciiTheme="majorBidi" w:hAnsiTheme="majorBidi" w:cstheme="majorBidi"/>
          <w:sz w:val="28"/>
          <w:szCs w:val="28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เงินให้กู้ยืมระยะสั้นแก่บุคคลหรือกิจการที่เกี่ยวข้องกันดังกล่าวมีกำหนดชำระคืนเมื่อทวงถาม</w:t>
      </w:r>
    </w:p>
    <w:p w14:paraId="4125E2DC" w14:textId="77777777" w:rsidR="009C5211" w:rsidRPr="004C1614" w:rsidRDefault="009C5211">
      <w:pPr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38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0"/>
        <w:gridCol w:w="985"/>
        <w:gridCol w:w="234"/>
        <w:gridCol w:w="966"/>
        <w:gridCol w:w="236"/>
        <w:gridCol w:w="1023"/>
        <w:gridCol w:w="235"/>
        <w:gridCol w:w="715"/>
        <w:gridCol w:w="235"/>
        <w:gridCol w:w="722"/>
        <w:gridCol w:w="236"/>
        <w:gridCol w:w="694"/>
        <w:gridCol w:w="235"/>
        <w:gridCol w:w="979"/>
      </w:tblGrid>
      <w:tr w:rsidR="009F4A35" w:rsidRPr="00723710" w14:paraId="58ADC4BE" w14:textId="77777777" w:rsidTr="00760871">
        <w:trPr>
          <w:tblHeader/>
        </w:trPr>
        <w:tc>
          <w:tcPr>
            <w:tcW w:w="1890" w:type="dxa"/>
            <w:shd w:val="clear" w:color="auto" w:fill="auto"/>
            <w:vAlign w:val="bottom"/>
          </w:tcPr>
          <w:p w14:paraId="657CFA25" w14:textId="77777777" w:rsidR="009F4A35" w:rsidRPr="002D05C0" w:rsidRDefault="009F4A35" w:rsidP="00623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85" w:type="dxa"/>
            <w:gridSpan w:val="3"/>
            <w:vAlign w:val="bottom"/>
          </w:tcPr>
          <w:p w14:paraId="069550AF" w14:textId="77777777" w:rsidR="009F4A35" w:rsidRPr="002D05C0" w:rsidRDefault="009F4A35" w:rsidP="00623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29450AFD" w14:textId="77777777" w:rsidR="009F4A35" w:rsidRPr="00DA395C" w:rsidRDefault="009F4A35" w:rsidP="00623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5074" w:type="dxa"/>
            <w:gridSpan w:val="9"/>
          </w:tcPr>
          <w:p w14:paraId="58C35557" w14:textId="77777777" w:rsidR="009F4A35" w:rsidRPr="00D471FC" w:rsidRDefault="009F4A35" w:rsidP="00623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56044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4A35" w:rsidRPr="00723710" w14:paraId="7DA9BA41" w14:textId="77777777" w:rsidTr="00760871">
        <w:trPr>
          <w:tblHeader/>
        </w:trPr>
        <w:tc>
          <w:tcPr>
            <w:tcW w:w="1890" w:type="dxa"/>
            <w:shd w:val="clear" w:color="auto" w:fill="auto"/>
            <w:vAlign w:val="bottom"/>
          </w:tcPr>
          <w:p w14:paraId="1D619A92" w14:textId="77777777" w:rsidR="009F4A35" w:rsidRPr="002D05C0" w:rsidRDefault="009F4A35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5" w:type="dxa"/>
            <w:vAlign w:val="bottom"/>
          </w:tcPr>
          <w:p w14:paraId="44739BF2" w14:textId="77777777" w:rsidR="009F4A35" w:rsidRPr="00EA1582" w:rsidRDefault="009F4A35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23262A4" w14:textId="3135527B" w:rsidR="009F4A35" w:rsidRPr="00EA1582" w:rsidRDefault="00C273B6" w:rsidP="00760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3B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F4A35" w:rsidRPr="00EA15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F4A35"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14:paraId="01FEEB40" w14:textId="77777777" w:rsidR="009F4A35" w:rsidRPr="00EA1582" w:rsidRDefault="009F4A35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  <w:vAlign w:val="bottom"/>
          </w:tcPr>
          <w:p w14:paraId="2B93962C" w14:textId="77777777" w:rsidR="009F4A35" w:rsidRPr="00EA1582" w:rsidRDefault="009F4A35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7F4D7FF" w14:textId="5BDF9608" w:rsidR="009F4A35" w:rsidRPr="00EA1582" w:rsidRDefault="00C273B6" w:rsidP="00760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3B6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="002830BD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="002830B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670F4373" w14:textId="77777777" w:rsidR="009F4A35" w:rsidRPr="00EA1582" w:rsidRDefault="009F4A35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3" w:type="dxa"/>
            <w:vAlign w:val="bottom"/>
          </w:tcPr>
          <w:p w14:paraId="4F9B8F9B" w14:textId="77777777" w:rsidR="009F4A35" w:rsidRPr="00EA1582" w:rsidRDefault="009F4A35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DE11EAD" w14:textId="107E5533" w:rsidR="009F4A35" w:rsidRPr="00EA1582" w:rsidRDefault="00C273B6" w:rsidP="00760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3B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F4A35" w:rsidRPr="00EA15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F4A35"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14:paraId="6062A5DE" w14:textId="77777777" w:rsidR="009F4A35" w:rsidRPr="00EA1582" w:rsidRDefault="009F4A35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5" w:type="dxa"/>
            <w:vAlign w:val="bottom"/>
          </w:tcPr>
          <w:p w14:paraId="43821961" w14:textId="77777777" w:rsidR="009F4A35" w:rsidRPr="00EA1582" w:rsidRDefault="009F4A35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71146F02" w14:textId="77777777" w:rsidR="009F4A35" w:rsidRPr="00EA1582" w:rsidRDefault="009F4A35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dxa"/>
            <w:vAlign w:val="bottom"/>
          </w:tcPr>
          <w:p w14:paraId="37F39896" w14:textId="77777777" w:rsidR="009F4A35" w:rsidRPr="00EA1582" w:rsidRDefault="009F4A35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7318BE2" w14:textId="77777777" w:rsidR="009F4A35" w:rsidRPr="00EA1582" w:rsidRDefault="009F4A35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4" w:type="dxa"/>
          </w:tcPr>
          <w:p w14:paraId="62D02B53" w14:textId="77777777" w:rsidR="009F4A35" w:rsidRPr="00EA1582" w:rsidRDefault="009F4A35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671B0144" w14:textId="77777777" w:rsidR="009F4A35" w:rsidRPr="00EA1582" w:rsidRDefault="009F4A35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120C800C" w14:textId="77777777" w:rsidR="009F4A35" w:rsidRPr="00EA1582" w:rsidRDefault="009F4A35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49906E2" w14:textId="24CC4240" w:rsidR="009F4A35" w:rsidRPr="00EA1582" w:rsidRDefault="00C273B6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3B6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="002830BD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="002830B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</w:tr>
      <w:tr w:rsidR="009F4A35" w:rsidRPr="00723710" w14:paraId="72D55F31" w14:textId="77777777" w:rsidTr="00760871">
        <w:trPr>
          <w:tblHeader/>
        </w:trPr>
        <w:tc>
          <w:tcPr>
            <w:tcW w:w="1890" w:type="dxa"/>
            <w:shd w:val="clear" w:color="auto" w:fill="auto"/>
            <w:vAlign w:val="bottom"/>
          </w:tcPr>
          <w:p w14:paraId="735B4B9E" w14:textId="77777777" w:rsidR="009F4A35" w:rsidRPr="002D05C0" w:rsidRDefault="009F4A35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42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985" w:type="dxa"/>
            <w:vAlign w:val="bottom"/>
          </w:tcPr>
          <w:p w14:paraId="1070DDEB" w14:textId="45FF18E3" w:rsidR="009F4A35" w:rsidRPr="00EA1582" w:rsidRDefault="00C273B6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3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C273B6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  <w:tc>
          <w:tcPr>
            <w:tcW w:w="234" w:type="dxa"/>
            <w:vAlign w:val="bottom"/>
          </w:tcPr>
          <w:p w14:paraId="54FE3B0A" w14:textId="77777777" w:rsidR="009F4A35" w:rsidRPr="00EA1582" w:rsidRDefault="009F4A35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  <w:vAlign w:val="bottom"/>
          </w:tcPr>
          <w:p w14:paraId="382BD117" w14:textId="20CA6EE2" w:rsidR="009F4A35" w:rsidRPr="00EA1582" w:rsidRDefault="009F4A35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273B6" w:rsidRPr="00C273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273B6" w:rsidRPr="00C273B6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14:paraId="04012CC3" w14:textId="77777777" w:rsidR="009F4A35" w:rsidRPr="00EA1582" w:rsidRDefault="009F4A35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3" w:type="dxa"/>
            <w:vAlign w:val="bottom"/>
          </w:tcPr>
          <w:p w14:paraId="3C1EDA4E" w14:textId="2AB113CF" w:rsidR="009F4A35" w:rsidRPr="00EA1582" w:rsidRDefault="00C273B6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3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C273B6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  <w:tc>
          <w:tcPr>
            <w:tcW w:w="235" w:type="dxa"/>
            <w:vAlign w:val="bottom"/>
          </w:tcPr>
          <w:p w14:paraId="06A9B549" w14:textId="77777777" w:rsidR="009F4A35" w:rsidRPr="00EA1582" w:rsidRDefault="009F4A35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5" w:type="dxa"/>
            <w:vAlign w:val="bottom"/>
          </w:tcPr>
          <w:p w14:paraId="379C67EB" w14:textId="77777777" w:rsidR="009F4A35" w:rsidRPr="00EA1582" w:rsidRDefault="009F4A35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064B7745" w14:textId="77777777" w:rsidR="009F4A35" w:rsidRPr="00EA1582" w:rsidRDefault="009F4A35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dxa"/>
            <w:vAlign w:val="bottom"/>
          </w:tcPr>
          <w:p w14:paraId="182B3DD4" w14:textId="77777777" w:rsidR="009F4A35" w:rsidRPr="00EA1582" w:rsidRDefault="009F4A35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</w:tcPr>
          <w:p w14:paraId="4DEFA47D" w14:textId="77777777" w:rsidR="009F4A35" w:rsidRPr="00EA1582" w:rsidRDefault="009F4A35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4" w:type="dxa"/>
          </w:tcPr>
          <w:p w14:paraId="7D862B45" w14:textId="77777777" w:rsidR="009F4A35" w:rsidRPr="00EA1582" w:rsidRDefault="009F4A35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235" w:type="dxa"/>
            <w:vAlign w:val="bottom"/>
          </w:tcPr>
          <w:p w14:paraId="1F36EA6F" w14:textId="77777777" w:rsidR="009F4A35" w:rsidRPr="00EA1582" w:rsidRDefault="009F4A35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18CC5B40" w14:textId="657E54F9" w:rsidR="009F4A35" w:rsidRPr="00EA1582" w:rsidRDefault="009F4A35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273B6" w:rsidRPr="00C273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273B6" w:rsidRPr="00C273B6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</w:tr>
      <w:tr w:rsidR="009F4A35" w:rsidRPr="00723710" w14:paraId="27EC6C77" w14:textId="77777777" w:rsidTr="00760871">
        <w:trPr>
          <w:tblHeader/>
        </w:trPr>
        <w:tc>
          <w:tcPr>
            <w:tcW w:w="1890" w:type="dxa"/>
          </w:tcPr>
          <w:p w14:paraId="7EB1DCCC" w14:textId="77777777" w:rsidR="009F4A35" w:rsidRPr="002D05C0" w:rsidRDefault="009F4A35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85" w:type="dxa"/>
            <w:gridSpan w:val="3"/>
          </w:tcPr>
          <w:p w14:paraId="08708403" w14:textId="77777777" w:rsidR="009F4A35" w:rsidRPr="002D05C0" w:rsidRDefault="009F4A35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5F850AFB" w14:textId="77777777" w:rsidR="009F4A35" w:rsidRPr="00DC2C5E" w:rsidRDefault="009F4A35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074" w:type="dxa"/>
            <w:gridSpan w:val="9"/>
          </w:tcPr>
          <w:p w14:paraId="0E031940" w14:textId="77777777" w:rsidR="009F4A35" w:rsidRPr="002D05C0" w:rsidRDefault="009F4A35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F4A35" w:rsidRPr="00723710" w14:paraId="0A284650" w14:textId="77777777" w:rsidTr="00760871">
        <w:tc>
          <w:tcPr>
            <w:tcW w:w="1890" w:type="dxa"/>
          </w:tcPr>
          <w:p w14:paraId="3409DE42" w14:textId="77777777" w:rsidR="009F4A35" w:rsidRPr="002D05C0" w:rsidRDefault="009F4A35" w:rsidP="009F4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71FC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985" w:type="dxa"/>
          </w:tcPr>
          <w:p w14:paraId="79A05953" w14:textId="13C36F92" w:rsidR="009F4A35" w:rsidRPr="002D05C0" w:rsidRDefault="00C273B6" w:rsidP="009F4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3B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F4A3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273B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4" w:type="dxa"/>
          </w:tcPr>
          <w:p w14:paraId="178FACB5" w14:textId="77777777" w:rsidR="009F4A35" w:rsidRPr="002D05C0" w:rsidRDefault="009F4A35" w:rsidP="009F4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</w:tcPr>
          <w:p w14:paraId="7DE1506D" w14:textId="3A0FE1F7" w:rsidR="009F4A35" w:rsidRPr="002D05C0" w:rsidRDefault="00C273B6" w:rsidP="009F4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3B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A3F7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273B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47D75A09" w14:textId="77777777" w:rsidR="009F4A35" w:rsidRPr="00DC2C5E" w:rsidRDefault="009F4A35" w:rsidP="009F4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</w:tcPr>
          <w:p w14:paraId="2BA5EF9A" w14:textId="4560BB9E" w:rsidR="009F4A35" w:rsidRPr="002D05C0" w:rsidRDefault="00C273B6" w:rsidP="009F4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273B6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35" w:type="dxa"/>
          </w:tcPr>
          <w:p w14:paraId="17E5A2BE" w14:textId="77777777" w:rsidR="009F4A35" w:rsidRPr="002D05C0" w:rsidRDefault="009F4A35" w:rsidP="009F4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5" w:type="dxa"/>
          </w:tcPr>
          <w:p w14:paraId="5FA1048D" w14:textId="5295F8B0" w:rsidR="009F4A35" w:rsidRPr="002D05C0" w:rsidRDefault="00C273B6" w:rsidP="009F4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273B6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235" w:type="dxa"/>
          </w:tcPr>
          <w:p w14:paraId="3F387189" w14:textId="77777777" w:rsidR="009F4A35" w:rsidRPr="002D05C0" w:rsidRDefault="009F4A35" w:rsidP="009F4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dxa"/>
          </w:tcPr>
          <w:p w14:paraId="73686637" w14:textId="1205E5A7" w:rsidR="009F4A35" w:rsidRPr="002D05C0" w:rsidRDefault="009A3F75" w:rsidP="009F4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273B6" w:rsidRPr="00C273B6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72636D5" w14:textId="77777777" w:rsidR="009F4A35" w:rsidRPr="002D05C0" w:rsidRDefault="009F4A35" w:rsidP="009F4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4" w:type="dxa"/>
          </w:tcPr>
          <w:p w14:paraId="60123DC1" w14:textId="3F683629" w:rsidR="009F4A35" w:rsidRPr="002D05C0" w:rsidRDefault="00C273B6" w:rsidP="009F4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273B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5" w:type="dxa"/>
          </w:tcPr>
          <w:p w14:paraId="36D7EDAE" w14:textId="77777777" w:rsidR="009F4A35" w:rsidRPr="002D05C0" w:rsidRDefault="009F4A35" w:rsidP="009F4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tcBorders>
              <w:bottom w:val="double" w:sz="4" w:space="0" w:color="auto"/>
            </w:tcBorders>
          </w:tcPr>
          <w:p w14:paraId="14C5FA84" w14:textId="1E2E0D0E" w:rsidR="009F4A35" w:rsidRPr="002D05C0" w:rsidRDefault="00C273B6" w:rsidP="009F4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273B6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</w:tr>
    </w:tbl>
    <w:p w14:paraId="461E32EB" w14:textId="77777777" w:rsidR="009863EF" w:rsidRDefault="009863EF">
      <w:pPr>
        <w:rPr>
          <w:rFonts w:asciiTheme="majorBidi" w:hAnsiTheme="majorBidi" w:cstheme="majorBidi"/>
          <w:sz w:val="28"/>
          <w:szCs w:val="28"/>
        </w:rPr>
      </w:pPr>
    </w:p>
    <w:p w14:paraId="0F9442A2" w14:textId="6B02120E" w:rsidR="009C5211" w:rsidRDefault="009C5211" w:rsidP="00322D77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ในเดือน</w:t>
      </w:r>
      <w:r w:rsidR="00917F3C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C273B6" w:rsidRPr="00C273B6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บริษัทได้ทำสัญญาเงินให้กู้ยืมระยะยาวกับบริษัทย่อยแห่งหนึ่ง จำนวนเงิน </w:t>
      </w:r>
      <w:r w:rsidR="00C273B6" w:rsidRPr="00C273B6">
        <w:rPr>
          <w:rFonts w:ascii="Angsana New" w:hAnsi="Angsana New"/>
          <w:sz w:val="30"/>
          <w:szCs w:val="30"/>
        </w:rPr>
        <w:t>38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322D77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มีระยะเวลา </w:t>
      </w:r>
      <w:r w:rsidR="00C273B6" w:rsidRPr="00C273B6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ปี สิ้นสุดวันที่ </w:t>
      </w:r>
      <w:r w:rsidR="00C273B6" w:rsidRPr="00C273B6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C273B6" w:rsidRPr="00C273B6">
        <w:rPr>
          <w:rFonts w:ascii="Angsana New" w:hAnsi="Angsana New"/>
          <w:sz w:val="30"/>
          <w:szCs w:val="30"/>
        </w:rPr>
        <w:t>2569</w:t>
      </w:r>
      <w:r>
        <w:rPr>
          <w:rFonts w:ascii="Angsana New" w:hAnsi="Angsana New"/>
          <w:sz w:val="30"/>
          <w:szCs w:val="30"/>
        </w:rPr>
        <w:t xml:space="preserve"> </w:t>
      </w:r>
      <w:r w:rsidRPr="00F31E0E">
        <w:rPr>
          <w:rFonts w:ascii="Angsana New" w:hAnsi="Angsana New" w:hint="cs"/>
          <w:sz w:val="30"/>
          <w:szCs w:val="30"/>
          <w:cs/>
        </w:rPr>
        <w:t>โดยมีกำหนดชำระ</w:t>
      </w:r>
      <w:r w:rsidR="00F31E0E">
        <w:rPr>
          <w:rFonts w:ascii="Angsana New" w:hAnsi="Angsana New" w:hint="cs"/>
          <w:sz w:val="30"/>
          <w:szCs w:val="30"/>
          <w:cs/>
        </w:rPr>
        <w:t>เงินต้นและ</w:t>
      </w:r>
      <w:r w:rsidR="005715FD" w:rsidRPr="00F31E0E">
        <w:rPr>
          <w:rFonts w:ascii="Angsana New" w:hAnsi="Angsana New" w:hint="cs"/>
          <w:sz w:val="30"/>
          <w:szCs w:val="30"/>
          <w:cs/>
        </w:rPr>
        <w:t>ดอกเบี้ย</w:t>
      </w:r>
      <w:r w:rsidR="00917F3C" w:rsidRPr="00F31E0E">
        <w:rPr>
          <w:rFonts w:ascii="Angsana New" w:hAnsi="Angsana New" w:hint="cs"/>
          <w:sz w:val="30"/>
          <w:szCs w:val="30"/>
          <w:cs/>
        </w:rPr>
        <w:t>เป็นราย</w:t>
      </w:r>
      <w:r w:rsidR="00F31E0E" w:rsidRPr="00F31E0E">
        <w:rPr>
          <w:rFonts w:ascii="Angsana New" w:hAnsi="Angsana New" w:hint="cs"/>
          <w:sz w:val="30"/>
          <w:szCs w:val="30"/>
          <w:cs/>
        </w:rPr>
        <w:t>ปี</w:t>
      </w:r>
    </w:p>
    <w:p w14:paraId="2131D742" w14:textId="77777777" w:rsidR="00760871" w:rsidRPr="00760871" w:rsidRDefault="00760871" w:rsidP="00322D77">
      <w:pPr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W w:w="9204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068"/>
        <w:gridCol w:w="1082"/>
        <w:gridCol w:w="270"/>
        <w:gridCol w:w="1081"/>
        <w:gridCol w:w="270"/>
        <w:gridCol w:w="1083"/>
        <w:gridCol w:w="270"/>
        <w:gridCol w:w="1080"/>
      </w:tblGrid>
      <w:tr w:rsidR="0021640F" w:rsidRPr="00E216F2" w14:paraId="057CFFD0" w14:textId="77777777" w:rsidTr="004C1614">
        <w:trPr>
          <w:cantSplit/>
        </w:trPr>
        <w:tc>
          <w:tcPr>
            <w:tcW w:w="4068" w:type="dxa"/>
          </w:tcPr>
          <w:p w14:paraId="6172DB72" w14:textId="77777777" w:rsidR="0021640F" w:rsidRPr="00E216F2" w:rsidRDefault="0021640F" w:rsidP="0021640F">
            <w:pPr>
              <w:tabs>
                <w:tab w:val="left" w:pos="342"/>
              </w:tabs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3" w:type="dxa"/>
            <w:gridSpan w:val="3"/>
          </w:tcPr>
          <w:p w14:paraId="0E5997BB" w14:textId="77777777" w:rsidR="0021640F" w:rsidRPr="00E216F2" w:rsidRDefault="0021640F" w:rsidP="0021640F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E1EA951" w14:textId="77777777" w:rsidR="0021640F" w:rsidRPr="00E216F2" w:rsidRDefault="0021640F" w:rsidP="00216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3" w:type="dxa"/>
            <w:gridSpan w:val="3"/>
          </w:tcPr>
          <w:p w14:paraId="19524DBD" w14:textId="77777777" w:rsidR="0021640F" w:rsidRPr="00E216F2" w:rsidRDefault="0021640F" w:rsidP="0021640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43A8" w:rsidRPr="00335262" w14:paraId="721EE10B" w14:textId="77777777" w:rsidTr="004C1614">
        <w:trPr>
          <w:cantSplit/>
        </w:trPr>
        <w:tc>
          <w:tcPr>
            <w:tcW w:w="4068" w:type="dxa"/>
          </w:tcPr>
          <w:p w14:paraId="276E9239" w14:textId="77777777" w:rsidR="00B543A8" w:rsidRPr="00E216F2" w:rsidRDefault="00B543A8" w:rsidP="00B543A8">
            <w:pPr>
              <w:tabs>
                <w:tab w:val="left" w:pos="342"/>
              </w:tabs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2" w:type="dxa"/>
          </w:tcPr>
          <w:p w14:paraId="57EC6F5E" w14:textId="3079E3B1" w:rsidR="00B543A8" w:rsidRPr="00335262" w:rsidRDefault="00C273B6" w:rsidP="00B54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 w:hint="cs"/>
                <w:sz w:val="30"/>
                <w:szCs w:val="30"/>
              </w:rPr>
              <w:t>30</w:t>
            </w:r>
            <w:r w:rsidR="002830BD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2830BD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2479611C" w14:textId="77777777" w:rsidR="00B543A8" w:rsidRPr="00335262" w:rsidRDefault="00B543A8" w:rsidP="00B54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5F8F4197" w14:textId="5A782BD1" w:rsidR="00B543A8" w:rsidRPr="00335262" w:rsidRDefault="00C273B6" w:rsidP="00B54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 w:hint="cs"/>
                <w:sz w:val="30"/>
                <w:szCs w:val="30"/>
              </w:rPr>
              <w:t>31</w:t>
            </w:r>
            <w:r w:rsidR="00B543A8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15D43691" w14:textId="77777777" w:rsidR="00B543A8" w:rsidRPr="00335262" w:rsidRDefault="00B543A8" w:rsidP="00B54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093E240F" w14:textId="382FA5AB" w:rsidR="00B543A8" w:rsidRPr="00335262" w:rsidRDefault="00C273B6" w:rsidP="00B54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 w:hint="cs"/>
                <w:sz w:val="30"/>
                <w:szCs w:val="30"/>
              </w:rPr>
              <w:t>30</w:t>
            </w:r>
            <w:r w:rsidR="002830BD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2830BD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2FF9FC96" w14:textId="77777777" w:rsidR="00B543A8" w:rsidRPr="00335262" w:rsidRDefault="00B543A8" w:rsidP="00B54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5BD59E" w14:textId="53320AF5" w:rsidR="00B543A8" w:rsidRPr="00335262" w:rsidRDefault="00C273B6" w:rsidP="00B54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 w:hint="cs"/>
                <w:sz w:val="30"/>
                <w:szCs w:val="30"/>
              </w:rPr>
              <w:t>31</w:t>
            </w:r>
            <w:r w:rsidR="00B543A8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543A8" w:rsidRPr="00335262" w14:paraId="10720890" w14:textId="77777777" w:rsidTr="004C1614">
        <w:trPr>
          <w:cantSplit/>
        </w:trPr>
        <w:tc>
          <w:tcPr>
            <w:tcW w:w="4068" w:type="dxa"/>
          </w:tcPr>
          <w:p w14:paraId="25AC4A40" w14:textId="77777777" w:rsidR="00B543A8" w:rsidRDefault="004C1614" w:rsidP="00B543A8">
            <w:pPr>
              <w:tabs>
                <w:tab w:val="left" w:pos="342"/>
              </w:tabs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</w:t>
            </w:r>
          </w:p>
        </w:tc>
        <w:tc>
          <w:tcPr>
            <w:tcW w:w="1082" w:type="dxa"/>
          </w:tcPr>
          <w:p w14:paraId="5DA9386A" w14:textId="613866F6" w:rsidR="00B543A8" w:rsidRPr="00B612BF" w:rsidRDefault="00C273B6" w:rsidP="00B543A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FE61911" w14:textId="77777777" w:rsidR="00B543A8" w:rsidRPr="00B612BF" w:rsidRDefault="00B543A8" w:rsidP="00B543A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795C83DA" w14:textId="7009B23E" w:rsidR="00B543A8" w:rsidRPr="00B612BF" w:rsidRDefault="00C273B6" w:rsidP="00B543A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256</w:t>
            </w:r>
            <w:r w:rsidRPr="00C273B6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D3B4ADD" w14:textId="77777777" w:rsidR="00B543A8" w:rsidRPr="00B612BF" w:rsidRDefault="00B543A8" w:rsidP="00B54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16B3E61E" w14:textId="2CEB906C" w:rsidR="00B543A8" w:rsidRPr="00B612BF" w:rsidRDefault="00C273B6" w:rsidP="00B543A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E8FBAAF" w14:textId="77777777" w:rsidR="00B543A8" w:rsidRPr="00B612BF" w:rsidRDefault="00B543A8" w:rsidP="00B543A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AF97E60" w14:textId="6113ACA2" w:rsidR="00B543A8" w:rsidRPr="00B612BF" w:rsidRDefault="00C273B6" w:rsidP="00B543A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256</w:t>
            </w:r>
            <w:r w:rsidRPr="00C273B6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B543A8" w:rsidRPr="00E216F2" w14:paraId="0C9BB0FF" w14:textId="77777777" w:rsidTr="004C1614">
        <w:trPr>
          <w:cantSplit/>
        </w:trPr>
        <w:tc>
          <w:tcPr>
            <w:tcW w:w="4068" w:type="dxa"/>
          </w:tcPr>
          <w:p w14:paraId="01BF2E12" w14:textId="77777777" w:rsidR="00B543A8" w:rsidRPr="00E216F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6" w:type="dxa"/>
            <w:gridSpan w:val="7"/>
          </w:tcPr>
          <w:p w14:paraId="1E570D08" w14:textId="77777777" w:rsidR="00B543A8" w:rsidRPr="00E216F2" w:rsidRDefault="00B543A8" w:rsidP="00B543A8">
            <w:pPr>
              <w:ind w:left="-18" w:right="72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16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543A8" w:rsidRPr="00E216F2" w14:paraId="01E60914" w14:textId="77777777" w:rsidTr="004C1614">
        <w:trPr>
          <w:cantSplit/>
        </w:trPr>
        <w:tc>
          <w:tcPr>
            <w:tcW w:w="4068" w:type="dxa"/>
          </w:tcPr>
          <w:p w14:paraId="4BE1DCE2" w14:textId="77777777" w:rsidR="00B543A8" w:rsidRPr="000736F8" w:rsidRDefault="00B543A8" w:rsidP="00B543A8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736F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2" w:type="dxa"/>
          </w:tcPr>
          <w:p w14:paraId="32E3B76C" w14:textId="6325E4A1" w:rsidR="00B543A8" w:rsidRPr="00802B69" w:rsidRDefault="009A3F75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008499" w14:textId="77777777" w:rsidR="00B543A8" w:rsidRPr="00802B69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5FEBBDAB" w14:textId="77777777" w:rsidR="00B543A8" w:rsidRPr="00802B69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1D82C06" w14:textId="77777777" w:rsidR="00B543A8" w:rsidRPr="00802B69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0D1DD965" w14:textId="0016AD5A" w:rsidR="00B543A8" w:rsidRPr="00802B69" w:rsidRDefault="00C273B6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4D29AADE" w14:textId="77777777" w:rsidR="00B543A8" w:rsidRPr="00802B69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8CE2CF" w14:textId="4E8D40B9" w:rsidR="00B543A8" w:rsidRPr="00802B69" w:rsidRDefault="00C273B6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 w:hint="cs"/>
                <w:sz w:val="30"/>
                <w:szCs w:val="30"/>
              </w:rPr>
              <w:t>32</w:t>
            </w:r>
          </w:p>
        </w:tc>
      </w:tr>
      <w:tr w:rsidR="00B543A8" w14:paraId="6FD43BB6" w14:textId="77777777" w:rsidTr="004C1614">
        <w:trPr>
          <w:cantSplit/>
        </w:trPr>
        <w:tc>
          <w:tcPr>
            <w:tcW w:w="4068" w:type="dxa"/>
          </w:tcPr>
          <w:p w14:paraId="70F6EAA0" w14:textId="77777777" w:rsidR="00B543A8" w:rsidRPr="000736F8" w:rsidRDefault="00B543A8" w:rsidP="00B543A8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736F8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  <w:r w:rsidRPr="000736F8">
              <w:rPr>
                <w:rFonts w:ascii="Angsana New" w:hAnsi="Angsana New" w:hint="cs"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1082" w:type="dxa"/>
          </w:tcPr>
          <w:p w14:paraId="4B93FC54" w14:textId="03942D7E" w:rsidR="00B543A8" w:rsidRPr="00802B69" w:rsidRDefault="00C273B6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07440B32" w14:textId="77777777" w:rsidR="00B543A8" w:rsidRPr="00802B69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586E271F" w14:textId="11A32C7F" w:rsidR="00B543A8" w:rsidRPr="00802B69" w:rsidRDefault="00C273B6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 w:hint="cs"/>
                <w:sz w:val="30"/>
                <w:szCs w:val="30"/>
              </w:rPr>
              <w:t>46</w:t>
            </w:r>
          </w:p>
        </w:tc>
        <w:tc>
          <w:tcPr>
            <w:tcW w:w="270" w:type="dxa"/>
          </w:tcPr>
          <w:p w14:paraId="14DFC5AD" w14:textId="77777777" w:rsidR="00B543A8" w:rsidRPr="005913EA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67AF4986" w14:textId="6A697F82" w:rsidR="00B543A8" w:rsidRPr="005913EA" w:rsidRDefault="00C273B6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4AA4850D" w14:textId="77777777" w:rsidR="00B543A8" w:rsidRPr="005913EA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9128BA" w14:textId="4F79FA0B" w:rsidR="00B543A8" w:rsidRPr="005913EA" w:rsidRDefault="00C273B6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 w:hint="cs"/>
                <w:sz w:val="30"/>
                <w:szCs w:val="30"/>
              </w:rPr>
              <w:t>46</w:t>
            </w:r>
          </w:p>
        </w:tc>
      </w:tr>
      <w:tr w:rsidR="00B543A8" w:rsidRPr="00695A40" w14:paraId="0565D2C6" w14:textId="77777777" w:rsidTr="004C1614">
        <w:trPr>
          <w:cantSplit/>
          <w:trHeight w:val="389"/>
        </w:trPr>
        <w:tc>
          <w:tcPr>
            <w:tcW w:w="4068" w:type="dxa"/>
          </w:tcPr>
          <w:p w14:paraId="3C03B4A5" w14:textId="77777777" w:rsidR="00B543A8" w:rsidRPr="00A45DD6" w:rsidRDefault="00B543A8" w:rsidP="00B543A8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45DD6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2" w:type="dxa"/>
          </w:tcPr>
          <w:p w14:paraId="7535FDC6" w14:textId="41FA7076" w:rsidR="00B543A8" w:rsidRPr="00802B69" w:rsidRDefault="00C273B6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277</w:t>
            </w:r>
          </w:p>
        </w:tc>
        <w:tc>
          <w:tcPr>
            <w:tcW w:w="270" w:type="dxa"/>
          </w:tcPr>
          <w:p w14:paraId="33557AFC" w14:textId="77777777" w:rsidR="00B543A8" w:rsidRPr="00802B69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715BD84E" w14:textId="3D4B1032" w:rsidR="00B543A8" w:rsidRPr="00802B69" w:rsidRDefault="00C273B6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 w:hint="cs"/>
                <w:sz w:val="30"/>
                <w:szCs w:val="30"/>
              </w:rPr>
              <w:t>254</w:t>
            </w:r>
          </w:p>
        </w:tc>
        <w:tc>
          <w:tcPr>
            <w:tcW w:w="270" w:type="dxa"/>
          </w:tcPr>
          <w:p w14:paraId="6B862277" w14:textId="77777777" w:rsidR="00B543A8" w:rsidRPr="005913EA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13E5326F" w14:textId="457704D9" w:rsidR="00B543A8" w:rsidRPr="00802B69" w:rsidRDefault="009A3F75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CC81E6" w14:textId="77777777" w:rsidR="00B543A8" w:rsidRPr="005913EA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A02985" w14:textId="77777777" w:rsidR="00B543A8" w:rsidRPr="00802B69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02B6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B543A8" w:rsidRPr="00E216F2" w14:paraId="52F7CDDD" w14:textId="77777777" w:rsidTr="004C1614">
        <w:trPr>
          <w:cantSplit/>
          <w:trHeight w:val="389"/>
        </w:trPr>
        <w:tc>
          <w:tcPr>
            <w:tcW w:w="4068" w:type="dxa"/>
          </w:tcPr>
          <w:p w14:paraId="2E53A85C" w14:textId="77777777" w:rsidR="00B543A8" w:rsidRPr="00E216F2" w:rsidRDefault="00B543A8" w:rsidP="00B543A8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5A6E8E43" w14:textId="24C73B91" w:rsidR="00B543A8" w:rsidRPr="00802B69" w:rsidRDefault="00C273B6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3B6">
              <w:rPr>
                <w:rFonts w:ascii="Angsana New" w:hAnsi="Angsana New"/>
                <w:b/>
                <w:bCs/>
                <w:sz w:val="30"/>
                <w:szCs w:val="30"/>
              </w:rPr>
              <w:t>298</w:t>
            </w:r>
          </w:p>
        </w:tc>
        <w:tc>
          <w:tcPr>
            <w:tcW w:w="270" w:type="dxa"/>
          </w:tcPr>
          <w:p w14:paraId="5E548D0F" w14:textId="77777777" w:rsidR="00B543A8" w:rsidRPr="00802B69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6CB467CA" w14:textId="0DB551BF" w:rsidR="00B543A8" w:rsidRPr="00802B69" w:rsidRDefault="00C273B6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3B6">
              <w:rPr>
                <w:rFonts w:ascii="Angsana New" w:hAnsi="Angsana New" w:hint="cs"/>
                <w:b/>
                <w:bCs/>
                <w:sz w:val="30"/>
                <w:szCs w:val="30"/>
              </w:rPr>
              <w:t>300</w:t>
            </w:r>
          </w:p>
        </w:tc>
        <w:tc>
          <w:tcPr>
            <w:tcW w:w="270" w:type="dxa"/>
          </w:tcPr>
          <w:p w14:paraId="5FFEAD70" w14:textId="77777777" w:rsidR="00B543A8" w:rsidRPr="00802B69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485081AC" w14:textId="1109FA24" w:rsidR="00B543A8" w:rsidRPr="00802B69" w:rsidRDefault="00C273B6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3B6"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270" w:type="dxa"/>
          </w:tcPr>
          <w:p w14:paraId="538B711C" w14:textId="77777777" w:rsidR="00B543A8" w:rsidRPr="00802B69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77F1FE8" w14:textId="568B14B6" w:rsidR="00B543A8" w:rsidRPr="00802B69" w:rsidRDefault="00C273B6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3B6">
              <w:rPr>
                <w:rFonts w:ascii="Angsana New" w:hAnsi="Angsana New" w:hint="cs"/>
                <w:b/>
                <w:bCs/>
                <w:sz w:val="30"/>
                <w:szCs w:val="30"/>
              </w:rPr>
              <w:t>78</w:t>
            </w:r>
          </w:p>
        </w:tc>
      </w:tr>
    </w:tbl>
    <w:p w14:paraId="07A1752D" w14:textId="18D6978E" w:rsidR="00D35021" w:rsidRDefault="00D35021">
      <w:pPr>
        <w:rPr>
          <w:rFonts w:ascii="Angsana New" w:hAnsi="Angsana New"/>
          <w:sz w:val="24"/>
          <w:szCs w:val="24"/>
        </w:rPr>
      </w:pPr>
    </w:p>
    <w:p w14:paraId="577BE42C" w14:textId="77777777" w:rsidR="004B7CE1" w:rsidRPr="00035052" w:rsidRDefault="004B7CE1" w:rsidP="004B7CE1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213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077"/>
        <w:gridCol w:w="1082"/>
        <w:gridCol w:w="270"/>
        <w:gridCol w:w="1081"/>
        <w:gridCol w:w="270"/>
        <w:gridCol w:w="1083"/>
        <w:gridCol w:w="270"/>
        <w:gridCol w:w="1080"/>
      </w:tblGrid>
      <w:tr w:rsidR="008A4FCA" w:rsidRPr="00E216F2" w14:paraId="1FFBDA0D" w14:textId="77777777" w:rsidTr="00FA7999">
        <w:trPr>
          <w:cantSplit/>
          <w:tblHeader/>
        </w:trPr>
        <w:tc>
          <w:tcPr>
            <w:tcW w:w="6510" w:type="dxa"/>
            <w:gridSpan w:val="4"/>
          </w:tcPr>
          <w:p w14:paraId="46ED4945" w14:textId="77777777" w:rsidR="008A4FCA" w:rsidRPr="00E216F2" w:rsidRDefault="008A4FCA" w:rsidP="002563F9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E4583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270" w:type="dxa"/>
          </w:tcPr>
          <w:p w14:paraId="1820BB61" w14:textId="77777777" w:rsidR="008A4FCA" w:rsidRPr="00E216F2" w:rsidRDefault="008A4FCA" w:rsidP="00F23950">
            <w:pPr>
              <w:ind w:left="-18" w:right="7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3" w:type="dxa"/>
            <w:gridSpan w:val="3"/>
          </w:tcPr>
          <w:p w14:paraId="3AC12D83" w14:textId="77777777" w:rsidR="008A4FCA" w:rsidRPr="00E216F2" w:rsidRDefault="008A4FCA" w:rsidP="00F2395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8A4FCA" w:rsidRPr="006D41BE" w14:paraId="44D825EA" w14:textId="77777777" w:rsidTr="004C1614">
        <w:trPr>
          <w:cantSplit/>
          <w:tblHeader/>
        </w:trPr>
        <w:tc>
          <w:tcPr>
            <w:tcW w:w="4077" w:type="dxa"/>
          </w:tcPr>
          <w:p w14:paraId="1BE8E7F0" w14:textId="77777777" w:rsidR="008A4FCA" w:rsidRPr="006D41BE" w:rsidRDefault="008A4FCA" w:rsidP="00F23950">
            <w:pPr>
              <w:tabs>
                <w:tab w:val="left" w:pos="342"/>
              </w:tabs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082" w:type="dxa"/>
          </w:tcPr>
          <w:p w14:paraId="5116930A" w14:textId="77777777" w:rsidR="008A4FCA" w:rsidRPr="006D41BE" w:rsidRDefault="008A4FCA" w:rsidP="00F23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A13D0F4" w14:textId="77777777" w:rsidR="008A4FCA" w:rsidRPr="006D41BE" w:rsidRDefault="008A4FCA" w:rsidP="00F23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1" w:type="dxa"/>
          </w:tcPr>
          <w:p w14:paraId="1544172E" w14:textId="77777777" w:rsidR="008A4FCA" w:rsidRPr="006D41BE" w:rsidRDefault="008A4FCA" w:rsidP="00F23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703A00D2" w14:textId="77777777" w:rsidR="008A4FCA" w:rsidRPr="006D41BE" w:rsidRDefault="008A4FCA" w:rsidP="00F23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3" w:type="dxa"/>
          </w:tcPr>
          <w:p w14:paraId="7C3E7292" w14:textId="77777777" w:rsidR="008A4FCA" w:rsidRPr="006D41BE" w:rsidRDefault="008A4FCA" w:rsidP="00F23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2BE35AB" w14:textId="77777777" w:rsidR="008A4FCA" w:rsidRPr="006D41BE" w:rsidRDefault="008A4FCA" w:rsidP="00F23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14:paraId="561D8084" w14:textId="77777777" w:rsidR="008A4FCA" w:rsidRPr="006D41BE" w:rsidRDefault="008A4FCA" w:rsidP="00F23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8A4FCA" w:rsidRPr="00E216F2" w14:paraId="5618F813" w14:textId="77777777" w:rsidTr="004C1614">
        <w:trPr>
          <w:cantSplit/>
          <w:tblHeader/>
        </w:trPr>
        <w:tc>
          <w:tcPr>
            <w:tcW w:w="4077" w:type="dxa"/>
          </w:tcPr>
          <w:p w14:paraId="33336A4F" w14:textId="77777777" w:rsidR="008A4FCA" w:rsidRPr="00E216F2" w:rsidRDefault="008A4FCA" w:rsidP="00F23950">
            <w:pPr>
              <w:tabs>
                <w:tab w:val="left" w:pos="342"/>
              </w:tabs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3" w:type="dxa"/>
            <w:gridSpan w:val="3"/>
          </w:tcPr>
          <w:p w14:paraId="56822C8B" w14:textId="77777777" w:rsidR="008A4FCA" w:rsidRPr="00E216F2" w:rsidRDefault="008A4FCA" w:rsidP="00F23950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AF3B426" w14:textId="77777777" w:rsidR="008A4FCA" w:rsidRPr="00E216F2" w:rsidRDefault="008A4FCA" w:rsidP="00F23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3" w:type="dxa"/>
            <w:gridSpan w:val="3"/>
          </w:tcPr>
          <w:p w14:paraId="525305F9" w14:textId="77777777" w:rsidR="008A4FCA" w:rsidRPr="00E216F2" w:rsidRDefault="008A4FCA" w:rsidP="00F2395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43A8" w:rsidRPr="00335262" w14:paraId="38DED058" w14:textId="77777777" w:rsidTr="004C1614">
        <w:trPr>
          <w:cantSplit/>
          <w:tblHeader/>
        </w:trPr>
        <w:tc>
          <w:tcPr>
            <w:tcW w:w="4077" w:type="dxa"/>
          </w:tcPr>
          <w:p w14:paraId="16F1C9D8" w14:textId="77777777" w:rsidR="00B543A8" w:rsidRPr="00E216F2" w:rsidRDefault="00B543A8" w:rsidP="00B543A8">
            <w:pPr>
              <w:tabs>
                <w:tab w:val="left" w:pos="342"/>
              </w:tabs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2" w:type="dxa"/>
          </w:tcPr>
          <w:p w14:paraId="54D92E3F" w14:textId="2897E934" w:rsidR="00B543A8" w:rsidRPr="00335262" w:rsidRDefault="00C273B6" w:rsidP="00B54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 w:hint="cs"/>
                <w:sz w:val="30"/>
                <w:szCs w:val="30"/>
              </w:rPr>
              <w:t>30</w:t>
            </w:r>
            <w:r w:rsidR="002830BD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2830BD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2AD00B5E" w14:textId="77777777" w:rsidR="00B543A8" w:rsidRPr="00335262" w:rsidRDefault="00B543A8" w:rsidP="00B54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A50DEE2" w14:textId="2450DA03" w:rsidR="00B543A8" w:rsidRPr="00335262" w:rsidRDefault="00C273B6" w:rsidP="00B54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 w:hint="cs"/>
                <w:sz w:val="30"/>
                <w:szCs w:val="30"/>
              </w:rPr>
              <w:t>31</w:t>
            </w:r>
            <w:r w:rsidR="00B543A8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5B832D63" w14:textId="77777777" w:rsidR="00B543A8" w:rsidRPr="00335262" w:rsidRDefault="00B543A8" w:rsidP="00B54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52710C06" w14:textId="5C37CDAD" w:rsidR="00B543A8" w:rsidRPr="00335262" w:rsidRDefault="00C273B6" w:rsidP="00B54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 w:hint="cs"/>
                <w:sz w:val="30"/>
                <w:szCs w:val="30"/>
              </w:rPr>
              <w:t>30</w:t>
            </w:r>
            <w:r w:rsidR="002830BD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2830BD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55E732F2" w14:textId="77777777" w:rsidR="00B543A8" w:rsidRPr="00335262" w:rsidRDefault="00B543A8" w:rsidP="00B54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9A55EB" w14:textId="7D756231" w:rsidR="00B543A8" w:rsidRPr="00335262" w:rsidRDefault="00C273B6" w:rsidP="00B54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 w:hint="cs"/>
                <w:sz w:val="30"/>
                <w:szCs w:val="30"/>
              </w:rPr>
              <w:t>31</w:t>
            </w:r>
            <w:r w:rsidR="00B543A8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543A8" w:rsidRPr="00335262" w14:paraId="237A898C" w14:textId="77777777" w:rsidTr="004C1614">
        <w:trPr>
          <w:cantSplit/>
          <w:tblHeader/>
        </w:trPr>
        <w:tc>
          <w:tcPr>
            <w:tcW w:w="4077" w:type="dxa"/>
          </w:tcPr>
          <w:p w14:paraId="56EB8DBE" w14:textId="77777777" w:rsidR="00B543A8" w:rsidRDefault="00B543A8" w:rsidP="00B543A8">
            <w:pPr>
              <w:tabs>
                <w:tab w:val="left" w:pos="342"/>
              </w:tabs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2" w:type="dxa"/>
          </w:tcPr>
          <w:p w14:paraId="25A9A0B2" w14:textId="12151FBC" w:rsidR="00B543A8" w:rsidRPr="00B612BF" w:rsidRDefault="00C273B6" w:rsidP="00B543A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7868B00" w14:textId="77777777" w:rsidR="00B543A8" w:rsidRPr="00B612BF" w:rsidRDefault="00B543A8" w:rsidP="00B543A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7F8F83FF" w14:textId="76566EEF" w:rsidR="00B543A8" w:rsidRPr="00B612BF" w:rsidRDefault="00C273B6" w:rsidP="00B543A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256</w:t>
            </w:r>
            <w:r w:rsidRPr="00C273B6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FC7B75C" w14:textId="77777777" w:rsidR="00B543A8" w:rsidRPr="00B612BF" w:rsidRDefault="00B543A8" w:rsidP="00B54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6BD229A6" w14:textId="04AE970E" w:rsidR="00B543A8" w:rsidRPr="00B612BF" w:rsidRDefault="00C273B6" w:rsidP="00B543A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894AE5A" w14:textId="77777777" w:rsidR="00B543A8" w:rsidRPr="00B612BF" w:rsidRDefault="00B543A8" w:rsidP="00B543A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AF1A602" w14:textId="6022F0E9" w:rsidR="00B543A8" w:rsidRPr="00B612BF" w:rsidRDefault="00C273B6" w:rsidP="00B543A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256</w:t>
            </w:r>
            <w:r w:rsidRPr="00C273B6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B543A8" w:rsidRPr="00E216F2" w14:paraId="1BE3ED1A" w14:textId="77777777" w:rsidTr="004C1614">
        <w:trPr>
          <w:cantSplit/>
          <w:tblHeader/>
        </w:trPr>
        <w:tc>
          <w:tcPr>
            <w:tcW w:w="4077" w:type="dxa"/>
          </w:tcPr>
          <w:p w14:paraId="2EFB8C36" w14:textId="77777777" w:rsidR="00B543A8" w:rsidRPr="00E216F2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6" w:type="dxa"/>
            <w:gridSpan w:val="7"/>
          </w:tcPr>
          <w:p w14:paraId="033ED0FB" w14:textId="77777777" w:rsidR="00B543A8" w:rsidRPr="00E216F2" w:rsidRDefault="00B543A8" w:rsidP="00B543A8">
            <w:pPr>
              <w:ind w:left="-18" w:right="72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16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543A8" w:rsidRPr="00232A5D" w14:paraId="251D5582" w14:textId="77777777" w:rsidTr="004C1614">
        <w:trPr>
          <w:cantSplit/>
        </w:trPr>
        <w:tc>
          <w:tcPr>
            <w:tcW w:w="4077" w:type="dxa"/>
          </w:tcPr>
          <w:p w14:paraId="120BAF9B" w14:textId="77777777" w:rsidR="00B543A8" w:rsidRPr="00232A5D" w:rsidRDefault="00B543A8" w:rsidP="00B543A8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32A5D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2" w:type="dxa"/>
          </w:tcPr>
          <w:p w14:paraId="655C776B" w14:textId="6749E036" w:rsidR="00B543A8" w:rsidRPr="00802B69" w:rsidRDefault="009A3F75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5E20DC" w14:textId="77777777" w:rsidR="00B543A8" w:rsidRPr="00802B69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611F5B5B" w14:textId="77777777" w:rsidR="00B543A8" w:rsidRPr="00802B69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009E2F" w14:textId="77777777" w:rsidR="00B543A8" w:rsidRPr="00802B69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31C128AC" w14:textId="70FDB289" w:rsidR="00B543A8" w:rsidRPr="00802B69" w:rsidRDefault="00C273B6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A421FC8" w14:textId="77777777" w:rsidR="00B543A8" w:rsidRPr="00802B69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CA1891" w14:textId="6B2FB3B2" w:rsidR="00B543A8" w:rsidRPr="00802B69" w:rsidRDefault="00C273B6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26</w:t>
            </w:r>
          </w:p>
        </w:tc>
      </w:tr>
      <w:tr w:rsidR="00B543A8" w:rsidRPr="00232A5D" w14:paraId="5609ED3D" w14:textId="77777777" w:rsidTr="004C1614">
        <w:trPr>
          <w:cantSplit/>
          <w:trHeight w:val="389"/>
        </w:trPr>
        <w:tc>
          <w:tcPr>
            <w:tcW w:w="4077" w:type="dxa"/>
          </w:tcPr>
          <w:p w14:paraId="7166261A" w14:textId="77777777" w:rsidR="00B543A8" w:rsidRPr="00232A5D" w:rsidRDefault="00B543A8" w:rsidP="00B543A8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32A5D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2" w:type="dxa"/>
          </w:tcPr>
          <w:p w14:paraId="76D0B764" w14:textId="329BC674" w:rsidR="00B543A8" w:rsidRPr="00802B69" w:rsidRDefault="00C273B6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0187296" w14:textId="77777777" w:rsidR="00B543A8" w:rsidRPr="00802B69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4F0B6B1" w14:textId="6603EB1B" w:rsidR="00B543A8" w:rsidRPr="00802B69" w:rsidRDefault="00C273B6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19D61BF" w14:textId="77777777" w:rsidR="00B543A8" w:rsidRPr="005913EA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2DBB8DC4" w14:textId="455F0FED" w:rsidR="00B543A8" w:rsidRPr="00802B69" w:rsidRDefault="00C273B6" w:rsidP="009A3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F3A6695" w14:textId="77777777" w:rsidR="00B543A8" w:rsidRPr="005913EA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7E1574" w14:textId="77777777" w:rsidR="00B543A8" w:rsidRPr="00802B69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02B6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B543A8" w:rsidRPr="00E216F2" w14:paraId="5E84B0AC" w14:textId="77777777" w:rsidTr="004C1614">
        <w:trPr>
          <w:cantSplit/>
          <w:trHeight w:val="389"/>
        </w:trPr>
        <w:tc>
          <w:tcPr>
            <w:tcW w:w="4077" w:type="dxa"/>
          </w:tcPr>
          <w:p w14:paraId="55DF1ECA" w14:textId="77777777" w:rsidR="00B543A8" w:rsidRPr="00232A5D" w:rsidRDefault="00B543A8" w:rsidP="00B543A8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32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6BAD1F38" w14:textId="7FB69F52" w:rsidR="00B543A8" w:rsidRPr="00802B69" w:rsidRDefault="00C273B6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3B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B93A080" w14:textId="77777777" w:rsidR="00B543A8" w:rsidRPr="00802B69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198143C4" w14:textId="710F2639" w:rsidR="00B543A8" w:rsidRPr="00802B69" w:rsidRDefault="00C273B6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3B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F117406" w14:textId="77777777" w:rsidR="00B543A8" w:rsidRPr="005913EA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2B9CB80A" w14:textId="47F6A630" w:rsidR="00B543A8" w:rsidRPr="005913EA" w:rsidRDefault="00C273B6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3B6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64D1167" w14:textId="77777777" w:rsidR="00B543A8" w:rsidRPr="005913EA" w:rsidRDefault="00B543A8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5A177FB" w14:textId="60F24B09" w:rsidR="00B543A8" w:rsidRPr="005913EA" w:rsidRDefault="00C273B6" w:rsidP="00B54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3B6">
              <w:rPr>
                <w:rFonts w:ascii="Angsana New" w:hAnsi="Angsana New"/>
                <w:b/>
                <w:bCs/>
                <w:sz w:val="30"/>
                <w:szCs w:val="30"/>
              </w:rPr>
              <w:t>26</w:t>
            </w:r>
          </w:p>
        </w:tc>
      </w:tr>
    </w:tbl>
    <w:p w14:paraId="75760842" w14:textId="5E0483AA" w:rsidR="00463773" w:rsidRPr="00FA7999" w:rsidRDefault="00463773">
      <w:pPr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414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8"/>
        <w:gridCol w:w="985"/>
        <w:gridCol w:w="240"/>
        <w:gridCol w:w="1025"/>
        <w:gridCol w:w="236"/>
        <w:gridCol w:w="967"/>
        <w:gridCol w:w="236"/>
        <w:gridCol w:w="811"/>
        <w:gridCol w:w="236"/>
        <w:gridCol w:w="844"/>
        <w:gridCol w:w="236"/>
        <w:gridCol w:w="970"/>
      </w:tblGrid>
      <w:tr w:rsidR="00FA7999" w:rsidRPr="00723710" w14:paraId="03EE9DC7" w14:textId="77777777" w:rsidTr="00E72785">
        <w:trPr>
          <w:tblHeader/>
        </w:trPr>
        <w:tc>
          <w:tcPr>
            <w:tcW w:w="2628" w:type="dxa"/>
            <w:shd w:val="clear" w:color="auto" w:fill="auto"/>
            <w:vAlign w:val="bottom"/>
          </w:tcPr>
          <w:p w14:paraId="76C3B2C0" w14:textId="77777777" w:rsidR="00FA7999" w:rsidRPr="002D05C0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4CAD7319" w14:textId="77777777" w:rsidR="00FA7999" w:rsidRPr="002D05C0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35256FF5" w14:textId="77777777" w:rsidR="00FA7999" w:rsidRPr="00DA395C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4300" w:type="dxa"/>
            <w:gridSpan w:val="7"/>
            <w:vAlign w:val="bottom"/>
          </w:tcPr>
          <w:p w14:paraId="7844D6BA" w14:textId="77777777" w:rsidR="00FA7999" w:rsidRPr="00D471FC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71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A7999" w:rsidRPr="00723710" w14:paraId="2B55047F" w14:textId="77777777" w:rsidTr="00E72785">
        <w:trPr>
          <w:tblHeader/>
        </w:trPr>
        <w:tc>
          <w:tcPr>
            <w:tcW w:w="2628" w:type="dxa"/>
            <w:shd w:val="clear" w:color="auto" w:fill="auto"/>
            <w:vAlign w:val="bottom"/>
          </w:tcPr>
          <w:p w14:paraId="742786AC" w14:textId="77777777" w:rsidR="00FA7999" w:rsidRPr="002D05C0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5" w:type="dxa"/>
            <w:vAlign w:val="bottom"/>
          </w:tcPr>
          <w:p w14:paraId="2B667B35" w14:textId="77777777" w:rsidR="00FA7999" w:rsidRPr="002D05C0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5916A83" w14:textId="15907CC0" w:rsidR="00FA7999" w:rsidRPr="002D05C0" w:rsidRDefault="00C273B6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3B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FA7999" w:rsidRPr="002D05C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A7999"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40" w:type="dxa"/>
            <w:vAlign w:val="bottom"/>
          </w:tcPr>
          <w:p w14:paraId="06AFD74B" w14:textId="77777777" w:rsidR="00FA7999" w:rsidRPr="002D05C0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22E31876" w14:textId="77777777" w:rsidR="00FA7999" w:rsidRPr="002D05C0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D2E33E4" w14:textId="498D34CB" w:rsidR="00FA7999" w:rsidRPr="002D05C0" w:rsidRDefault="00C273B6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3B6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2830B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830BD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7089A78A" w14:textId="77777777" w:rsidR="00FA7999" w:rsidRPr="00E73BC9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67" w:type="dxa"/>
            <w:vAlign w:val="bottom"/>
          </w:tcPr>
          <w:p w14:paraId="6BED40C2" w14:textId="77777777" w:rsidR="00FA7999" w:rsidRPr="00D471FC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71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7DA3469" w14:textId="10640BDB" w:rsidR="00FA7999" w:rsidRPr="00D471FC" w:rsidRDefault="00C273B6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6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3B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FA7999" w:rsidRPr="00D471F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A7999" w:rsidRPr="00D471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59196334" w14:textId="77777777" w:rsidR="00FA7999" w:rsidRPr="00D471FC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vAlign w:val="bottom"/>
          </w:tcPr>
          <w:p w14:paraId="3DFFB189" w14:textId="77777777" w:rsidR="00FA7999" w:rsidRPr="00D471FC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154AA0F9" w14:textId="77777777" w:rsidR="00FA7999" w:rsidRPr="00D471FC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6B0E3FE1" w14:textId="77777777" w:rsidR="00FA7999" w:rsidRPr="00D471FC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1CB58943" w14:textId="77777777" w:rsidR="00FA7999" w:rsidRPr="00D471FC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vAlign w:val="bottom"/>
          </w:tcPr>
          <w:p w14:paraId="7B5F7FD1" w14:textId="77777777" w:rsidR="00FA7999" w:rsidRPr="002D05C0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9B762C6" w14:textId="34970BEB" w:rsidR="00FA7999" w:rsidRPr="002D05C0" w:rsidRDefault="00C273B6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3B6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2830B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830BD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FA7999" w:rsidRPr="00723710" w14:paraId="5CCD6FFE" w14:textId="77777777" w:rsidTr="00E72785">
        <w:trPr>
          <w:tblHeader/>
        </w:trPr>
        <w:tc>
          <w:tcPr>
            <w:tcW w:w="2628" w:type="dxa"/>
            <w:shd w:val="clear" w:color="auto" w:fill="auto"/>
            <w:vAlign w:val="bottom"/>
          </w:tcPr>
          <w:p w14:paraId="779A494F" w14:textId="77777777" w:rsidR="00FA7999" w:rsidRPr="002D05C0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97B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985" w:type="dxa"/>
            <w:vAlign w:val="bottom"/>
          </w:tcPr>
          <w:p w14:paraId="74FB5F58" w14:textId="047D9343" w:rsidR="00FA7999" w:rsidRPr="002D05C0" w:rsidRDefault="00C273B6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3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C273B6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  <w:tc>
          <w:tcPr>
            <w:tcW w:w="240" w:type="dxa"/>
            <w:vAlign w:val="bottom"/>
          </w:tcPr>
          <w:p w14:paraId="6A85B8B7" w14:textId="77777777" w:rsidR="00FA7999" w:rsidRPr="002D05C0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270C272A" w14:textId="3D7C4200" w:rsidR="00FA7999" w:rsidRPr="002D05C0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273B6" w:rsidRPr="00C273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273B6" w:rsidRPr="00C273B6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14:paraId="18473234" w14:textId="77777777" w:rsidR="00FA7999" w:rsidRPr="00DC2C5E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67" w:type="dxa"/>
            <w:vAlign w:val="bottom"/>
          </w:tcPr>
          <w:p w14:paraId="7E5DB45A" w14:textId="189F8D8C" w:rsidR="00FA7999" w:rsidRPr="002D05C0" w:rsidRDefault="00C273B6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3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C273B6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bottom"/>
          </w:tcPr>
          <w:p w14:paraId="6BDCDB20" w14:textId="77777777" w:rsidR="00FA7999" w:rsidRPr="00D471FC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vAlign w:val="bottom"/>
          </w:tcPr>
          <w:p w14:paraId="12CF5356" w14:textId="77777777" w:rsidR="00FA7999" w:rsidRPr="00D471FC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71F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36BCD5B2" w14:textId="77777777" w:rsidR="00FA7999" w:rsidRPr="00D471FC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055EE423" w14:textId="77777777" w:rsidR="00FA7999" w:rsidRPr="00D471FC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71FC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2462B75B" w14:textId="77777777" w:rsidR="00FA7999" w:rsidRPr="00D471FC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vAlign w:val="bottom"/>
          </w:tcPr>
          <w:p w14:paraId="7A20F113" w14:textId="4B462BDE" w:rsidR="00FA7999" w:rsidRPr="002D05C0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273B6" w:rsidRPr="00C273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273B6" w:rsidRPr="00C273B6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</w:tr>
      <w:tr w:rsidR="00FA7999" w:rsidRPr="00723710" w14:paraId="3B34A705" w14:textId="77777777" w:rsidTr="00E72785">
        <w:trPr>
          <w:tblHeader/>
        </w:trPr>
        <w:tc>
          <w:tcPr>
            <w:tcW w:w="2628" w:type="dxa"/>
          </w:tcPr>
          <w:p w14:paraId="504E5A7C" w14:textId="77777777" w:rsidR="00FA7999" w:rsidRPr="002D05C0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68F22082" w14:textId="77777777" w:rsidR="00FA7999" w:rsidRPr="002D05C0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2BD616C9" w14:textId="77777777" w:rsidR="00FA7999" w:rsidRPr="00DC2C5E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4300" w:type="dxa"/>
            <w:gridSpan w:val="7"/>
          </w:tcPr>
          <w:p w14:paraId="4F34E4A6" w14:textId="77777777" w:rsidR="00FA7999" w:rsidRPr="002D05C0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A7999" w:rsidRPr="00723710" w14:paraId="34AB7724" w14:textId="77777777" w:rsidTr="00E72785">
        <w:trPr>
          <w:trHeight w:val="74"/>
        </w:trPr>
        <w:tc>
          <w:tcPr>
            <w:tcW w:w="2628" w:type="dxa"/>
          </w:tcPr>
          <w:p w14:paraId="6DF8482D" w14:textId="77777777" w:rsidR="00FA7999" w:rsidRPr="002D05C0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6585">
              <w:rPr>
                <w:rFonts w:asciiTheme="majorBidi" w:hAnsiTheme="majorBidi" w:hint="cs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985" w:type="dxa"/>
          </w:tcPr>
          <w:p w14:paraId="68F5CC9F" w14:textId="1C354184" w:rsidR="00FA7999" w:rsidRDefault="00C273B6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3</w:t>
            </w:r>
            <w:r w:rsidR="00FA7999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="00FA799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273B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0" w:type="dxa"/>
          </w:tcPr>
          <w:p w14:paraId="38B7EDB8" w14:textId="77777777" w:rsidR="00FA7999" w:rsidRPr="002D05C0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14:paraId="03276C49" w14:textId="07A1189B" w:rsidR="00FA7999" w:rsidRPr="002D05C0" w:rsidRDefault="009A3F75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A71E817" w14:textId="77777777" w:rsidR="00FA7999" w:rsidRPr="00DC2C5E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67" w:type="dxa"/>
            <w:tcBorders>
              <w:bottom w:val="double" w:sz="4" w:space="0" w:color="auto"/>
            </w:tcBorders>
          </w:tcPr>
          <w:p w14:paraId="1EE17D59" w14:textId="41FE15E6" w:rsidR="00FA7999" w:rsidRPr="002D05C0" w:rsidRDefault="00C273B6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273B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4B927248" w14:textId="77777777" w:rsidR="00FA7999" w:rsidRPr="002D05C0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</w:tcPr>
          <w:p w14:paraId="4C3721C7" w14:textId="1F6E76F2" w:rsidR="00FA7999" w:rsidRPr="002D05C0" w:rsidRDefault="009A3F75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A179F2A" w14:textId="77777777" w:rsidR="00FA7999" w:rsidRPr="002D05C0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77420038" w14:textId="106094BD" w:rsidR="00FA7999" w:rsidRPr="002D05C0" w:rsidRDefault="009A3F75" w:rsidP="00092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273B6" w:rsidRPr="00C273B6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A0F6F30" w14:textId="77777777" w:rsidR="00FA7999" w:rsidRPr="002D05C0" w:rsidRDefault="00FA7999" w:rsidP="0055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tcBorders>
              <w:bottom w:val="double" w:sz="4" w:space="0" w:color="auto"/>
            </w:tcBorders>
          </w:tcPr>
          <w:p w14:paraId="7D294E3D" w14:textId="4A399E71" w:rsidR="00FA7999" w:rsidRPr="002D05C0" w:rsidRDefault="009A3F75" w:rsidP="009A3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6E3BEFC4" w14:textId="6D1C48F8" w:rsidR="00FA7999" w:rsidRDefault="00FA7999">
      <w:pPr>
        <w:rPr>
          <w:rFonts w:asciiTheme="majorBidi" w:hAnsiTheme="majorBidi" w:cstheme="majorBidi"/>
          <w:sz w:val="24"/>
          <w:szCs w:val="24"/>
        </w:rPr>
      </w:pPr>
    </w:p>
    <w:p w14:paraId="5B9DD4C8" w14:textId="77777777" w:rsidR="00C273B6" w:rsidRDefault="00C273B6" w:rsidP="00C273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เงินกู้ยืมระยะสั้นจากบุคคลหรือกิจการที่เกี่ยวข้องกันดังกล่าวมีกำหนดชำระคืนเมื่อทวงถาม</w:t>
      </w:r>
    </w:p>
    <w:p w14:paraId="39145215" w14:textId="77777777" w:rsidR="00C273B6" w:rsidRDefault="00C273B6">
      <w:pPr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458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28"/>
        <w:gridCol w:w="989"/>
        <w:gridCol w:w="234"/>
        <w:gridCol w:w="1027"/>
        <w:gridCol w:w="236"/>
        <w:gridCol w:w="934"/>
        <w:gridCol w:w="235"/>
        <w:gridCol w:w="835"/>
        <w:gridCol w:w="236"/>
        <w:gridCol w:w="842"/>
        <w:gridCol w:w="235"/>
        <w:gridCol w:w="1027"/>
      </w:tblGrid>
      <w:tr w:rsidR="00FD1BDD" w:rsidRPr="00723710" w14:paraId="17744582" w14:textId="77777777" w:rsidTr="00E72785">
        <w:trPr>
          <w:tblHeader/>
        </w:trPr>
        <w:tc>
          <w:tcPr>
            <w:tcW w:w="2628" w:type="dxa"/>
            <w:shd w:val="clear" w:color="auto" w:fill="auto"/>
            <w:vAlign w:val="bottom"/>
          </w:tcPr>
          <w:p w14:paraId="4C27CEA7" w14:textId="77777777" w:rsidR="00FD1BDD" w:rsidRPr="002D05C0" w:rsidRDefault="00FD1BDD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2E2FAE1E" w14:textId="77777777" w:rsidR="00FD1BDD" w:rsidRPr="002D05C0" w:rsidRDefault="00FD1BDD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76377961" w14:textId="77777777" w:rsidR="00FD1BDD" w:rsidRPr="00DA395C" w:rsidRDefault="00FD1BDD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4344" w:type="dxa"/>
            <w:gridSpan w:val="7"/>
            <w:vAlign w:val="bottom"/>
          </w:tcPr>
          <w:p w14:paraId="49387F31" w14:textId="77777777" w:rsidR="00FD1BDD" w:rsidRPr="00D471FC" w:rsidRDefault="00FD1BDD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71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D1BDD" w:rsidRPr="00723710" w14:paraId="02961318" w14:textId="77777777" w:rsidTr="00E72785">
        <w:trPr>
          <w:tblHeader/>
        </w:trPr>
        <w:tc>
          <w:tcPr>
            <w:tcW w:w="2628" w:type="dxa"/>
            <w:shd w:val="clear" w:color="auto" w:fill="auto"/>
            <w:vAlign w:val="bottom"/>
          </w:tcPr>
          <w:p w14:paraId="629B435F" w14:textId="77777777" w:rsidR="00FD1BDD" w:rsidRPr="002D05C0" w:rsidRDefault="00FD1BDD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9" w:type="dxa"/>
            <w:vAlign w:val="bottom"/>
          </w:tcPr>
          <w:p w14:paraId="797487B9" w14:textId="77777777" w:rsidR="00FD1BDD" w:rsidRPr="002D05C0" w:rsidRDefault="00FD1BDD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687B9D9" w14:textId="1C6C57B8" w:rsidR="00FD1BDD" w:rsidRPr="002D05C0" w:rsidRDefault="00C273B6" w:rsidP="00760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3B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FD1BDD" w:rsidRPr="002D05C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D1BDD"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14:paraId="1FF17434" w14:textId="77777777" w:rsidR="00FD1BDD" w:rsidRPr="002D05C0" w:rsidRDefault="00FD1BDD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0D03B57A" w14:textId="77777777" w:rsidR="00FD1BDD" w:rsidRPr="002D05C0" w:rsidRDefault="00FD1BDD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255C0D7" w14:textId="211275EE" w:rsidR="00FD1BDD" w:rsidRPr="002D05C0" w:rsidRDefault="00C273B6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3B6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2830B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830BD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0ED3E8CD" w14:textId="77777777" w:rsidR="00FD1BDD" w:rsidRPr="00E73BC9" w:rsidRDefault="00FD1BDD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34" w:type="dxa"/>
            <w:vAlign w:val="bottom"/>
          </w:tcPr>
          <w:p w14:paraId="7296BB24" w14:textId="77777777" w:rsidR="00FD1BDD" w:rsidRPr="00D471FC" w:rsidRDefault="00FD1BDD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71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B963689" w14:textId="5B6BB998" w:rsidR="00FD1BDD" w:rsidRPr="00D471FC" w:rsidRDefault="00C273B6" w:rsidP="00FD1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3B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FD1BDD" w:rsidRPr="00D471F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D1BDD" w:rsidRPr="00D471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14:paraId="6CB6F351" w14:textId="77777777" w:rsidR="00FD1BDD" w:rsidRPr="00D471FC" w:rsidRDefault="00FD1BDD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  <w:vAlign w:val="bottom"/>
          </w:tcPr>
          <w:p w14:paraId="41A16A8E" w14:textId="77777777" w:rsidR="00FD1BDD" w:rsidRPr="00D471FC" w:rsidRDefault="00FD1BDD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68819470" w14:textId="77777777" w:rsidR="00FD1BDD" w:rsidRPr="00D471FC" w:rsidRDefault="00FD1BDD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2" w:type="dxa"/>
            <w:vAlign w:val="bottom"/>
          </w:tcPr>
          <w:p w14:paraId="4E287822" w14:textId="77777777" w:rsidR="00FD1BDD" w:rsidRPr="00D471FC" w:rsidRDefault="00FD1BDD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01959C54" w14:textId="77777777" w:rsidR="00FD1BDD" w:rsidRPr="00D471FC" w:rsidRDefault="00FD1BDD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639AEC2D" w14:textId="77777777" w:rsidR="00FD1BDD" w:rsidRPr="002D05C0" w:rsidRDefault="00FD1BDD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96353E3" w14:textId="0D8EE1EE" w:rsidR="00FD1BDD" w:rsidRPr="002D05C0" w:rsidRDefault="00C273B6" w:rsidP="00760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3B6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2830B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830BD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FD1BDD" w:rsidRPr="00723710" w14:paraId="0A302DF0" w14:textId="77777777" w:rsidTr="00E72785">
        <w:trPr>
          <w:tblHeader/>
        </w:trPr>
        <w:tc>
          <w:tcPr>
            <w:tcW w:w="2628" w:type="dxa"/>
            <w:shd w:val="clear" w:color="auto" w:fill="auto"/>
            <w:vAlign w:val="bottom"/>
          </w:tcPr>
          <w:p w14:paraId="52673B36" w14:textId="77777777" w:rsidR="00FD1BDD" w:rsidRPr="002D05C0" w:rsidRDefault="00FD1BDD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97B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989" w:type="dxa"/>
            <w:vAlign w:val="bottom"/>
          </w:tcPr>
          <w:p w14:paraId="5D576900" w14:textId="521C7FB5" w:rsidR="00FD1BDD" w:rsidRPr="002D05C0" w:rsidRDefault="00C273B6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3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C273B6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  <w:tc>
          <w:tcPr>
            <w:tcW w:w="234" w:type="dxa"/>
            <w:vAlign w:val="bottom"/>
          </w:tcPr>
          <w:p w14:paraId="7D64026F" w14:textId="77777777" w:rsidR="00FD1BDD" w:rsidRPr="002D05C0" w:rsidRDefault="00FD1BDD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00BE4993" w14:textId="2D14CA1F" w:rsidR="00FD1BDD" w:rsidRPr="002D05C0" w:rsidRDefault="00FD1BDD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273B6" w:rsidRPr="00C273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273B6" w:rsidRPr="00C273B6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14:paraId="1F193996" w14:textId="77777777" w:rsidR="00FD1BDD" w:rsidRPr="00DC2C5E" w:rsidRDefault="00FD1BDD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34" w:type="dxa"/>
            <w:vAlign w:val="bottom"/>
          </w:tcPr>
          <w:p w14:paraId="25C2F747" w14:textId="7C4D648A" w:rsidR="00FD1BDD" w:rsidRPr="002D05C0" w:rsidRDefault="00C273B6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3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C273B6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  <w:tc>
          <w:tcPr>
            <w:tcW w:w="235" w:type="dxa"/>
            <w:vAlign w:val="bottom"/>
          </w:tcPr>
          <w:p w14:paraId="43951E38" w14:textId="77777777" w:rsidR="00FD1BDD" w:rsidRPr="00D471FC" w:rsidRDefault="00FD1BDD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  <w:vAlign w:val="bottom"/>
          </w:tcPr>
          <w:p w14:paraId="4AB52E1C" w14:textId="77777777" w:rsidR="00FD1BDD" w:rsidRPr="00D471FC" w:rsidRDefault="00FD1BDD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71F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23B6CF93" w14:textId="77777777" w:rsidR="00FD1BDD" w:rsidRPr="00D471FC" w:rsidRDefault="00FD1BDD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2" w:type="dxa"/>
            <w:vAlign w:val="bottom"/>
          </w:tcPr>
          <w:p w14:paraId="3746075B" w14:textId="77777777" w:rsidR="00FD1BDD" w:rsidRPr="00D471FC" w:rsidRDefault="00FD1BDD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71FC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1494F671" w14:textId="77777777" w:rsidR="00FD1BDD" w:rsidRPr="00D471FC" w:rsidRDefault="00FD1BDD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31BF125C" w14:textId="4BA22782" w:rsidR="00FD1BDD" w:rsidRPr="002D05C0" w:rsidRDefault="00FD1BDD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273B6" w:rsidRPr="00C273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273B6" w:rsidRPr="00C273B6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</w:tr>
      <w:tr w:rsidR="00FD1BDD" w:rsidRPr="00723710" w14:paraId="5BE23DF8" w14:textId="77777777" w:rsidTr="00E72785">
        <w:trPr>
          <w:tblHeader/>
        </w:trPr>
        <w:tc>
          <w:tcPr>
            <w:tcW w:w="2628" w:type="dxa"/>
          </w:tcPr>
          <w:p w14:paraId="755F13D8" w14:textId="77777777" w:rsidR="00FD1BDD" w:rsidRPr="002D05C0" w:rsidRDefault="00FD1BDD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5B89467E" w14:textId="77777777" w:rsidR="00FD1BDD" w:rsidRPr="002D05C0" w:rsidRDefault="00FD1BDD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3C6247E2" w14:textId="77777777" w:rsidR="00FD1BDD" w:rsidRPr="00DC2C5E" w:rsidRDefault="00FD1BDD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4344" w:type="dxa"/>
            <w:gridSpan w:val="7"/>
          </w:tcPr>
          <w:p w14:paraId="216C8976" w14:textId="77777777" w:rsidR="00FD1BDD" w:rsidRPr="002D05C0" w:rsidRDefault="00FD1BDD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F4A35" w:rsidRPr="00723710" w14:paraId="095C273A" w14:textId="77777777" w:rsidTr="00E72785">
        <w:tc>
          <w:tcPr>
            <w:tcW w:w="2628" w:type="dxa"/>
          </w:tcPr>
          <w:p w14:paraId="11704596" w14:textId="77777777" w:rsidR="009F4A35" w:rsidRPr="008B6585" w:rsidRDefault="009F4A35" w:rsidP="009F4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6585">
              <w:rPr>
                <w:rFonts w:ascii="Angsana New" w:hAnsi="Angsana New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989" w:type="dxa"/>
          </w:tcPr>
          <w:p w14:paraId="1B2A53F3" w14:textId="4435D710" w:rsidR="009F4A35" w:rsidRPr="00F36B16" w:rsidRDefault="00C273B6" w:rsidP="009F4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4" w:type="dxa"/>
          </w:tcPr>
          <w:p w14:paraId="41E35D8E" w14:textId="77777777" w:rsidR="009F4A35" w:rsidRPr="002D05C0" w:rsidRDefault="009F4A35" w:rsidP="009F4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</w:tcPr>
          <w:p w14:paraId="4A88E6FA" w14:textId="67B1C55E" w:rsidR="009F4A35" w:rsidRPr="002D05C0" w:rsidRDefault="00C273B6" w:rsidP="009F4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3B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0111EF39" w14:textId="77777777" w:rsidR="009F4A35" w:rsidRPr="00DC2C5E" w:rsidRDefault="009F4A35" w:rsidP="009F4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28130E7D" w14:textId="2B466A91" w:rsidR="009F4A35" w:rsidRPr="002D05C0" w:rsidRDefault="00C273B6" w:rsidP="009F4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273B6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235" w:type="dxa"/>
          </w:tcPr>
          <w:p w14:paraId="7E1F8E66" w14:textId="77777777" w:rsidR="009F4A35" w:rsidRPr="002D05C0" w:rsidRDefault="009F4A35" w:rsidP="009F4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</w:tcPr>
          <w:p w14:paraId="1BA6E537" w14:textId="5D0D0452" w:rsidR="009F4A35" w:rsidRPr="002D05C0" w:rsidRDefault="009A3F75" w:rsidP="009F4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CB43E7A" w14:textId="77777777" w:rsidR="009F4A35" w:rsidRPr="002D05C0" w:rsidRDefault="009F4A35" w:rsidP="009F4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2" w:type="dxa"/>
          </w:tcPr>
          <w:p w14:paraId="59CDC3CE" w14:textId="576B9A79" w:rsidR="009F4A35" w:rsidRPr="002D05C0" w:rsidRDefault="009A3F75" w:rsidP="009F4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45DDAED8" w14:textId="77777777" w:rsidR="009F4A35" w:rsidRPr="002D05C0" w:rsidRDefault="009F4A35" w:rsidP="009F4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</w:tcPr>
          <w:p w14:paraId="64897BB8" w14:textId="220EBBD7" w:rsidR="009F4A35" w:rsidRPr="002D05C0" w:rsidRDefault="00C273B6" w:rsidP="009F4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273B6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</w:tr>
    </w:tbl>
    <w:p w14:paraId="7BBFBD3E" w14:textId="35D9D744" w:rsidR="005715FD" w:rsidRPr="00760871" w:rsidRDefault="005715FD" w:rsidP="009C5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  <w:bookmarkStart w:id="2" w:name="_Hlk36808494"/>
    </w:p>
    <w:p w14:paraId="7A51111E" w14:textId="6760DC17" w:rsidR="00040155" w:rsidRDefault="00040155" w:rsidP="000401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เงินกู้ยืมระยะยาวจากบุคคลหรือกิจการที่เกี่ยวข้องกันดังกล่าวมีกำหนดชำระคืนในวันที่ </w:t>
      </w:r>
      <w:r w:rsidR="00C273B6" w:rsidRPr="00C273B6">
        <w:rPr>
          <w:rFonts w:ascii="Angsana New" w:hAnsi="Angsana New"/>
          <w:sz w:val="30"/>
          <w:szCs w:val="30"/>
        </w:rPr>
        <w:t>12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C273B6" w:rsidRPr="00C273B6">
        <w:rPr>
          <w:rFonts w:ascii="Angsana New" w:hAnsi="Angsana New"/>
          <w:sz w:val="30"/>
          <w:szCs w:val="30"/>
        </w:rPr>
        <w:t>2569</w:t>
      </w:r>
    </w:p>
    <w:p w14:paraId="1F0D16EE" w14:textId="77777777" w:rsidR="000C4BB0" w:rsidRPr="00B33B9E" w:rsidRDefault="000C4BB0" w:rsidP="00BC5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796C59AE" w14:textId="77777777" w:rsidR="00FD1BDD" w:rsidRPr="0079609D" w:rsidRDefault="00FD1BDD" w:rsidP="00FD1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9609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สัญญาสำคัญ</w:t>
      </w:r>
      <w:r>
        <w:rPr>
          <w:rFonts w:ascii="Angsana New" w:hAnsi="Angsana New"/>
          <w:b/>
          <w:bCs/>
          <w:i/>
          <w:iCs/>
          <w:sz w:val="30"/>
          <w:szCs w:val="30"/>
        </w:rPr>
        <w:t xml:space="preserve"> - </w:t>
      </w:r>
      <w:r w:rsidRPr="0079609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บุคคลหรือกิจการที่เกี่ยวข้องกัน</w:t>
      </w:r>
      <w:bookmarkEnd w:id="2"/>
    </w:p>
    <w:p w14:paraId="4CB963FE" w14:textId="12BB55F6" w:rsidR="00FD1BDD" w:rsidRPr="00FA7999" w:rsidRDefault="00FD1BDD" w:rsidP="00FD1B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225" w:hanging="540"/>
        <w:jc w:val="thaiDistribute"/>
        <w:rPr>
          <w:rFonts w:ascii="Angsana New" w:hAnsi="Angsana New"/>
          <w:bCs/>
          <w:sz w:val="24"/>
          <w:szCs w:val="24"/>
        </w:rPr>
      </w:pPr>
    </w:p>
    <w:p w14:paraId="5FC131EF" w14:textId="2BFF2606" w:rsidR="00D04D79" w:rsidRPr="003444FC" w:rsidRDefault="00D04D79" w:rsidP="00D04D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444F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สัญญาเช่าเงินทุน</w:t>
      </w:r>
    </w:p>
    <w:p w14:paraId="6417A10C" w14:textId="7EAEFD39" w:rsidR="00D04D79" w:rsidRPr="00FA7999" w:rsidRDefault="00D04D79" w:rsidP="00FD1B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225" w:hanging="540"/>
        <w:jc w:val="thaiDistribute"/>
        <w:rPr>
          <w:rFonts w:ascii="Angsana New" w:hAnsi="Angsana New"/>
          <w:bCs/>
          <w:sz w:val="24"/>
          <w:szCs w:val="24"/>
        </w:rPr>
      </w:pPr>
    </w:p>
    <w:p w14:paraId="04A614A3" w14:textId="553E3BE3" w:rsidR="00D04D79" w:rsidRDefault="00771F26" w:rsidP="0039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444FC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7E5B81">
        <w:rPr>
          <w:rFonts w:ascii="Angsana New" w:hAnsi="Angsana New"/>
          <w:sz w:val="30"/>
          <w:szCs w:val="30"/>
        </w:rPr>
        <w:t>/</w:t>
      </w:r>
      <w:r w:rsidRPr="003444FC">
        <w:rPr>
          <w:rFonts w:ascii="Angsana New" w:hAnsi="Angsana New" w:hint="cs"/>
          <w:sz w:val="30"/>
          <w:szCs w:val="30"/>
          <w:cs/>
        </w:rPr>
        <w:t>บริษัทมีสัญญาเช่าเงินทุน</w:t>
      </w:r>
      <w:r w:rsidR="006D57DE" w:rsidRPr="003444FC">
        <w:rPr>
          <w:rFonts w:ascii="Angsana New" w:hAnsi="Angsana New" w:hint="cs"/>
          <w:sz w:val="30"/>
          <w:szCs w:val="30"/>
          <w:cs/>
        </w:rPr>
        <w:t>กับบุคคลหรือกิจการที่เกี่ยวข้อง</w:t>
      </w:r>
      <w:r w:rsidR="0039215A" w:rsidRPr="003444FC">
        <w:rPr>
          <w:rFonts w:ascii="Angsana New" w:hAnsi="Angsana New" w:hint="cs"/>
          <w:sz w:val="30"/>
          <w:szCs w:val="30"/>
          <w:cs/>
        </w:rPr>
        <w:t>เพื่อให้ได้สิทธิการใช้รถยนต์และอาคารหลายฉบับ</w:t>
      </w:r>
      <w:r w:rsidRPr="003444FC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C273B6" w:rsidRPr="00C273B6">
        <w:rPr>
          <w:rFonts w:ascii="Angsana New" w:hAnsi="Angsana New"/>
          <w:sz w:val="30"/>
          <w:szCs w:val="30"/>
        </w:rPr>
        <w:t>30</w:t>
      </w:r>
      <w:r w:rsidR="002830BD">
        <w:rPr>
          <w:rFonts w:ascii="Angsana New" w:hAnsi="Angsana New"/>
          <w:sz w:val="30"/>
          <w:szCs w:val="30"/>
        </w:rPr>
        <w:t xml:space="preserve"> </w:t>
      </w:r>
      <w:r w:rsidR="002830BD">
        <w:rPr>
          <w:rFonts w:ascii="Angsana New" w:hAnsi="Angsana New"/>
          <w:sz w:val="30"/>
          <w:szCs w:val="30"/>
          <w:cs/>
        </w:rPr>
        <w:t>มิถุนายน</w:t>
      </w:r>
      <w:r w:rsidRPr="003444FC">
        <w:rPr>
          <w:rFonts w:ascii="Angsana New" w:hAnsi="Angsana New"/>
          <w:sz w:val="30"/>
          <w:szCs w:val="30"/>
        </w:rPr>
        <w:t xml:space="preserve"> </w:t>
      </w:r>
      <w:r w:rsidR="00C273B6" w:rsidRPr="00C273B6">
        <w:rPr>
          <w:rFonts w:ascii="Angsana New" w:hAnsi="Angsana New"/>
          <w:sz w:val="30"/>
          <w:szCs w:val="30"/>
        </w:rPr>
        <w:t>2563</w:t>
      </w:r>
      <w:r w:rsidRPr="003444FC">
        <w:rPr>
          <w:rFonts w:ascii="Angsana New" w:hAnsi="Angsana New"/>
          <w:sz w:val="30"/>
          <w:szCs w:val="30"/>
        </w:rPr>
        <w:t xml:space="preserve"> </w:t>
      </w:r>
      <w:r w:rsidRPr="003444FC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7E5B81">
        <w:rPr>
          <w:rFonts w:ascii="Angsana New" w:hAnsi="Angsana New"/>
          <w:sz w:val="30"/>
          <w:szCs w:val="30"/>
        </w:rPr>
        <w:t>/</w:t>
      </w:r>
      <w:r w:rsidRPr="003444FC">
        <w:rPr>
          <w:rFonts w:ascii="Angsana New" w:hAnsi="Angsana New" w:hint="cs"/>
          <w:sz w:val="30"/>
          <w:szCs w:val="30"/>
          <w:cs/>
        </w:rPr>
        <w:t>บริษัทมีหนี้สินสัญญาเช่ากับบุคคลหรือกิจการที่เกี่ยวข้องกัน</w:t>
      </w:r>
      <w:r w:rsidRPr="00103F2C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C273B6" w:rsidRPr="00C273B6">
        <w:rPr>
          <w:rFonts w:ascii="Angsana New" w:hAnsi="Angsana New"/>
          <w:sz w:val="30"/>
          <w:szCs w:val="30"/>
        </w:rPr>
        <w:t>36</w:t>
      </w:r>
      <w:r w:rsidR="006D57DE" w:rsidRPr="00103F2C">
        <w:rPr>
          <w:rFonts w:ascii="Angsana New" w:hAnsi="Angsana New"/>
          <w:sz w:val="30"/>
          <w:szCs w:val="30"/>
        </w:rPr>
        <w:t xml:space="preserve"> </w:t>
      </w:r>
      <w:r w:rsidR="006D57DE" w:rsidRPr="00103F2C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="00C273B6" w:rsidRPr="00C273B6">
        <w:rPr>
          <w:rFonts w:ascii="Angsana New" w:hAnsi="Angsana New"/>
          <w:sz w:val="30"/>
          <w:szCs w:val="30"/>
        </w:rPr>
        <w:t>300</w:t>
      </w:r>
      <w:r w:rsidR="006D57DE" w:rsidRPr="00103F2C">
        <w:rPr>
          <w:rFonts w:ascii="Angsana New" w:hAnsi="Angsana New"/>
          <w:sz w:val="30"/>
          <w:szCs w:val="30"/>
        </w:rPr>
        <w:t xml:space="preserve"> </w:t>
      </w:r>
      <w:r w:rsidR="006D57DE" w:rsidRPr="00103F2C">
        <w:rPr>
          <w:rFonts w:ascii="Angsana New" w:hAnsi="Angsana New" w:hint="cs"/>
          <w:sz w:val="30"/>
          <w:szCs w:val="30"/>
          <w:cs/>
        </w:rPr>
        <w:t>ล้านบาท ตามลำดับ</w:t>
      </w:r>
    </w:p>
    <w:p w14:paraId="4C7FC57A" w14:textId="77777777" w:rsidR="00FA7999" w:rsidRPr="00FA7999" w:rsidRDefault="00FA7999" w:rsidP="0039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7F3DE3CE" w14:textId="77777777" w:rsidR="00FD1BDD" w:rsidRPr="005715FD" w:rsidRDefault="00FD1BDD" w:rsidP="00FD1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bookmarkStart w:id="3" w:name="_Hlk36808509"/>
      <w:r w:rsidRPr="005715F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สัญญาเช่าดำเนินงาน</w:t>
      </w:r>
      <w:bookmarkEnd w:id="3"/>
    </w:p>
    <w:p w14:paraId="0459628E" w14:textId="77777777" w:rsidR="00FD1BDD" w:rsidRPr="00FA7999" w:rsidRDefault="00FD1BDD" w:rsidP="00FD1B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225" w:hanging="540"/>
        <w:jc w:val="thaiDistribute"/>
        <w:rPr>
          <w:rFonts w:ascii="Angsana New" w:hAnsi="Angsana New"/>
          <w:bCs/>
          <w:sz w:val="24"/>
          <w:szCs w:val="24"/>
        </w:rPr>
      </w:pPr>
    </w:p>
    <w:p w14:paraId="742699DB" w14:textId="2A7674B4" w:rsidR="00FD1BDD" w:rsidRPr="00435F20" w:rsidRDefault="00FD1BDD" w:rsidP="00FD1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bookmarkStart w:id="4" w:name="_Hlk36808534"/>
      <w:r w:rsidRPr="005715FD">
        <w:rPr>
          <w:rFonts w:ascii="Angsana New" w:hAnsi="Angsana New" w:hint="cs"/>
          <w:sz w:val="30"/>
          <w:szCs w:val="30"/>
          <w:cs/>
        </w:rPr>
        <w:t>ในเดือนธันวาคม</w:t>
      </w:r>
      <w:r w:rsidRPr="005715FD">
        <w:rPr>
          <w:rFonts w:ascii="Angsana New" w:hAnsi="Angsana New" w:hint="eastAsia"/>
          <w:sz w:val="30"/>
          <w:szCs w:val="30"/>
        </w:rPr>
        <w:t> </w:t>
      </w:r>
      <w:r w:rsidR="00C273B6" w:rsidRPr="00C273B6">
        <w:rPr>
          <w:rFonts w:ascii="Angsana New" w:hAnsi="Angsana New"/>
          <w:sz w:val="30"/>
          <w:szCs w:val="30"/>
        </w:rPr>
        <w:t>2561</w:t>
      </w:r>
      <w:r w:rsidRPr="005715FD">
        <w:rPr>
          <w:rFonts w:ascii="Angsana New" w:hAnsi="Angsana New"/>
          <w:sz w:val="30"/>
          <w:szCs w:val="30"/>
          <w:cs/>
        </w:rPr>
        <w:t xml:space="preserve"> </w:t>
      </w:r>
      <w:r w:rsidRPr="005715FD">
        <w:rPr>
          <w:rFonts w:ascii="Angsana New" w:hAnsi="Angsana New" w:hint="cs"/>
          <w:sz w:val="30"/>
          <w:szCs w:val="30"/>
          <w:cs/>
        </w:rPr>
        <w:t>บริษัทได้ทำสัญญาให้เช่าที่ดินกับบริษัทย่อยแห่งหนึ่ง</w:t>
      </w:r>
      <w:r w:rsidRPr="005715FD">
        <w:rPr>
          <w:rFonts w:ascii="Angsana New" w:hAnsi="Angsana New"/>
          <w:sz w:val="30"/>
          <w:szCs w:val="30"/>
          <w:cs/>
        </w:rPr>
        <w:t xml:space="preserve"> </w:t>
      </w:r>
      <w:r w:rsidRPr="005715FD">
        <w:rPr>
          <w:rFonts w:ascii="Angsana New" w:hAnsi="Angsana New" w:hint="cs"/>
          <w:sz w:val="30"/>
          <w:szCs w:val="30"/>
          <w:cs/>
        </w:rPr>
        <w:t>สัญญาดังกล่าวมีระยะเวลา</w:t>
      </w:r>
      <w:r w:rsidRPr="005715FD">
        <w:rPr>
          <w:rFonts w:ascii="Angsana New" w:hAnsi="Angsana New"/>
          <w:sz w:val="30"/>
          <w:szCs w:val="30"/>
          <w:cs/>
        </w:rPr>
        <w:t xml:space="preserve"> </w:t>
      </w:r>
      <w:r w:rsidR="00C273B6" w:rsidRPr="00C273B6">
        <w:rPr>
          <w:rFonts w:ascii="Angsana New" w:hAnsi="Angsana New"/>
          <w:sz w:val="30"/>
          <w:szCs w:val="30"/>
        </w:rPr>
        <w:t>3</w:t>
      </w:r>
      <w:r w:rsidRPr="005715FD">
        <w:rPr>
          <w:rFonts w:ascii="Angsana New" w:hAnsi="Angsana New"/>
          <w:sz w:val="30"/>
          <w:szCs w:val="30"/>
          <w:cs/>
        </w:rPr>
        <w:t xml:space="preserve"> </w:t>
      </w:r>
      <w:r w:rsidRPr="005715FD">
        <w:rPr>
          <w:rFonts w:ascii="Angsana New" w:hAnsi="Angsana New" w:hint="cs"/>
          <w:sz w:val="30"/>
          <w:szCs w:val="30"/>
          <w:cs/>
        </w:rPr>
        <w:t>ปี</w:t>
      </w:r>
      <w:r w:rsidRPr="005715FD">
        <w:rPr>
          <w:rFonts w:ascii="Angsana New" w:hAnsi="Angsana New"/>
          <w:sz w:val="30"/>
          <w:szCs w:val="30"/>
          <w:cs/>
        </w:rPr>
        <w:t xml:space="preserve"> </w:t>
      </w:r>
      <w:r w:rsidRPr="005715FD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Pr="005715FD">
        <w:rPr>
          <w:rFonts w:ascii="Angsana New" w:hAnsi="Angsana New"/>
          <w:sz w:val="30"/>
          <w:szCs w:val="30"/>
          <w:cs/>
        </w:rPr>
        <w:t xml:space="preserve"> </w:t>
      </w:r>
      <w:r w:rsidR="00C273B6" w:rsidRPr="00C273B6">
        <w:rPr>
          <w:rFonts w:ascii="Angsana New" w:hAnsi="Angsana New"/>
          <w:sz w:val="30"/>
          <w:szCs w:val="30"/>
        </w:rPr>
        <w:t>31</w:t>
      </w:r>
      <w:r w:rsidRPr="005715FD">
        <w:rPr>
          <w:rFonts w:ascii="Angsana New" w:hAnsi="Angsana New"/>
          <w:sz w:val="30"/>
          <w:szCs w:val="30"/>
          <w:cs/>
        </w:rPr>
        <w:t xml:space="preserve"> </w:t>
      </w:r>
      <w:r w:rsidRPr="005715FD">
        <w:rPr>
          <w:rFonts w:ascii="Angsana New" w:hAnsi="Angsana New" w:hint="cs"/>
          <w:sz w:val="30"/>
          <w:szCs w:val="30"/>
          <w:cs/>
        </w:rPr>
        <w:t>ธันวาคม</w:t>
      </w:r>
      <w:r w:rsidRPr="005715FD">
        <w:rPr>
          <w:rFonts w:ascii="Angsana New" w:hAnsi="Angsana New"/>
          <w:sz w:val="30"/>
          <w:szCs w:val="30"/>
          <w:cs/>
        </w:rPr>
        <w:t xml:space="preserve"> </w:t>
      </w:r>
      <w:r w:rsidR="00C273B6" w:rsidRPr="00C273B6">
        <w:rPr>
          <w:rFonts w:ascii="Angsana New" w:hAnsi="Angsana New"/>
          <w:sz w:val="30"/>
          <w:szCs w:val="30"/>
        </w:rPr>
        <w:t>2564</w:t>
      </w:r>
      <w:r w:rsidRPr="005715FD">
        <w:rPr>
          <w:rFonts w:ascii="Angsana New" w:hAnsi="Angsana New"/>
          <w:sz w:val="30"/>
          <w:szCs w:val="30"/>
          <w:cs/>
        </w:rPr>
        <w:t xml:space="preserve"> </w:t>
      </w:r>
      <w:r w:rsidRPr="005715FD">
        <w:rPr>
          <w:rFonts w:ascii="Angsana New" w:hAnsi="Angsana New" w:hint="cs"/>
          <w:sz w:val="30"/>
          <w:szCs w:val="30"/>
          <w:cs/>
        </w:rPr>
        <w:t>ภายใต้สัญญานี้</w:t>
      </w:r>
      <w:r w:rsidRPr="005715FD">
        <w:rPr>
          <w:rFonts w:ascii="Angsana New" w:hAnsi="Angsana New"/>
          <w:sz w:val="30"/>
          <w:szCs w:val="30"/>
          <w:cs/>
        </w:rPr>
        <w:t xml:space="preserve"> </w:t>
      </w:r>
      <w:r w:rsidRPr="005715FD">
        <w:rPr>
          <w:rFonts w:ascii="Angsana New" w:hAnsi="Angsana New" w:hint="cs"/>
          <w:sz w:val="30"/>
          <w:szCs w:val="30"/>
          <w:cs/>
        </w:rPr>
        <w:t>บริษัทย่อยมีภาระผูกพันที่จะต้องจ่ายชำระค่าเช่าตามเงื่อนไขที่ระบุในสัญญา</w:t>
      </w:r>
      <w:bookmarkEnd w:id="4"/>
    </w:p>
    <w:p w14:paraId="07E95036" w14:textId="77777777" w:rsidR="00FD1BDD" w:rsidRPr="00FA7999" w:rsidRDefault="00FD1BDD" w:rsidP="00FD1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4"/>
          <w:szCs w:val="24"/>
          <w:cs/>
        </w:rPr>
      </w:pPr>
    </w:p>
    <w:p w14:paraId="7414D041" w14:textId="77777777" w:rsidR="00213F8E" w:rsidRDefault="00213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1CB6DF97" w14:textId="75C7264A" w:rsidR="00FD1BDD" w:rsidRPr="00014E00" w:rsidRDefault="00FD1BDD" w:rsidP="00FD1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14E00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การค้ำประกันวงเงินสินเชื่อ</w:t>
      </w:r>
    </w:p>
    <w:p w14:paraId="2EAC71A2" w14:textId="77777777" w:rsidR="00FD1BDD" w:rsidRPr="00FA7999" w:rsidRDefault="00FD1BDD" w:rsidP="00FD1B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225" w:hanging="540"/>
        <w:jc w:val="thaiDistribute"/>
        <w:rPr>
          <w:rFonts w:ascii="Angsana New" w:hAnsi="Angsana New"/>
          <w:bCs/>
          <w:sz w:val="24"/>
          <w:szCs w:val="24"/>
        </w:rPr>
      </w:pPr>
    </w:p>
    <w:p w14:paraId="28901C29" w14:textId="73916E28" w:rsidR="00FD1BDD" w:rsidRPr="00690C5E" w:rsidRDefault="00FD1BDD" w:rsidP="00FD1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690C5E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C273B6" w:rsidRPr="00C273B6">
        <w:rPr>
          <w:rFonts w:ascii="Angsana New" w:hAnsi="Angsana New"/>
          <w:sz w:val="30"/>
          <w:szCs w:val="30"/>
        </w:rPr>
        <w:t>30</w:t>
      </w:r>
      <w:r w:rsidR="002830BD">
        <w:rPr>
          <w:rFonts w:ascii="Angsana New" w:hAnsi="Angsana New"/>
          <w:sz w:val="30"/>
          <w:szCs w:val="30"/>
        </w:rPr>
        <w:t xml:space="preserve"> </w:t>
      </w:r>
      <w:r w:rsidR="002830BD">
        <w:rPr>
          <w:rFonts w:ascii="Angsana New" w:hAnsi="Angsana New"/>
          <w:sz w:val="30"/>
          <w:szCs w:val="30"/>
          <w:cs/>
        </w:rPr>
        <w:t>มิถุนายน</w:t>
      </w:r>
      <w:r w:rsidRPr="00690C5E">
        <w:rPr>
          <w:rFonts w:ascii="Angsana New" w:hAnsi="Angsana New" w:hint="cs"/>
          <w:sz w:val="30"/>
          <w:szCs w:val="30"/>
          <w:cs/>
        </w:rPr>
        <w:t xml:space="preserve"> </w:t>
      </w:r>
      <w:r w:rsidR="00C273B6" w:rsidRPr="00C273B6">
        <w:rPr>
          <w:rFonts w:ascii="Angsana New" w:hAnsi="Angsana New"/>
          <w:sz w:val="30"/>
          <w:szCs w:val="30"/>
        </w:rPr>
        <w:t>2563</w:t>
      </w:r>
      <w:r w:rsidRPr="00690C5E">
        <w:rPr>
          <w:rFonts w:ascii="Angsana New" w:hAnsi="Angsana New"/>
          <w:sz w:val="30"/>
          <w:szCs w:val="30"/>
        </w:rPr>
        <w:t xml:space="preserve"> </w:t>
      </w:r>
      <w:r w:rsidRPr="00690C5E">
        <w:rPr>
          <w:rFonts w:ascii="Angsana New" w:hAnsi="Angsana New" w:hint="cs"/>
          <w:sz w:val="30"/>
          <w:szCs w:val="30"/>
          <w:cs/>
        </w:rPr>
        <w:t xml:space="preserve">บริษัทมีภาระผูกพันจากการค้ำประกันวงเงินสินเชื่อให้กับบริษัทร่วมแห่งหนึ่งจำนวน </w:t>
      </w:r>
      <w:r w:rsidR="00C273B6" w:rsidRPr="00C273B6">
        <w:rPr>
          <w:rFonts w:ascii="Angsana New" w:hAnsi="Angsana New"/>
          <w:sz w:val="30"/>
          <w:szCs w:val="30"/>
        </w:rPr>
        <w:t>375</w:t>
      </w:r>
      <w:r w:rsidRPr="00690C5E">
        <w:rPr>
          <w:rFonts w:ascii="Angsana New" w:hAnsi="Angsana New"/>
          <w:sz w:val="30"/>
          <w:szCs w:val="30"/>
        </w:rPr>
        <w:t xml:space="preserve"> </w:t>
      </w:r>
      <w:r w:rsidRPr="00690C5E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690C5E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C273B6" w:rsidRPr="00C273B6">
        <w:rPr>
          <w:rFonts w:ascii="Angsana New" w:hAnsi="Angsana New"/>
          <w:i/>
          <w:iCs/>
          <w:sz w:val="30"/>
          <w:szCs w:val="30"/>
        </w:rPr>
        <w:t>31</w:t>
      </w:r>
      <w:r w:rsidR="00690C5E" w:rsidRPr="00690C5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690C5E" w:rsidRPr="00690C5E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="00690C5E" w:rsidRPr="00690C5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C273B6" w:rsidRPr="00C273B6">
        <w:rPr>
          <w:rFonts w:ascii="Angsana New" w:hAnsi="Angsana New"/>
          <w:i/>
          <w:iCs/>
          <w:sz w:val="30"/>
          <w:szCs w:val="30"/>
        </w:rPr>
        <w:t>2562</w:t>
      </w:r>
      <w:r w:rsidRPr="00690C5E">
        <w:rPr>
          <w:rFonts w:ascii="Angsana New" w:hAnsi="Angsana New"/>
          <w:i/>
          <w:iCs/>
          <w:sz w:val="30"/>
          <w:szCs w:val="30"/>
        </w:rPr>
        <w:t xml:space="preserve">: </w:t>
      </w:r>
      <w:r w:rsidR="00C273B6" w:rsidRPr="00C273B6">
        <w:rPr>
          <w:rFonts w:ascii="Angsana New" w:hAnsi="Angsana New"/>
          <w:i/>
          <w:iCs/>
          <w:sz w:val="30"/>
          <w:szCs w:val="30"/>
        </w:rPr>
        <w:t>375</w:t>
      </w:r>
      <w:r w:rsidRPr="00690C5E">
        <w:rPr>
          <w:rFonts w:ascii="Angsana New" w:hAnsi="Angsana New"/>
          <w:i/>
          <w:iCs/>
          <w:sz w:val="30"/>
          <w:szCs w:val="30"/>
        </w:rPr>
        <w:t xml:space="preserve"> </w:t>
      </w:r>
      <w:r w:rsidRPr="00690C5E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Pr="00690C5E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3B950F3C" w14:textId="77777777" w:rsidR="00FD1BDD" w:rsidRPr="00FA7999" w:rsidRDefault="00FD1BDD" w:rsidP="00FD1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60764F6E" w14:textId="62E65938" w:rsidR="00FD1BDD" w:rsidRPr="004425C5" w:rsidRDefault="00FD1BDD" w:rsidP="00FD1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690C5E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C273B6" w:rsidRPr="00C273B6">
        <w:rPr>
          <w:rFonts w:ascii="Angsana New" w:hAnsi="Angsana New"/>
          <w:sz w:val="30"/>
          <w:szCs w:val="30"/>
        </w:rPr>
        <w:t>30</w:t>
      </w:r>
      <w:r w:rsidR="002830BD">
        <w:rPr>
          <w:rFonts w:ascii="Angsana New" w:hAnsi="Angsana New"/>
          <w:sz w:val="30"/>
          <w:szCs w:val="30"/>
        </w:rPr>
        <w:t xml:space="preserve"> </w:t>
      </w:r>
      <w:r w:rsidR="002830BD">
        <w:rPr>
          <w:rFonts w:ascii="Angsana New" w:hAnsi="Angsana New"/>
          <w:sz w:val="30"/>
          <w:szCs w:val="30"/>
          <w:cs/>
        </w:rPr>
        <w:t>มิถุนายน</w:t>
      </w:r>
      <w:r w:rsidR="00D00810" w:rsidRPr="00690C5E">
        <w:rPr>
          <w:rFonts w:ascii="Angsana New" w:hAnsi="Angsana New" w:hint="cs"/>
          <w:sz w:val="30"/>
          <w:szCs w:val="30"/>
          <w:cs/>
        </w:rPr>
        <w:t xml:space="preserve"> </w:t>
      </w:r>
      <w:r w:rsidR="00C273B6" w:rsidRPr="00C273B6">
        <w:rPr>
          <w:rFonts w:ascii="Angsana New" w:hAnsi="Angsana New"/>
          <w:sz w:val="30"/>
          <w:szCs w:val="30"/>
        </w:rPr>
        <w:t>2563</w:t>
      </w:r>
      <w:r w:rsidR="00D00810" w:rsidRPr="00690C5E">
        <w:rPr>
          <w:rFonts w:ascii="Angsana New" w:hAnsi="Angsana New"/>
          <w:sz w:val="30"/>
          <w:szCs w:val="30"/>
        </w:rPr>
        <w:t xml:space="preserve"> </w:t>
      </w:r>
      <w:r w:rsidRPr="00690C5E">
        <w:rPr>
          <w:rFonts w:ascii="Angsana New" w:hAnsi="Angsana New" w:hint="cs"/>
          <w:sz w:val="30"/>
          <w:szCs w:val="30"/>
          <w:cs/>
        </w:rPr>
        <w:t xml:space="preserve">บริษัทมีภาระผูกพันจากการค้ำประกันวงเงินสินเชื่อให้กับบริษัทย่อยแห่งหนึ่งและบริษัทย่อยทางอ้อมอีกแห่งหนึ่ง จำนวนรวม </w:t>
      </w:r>
      <w:r w:rsidR="00C273B6" w:rsidRPr="00C273B6">
        <w:rPr>
          <w:rFonts w:ascii="Angsana New" w:hAnsi="Angsana New"/>
          <w:sz w:val="30"/>
          <w:szCs w:val="30"/>
        </w:rPr>
        <w:t>90</w:t>
      </w:r>
      <w:r w:rsidRPr="00690C5E">
        <w:rPr>
          <w:rFonts w:ascii="Angsana New" w:hAnsi="Angsana New"/>
          <w:sz w:val="30"/>
          <w:szCs w:val="30"/>
        </w:rPr>
        <w:t xml:space="preserve"> </w:t>
      </w:r>
      <w:r w:rsidRPr="00690C5E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690C5E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C273B6" w:rsidRPr="00C273B6">
        <w:rPr>
          <w:rFonts w:ascii="Angsana New" w:hAnsi="Angsana New"/>
          <w:i/>
          <w:iCs/>
          <w:sz w:val="30"/>
          <w:szCs w:val="30"/>
        </w:rPr>
        <w:t>31</w:t>
      </w:r>
      <w:r w:rsidR="00690C5E" w:rsidRPr="00690C5E">
        <w:rPr>
          <w:rFonts w:ascii="Angsana New" w:hAnsi="Angsana New"/>
          <w:i/>
          <w:iCs/>
          <w:sz w:val="30"/>
          <w:szCs w:val="30"/>
        </w:rPr>
        <w:t xml:space="preserve"> </w:t>
      </w:r>
      <w:r w:rsidR="00690C5E" w:rsidRPr="00690C5E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="00690C5E" w:rsidRPr="00690C5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C273B6" w:rsidRPr="00C273B6">
        <w:rPr>
          <w:rFonts w:ascii="Angsana New" w:hAnsi="Angsana New"/>
          <w:i/>
          <w:iCs/>
          <w:sz w:val="30"/>
          <w:szCs w:val="30"/>
        </w:rPr>
        <w:t>2562</w:t>
      </w:r>
      <w:r w:rsidRPr="00690C5E">
        <w:rPr>
          <w:rFonts w:ascii="Angsana New" w:hAnsi="Angsana New"/>
          <w:i/>
          <w:iCs/>
          <w:sz w:val="30"/>
          <w:szCs w:val="30"/>
        </w:rPr>
        <w:t xml:space="preserve">: </w:t>
      </w:r>
      <w:r w:rsidR="00C273B6" w:rsidRPr="00C273B6">
        <w:rPr>
          <w:rFonts w:ascii="Angsana New" w:hAnsi="Angsana New"/>
          <w:i/>
          <w:iCs/>
          <w:sz w:val="30"/>
          <w:szCs w:val="30"/>
        </w:rPr>
        <w:t>90</w:t>
      </w:r>
      <w:r w:rsidRPr="00690C5E">
        <w:rPr>
          <w:rFonts w:ascii="Angsana New" w:hAnsi="Angsana New"/>
          <w:i/>
          <w:iCs/>
          <w:sz w:val="30"/>
          <w:szCs w:val="30"/>
        </w:rPr>
        <w:t xml:space="preserve"> </w:t>
      </w:r>
      <w:r w:rsidRPr="00690C5E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35D2189C" w14:textId="472E9888" w:rsidR="00FD1BDD" w:rsidRDefault="00FD1BDD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2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48"/>
        <w:gridCol w:w="873"/>
        <w:gridCol w:w="1107"/>
        <w:gridCol w:w="272"/>
        <w:gridCol w:w="1048"/>
        <w:gridCol w:w="236"/>
        <w:gridCol w:w="1146"/>
        <w:gridCol w:w="270"/>
        <w:gridCol w:w="1125"/>
      </w:tblGrid>
      <w:tr w:rsidR="005408A0" w:rsidRPr="00866D4F" w14:paraId="1E3915C3" w14:textId="77777777" w:rsidTr="00C67E13">
        <w:trPr>
          <w:cantSplit/>
        </w:trPr>
        <w:tc>
          <w:tcPr>
            <w:tcW w:w="9225" w:type="dxa"/>
            <w:gridSpan w:val="9"/>
            <w:shd w:val="clear" w:color="auto" w:fill="auto"/>
          </w:tcPr>
          <w:p w14:paraId="5806F6DB" w14:textId="6FBCF048" w:rsidR="005408A0" w:rsidRPr="00866D4F" w:rsidRDefault="00B62D66" w:rsidP="00D85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highlight w:val="yellow"/>
              </w:rPr>
              <w:br w:type="page"/>
            </w:r>
            <w:r w:rsidR="005408A0" w:rsidRPr="00866D4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</w:t>
            </w:r>
            <w:r w:rsidR="005408A0" w:rsidRPr="00866D4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สัญญาที่</w:t>
            </w:r>
            <w:r w:rsidR="005408A0" w:rsidRPr="00866D4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บอก</w:t>
            </w:r>
            <w:r w:rsidR="005408A0" w:rsidRPr="00866D4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เลิกไม่ได้</w:t>
            </w:r>
            <w:r w:rsidR="00E4583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A799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-</w:t>
            </w:r>
            <w:r w:rsidR="00E45839" w:rsidRPr="00E216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บุคคลหรือกิจการที่เกี่ยวข้องกัน</w:t>
            </w:r>
          </w:p>
        </w:tc>
      </w:tr>
      <w:tr w:rsidR="000C5E24" w:rsidRPr="00866D4F" w14:paraId="2E4DB000" w14:textId="77777777" w:rsidTr="00C67E13">
        <w:trPr>
          <w:cantSplit/>
        </w:trPr>
        <w:tc>
          <w:tcPr>
            <w:tcW w:w="4021" w:type="dxa"/>
            <w:gridSpan w:val="2"/>
            <w:shd w:val="clear" w:color="auto" w:fill="auto"/>
          </w:tcPr>
          <w:p w14:paraId="0F04AA64" w14:textId="77777777" w:rsidR="000C5E24" w:rsidRPr="00866D4F" w:rsidRDefault="000C5E24" w:rsidP="000C5E24">
            <w:pPr>
              <w:tabs>
                <w:tab w:val="left" w:pos="342"/>
              </w:tabs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2427" w:type="dxa"/>
            <w:gridSpan w:val="3"/>
            <w:shd w:val="clear" w:color="auto" w:fill="auto"/>
          </w:tcPr>
          <w:p w14:paraId="41097BEB" w14:textId="77777777" w:rsidR="000C5E24" w:rsidRPr="00866D4F" w:rsidRDefault="000C5E24" w:rsidP="000C5E2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14:paraId="23E3CC0D" w14:textId="77777777" w:rsidR="000C5E24" w:rsidRPr="00866D4F" w:rsidRDefault="000C5E24" w:rsidP="000C5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541" w:type="dxa"/>
            <w:gridSpan w:val="3"/>
            <w:shd w:val="clear" w:color="auto" w:fill="auto"/>
          </w:tcPr>
          <w:p w14:paraId="7517D4DA" w14:textId="77777777" w:rsidR="000C5E24" w:rsidRPr="00866D4F" w:rsidRDefault="000C5E24" w:rsidP="000C5E2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</w:tr>
      <w:tr w:rsidR="000C5E24" w:rsidRPr="00866D4F" w14:paraId="0BCA00D7" w14:textId="77777777" w:rsidTr="00C67E13">
        <w:trPr>
          <w:cantSplit/>
        </w:trPr>
        <w:tc>
          <w:tcPr>
            <w:tcW w:w="4021" w:type="dxa"/>
            <w:gridSpan w:val="2"/>
            <w:shd w:val="clear" w:color="auto" w:fill="auto"/>
          </w:tcPr>
          <w:p w14:paraId="7565ACC4" w14:textId="77777777" w:rsidR="000C5E24" w:rsidRPr="00866D4F" w:rsidRDefault="000C5E24" w:rsidP="006A0024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27" w:type="dxa"/>
            <w:gridSpan w:val="3"/>
            <w:shd w:val="clear" w:color="auto" w:fill="auto"/>
          </w:tcPr>
          <w:p w14:paraId="58A1C0F4" w14:textId="77777777" w:rsidR="000C5E24" w:rsidRPr="00866D4F" w:rsidRDefault="000C5E24" w:rsidP="006A002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6D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50744441" w14:textId="77777777" w:rsidR="000C5E24" w:rsidRPr="00866D4F" w:rsidRDefault="000C5E24" w:rsidP="006A0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1" w:type="dxa"/>
            <w:gridSpan w:val="3"/>
            <w:shd w:val="clear" w:color="auto" w:fill="auto"/>
          </w:tcPr>
          <w:p w14:paraId="176B55DF" w14:textId="77777777" w:rsidR="000C5E24" w:rsidRPr="00866D4F" w:rsidRDefault="000C5E24" w:rsidP="006A002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6D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3309" w:rsidRPr="00866D4F" w14:paraId="520B6D02" w14:textId="77777777" w:rsidTr="00C67E13">
        <w:trPr>
          <w:cantSplit/>
        </w:trPr>
        <w:tc>
          <w:tcPr>
            <w:tcW w:w="4021" w:type="dxa"/>
            <w:gridSpan w:val="2"/>
            <w:shd w:val="clear" w:color="auto" w:fill="auto"/>
          </w:tcPr>
          <w:p w14:paraId="5F8EEDC1" w14:textId="77777777" w:rsidR="00203309" w:rsidRPr="00866D4F" w:rsidRDefault="00203309" w:rsidP="00203309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07" w:type="dxa"/>
            <w:shd w:val="clear" w:color="auto" w:fill="auto"/>
          </w:tcPr>
          <w:p w14:paraId="0943E10E" w14:textId="38988C57" w:rsidR="00203309" w:rsidRPr="00866D4F" w:rsidRDefault="00C273B6" w:rsidP="0020330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73B6">
              <w:rPr>
                <w:rFonts w:ascii="Angsana New" w:hAnsi="Angsana New" w:hint="cs"/>
                <w:sz w:val="30"/>
                <w:szCs w:val="30"/>
              </w:rPr>
              <w:t>30</w:t>
            </w:r>
            <w:r w:rsidR="002830BD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2830BD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2" w:type="dxa"/>
            <w:shd w:val="clear" w:color="auto" w:fill="auto"/>
          </w:tcPr>
          <w:p w14:paraId="0C1D84B2" w14:textId="77777777" w:rsidR="00203309" w:rsidRPr="00866D4F" w:rsidRDefault="00203309" w:rsidP="0020330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14:paraId="63785364" w14:textId="1A9D926C" w:rsidR="00203309" w:rsidRPr="00866D4F" w:rsidRDefault="00C273B6" w:rsidP="0020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31</w:t>
            </w:r>
            <w:r w:rsidR="00203309" w:rsidRPr="00866D4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03309" w:rsidRPr="00866D4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1A23FC0C" w14:textId="77777777" w:rsidR="00203309" w:rsidRPr="00866D4F" w:rsidRDefault="00203309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6" w:type="dxa"/>
            <w:shd w:val="clear" w:color="auto" w:fill="auto"/>
          </w:tcPr>
          <w:p w14:paraId="71890E3B" w14:textId="4BBB8838" w:rsidR="00203309" w:rsidRPr="00866D4F" w:rsidRDefault="00C273B6" w:rsidP="0020330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73B6">
              <w:rPr>
                <w:rFonts w:ascii="Angsana New" w:hAnsi="Angsana New" w:hint="cs"/>
                <w:sz w:val="30"/>
                <w:szCs w:val="30"/>
              </w:rPr>
              <w:t>30</w:t>
            </w:r>
            <w:r w:rsidR="002830BD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2830BD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31F3DE47" w14:textId="77777777" w:rsidR="00203309" w:rsidRPr="00866D4F" w:rsidRDefault="00203309" w:rsidP="0020330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73A3128C" w14:textId="50EEDCFB" w:rsidR="00203309" w:rsidRPr="00866D4F" w:rsidRDefault="00C273B6" w:rsidP="0020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31</w:t>
            </w:r>
            <w:r w:rsidR="00203309" w:rsidRPr="00866D4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03309" w:rsidRPr="00866D4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03309" w:rsidRPr="00866D4F" w14:paraId="628E347A" w14:textId="77777777" w:rsidTr="00C67E13">
        <w:trPr>
          <w:cantSplit/>
        </w:trPr>
        <w:tc>
          <w:tcPr>
            <w:tcW w:w="4021" w:type="dxa"/>
            <w:gridSpan w:val="2"/>
            <w:shd w:val="clear" w:color="auto" w:fill="auto"/>
          </w:tcPr>
          <w:p w14:paraId="1B61D226" w14:textId="77777777" w:rsidR="00203309" w:rsidRPr="00866D4F" w:rsidRDefault="00203309" w:rsidP="00203309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07" w:type="dxa"/>
            <w:shd w:val="clear" w:color="auto" w:fill="auto"/>
          </w:tcPr>
          <w:p w14:paraId="12C7CF47" w14:textId="214B1C22" w:rsidR="00203309" w:rsidRPr="00866D4F" w:rsidRDefault="00C273B6" w:rsidP="0020330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2" w:type="dxa"/>
            <w:shd w:val="clear" w:color="auto" w:fill="auto"/>
          </w:tcPr>
          <w:p w14:paraId="1667979C" w14:textId="77777777" w:rsidR="00203309" w:rsidRPr="00866D4F" w:rsidRDefault="00203309" w:rsidP="0020330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14:paraId="1F2FF3B8" w14:textId="13FC6891" w:rsidR="00203309" w:rsidRPr="00866D4F" w:rsidRDefault="00C273B6" w:rsidP="0020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256</w:t>
            </w:r>
            <w:r w:rsidRPr="00C273B6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0DA5AE97" w14:textId="77777777" w:rsidR="00203309" w:rsidRPr="00866D4F" w:rsidRDefault="00203309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6" w:type="dxa"/>
            <w:shd w:val="clear" w:color="auto" w:fill="auto"/>
          </w:tcPr>
          <w:p w14:paraId="28279B0B" w14:textId="33E15339" w:rsidR="00203309" w:rsidRPr="00866D4F" w:rsidRDefault="00C273B6" w:rsidP="0020330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1273B3B7" w14:textId="77777777" w:rsidR="00203309" w:rsidRPr="00866D4F" w:rsidRDefault="00203309" w:rsidP="0020330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7BC2283A" w14:textId="1EBA3085" w:rsidR="00203309" w:rsidRPr="00866D4F" w:rsidRDefault="00C273B6" w:rsidP="0020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256</w:t>
            </w:r>
            <w:r w:rsidRPr="00C273B6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203309" w:rsidRPr="00866D4F" w14:paraId="0652B370" w14:textId="77777777" w:rsidTr="00C67E13">
        <w:trPr>
          <w:tblHeader/>
        </w:trPr>
        <w:tc>
          <w:tcPr>
            <w:tcW w:w="3148" w:type="dxa"/>
            <w:shd w:val="clear" w:color="auto" w:fill="auto"/>
          </w:tcPr>
          <w:p w14:paraId="04800C75" w14:textId="77777777" w:rsidR="00203309" w:rsidRPr="00866D4F" w:rsidRDefault="00203309" w:rsidP="00203309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</w:tcPr>
          <w:p w14:paraId="3F6A99B4" w14:textId="77777777" w:rsidR="00203309" w:rsidRPr="00866D4F" w:rsidRDefault="00203309" w:rsidP="0020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4" w:type="dxa"/>
            <w:gridSpan w:val="7"/>
            <w:shd w:val="clear" w:color="auto" w:fill="auto"/>
          </w:tcPr>
          <w:p w14:paraId="779766E1" w14:textId="77777777" w:rsidR="00203309" w:rsidRPr="00866D4F" w:rsidRDefault="00203309" w:rsidP="0020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6D4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03309" w:rsidRPr="00866D4F" w14:paraId="582E1332" w14:textId="77777777" w:rsidTr="00595AD5">
        <w:tc>
          <w:tcPr>
            <w:tcW w:w="4021" w:type="dxa"/>
            <w:gridSpan w:val="2"/>
            <w:shd w:val="clear" w:color="auto" w:fill="auto"/>
          </w:tcPr>
          <w:p w14:paraId="2DBA802B" w14:textId="3216B40E" w:rsidR="00203309" w:rsidRPr="00866D4F" w:rsidRDefault="00203309" w:rsidP="0020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66D4F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="00FD1BD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273B6" w:rsidRPr="00C273B6">
              <w:rPr>
                <w:rFonts w:ascii="Angsana New" w:hAnsi="Angsana New"/>
                <w:sz w:val="30"/>
                <w:szCs w:val="30"/>
              </w:rPr>
              <w:t>1</w:t>
            </w:r>
            <w:r w:rsidR="00FD1BD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66D4F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107" w:type="dxa"/>
            <w:shd w:val="clear" w:color="auto" w:fill="auto"/>
          </w:tcPr>
          <w:p w14:paraId="66D3B91A" w14:textId="05B84890" w:rsidR="00203309" w:rsidRPr="00525D10" w:rsidRDefault="00C273B6" w:rsidP="0020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2" w:type="dxa"/>
            <w:shd w:val="clear" w:color="auto" w:fill="auto"/>
          </w:tcPr>
          <w:p w14:paraId="6370FF39" w14:textId="77777777" w:rsidR="00203309" w:rsidRPr="00525D10" w:rsidRDefault="00203309" w:rsidP="0020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14:paraId="00FC1350" w14:textId="51B37687" w:rsidR="00203309" w:rsidRPr="00525D10" w:rsidRDefault="00C273B6" w:rsidP="0020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 w:hint="cs"/>
                <w:sz w:val="30"/>
                <w:szCs w:val="30"/>
              </w:rPr>
              <w:t>24</w:t>
            </w:r>
          </w:p>
        </w:tc>
        <w:tc>
          <w:tcPr>
            <w:tcW w:w="236" w:type="dxa"/>
            <w:shd w:val="clear" w:color="auto" w:fill="auto"/>
          </w:tcPr>
          <w:p w14:paraId="617DA33A" w14:textId="77777777" w:rsidR="00203309" w:rsidRPr="005913EA" w:rsidRDefault="00203309" w:rsidP="0020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2BEBC6A2" w14:textId="0BDA892B" w:rsidR="00203309" w:rsidRPr="005913EA" w:rsidRDefault="00C273B6" w:rsidP="0020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0F2FFCA3" w14:textId="77777777" w:rsidR="00203309" w:rsidRPr="005913EA" w:rsidRDefault="00203309" w:rsidP="0020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3EFBAD24" w14:textId="62FAE764" w:rsidR="00203309" w:rsidRPr="005913EA" w:rsidRDefault="00C273B6" w:rsidP="0020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 w:hint="cs"/>
                <w:sz w:val="30"/>
                <w:szCs w:val="30"/>
              </w:rPr>
              <w:t>19</w:t>
            </w:r>
          </w:p>
        </w:tc>
      </w:tr>
      <w:tr w:rsidR="00D8527E" w:rsidRPr="00866D4F" w14:paraId="53F163F3" w14:textId="77777777" w:rsidTr="00595AD5">
        <w:tc>
          <w:tcPr>
            <w:tcW w:w="4021" w:type="dxa"/>
            <w:gridSpan w:val="2"/>
            <w:shd w:val="clear" w:color="auto" w:fill="auto"/>
          </w:tcPr>
          <w:p w14:paraId="7AA34C30" w14:textId="3E75F58C" w:rsidR="00D8527E" w:rsidRPr="00866D4F" w:rsidRDefault="00C273B6" w:rsidP="00D85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1</w:t>
            </w:r>
            <w:r w:rsidR="00D8527E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C273B6">
              <w:rPr>
                <w:rFonts w:ascii="Angsana New" w:hAnsi="Angsana New"/>
                <w:sz w:val="30"/>
                <w:szCs w:val="30"/>
              </w:rPr>
              <w:t>5</w:t>
            </w:r>
            <w:r w:rsidR="00D8527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8527E" w:rsidRPr="00866D4F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107" w:type="dxa"/>
            <w:shd w:val="clear" w:color="auto" w:fill="auto"/>
          </w:tcPr>
          <w:p w14:paraId="65AEC446" w14:textId="7051A2FC" w:rsidR="00D8527E" w:rsidRPr="005913EA" w:rsidRDefault="00C273B6" w:rsidP="00595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2" w:type="dxa"/>
            <w:shd w:val="clear" w:color="auto" w:fill="auto"/>
          </w:tcPr>
          <w:p w14:paraId="7CAC8E90" w14:textId="77777777" w:rsidR="00D8527E" w:rsidRPr="00525D10" w:rsidRDefault="00D8527E" w:rsidP="00D85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14:paraId="02E6220D" w14:textId="608D2E37" w:rsidR="00D8527E" w:rsidRPr="00525D10" w:rsidRDefault="00C273B6" w:rsidP="00D85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 w:hint="cs"/>
                <w:sz w:val="30"/>
                <w:szCs w:val="30"/>
              </w:rPr>
              <w:t>21</w:t>
            </w:r>
          </w:p>
        </w:tc>
        <w:tc>
          <w:tcPr>
            <w:tcW w:w="236" w:type="dxa"/>
            <w:shd w:val="clear" w:color="auto" w:fill="auto"/>
          </w:tcPr>
          <w:p w14:paraId="51B50A63" w14:textId="77777777" w:rsidR="00D8527E" w:rsidRPr="005913EA" w:rsidRDefault="00D8527E" w:rsidP="00D85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295C649D" w14:textId="31D53BDD" w:rsidR="00D8527E" w:rsidRPr="005913EA" w:rsidRDefault="00C273B6" w:rsidP="00595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88CB40C" w14:textId="77777777" w:rsidR="00D8527E" w:rsidRPr="005913EA" w:rsidRDefault="00D8527E" w:rsidP="00D85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28E42879" w14:textId="687359AB" w:rsidR="00D8527E" w:rsidRPr="005913EA" w:rsidRDefault="00C273B6" w:rsidP="00D85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 w:hint="cs"/>
                <w:sz w:val="30"/>
                <w:szCs w:val="30"/>
              </w:rPr>
              <w:t>15</w:t>
            </w:r>
          </w:p>
        </w:tc>
      </w:tr>
      <w:tr w:rsidR="00D8527E" w:rsidRPr="000D2CEB" w14:paraId="782A593C" w14:textId="77777777" w:rsidTr="00D8527E">
        <w:tc>
          <w:tcPr>
            <w:tcW w:w="4021" w:type="dxa"/>
            <w:gridSpan w:val="2"/>
            <w:shd w:val="clear" w:color="auto" w:fill="auto"/>
          </w:tcPr>
          <w:p w14:paraId="6E9451BE" w14:textId="77777777" w:rsidR="00D8527E" w:rsidRPr="00866D4F" w:rsidRDefault="00D8527E" w:rsidP="00D85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6D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10D883" w14:textId="462462F4" w:rsidR="00D8527E" w:rsidRPr="00525D10" w:rsidRDefault="00C273B6" w:rsidP="00D85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3B6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2" w:type="dxa"/>
            <w:shd w:val="clear" w:color="auto" w:fill="auto"/>
          </w:tcPr>
          <w:p w14:paraId="604F0868" w14:textId="77777777" w:rsidR="00D8527E" w:rsidRPr="00173396" w:rsidRDefault="00D8527E" w:rsidP="00D85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02706C" w14:textId="5F468E04" w:rsidR="00D8527E" w:rsidRPr="00525D10" w:rsidRDefault="00C273B6" w:rsidP="00D85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3B6">
              <w:rPr>
                <w:rFonts w:ascii="Angsana New" w:hAnsi="Angsana New" w:hint="cs"/>
                <w:b/>
                <w:bCs/>
                <w:sz w:val="30"/>
                <w:szCs w:val="30"/>
              </w:rPr>
              <w:t>45</w:t>
            </w:r>
          </w:p>
        </w:tc>
        <w:tc>
          <w:tcPr>
            <w:tcW w:w="236" w:type="dxa"/>
            <w:shd w:val="clear" w:color="auto" w:fill="auto"/>
          </w:tcPr>
          <w:p w14:paraId="1F9FB5A1" w14:textId="77777777" w:rsidR="00D8527E" w:rsidRPr="005913EA" w:rsidRDefault="00D8527E" w:rsidP="00D85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07A586" w14:textId="4975A3CF" w:rsidR="00D8527E" w:rsidRPr="005913EA" w:rsidRDefault="00C273B6" w:rsidP="00D85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73B6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965DCD2" w14:textId="77777777" w:rsidR="00D8527E" w:rsidRPr="005913EA" w:rsidRDefault="00D8527E" w:rsidP="00D85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D547A6" w14:textId="4E17FE91" w:rsidR="00D8527E" w:rsidRPr="005913EA" w:rsidRDefault="00C273B6" w:rsidP="00D85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73B6">
              <w:rPr>
                <w:rFonts w:ascii="Angsana New" w:hAnsi="Angsana New" w:hint="cs"/>
                <w:b/>
                <w:bCs/>
                <w:sz w:val="30"/>
                <w:szCs w:val="30"/>
              </w:rPr>
              <w:t>34</w:t>
            </w:r>
          </w:p>
        </w:tc>
      </w:tr>
    </w:tbl>
    <w:p w14:paraId="2C30A2AF" w14:textId="77777777" w:rsidR="000C4BB0" w:rsidRPr="000C4BB0" w:rsidRDefault="000C4BB0" w:rsidP="000C4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lang w:val="th-TH"/>
        </w:rPr>
      </w:pPr>
      <w:bookmarkStart w:id="5" w:name="_Hlk36808777"/>
    </w:p>
    <w:p w14:paraId="35F003FF" w14:textId="6B796CD9" w:rsidR="00FD1BDD" w:rsidRPr="0044360D" w:rsidRDefault="00FD1BDD" w:rsidP="007608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8527E">
        <w:rPr>
          <w:rFonts w:ascii="Angsana New" w:hAnsi="Angsana New" w:hint="cs"/>
          <w:sz w:val="30"/>
          <w:szCs w:val="30"/>
          <w:cs/>
        </w:rPr>
        <w:t>จำนวนเงินขั้นต่ำที่ต้องจ่ายในอนาคตทั้งสิ้นภายใต้สัญญาที่บอกเลิกไม่ได้ส่วนใหญ่เกิดจากสัญญาเช่ารถ</w:t>
      </w:r>
      <w:r w:rsidR="00DA0EFE">
        <w:rPr>
          <w:rFonts w:ascii="Angsana New" w:hAnsi="Angsana New" w:hint="cs"/>
          <w:sz w:val="30"/>
          <w:szCs w:val="30"/>
          <w:cs/>
        </w:rPr>
        <w:t>ยนต์</w:t>
      </w:r>
      <w:r w:rsidRPr="00D8527E">
        <w:rPr>
          <w:rFonts w:ascii="Angsana New" w:hAnsi="Angsana New" w:hint="cs"/>
          <w:sz w:val="30"/>
          <w:szCs w:val="30"/>
          <w:cs/>
        </w:rPr>
        <w:t>หลายฉบับกับกิจการที่เกี่ยวข้องกันแห่ง</w:t>
      </w:r>
      <w:r w:rsidRPr="00D977DB">
        <w:rPr>
          <w:rFonts w:ascii="Angsana New" w:hAnsi="Angsana New" w:hint="cs"/>
          <w:sz w:val="30"/>
          <w:szCs w:val="30"/>
          <w:cs/>
        </w:rPr>
        <w:t>หนึ่ง</w:t>
      </w:r>
      <w:r w:rsidRPr="00D977DB">
        <w:rPr>
          <w:rFonts w:ascii="Angsana New" w:hAnsi="Angsana New"/>
          <w:sz w:val="30"/>
          <w:szCs w:val="30"/>
          <w:cs/>
        </w:rPr>
        <w:t xml:space="preserve"> </w:t>
      </w:r>
      <w:r w:rsidRPr="00D977DB">
        <w:rPr>
          <w:rFonts w:ascii="Angsana New" w:hAnsi="Angsana New" w:hint="cs"/>
          <w:sz w:val="30"/>
          <w:szCs w:val="30"/>
          <w:cs/>
        </w:rPr>
        <w:t>สัญญาเช่ามีอายุ</w:t>
      </w:r>
      <w:r w:rsidR="00FA7999" w:rsidRPr="00D977DB">
        <w:rPr>
          <w:rFonts w:ascii="Angsana New" w:hAnsi="Angsana New" w:hint="cs"/>
          <w:sz w:val="30"/>
          <w:szCs w:val="30"/>
          <w:cs/>
        </w:rPr>
        <w:t>ไม่</w:t>
      </w:r>
      <w:r w:rsidR="00FA7999" w:rsidRPr="00F1231F">
        <w:rPr>
          <w:rFonts w:ascii="Angsana New" w:hAnsi="Angsana New" w:hint="cs"/>
          <w:sz w:val="30"/>
          <w:szCs w:val="30"/>
          <w:cs/>
        </w:rPr>
        <w:t xml:space="preserve">เกิน </w:t>
      </w:r>
      <w:r w:rsidR="00C273B6" w:rsidRPr="00C273B6">
        <w:rPr>
          <w:rFonts w:ascii="Angsana New" w:hAnsi="Angsana New"/>
          <w:sz w:val="30"/>
          <w:szCs w:val="30"/>
        </w:rPr>
        <w:t>12</w:t>
      </w:r>
      <w:r w:rsidR="00FA7999" w:rsidRPr="00F1231F">
        <w:rPr>
          <w:rFonts w:ascii="Angsana New" w:hAnsi="Angsana New" w:hint="cs"/>
          <w:sz w:val="30"/>
          <w:szCs w:val="30"/>
          <w:cs/>
        </w:rPr>
        <w:t xml:space="preserve"> เดือน </w:t>
      </w:r>
      <w:r w:rsidR="00FA7999" w:rsidRPr="00F1231F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C273B6" w:rsidRPr="00C273B6">
        <w:rPr>
          <w:rFonts w:ascii="Angsana New" w:hAnsi="Angsana New"/>
          <w:i/>
          <w:iCs/>
          <w:sz w:val="30"/>
          <w:szCs w:val="30"/>
        </w:rPr>
        <w:t>31</w:t>
      </w:r>
      <w:r w:rsidR="00FA7999" w:rsidRPr="00D977DB">
        <w:rPr>
          <w:rFonts w:ascii="Angsana New" w:hAnsi="Angsana New"/>
          <w:i/>
          <w:iCs/>
          <w:sz w:val="30"/>
          <w:szCs w:val="30"/>
        </w:rPr>
        <w:t xml:space="preserve"> </w:t>
      </w:r>
      <w:r w:rsidR="00FA7999" w:rsidRPr="00D977DB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C273B6" w:rsidRPr="00C273B6">
        <w:rPr>
          <w:rFonts w:ascii="Angsana New" w:hAnsi="Angsana New"/>
          <w:i/>
          <w:iCs/>
          <w:sz w:val="30"/>
          <w:szCs w:val="30"/>
        </w:rPr>
        <w:t>2562</w:t>
      </w:r>
      <w:r w:rsidR="00FA7999" w:rsidRPr="00D977DB">
        <w:rPr>
          <w:rFonts w:ascii="Angsana New" w:hAnsi="Angsana New"/>
          <w:i/>
          <w:iCs/>
          <w:sz w:val="30"/>
          <w:szCs w:val="30"/>
        </w:rPr>
        <w:t>:</w:t>
      </w:r>
      <w:r w:rsidRPr="00D977D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C273B6" w:rsidRPr="00C273B6">
        <w:rPr>
          <w:rFonts w:ascii="Angsana New" w:hAnsi="Angsana New"/>
          <w:i/>
          <w:iCs/>
          <w:sz w:val="30"/>
          <w:szCs w:val="30"/>
        </w:rPr>
        <w:t>1</w:t>
      </w:r>
      <w:r w:rsidRPr="00D977DB">
        <w:rPr>
          <w:rFonts w:ascii="Angsana New" w:hAnsi="Angsana New"/>
          <w:i/>
          <w:iCs/>
          <w:sz w:val="30"/>
          <w:szCs w:val="30"/>
        </w:rPr>
        <w:t xml:space="preserve"> </w:t>
      </w:r>
      <w:r w:rsidRPr="00D977DB">
        <w:rPr>
          <w:rFonts w:ascii="Angsana New" w:hAnsi="Angsana New" w:hint="cs"/>
          <w:i/>
          <w:iCs/>
          <w:sz w:val="30"/>
          <w:szCs w:val="30"/>
          <w:cs/>
        </w:rPr>
        <w:t>ปี ถึง</w:t>
      </w:r>
      <w:r w:rsidRPr="00D977D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C273B6" w:rsidRPr="00C273B6">
        <w:rPr>
          <w:rFonts w:ascii="Angsana New" w:hAnsi="Angsana New"/>
          <w:i/>
          <w:iCs/>
          <w:sz w:val="30"/>
          <w:szCs w:val="30"/>
        </w:rPr>
        <w:t>5</w:t>
      </w:r>
      <w:r w:rsidRPr="00D977DB">
        <w:rPr>
          <w:rFonts w:ascii="Angsana New" w:hAnsi="Angsana New"/>
          <w:i/>
          <w:iCs/>
          <w:sz w:val="30"/>
          <w:szCs w:val="30"/>
        </w:rPr>
        <w:t xml:space="preserve"> </w:t>
      </w:r>
      <w:r w:rsidRPr="00D977DB">
        <w:rPr>
          <w:rFonts w:ascii="Angsana New" w:hAnsi="Angsana New" w:hint="cs"/>
          <w:i/>
          <w:iCs/>
          <w:sz w:val="30"/>
          <w:szCs w:val="30"/>
          <w:cs/>
        </w:rPr>
        <w:t>ปี</w:t>
      </w:r>
      <w:r w:rsidR="00FA7999" w:rsidRPr="00D977DB">
        <w:rPr>
          <w:rFonts w:ascii="Angsana New" w:hAnsi="Angsana New"/>
          <w:i/>
          <w:iCs/>
          <w:sz w:val="30"/>
          <w:szCs w:val="30"/>
        </w:rPr>
        <w:t>)</w:t>
      </w:r>
      <w:r w:rsidRPr="00D977DB">
        <w:rPr>
          <w:rFonts w:ascii="Angsana New" w:hAnsi="Angsana New"/>
          <w:sz w:val="30"/>
          <w:szCs w:val="30"/>
          <w:cs/>
        </w:rPr>
        <w:t xml:space="preserve"> </w:t>
      </w:r>
      <w:r w:rsidRPr="00D977DB">
        <w:rPr>
          <w:rFonts w:ascii="Angsana New" w:hAnsi="Angsana New" w:hint="cs"/>
          <w:sz w:val="30"/>
          <w:szCs w:val="30"/>
          <w:cs/>
        </w:rPr>
        <w:t>โดยมีระยะเวลาสิ้นสุดภายในเดือน</w:t>
      </w:r>
      <w:r w:rsidR="007E5B81">
        <w:rPr>
          <w:rFonts w:ascii="Angsana New" w:hAnsi="Angsana New" w:hint="cs"/>
          <w:sz w:val="30"/>
          <w:szCs w:val="30"/>
          <w:cs/>
        </w:rPr>
        <w:t>มิถุนายน</w:t>
      </w:r>
      <w:r w:rsidRPr="00D977DB">
        <w:rPr>
          <w:rFonts w:ascii="Angsana New" w:hAnsi="Angsana New"/>
          <w:sz w:val="30"/>
          <w:szCs w:val="30"/>
          <w:cs/>
        </w:rPr>
        <w:t xml:space="preserve"> </w:t>
      </w:r>
      <w:bookmarkEnd w:id="5"/>
      <w:r w:rsidR="00C273B6" w:rsidRPr="00C273B6">
        <w:rPr>
          <w:rFonts w:ascii="Angsana New" w:hAnsi="Angsana New"/>
          <w:sz w:val="30"/>
          <w:szCs w:val="30"/>
        </w:rPr>
        <w:t>256</w:t>
      </w:r>
      <w:r w:rsidR="007E5B81">
        <w:rPr>
          <w:rFonts w:ascii="Angsana New" w:hAnsi="Angsana New"/>
          <w:sz w:val="30"/>
          <w:szCs w:val="30"/>
        </w:rPr>
        <w:t>4</w:t>
      </w:r>
      <w:r w:rsidR="00B744AB">
        <w:rPr>
          <w:rFonts w:ascii="Angsana New" w:hAnsi="Angsana New"/>
          <w:sz w:val="30"/>
          <w:szCs w:val="30"/>
        </w:rPr>
        <w:t xml:space="preserve"> </w:t>
      </w:r>
      <w:r w:rsidR="00B744AB" w:rsidRPr="00D977DB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C273B6" w:rsidRPr="00C273B6">
        <w:rPr>
          <w:rFonts w:ascii="Angsana New" w:hAnsi="Angsana New"/>
          <w:i/>
          <w:iCs/>
          <w:sz w:val="30"/>
          <w:szCs w:val="30"/>
        </w:rPr>
        <w:t>31</w:t>
      </w:r>
      <w:r w:rsidR="00B744AB" w:rsidRPr="00D977DB">
        <w:rPr>
          <w:rFonts w:ascii="Angsana New" w:hAnsi="Angsana New"/>
          <w:i/>
          <w:iCs/>
          <w:sz w:val="30"/>
          <w:szCs w:val="30"/>
        </w:rPr>
        <w:t xml:space="preserve"> </w:t>
      </w:r>
      <w:r w:rsidR="00B744AB" w:rsidRPr="00D977DB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C273B6" w:rsidRPr="00C273B6">
        <w:rPr>
          <w:rFonts w:ascii="Angsana New" w:hAnsi="Angsana New"/>
          <w:i/>
          <w:iCs/>
          <w:sz w:val="30"/>
          <w:szCs w:val="30"/>
        </w:rPr>
        <w:t>2562</w:t>
      </w:r>
      <w:r w:rsidR="00B744AB" w:rsidRPr="00D977DB">
        <w:rPr>
          <w:rFonts w:ascii="Angsana New" w:hAnsi="Angsana New"/>
          <w:i/>
          <w:iCs/>
          <w:sz w:val="30"/>
          <w:szCs w:val="30"/>
        </w:rPr>
        <w:t>:</w:t>
      </w:r>
      <w:r w:rsidR="00B744AB">
        <w:rPr>
          <w:rFonts w:ascii="Angsana New" w:hAnsi="Angsana New"/>
          <w:i/>
          <w:iCs/>
          <w:sz w:val="30"/>
          <w:szCs w:val="30"/>
        </w:rPr>
        <w:t xml:space="preserve"> </w:t>
      </w:r>
      <w:r w:rsidR="00B744AB">
        <w:rPr>
          <w:rFonts w:ascii="Angsana New" w:hAnsi="Angsana New" w:hint="cs"/>
          <w:i/>
          <w:iCs/>
          <w:sz w:val="30"/>
          <w:szCs w:val="30"/>
          <w:cs/>
        </w:rPr>
        <w:t xml:space="preserve">พฤษภาคม </w:t>
      </w:r>
      <w:r w:rsidR="00C273B6" w:rsidRPr="00C273B6">
        <w:rPr>
          <w:rFonts w:ascii="Angsana New" w:hAnsi="Angsana New"/>
          <w:i/>
          <w:iCs/>
          <w:sz w:val="30"/>
          <w:szCs w:val="30"/>
        </w:rPr>
        <w:t>2567</w:t>
      </w:r>
      <w:r w:rsidR="00B744AB" w:rsidRPr="00B744AB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53D62680" w14:textId="3E713DC7" w:rsidR="00FD1BDD" w:rsidRPr="00FA7999" w:rsidRDefault="00FD1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lang w:val="th-TH"/>
        </w:rPr>
      </w:pPr>
    </w:p>
    <w:p w14:paraId="00913D17" w14:textId="77777777" w:rsidR="00BF7843" w:rsidRPr="00BC06E7" w:rsidRDefault="00BC06E7" w:rsidP="009B2CFB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t>ลูกหนี้</w:t>
      </w:r>
      <w:r w:rsidRPr="00BC06E7">
        <w:rPr>
          <w:rFonts w:ascii="Angsana New" w:hAnsi="Angsana New" w:hint="cs"/>
          <w:b/>
          <w:bCs/>
          <w:sz w:val="30"/>
          <w:szCs w:val="30"/>
          <w:cs/>
          <w:lang w:val="th-TH"/>
        </w:rPr>
        <w:t>ตามสัญญาปรับโครงสร้างหนี้</w:t>
      </w:r>
    </w:p>
    <w:p w14:paraId="5EE13E58" w14:textId="77777777" w:rsidR="00BC06E7" w:rsidRPr="00FA7999" w:rsidRDefault="00BC06E7" w:rsidP="00BF78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0221AF82" w14:textId="04B5743F" w:rsidR="00BF7843" w:rsidRPr="004B7D85" w:rsidRDefault="00BF7843" w:rsidP="00BF78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ในเดือนธันวาคม </w:t>
      </w:r>
      <w:r w:rsidR="00C273B6" w:rsidRPr="00C273B6">
        <w:rPr>
          <w:rFonts w:ascii="Angsana New" w:hAnsi="Angsana New"/>
          <w:color w:val="000000"/>
          <w:sz w:val="30"/>
          <w:szCs w:val="30"/>
        </w:rPr>
        <w:t>2560</w:t>
      </w:r>
      <w:r w:rsidR="00950E9E">
        <w:rPr>
          <w:rFonts w:ascii="Angsana New" w:hAnsi="Angsana New"/>
          <w:color w:val="000000"/>
          <w:sz w:val="30"/>
          <w:szCs w:val="30"/>
        </w:rPr>
        <w:t xml:space="preserve"> </w:t>
      </w:r>
      <w:r w:rsidR="00BD1298"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บริษัท </w:t>
      </w:r>
      <w:r w:rsidRPr="004B7D85">
        <w:rPr>
          <w:rFonts w:ascii="Angsana New" w:hAnsi="Angsana New" w:hint="cs"/>
          <w:sz w:val="30"/>
          <w:szCs w:val="30"/>
          <w:cs/>
        </w:rPr>
        <w:t>ล็อกซเล่ย์ ไวร์เลส</w:t>
      </w:r>
      <w:r w:rsidR="00BD1298" w:rsidRPr="004B7D85">
        <w:rPr>
          <w:rFonts w:ascii="Angsana New" w:hAnsi="Angsana New" w:hint="cs"/>
          <w:sz w:val="30"/>
          <w:szCs w:val="30"/>
          <w:cs/>
        </w:rPr>
        <w:t xml:space="preserve"> จำกัด</w:t>
      </w:r>
      <w:r w:rsidR="00AB5B66">
        <w:rPr>
          <w:rFonts w:ascii="Angsana New" w:hAnsi="Angsana New" w:hint="cs"/>
          <w:sz w:val="30"/>
          <w:szCs w:val="30"/>
          <w:cs/>
        </w:rPr>
        <w:t xml:space="preserve"> </w:t>
      </w:r>
      <w:r w:rsidR="00BD1298" w:rsidRPr="004B7D85">
        <w:rPr>
          <w:rFonts w:ascii="Angsana New" w:hAnsi="Angsana New" w:hint="cs"/>
          <w:sz w:val="30"/>
          <w:szCs w:val="30"/>
          <w:cs/>
        </w:rPr>
        <w:t>(มหาชน)</w:t>
      </w:r>
      <w:r w:rsidR="00F00875" w:rsidRPr="004B7D85">
        <w:rPr>
          <w:rFonts w:ascii="Angsana New" w:hAnsi="Angsana New"/>
          <w:sz w:val="30"/>
          <w:szCs w:val="30"/>
        </w:rPr>
        <w:t xml:space="preserve"> (“</w:t>
      </w:r>
      <w:r w:rsidR="00F00875" w:rsidRPr="004B7D85">
        <w:rPr>
          <w:rFonts w:ascii="Angsana New" w:hAnsi="Angsana New" w:hint="cs"/>
          <w:sz w:val="30"/>
          <w:szCs w:val="30"/>
          <w:cs/>
        </w:rPr>
        <w:t>ล็อกซเล่ย์ ไวร์เลส</w:t>
      </w:r>
      <w:r w:rsidR="00F00875" w:rsidRPr="004B7D85">
        <w:rPr>
          <w:rFonts w:ascii="Angsana New" w:hAnsi="Angsana New"/>
          <w:sz w:val="30"/>
          <w:szCs w:val="30"/>
        </w:rPr>
        <w:t>”)</w:t>
      </w:r>
      <w:r w:rsidR="00BD1298" w:rsidRPr="004B7D85">
        <w:rPr>
          <w:rFonts w:ascii="Angsana New" w:hAnsi="Angsana New" w:hint="cs"/>
          <w:sz w:val="30"/>
          <w:szCs w:val="30"/>
          <w:cs/>
        </w:rPr>
        <w:t xml:space="preserve">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และลูกหนี้การค้า </w:t>
      </w:r>
      <w:r w:rsidR="00B12C6E" w:rsidRPr="00464D50">
        <w:rPr>
          <w:rFonts w:ascii="Angsana New" w:hAnsi="Angsana New" w:hint="cs"/>
          <w:sz w:val="30"/>
          <w:szCs w:val="30"/>
          <w:cs/>
        </w:rPr>
        <w:t>สำนักงานคณะกรรมการส่งเสริมสวัสดิการและสวัสดิภาพครูและบุคลากรทางการศึกษา (</w:t>
      </w:r>
      <w:r w:rsidR="00B12C6E">
        <w:rPr>
          <w:rFonts w:ascii="Angsana New" w:hAnsi="Angsana New"/>
          <w:sz w:val="30"/>
          <w:szCs w:val="30"/>
        </w:rPr>
        <w:t>“</w:t>
      </w:r>
      <w:r w:rsidR="00B12C6E" w:rsidRPr="00464D50">
        <w:rPr>
          <w:rFonts w:ascii="Angsana New" w:hAnsi="Angsana New" w:hint="cs"/>
          <w:sz w:val="30"/>
          <w:szCs w:val="30"/>
          <w:cs/>
        </w:rPr>
        <w:t>สกสค.</w:t>
      </w:r>
      <w:r w:rsidR="00B12C6E">
        <w:rPr>
          <w:rFonts w:ascii="Angsana New" w:hAnsi="Angsana New"/>
          <w:sz w:val="30"/>
          <w:szCs w:val="30"/>
        </w:rPr>
        <w:t>”</w:t>
      </w:r>
      <w:r w:rsidR="00B12C6E" w:rsidRPr="00464D50">
        <w:rPr>
          <w:rFonts w:ascii="Angsana New" w:hAnsi="Angsana New" w:hint="cs"/>
          <w:sz w:val="30"/>
          <w:szCs w:val="30"/>
          <w:cs/>
        </w:rPr>
        <w:t>)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 ไ</w:t>
      </w:r>
      <w:r w:rsidR="00BD1298" w:rsidRPr="004B7D85">
        <w:rPr>
          <w:rFonts w:ascii="Angsana New" w:hAnsi="Angsana New" w:hint="cs"/>
          <w:color w:val="000000"/>
          <w:sz w:val="30"/>
          <w:szCs w:val="30"/>
          <w:cs/>
        </w:rPr>
        <w:t>ด้เข้าทำสัญญาประนีประนอมยอมความ</w:t>
      </w:r>
      <w:r w:rsidR="00E72785">
        <w:rPr>
          <w:rFonts w:ascii="Angsana New" w:hAnsi="Angsana New" w:hint="cs"/>
          <w:color w:val="000000"/>
          <w:sz w:val="30"/>
          <w:szCs w:val="30"/>
          <w:cs/>
        </w:rPr>
        <w:t xml:space="preserve"> ซึ่งกลุ่มบริษัทได้รับรู้ขาดทุนจากการปรับโครงสร้างหนี้เป็นจำนวน </w:t>
      </w:r>
      <w:r w:rsidR="00C273B6" w:rsidRPr="00C273B6">
        <w:rPr>
          <w:rFonts w:ascii="Angsana New" w:hAnsi="Angsana New"/>
          <w:color w:val="000000"/>
          <w:sz w:val="30"/>
          <w:szCs w:val="30"/>
        </w:rPr>
        <w:t>337</w:t>
      </w:r>
      <w:r w:rsidR="00E72785">
        <w:rPr>
          <w:rFonts w:ascii="Angsana New" w:hAnsi="Angsana New"/>
          <w:color w:val="000000"/>
          <w:sz w:val="30"/>
          <w:szCs w:val="30"/>
        </w:rPr>
        <w:t xml:space="preserve"> </w:t>
      </w:r>
      <w:r w:rsidR="00E72785">
        <w:rPr>
          <w:rFonts w:ascii="Angsana New" w:hAnsi="Angsana New" w:hint="cs"/>
          <w:color w:val="000000"/>
          <w:sz w:val="30"/>
          <w:szCs w:val="30"/>
          <w:cs/>
        </w:rPr>
        <w:t>ล้านบาทใน</w:t>
      </w:r>
      <w:r w:rsidR="00E72785">
        <w:rPr>
          <w:rFonts w:ascii="Angsana New" w:hAnsi="Angsana New"/>
          <w:color w:val="000000"/>
          <w:sz w:val="30"/>
          <w:szCs w:val="30"/>
          <w:cs/>
        </w:rPr>
        <w:br/>
      </w:r>
      <w:r w:rsidR="00E72785">
        <w:rPr>
          <w:rFonts w:ascii="Angsana New" w:hAnsi="Angsana New" w:hint="cs"/>
          <w:color w:val="000000"/>
          <w:sz w:val="30"/>
          <w:szCs w:val="30"/>
          <w:cs/>
        </w:rPr>
        <w:t xml:space="preserve">ปี </w:t>
      </w:r>
      <w:r w:rsidR="00C273B6" w:rsidRPr="00C273B6">
        <w:rPr>
          <w:rFonts w:ascii="Angsana New" w:hAnsi="Angsana New"/>
          <w:color w:val="000000"/>
          <w:sz w:val="30"/>
          <w:szCs w:val="30"/>
        </w:rPr>
        <w:t>2560</w:t>
      </w:r>
      <w:r w:rsidR="00BD1298"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E72785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ลูกหนี้ดังกล่าวตกลงจะชำระหนี้เป็นจำนวนรวม </w:t>
      </w:r>
      <w:r w:rsidR="00C273B6" w:rsidRPr="00C273B6">
        <w:rPr>
          <w:rFonts w:ascii="Angsana New" w:hAnsi="Angsana New"/>
          <w:color w:val="000000"/>
          <w:sz w:val="30"/>
          <w:szCs w:val="30"/>
        </w:rPr>
        <w:t>1</w:t>
      </w:r>
      <w:r w:rsidRPr="004B7D85">
        <w:rPr>
          <w:rFonts w:ascii="Angsana New" w:hAnsi="Angsana New"/>
          <w:color w:val="000000"/>
          <w:sz w:val="30"/>
          <w:szCs w:val="30"/>
        </w:rPr>
        <w:t>,</w:t>
      </w:r>
      <w:r w:rsidR="00C273B6" w:rsidRPr="00C273B6">
        <w:rPr>
          <w:rFonts w:ascii="Angsana New" w:hAnsi="Angsana New"/>
          <w:color w:val="000000"/>
          <w:sz w:val="30"/>
          <w:szCs w:val="30"/>
        </w:rPr>
        <w:t>294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>ล้านบาท ดังนี้</w:t>
      </w:r>
    </w:p>
    <w:p w14:paraId="6156BEA1" w14:textId="70AB28AE" w:rsidR="00BF7843" w:rsidRPr="004B7D85" w:rsidRDefault="00BF7843" w:rsidP="009B2CFB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</w:rPr>
      </w:pP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ชำระคืนเป็นหนังสือแบบเรียนเป็นจำนวนเงิน </w:t>
      </w:r>
      <w:r w:rsidR="00C273B6" w:rsidRPr="00C273B6">
        <w:rPr>
          <w:rFonts w:ascii="Angsana New" w:hAnsi="Angsana New"/>
          <w:color w:val="000000"/>
          <w:sz w:val="30"/>
          <w:szCs w:val="30"/>
        </w:rPr>
        <w:t>165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>โดยจะส่งมอบหนังสือให้แก่</w:t>
      </w:r>
      <w:r w:rsidRPr="004B7D85">
        <w:rPr>
          <w:rFonts w:ascii="Angsana New" w:hAnsi="Angsana New" w:hint="cs"/>
          <w:sz w:val="30"/>
          <w:szCs w:val="30"/>
          <w:cs/>
        </w:rPr>
        <w:t xml:space="preserve">ล็อกซเล่ย์ </w:t>
      </w:r>
      <w:r w:rsidRPr="004B7D85">
        <w:rPr>
          <w:rFonts w:ascii="Angsana New" w:hAnsi="Angsana New"/>
          <w:sz w:val="30"/>
          <w:szCs w:val="30"/>
          <w:cs/>
        </w:rPr>
        <w:br/>
      </w:r>
      <w:r w:rsidRPr="004B7D85">
        <w:rPr>
          <w:rFonts w:ascii="Angsana New" w:hAnsi="Angsana New" w:hint="cs"/>
          <w:sz w:val="30"/>
          <w:szCs w:val="30"/>
          <w:cs/>
        </w:rPr>
        <w:t>ไวร์เลส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ภายใน </w:t>
      </w:r>
      <w:r w:rsidR="00C273B6" w:rsidRPr="00C273B6">
        <w:rPr>
          <w:rFonts w:ascii="Angsana New" w:hAnsi="Angsana New"/>
          <w:color w:val="000000"/>
          <w:sz w:val="30"/>
          <w:szCs w:val="30"/>
        </w:rPr>
        <w:t>60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 วัน นับแต่วันทำสัญญา </w:t>
      </w:r>
    </w:p>
    <w:p w14:paraId="57DC0D5E" w14:textId="72612DA2" w:rsidR="00BF7843" w:rsidRPr="004B7D85" w:rsidRDefault="00BF7843" w:rsidP="009B2CFB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</w:rPr>
      </w:pP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ส่วนที่เหลือจำนวน </w:t>
      </w:r>
      <w:r w:rsidR="00C273B6" w:rsidRPr="00C273B6">
        <w:rPr>
          <w:rFonts w:ascii="Angsana New" w:hAnsi="Angsana New"/>
          <w:color w:val="000000"/>
          <w:sz w:val="30"/>
          <w:szCs w:val="30"/>
        </w:rPr>
        <w:t>1</w:t>
      </w:r>
      <w:r w:rsidRPr="004B7D85">
        <w:rPr>
          <w:rFonts w:ascii="Angsana New" w:hAnsi="Angsana New"/>
          <w:color w:val="000000"/>
          <w:sz w:val="30"/>
          <w:szCs w:val="30"/>
        </w:rPr>
        <w:t>,</w:t>
      </w:r>
      <w:r w:rsidR="00C273B6" w:rsidRPr="00C273B6">
        <w:rPr>
          <w:rFonts w:ascii="Angsana New" w:hAnsi="Angsana New"/>
          <w:color w:val="000000"/>
          <w:sz w:val="30"/>
          <w:szCs w:val="30"/>
        </w:rPr>
        <w:t>129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ผ่อนชำระเป็นเงินภายในระยะเวลา </w:t>
      </w:r>
      <w:r w:rsidR="00C273B6" w:rsidRPr="00C273B6">
        <w:rPr>
          <w:rFonts w:ascii="Angsana New" w:hAnsi="Angsana New"/>
          <w:color w:val="000000"/>
          <w:sz w:val="30"/>
          <w:szCs w:val="30"/>
        </w:rPr>
        <w:t>6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ปี เริ่มงวดแรกภายในวันที่ </w:t>
      </w:r>
      <w:r w:rsidR="00C273B6" w:rsidRPr="00C273B6">
        <w:rPr>
          <w:rFonts w:ascii="Angsana New" w:hAnsi="Angsana New"/>
          <w:color w:val="000000"/>
          <w:sz w:val="30"/>
          <w:szCs w:val="30"/>
        </w:rPr>
        <w:t>25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มกราคม </w:t>
      </w:r>
      <w:r w:rsidR="00C273B6" w:rsidRPr="00C273B6">
        <w:rPr>
          <w:rFonts w:ascii="Angsana New" w:hAnsi="Angsana New"/>
          <w:color w:val="000000"/>
          <w:sz w:val="30"/>
          <w:szCs w:val="30"/>
        </w:rPr>
        <w:t>2561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และงวดสุดท้ายภายในวันที่ </w:t>
      </w:r>
      <w:r w:rsidR="00C273B6" w:rsidRPr="00C273B6">
        <w:rPr>
          <w:rFonts w:ascii="Angsana New" w:hAnsi="Angsana New"/>
          <w:color w:val="000000"/>
          <w:sz w:val="30"/>
          <w:szCs w:val="30"/>
        </w:rPr>
        <w:t>25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ธันวาคม </w:t>
      </w:r>
      <w:r w:rsidR="00C273B6" w:rsidRPr="00C273B6">
        <w:rPr>
          <w:rFonts w:ascii="Angsana New" w:hAnsi="Angsana New"/>
          <w:color w:val="000000"/>
          <w:sz w:val="30"/>
          <w:szCs w:val="30"/>
        </w:rPr>
        <w:t>2566</w:t>
      </w:r>
    </w:p>
    <w:p w14:paraId="2FF9A8B0" w14:textId="2168E651" w:rsidR="00BF7843" w:rsidRPr="004B7D85" w:rsidRDefault="00BF7843" w:rsidP="009B2CFB">
      <w:pPr>
        <w:numPr>
          <w:ilvl w:val="1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 w:hanging="450"/>
        <w:jc w:val="thaiDistribute"/>
        <w:rPr>
          <w:rFonts w:ascii="Angsana New" w:hAnsi="Angsana New"/>
          <w:color w:val="000000"/>
          <w:sz w:val="30"/>
          <w:szCs w:val="30"/>
        </w:rPr>
      </w:pPr>
      <w:r w:rsidRPr="004B7D85">
        <w:rPr>
          <w:rFonts w:ascii="Angsana New" w:hAnsi="Angsana New" w:hint="cs"/>
          <w:color w:val="000000"/>
          <w:sz w:val="30"/>
          <w:szCs w:val="30"/>
          <w:cs/>
        </w:rPr>
        <w:lastRenderedPageBreak/>
        <w:t>ชำระเป็นรายเดือน</w:t>
      </w:r>
      <w:r w:rsidR="00DD0CEE">
        <w:rPr>
          <w:rFonts w:ascii="Angsana New" w:hAnsi="Angsana New" w:hint="cs"/>
          <w:color w:val="000000"/>
          <w:sz w:val="30"/>
          <w:szCs w:val="30"/>
          <w:cs/>
        </w:rPr>
        <w:t xml:space="preserve"> ๆ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 ละไม่น้อยกว่า </w:t>
      </w:r>
      <w:r w:rsidR="00C273B6" w:rsidRPr="00C273B6">
        <w:rPr>
          <w:rFonts w:ascii="Angsana New" w:hAnsi="Angsana New"/>
          <w:color w:val="000000"/>
          <w:sz w:val="30"/>
          <w:szCs w:val="30"/>
        </w:rPr>
        <w:t>5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โดยชำระงวดแรกภายในวันที่ </w:t>
      </w:r>
      <w:r w:rsidR="00C273B6" w:rsidRPr="00C273B6">
        <w:rPr>
          <w:rFonts w:ascii="Angsana New" w:hAnsi="Angsana New"/>
          <w:color w:val="000000"/>
          <w:sz w:val="30"/>
          <w:szCs w:val="30"/>
        </w:rPr>
        <w:t>25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มกราคม </w:t>
      </w:r>
      <w:r w:rsidR="00C273B6" w:rsidRPr="00C273B6">
        <w:rPr>
          <w:rFonts w:ascii="Angsana New" w:hAnsi="Angsana New"/>
          <w:color w:val="000000"/>
          <w:sz w:val="30"/>
          <w:szCs w:val="30"/>
        </w:rPr>
        <w:t>2561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 และภายในวันที่ </w:t>
      </w:r>
      <w:r w:rsidR="00C273B6" w:rsidRPr="00C273B6">
        <w:rPr>
          <w:rFonts w:ascii="Angsana New" w:hAnsi="Angsana New"/>
          <w:color w:val="000000"/>
          <w:sz w:val="30"/>
          <w:szCs w:val="30"/>
        </w:rPr>
        <w:t>25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ของเดือนถัดไปทุกเดือนจนกว่าจะครบ แต่ไม่เกินวันที่ </w:t>
      </w:r>
      <w:r w:rsidR="00C273B6" w:rsidRPr="00C273B6">
        <w:rPr>
          <w:rFonts w:ascii="Angsana New" w:hAnsi="Angsana New"/>
          <w:color w:val="000000"/>
          <w:sz w:val="30"/>
          <w:szCs w:val="30"/>
        </w:rPr>
        <w:t>25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ธันวาคม </w:t>
      </w:r>
      <w:r w:rsidR="00C273B6" w:rsidRPr="00C273B6">
        <w:rPr>
          <w:rFonts w:ascii="Angsana New" w:hAnsi="Angsana New"/>
          <w:color w:val="000000"/>
          <w:sz w:val="30"/>
          <w:szCs w:val="30"/>
        </w:rPr>
        <w:t>2566</w:t>
      </w:r>
    </w:p>
    <w:p w14:paraId="17C9441A" w14:textId="77777777" w:rsidR="00BF7843" w:rsidRPr="004B7D85" w:rsidRDefault="00BF7843" w:rsidP="009B2CFB">
      <w:pPr>
        <w:numPr>
          <w:ilvl w:val="1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 w:hanging="450"/>
        <w:jc w:val="thaiDistribute"/>
        <w:rPr>
          <w:rFonts w:ascii="Angsana New" w:hAnsi="Angsana New"/>
          <w:color w:val="000000"/>
          <w:sz w:val="30"/>
          <w:szCs w:val="30"/>
        </w:rPr>
      </w:pPr>
      <w:r w:rsidRPr="004B7D85">
        <w:rPr>
          <w:rFonts w:ascii="Angsana New" w:hAnsi="Angsana New" w:hint="cs"/>
          <w:color w:val="000000"/>
          <w:sz w:val="30"/>
          <w:szCs w:val="30"/>
          <w:cs/>
        </w:rPr>
        <w:t>ชำระเงินเพิ่มเติม ดังนี้</w:t>
      </w:r>
    </w:p>
    <w:p w14:paraId="1F465CF5" w14:textId="6C452EB5" w:rsidR="00BF7843" w:rsidRPr="004B7D85" w:rsidRDefault="00BF7843" w:rsidP="009B2CFB">
      <w:pPr>
        <w:numPr>
          <w:ilvl w:val="2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ind w:left="2070" w:hanging="270"/>
        <w:jc w:val="thaiDistribute"/>
        <w:rPr>
          <w:rFonts w:ascii="Angsana New" w:hAnsi="Angsana New"/>
          <w:color w:val="000000"/>
          <w:sz w:val="30"/>
          <w:szCs w:val="30"/>
        </w:rPr>
      </w:pP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="00C273B6" w:rsidRPr="00C273B6">
        <w:rPr>
          <w:rFonts w:ascii="Angsana New" w:hAnsi="Angsana New"/>
          <w:color w:val="000000"/>
          <w:sz w:val="30"/>
          <w:szCs w:val="30"/>
        </w:rPr>
        <w:t>2562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จำนวนไม่น้อยกว่า </w:t>
      </w:r>
      <w:r w:rsidR="00C273B6" w:rsidRPr="00C273B6">
        <w:rPr>
          <w:rFonts w:ascii="Angsana New" w:hAnsi="Angsana New"/>
          <w:color w:val="000000"/>
          <w:sz w:val="30"/>
          <w:szCs w:val="30"/>
        </w:rPr>
        <w:t>120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</w:p>
    <w:p w14:paraId="6968EFBA" w14:textId="506D1A60" w:rsidR="00BF7843" w:rsidRPr="004B7D85" w:rsidRDefault="00BF7843" w:rsidP="009B2CFB">
      <w:pPr>
        <w:numPr>
          <w:ilvl w:val="2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ind w:left="2070" w:hanging="270"/>
        <w:jc w:val="thaiDistribute"/>
        <w:rPr>
          <w:rFonts w:ascii="Angsana New" w:hAnsi="Angsana New"/>
          <w:color w:val="000000"/>
          <w:sz w:val="30"/>
          <w:szCs w:val="30"/>
        </w:rPr>
      </w:pP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="00C273B6" w:rsidRPr="00C273B6">
        <w:rPr>
          <w:rFonts w:ascii="Angsana New" w:hAnsi="Angsana New"/>
          <w:color w:val="000000"/>
          <w:sz w:val="30"/>
          <w:szCs w:val="30"/>
        </w:rPr>
        <w:t>2563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จำนวนไม่น้อยกว่า </w:t>
      </w:r>
      <w:r w:rsidR="00C273B6" w:rsidRPr="00C273B6">
        <w:rPr>
          <w:rFonts w:ascii="Angsana New" w:hAnsi="Angsana New"/>
          <w:color w:val="000000"/>
          <w:sz w:val="30"/>
          <w:szCs w:val="30"/>
        </w:rPr>
        <w:t>120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</w:p>
    <w:p w14:paraId="79C1B2C5" w14:textId="1A096F0A" w:rsidR="00BF7843" w:rsidRPr="004B7D85" w:rsidRDefault="00BF7843" w:rsidP="009B2CFB">
      <w:pPr>
        <w:numPr>
          <w:ilvl w:val="2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ind w:left="2070" w:hanging="270"/>
        <w:jc w:val="thaiDistribute"/>
        <w:rPr>
          <w:rFonts w:ascii="Angsana New" w:hAnsi="Angsana New"/>
          <w:color w:val="000000"/>
          <w:sz w:val="30"/>
          <w:szCs w:val="30"/>
        </w:rPr>
      </w:pP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="00C273B6" w:rsidRPr="00C273B6">
        <w:rPr>
          <w:rFonts w:ascii="Angsana New" w:hAnsi="Angsana New"/>
          <w:color w:val="000000"/>
          <w:sz w:val="30"/>
          <w:szCs w:val="30"/>
        </w:rPr>
        <w:t>2564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จำนวนไม่น้อยกว่า </w:t>
      </w:r>
      <w:r w:rsidR="00C273B6" w:rsidRPr="00C273B6">
        <w:rPr>
          <w:rFonts w:ascii="Angsana New" w:hAnsi="Angsana New"/>
          <w:color w:val="000000"/>
          <w:sz w:val="30"/>
          <w:szCs w:val="30"/>
        </w:rPr>
        <w:t>120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</w:p>
    <w:p w14:paraId="16F4279B" w14:textId="5DFAFA71" w:rsidR="00BF7843" w:rsidRPr="004B7D85" w:rsidRDefault="00BF7843" w:rsidP="009B2CFB">
      <w:pPr>
        <w:numPr>
          <w:ilvl w:val="2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ind w:left="2070" w:hanging="270"/>
        <w:jc w:val="thaiDistribute"/>
        <w:rPr>
          <w:rFonts w:ascii="Angsana New" w:hAnsi="Angsana New"/>
          <w:color w:val="000000"/>
          <w:sz w:val="30"/>
          <w:szCs w:val="30"/>
        </w:rPr>
      </w:pP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="00C273B6" w:rsidRPr="00C273B6">
        <w:rPr>
          <w:rFonts w:ascii="Angsana New" w:hAnsi="Angsana New"/>
          <w:color w:val="000000"/>
          <w:sz w:val="30"/>
          <w:szCs w:val="30"/>
        </w:rPr>
        <w:t>2565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จำนวนไม่น้อยกว่า </w:t>
      </w:r>
      <w:r w:rsidR="00C273B6" w:rsidRPr="00C273B6">
        <w:rPr>
          <w:rFonts w:ascii="Angsana New" w:hAnsi="Angsana New"/>
          <w:color w:val="000000"/>
          <w:sz w:val="30"/>
          <w:szCs w:val="30"/>
        </w:rPr>
        <w:t>200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</w:p>
    <w:p w14:paraId="2FA0187C" w14:textId="7E29A50B" w:rsidR="00BF7843" w:rsidRPr="004B7D85" w:rsidRDefault="00BF7843" w:rsidP="009B2CFB">
      <w:pPr>
        <w:numPr>
          <w:ilvl w:val="2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ind w:left="2070" w:hanging="270"/>
        <w:jc w:val="thaiDistribute"/>
        <w:rPr>
          <w:rFonts w:ascii="Angsana New" w:hAnsi="Angsana New"/>
          <w:color w:val="000000"/>
          <w:sz w:val="30"/>
          <w:szCs w:val="30"/>
        </w:rPr>
      </w:pP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ชำระเงินเพิ่มเติมส่วนที่เหลือทั้งสิ้นภายในเดือนพฤษภาคม </w:t>
      </w:r>
      <w:r w:rsidR="00C273B6" w:rsidRPr="00C273B6">
        <w:rPr>
          <w:rFonts w:ascii="Angsana New" w:hAnsi="Angsana New"/>
          <w:color w:val="000000"/>
          <w:sz w:val="30"/>
          <w:szCs w:val="30"/>
        </w:rPr>
        <w:t>2566</w:t>
      </w:r>
    </w:p>
    <w:p w14:paraId="2BD82936" w14:textId="77777777" w:rsidR="00BF7843" w:rsidRPr="00FA7999" w:rsidRDefault="00BF7843" w:rsidP="00BF78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ind w:left="180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2F8DB90B" w14:textId="4F8BAA90" w:rsidR="00414E86" w:rsidRPr="002C4240" w:rsidRDefault="00414E86" w:rsidP="00414E86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C1AB9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ณ วันที่ </w:t>
      </w:r>
      <w:r w:rsidR="00C273B6" w:rsidRPr="00C273B6">
        <w:rPr>
          <w:rFonts w:ascii="Angsana New" w:hAnsi="Angsana New"/>
          <w:color w:val="000000"/>
          <w:spacing w:val="-2"/>
          <w:sz w:val="30"/>
          <w:szCs w:val="30"/>
        </w:rPr>
        <w:t>30</w:t>
      </w:r>
      <w:r w:rsidRPr="00BC1AB9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BC1AB9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มิถุนายน </w:t>
      </w:r>
      <w:r w:rsidR="00C273B6" w:rsidRPr="00C273B6">
        <w:rPr>
          <w:rFonts w:ascii="Angsana New" w:hAnsi="Angsana New"/>
          <w:color w:val="000000"/>
          <w:spacing w:val="-2"/>
          <w:sz w:val="30"/>
          <w:szCs w:val="30"/>
        </w:rPr>
        <w:t>2563</w:t>
      </w:r>
      <w:r w:rsidRPr="00BC1AB9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BC1AB9">
        <w:rPr>
          <w:rFonts w:ascii="Angsana New" w:hAnsi="Angsana New" w:hint="cs"/>
          <w:color w:val="000000"/>
          <w:spacing w:val="-2"/>
          <w:sz w:val="30"/>
          <w:szCs w:val="30"/>
          <w:cs/>
        </w:rPr>
        <w:t>ล็อกซเล่ย์ ไวร์เลส ได้รับคืนหนังสือจากลูกหนี้การค้า สกสค. แล้วทั้งจำนวน</w:t>
      </w:r>
      <w:r w:rsidRPr="00BC1AB9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BC1AB9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อย่างไรก็ตาม ลูกหนี้การค้า สกสค. </w:t>
      </w:r>
      <w:r w:rsidRPr="00BC1AB9">
        <w:rPr>
          <w:rFonts w:ascii="Angsana New" w:hAnsi="Angsana New" w:hint="cs"/>
          <w:sz w:val="30"/>
          <w:szCs w:val="30"/>
          <w:cs/>
        </w:rPr>
        <w:t>ผิดนัดชำระงวดเดือนเมษายน เดือนพฤษภาคม และเดือน</w:t>
      </w:r>
      <w:r w:rsidRPr="00EF282D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C273B6" w:rsidRPr="00C273B6">
        <w:rPr>
          <w:rFonts w:ascii="Angsana New" w:hAnsi="Angsana New" w:hint="cs"/>
          <w:sz w:val="30"/>
          <w:szCs w:val="30"/>
        </w:rPr>
        <w:t>2563</w:t>
      </w:r>
      <w:r w:rsidRPr="00EF282D">
        <w:rPr>
          <w:rFonts w:ascii="Angsana New" w:hAnsi="Angsana New"/>
          <w:sz w:val="30"/>
          <w:szCs w:val="30"/>
        </w:rPr>
        <w:t xml:space="preserve"> </w:t>
      </w:r>
      <w:r w:rsidR="00EF282D" w:rsidRPr="00EF282D">
        <w:rPr>
          <w:rFonts w:ascii="Angsana New" w:hAnsi="Angsana New" w:hint="cs"/>
          <w:sz w:val="30"/>
          <w:szCs w:val="30"/>
          <w:cs/>
        </w:rPr>
        <w:t xml:space="preserve">ต่อมาในเดือนเมษายน </w:t>
      </w:r>
      <w:r w:rsidR="00C273B6" w:rsidRPr="00C273B6">
        <w:rPr>
          <w:rFonts w:ascii="Angsana New" w:hAnsi="Angsana New"/>
          <w:sz w:val="30"/>
          <w:szCs w:val="30"/>
        </w:rPr>
        <w:t>2563</w:t>
      </w:r>
      <w:r w:rsidR="00EF282D" w:rsidRPr="00EF282D">
        <w:rPr>
          <w:rFonts w:ascii="Angsana New" w:hAnsi="Angsana New"/>
          <w:sz w:val="30"/>
          <w:szCs w:val="30"/>
        </w:rPr>
        <w:t xml:space="preserve"> </w:t>
      </w:r>
      <w:r w:rsidR="00EF282D" w:rsidRPr="00EF282D">
        <w:rPr>
          <w:rFonts w:ascii="Angsana New" w:hAnsi="Angsana New" w:hint="cs"/>
          <w:sz w:val="30"/>
          <w:szCs w:val="30"/>
          <w:cs/>
        </w:rPr>
        <w:t>ลูกหนี้การค้า สกสค. ได้ขอความอนุเคราะห์ชะลอการจ่ายเงิน เนื่องด้วยผลกระทบจากการแพร่ระบาดของโรคโควิด</w:t>
      </w:r>
      <w:r w:rsidR="00EF282D" w:rsidRPr="00EF282D">
        <w:rPr>
          <w:rFonts w:ascii="Angsana New" w:hAnsi="Angsana New"/>
          <w:sz w:val="30"/>
          <w:szCs w:val="30"/>
          <w:cs/>
        </w:rPr>
        <w:t xml:space="preserve"> </w:t>
      </w:r>
      <w:r w:rsidR="00C273B6" w:rsidRPr="00C273B6">
        <w:rPr>
          <w:rFonts w:ascii="Angsana New" w:hAnsi="Angsana New"/>
          <w:sz w:val="30"/>
          <w:szCs w:val="30"/>
        </w:rPr>
        <w:t>19</w:t>
      </w:r>
      <w:r w:rsidR="00EF282D" w:rsidRPr="00EF282D">
        <w:rPr>
          <w:rFonts w:ascii="Angsana New" w:hAnsi="Angsana New" w:hint="cs"/>
          <w:sz w:val="30"/>
          <w:szCs w:val="30"/>
          <w:cs/>
        </w:rPr>
        <w:t xml:space="preserve"> จนกว่าสถานการณ์จะปกติ</w:t>
      </w:r>
      <w:r w:rsidR="00EF282D" w:rsidRPr="00EF282D">
        <w:rPr>
          <w:rFonts w:ascii="Angsana New" w:hAnsi="Angsana New"/>
          <w:sz w:val="30"/>
          <w:szCs w:val="30"/>
        </w:rPr>
        <w:t xml:space="preserve"> </w:t>
      </w:r>
      <w:r w:rsidR="00BC1AB9" w:rsidRPr="00EF282D">
        <w:rPr>
          <w:rFonts w:ascii="Angsana New" w:hAnsi="Angsana New" w:hint="cs"/>
          <w:sz w:val="30"/>
          <w:szCs w:val="30"/>
          <w:cs/>
        </w:rPr>
        <w:t>และ</w:t>
      </w:r>
      <w:r w:rsidR="00EF282D" w:rsidRPr="00EF282D">
        <w:rPr>
          <w:rFonts w:ascii="Angsana New" w:hAnsi="Angsana New" w:hint="cs"/>
          <w:sz w:val="30"/>
          <w:szCs w:val="30"/>
          <w:cs/>
        </w:rPr>
        <w:t>ในเดือนพฤษภาคม</w:t>
      </w:r>
      <w:r w:rsidR="00EF282D" w:rsidRPr="00EF282D">
        <w:rPr>
          <w:rFonts w:ascii="Angsana New" w:hAnsi="Angsana New"/>
          <w:sz w:val="30"/>
          <w:szCs w:val="30"/>
          <w:cs/>
        </w:rPr>
        <w:t xml:space="preserve"> </w:t>
      </w:r>
      <w:r w:rsidR="00C273B6" w:rsidRPr="00C273B6">
        <w:rPr>
          <w:rFonts w:ascii="Angsana New" w:hAnsi="Angsana New"/>
          <w:sz w:val="30"/>
          <w:szCs w:val="30"/>
        </w:rPr>
        <w:t>2563</w:t>
      </w:r>
      <w:r w:rsidR="00EF282D" w:rsidRPr="00EF282D">
        <w:rPr>
          <w:rFonts w:ascii="Angsana New" w:hAnsi="Angsana New"/>
          <w:sz w:val="30"/>
          <w:szCs w:val="30"/>
          <w:cs/>
        </w:rPr>
        <w:t xml:space="preserve"> </w:t>
      </w:r>
      <w:r w:rsidR="00EF282D" w:rsidRPr="00EF282D">
        <w:rPr>
          <w:rFonts w:ascii="Angsana New" w:hAnsi="Angsana New" w:hint="cs"/>
          <w:sz w:val="30"/>
          <w:szCs w:val="30"/>
          <w:cs/>
        </w:rPr>
        <w:t xml:space="preserve">ลูกหนี้การค้า สกสค. </w:t>
      </w:r>
      <w:r w:rsidR="00BC1AB9" w:rsidRPr="00EF282D">
        <w:rPr>
          <w:rFonts w:ascii="Angsana New" w:hAnsi="Angsana New" w:hint="cs"/>
          <w:sz w:val="30"/>
          <w:szCs w:val="30"/>
          <w:cs/>
        </w:rPr>
        <w:t>ได้มีหนังสือ</w:t>
      </w:r>
      <w:r w:rsidR="00BC1AB9" w:rsidRPr="00BC1AB9">
        <w:rPr>
          <w:rFonts w:ascii="Angsana New" w:hAnsi="Angsana New" w:hint="cs"/>
          <w:sz w:val="30"/>
          <w:szCs w:val="30"/>
          <w:cs/>
        </w:rPr>
        <w:t>ขอขยายเวลาชำระหนี้ที่ครบกำหนดตั้งแต่งวดเดือน</w:t>
      </w:r>
      <w:r w:rsidR="00BF1796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BF1796">
        <w:rPr>
          <w:rFonts w:ascii="Angsana New" w:hAnsi="Angsana New"/>
          <w:sz w:val="30"/>
          <w:szCs w:val="30"/>
        </w:rPr>
        <w:t xml:space="preserve">2563 </w:t>
      </w:r>
      <w:r w:rsidR="00BC1AB9" w:rsidRPr="00BC1AB9">
        <w:rPr>
          <w:rFonts w:ascii="Angsana New" w:hAnsi="Angsana New" w:hint="cs"/>
          <w:sz w:val="30"/>
          <w:szCs w:val="30"/>
          <w:cs/>
        </w:rPr>
        <w:t>ถึงเดือน</w:t>
      </w:r>
      <w:r w:rsidR="00BF1796">
        <w:rPr>
          <w:rFonts w:ascii="Angsana New" w:hAnsi="Angsana New" w:hint="cs"/>
          <w:sz w:val="30"/>
          <w:szCs w:val="30"/>
          <w:cs/>
        </w:rPr>
        <w:t>เมษายน</w:t>
      </w:r>
      <w:r w:rsidR="00BC1AB9" w:rsidRPr="00BC1AB9">
        <w:rPr>
          <w:rFonts w:ascii="Angsana New" w:hAnsi="Angsana New" w:hint="cs"/>
          <w:sz w:val="30"/>
          <w:szCs w:val="30"/>
          <w:cs/>
        </w:rPr>
        <w:t xml:space="preserve"> </w:t>
      </w:r>
      <w:r w:rsidR="00C273B6" w:rsidRPr="00C273B6">
        <w:rPr>
          <w:rFonts w:ascii="Angsana New" w:hAnsi="Angsana New"/>
          <w:sz w:val="30"/>
          <w:szCs w:val="30"/>
        </w:rPr>
        <w:t>256</w:t>
      </w:r>
      <w:r w:rsidR="00BF1796">
        <w:rPr>
          <w:rFonts w:ascii="Angsana New" w:hAnsi="Angsana New"/>
          <w:sz w:val="30"/>
          <w:szCs w:val="30"/>
        </w:rPr>
        <w:t>4</w:t>
      </w:r>
      <w:r w:rsidR="00BC1AB9" w:rsidRPr="00BC1AB9">
        <w:rPr>
          <w:rFonts w:ascii="Angsana New" w:hAnsi="Angsana New"/>
          <w:sz w:val="30"/>
          <w:szCs w:val="30"/>
        </w:rPr>
        <w:t xml:space="preserve"> </w:t>
      </w:r>
      <w:r w:rsidR="00BC1AB9" w:rsidRPr="00BC1AB9">
        <w:rPr>
          <w:rFonts w:ascii="Angsana New" w:hAnsi="Angsana New" w:hint="cs"/>
          <w:sz w:val="30"/>
          <w:szCs w:val="30"/>
          <w:cs/>
        </w:rPr>
        <w:t xml:space="preserve">รวมทั้งสิ้น </w:t>
      </w:r>
      <w:r w:rsidR="00C273B6" w:rsidRPr="00C273B6">
        <w:rPr>
          <w:rFonts w:ascii="Angsana New" w:hAnsi="Angsana New"/>
          <w:sz w:val="30"/>
          <w:szCs w:val="30"/>
        </w:rPr>
        <w:t>1</w:t>
      </w:r>
      <w:r w:rsidR="00BF1796">
        <w:rPr>
          <w:rFonts w:ascii="Angsana New" w:hAnsi="Angsana New"/>
          <w:sz w:val="30"/>
          <w:szCs w:val="30"/>
        </w:rPr>
        <w:t>89</w:t>
      </w:r>
      <w:r w:rsidR="00BC1AB9" w:rsidRPr="00BC1AB9">
        <w:rPr>
          <w:rFonts w:ascii="Angsana New" w:hAnsi="Angsana New"/>
          <w:sz w:val="30"/>
          <w:szCs w:val="30"/>
        </w:rPr>
        <w:t xml:space="preserve"> </w:t>
      </w:r>
      <w:r w:rsidR="00BC1AB9" w:rsidRPr="00BC1AB9">
        <w:rPr>
          <w:rFonts w:ascii="Angsana New" w:hAnsi="Angsana New" w:hint="cs"/>
          <w:sz w:val="30"/>
          <w:szCs w:val="30"/>
          <w:cs/>
        </w:rPr>
        <w:t>ล้านบาท</w:t>
      </w:r>
      <w:r w:rsidR="007A2DA9">
        <w:rPr>
          <w:rFonts w:ascii="Angsana New" w:hAnsi="Angsana New" w:hint="cs"/>
          <w:sz w:val="30"/>
          <w:szCs w:val="30"/>
          <w:cs/>
        </w:rPr>
        <w:t>ตามกำหนดเวลาชำระใหม่</w:t>
      </w:r>
      <w:r w:rsidR="00BC1AB9" w:rsidRPr="00BC1AB9">
        <w:rPr>
          <w:rFonts w:ascii="Angsana New" w:hAnsi="Angsana New" w:hint="cs"/>
          <w:sz w:val="30"/>
          <w:szCs w:val="30"/>
          <w:cs/>
        </w:rPr>
        <w:t xml:space="preserve">  </w:t>
      </w:r>
      <w:r w:rsidRPr="00BC1AB9">
        <w:rPr>
          <w:rFonts w:ascii="Angsana New" w:hAnsi="Angsana New" w:hint="cs"/>
          <w:sz w:val="30"/>
          <w:szCs w:val="30"/>
          <w:cs/>
        </w:rPr>
        <w:t>ต่อมาในเดือน</w:t>
      </w:r>
      <w:r w:rsidR="00EF282D">
        <w:rPr>
          <w:rFonts w:ascii="Angsana New" w:hAnsi="Angsana New" w:hint="cs"/>
          <w:sz w:val="30"/>
          <w:szCs w:val="30"/>
          <w:cs/>
        </w:rPr>
        <w:t>กรกฎาคม</w:t>
      </w:r>
      <w:r w:rsidRPr="00BC1AB9">
        <w:rPr>
          <w:rFonts w:ascii="Angsana New" w:hAnsi="Angsana New" w:hint="cs"/>
          <w:sz w:val="30"/>
          <w:szCs w:val="30"/>
          <w:cs/>
        </w:rPr>
        <w:t xml:space="preserve"> </w:t>
      </w:r>
      <w:r w:rsidR="00C273B6" w:rsidRPr="00C273B6">
        <w:rPr>
          <w:rFonts w:ascii="Angsana New" w:hAnsi="Angsana New"/>
          <w:sz w:val="30"/>
          <w:szCs w:val="30"/>
        </w:rPr>
        <w:t>2563</w:t>
      </w:r>
      <w:r w:rsidRPr="00BC1AB9">
        <w:rPr>
          <w:rFonts w:ascii="Angsana New" w:hAnsi="Angsana New"/>
          <w:sz w:val="30"/>
          <w:szCs w:val="30"/>
        </w:rPr>
        <w:t xml:space="preserve"> </w:t>
      </w:r>
      <w:r w:rsidRPr="00BC1AB9">
        <w:rPr>
          <w:rFonts w:ascii="Angsana New" w:hAnsi="Angsana New" w:hint="cs"/>
          <w:sz w:val="30"/>
          <w:szCs w:val="30"/>
          <w:cs/>
        </w:rPr>
        <w:t>ล็อกซเล่ย์ ไวร์เลส ได้ออกหนังสือ</w:t>
      </w:r>
      <w:r w:rsidR="00BC1AB9" w:rsidRPr="00BC1AB9">
        <w:rPr>
          <w:rFonts w:ascii="Angsana New" w:hAnsi="Angsana New" w:hint="cs"/>
          <w:sz w:val="30"/>
          <w:szCs w:val="30"/>
          <w:cs/>
        </w:rPr>
        <w:t xml:space="preserve">เจรจาปรับตารางการผ่อนชำระ ผลยังอยู่ระหว่างเจรจา  </w:t>
      </w:r>
      <w:r w:rsidRPr="00BC1AB9"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="00B64CC9" w:rsidRPr="00BC1AB9">
        <w:rPr>
          <w:rFonts w:ascii="Angsana New" w:hAnsi="Angsana New" w:hint="cs"/>
          <w:sz w:val="30"/>
          <w:szCs w:val="30"/>
          <w:cs/>
        </w:rPr>
        <w:t>ในเดือน</w:t>
      </w:r>
      <w:r w:rsidRPr="00BC1AB9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="00C273B6" w:rsidRPr="00C273B6">
        <w:rPr>
          <w:rFonts w:ascii="Angsana New" w:hAnsi="Angsana New"/>
          <w:sz w:val="30"/>
          <w:szCs w:val="30"/>
        </w:rPr>
        <w:t>2563</w:t>
      </w:r>
      <w:r w:rsidRPr="00BC1AB9">
        <w:rPr>
          <w:rFonts w:ascii="Angsana New" w:hAnsi="Angsana New"/>
          <w:sz w:val="30"/>
          <w:szCs w:val="30"/>
        </w:rPr>
        <w:t xml:space="preserve"> </w:t>
      </w:r>
      <w:r w:rsidRPr="00BC1AB9">
        <w:rPr>
          <w:rFonts w:ascii="Angsana New" w:hAnsi="Angsana New" w:hint="cs"/>
          <w:sz w:val="30"/>
          <w:szCs w:val="30"/>
          <w:cs/>
        </w:rPr>
        <w:t>ล็อกซ</w:t>
      </w:r>
      <w:r w:rsidRPr="002C4240">
        <w:rPr>
          <w:rFonts w:ascii="Angsana New" w:hAnsi="Angsana New" w:hint="cs"/>
          <w:sz w:val="30"/>
          <w:szCs w:val="30"/>
          <w:cs/>
        </w:rPr>
        <w:t xml:space="preserve">เล่ย์ ไวร์เลส ได้รับชำระเงินสำหรับงวดเดือนเมษายน </w:t>
      </w:r>
      <w:r w:rsidR="00C273B6" w:rsidRPr="00C273B6">
        <w:rPr>
          <w:rFonts w:ascii="Angsana New" w:hAnsi="Angsana New"/>
          <w:sz w:val="30"/>
          <w:szCs w:val="30"/>
        </w:rPr>
        <w:t>2563</w:t>
      </w:r>
      <w:r w:rsidRPr="002C4240">
        <w:rPr>
          <w:rFonts w:ascii="Angsana New" w:hAnsi="Angsana New"/>
          <w:sz w:val="30"/>
          <w:szCs w:val="30"/>
        </w:rPr>
        <w:t xml:space="preserve"> </w:t>
      </w:r>
      <w:r w:rsidRPr="002C4240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="00C273B6" w:rsidRPr="00C273B6">
        <w:rPr>
          <w:rFonts w:ascii="Angsana New" w:hAnsi="Angsana New"/>
          <w:sz w:val="30"/>
          <w:szCs w:val="30"/>
        </w:rPr>
        <w:t>5</w:t>
      </w:r>
      <w:r w:rsidRPr="002C4240">
        <w:rPr>
          <w:rFonts w:ascii="Angsana New" w:hAnsi="Angsana New"/>
          <w:sz w:val="30"/>
          <w:szCs w:val="30"/>
        </w:rPr>
        <w:t xml:space="preserve"> </w:t>
      </w:r>
      <w:r w:rsidRPr="002C4240">
        <w:rPr>
          <w:rFonts w:ascii="Angsana New" w:hAnsi="Angsana New" w:hint="cs"/>
          <w:sz w:val="30"/>
          <w:szCs w:val="30"/>
          <w:cs/>
        </w:rPr>
        <w:t>ล้านบาท</w:t>
      </w:r>
      <w:r w:rsidR="00DC26D2">
        <w:rPr>
          <w:rFonts w:ascii="Angsana New" w:hAnsi="Angsana New"/>
          <w:sz w:val="30"/>
          <w:szCs w:val="30"/>
        </w:rPr>
        <w:t xml:space="preserve"> </w:t>
      </w:r>
      <w:r w:rsidR="00DC26D2" w:rsidRPr="00403859">
        <w:rPr>
          <w:rFonts w:asciiTheme="majorBidi" w:hAnsiTheme="majorBidi" w:hint="cs"/>
          <w:sz w:val="30"/>
          <w:szCs w:val="30"/>
          <w:cs/>
        </w:rPr>
        <w:t xml:space="preserve">ผู้บริหารของกลุ่มบริษัทเชื่อมั่นว่า </w:t>
      </w:r>
      <w:r w:rsidR="00DC26D2">
        <w:rPr>
          <w:rFonts w:asciiTheme="majorBidi" w:hAnsiTheme="majorBidi" w:hint="cs"/>
          <w:sz w:val="30"/>
          <w:szCs w:val="30"/>
          <w:cs/>
        </w:rPr>
        <w:t>กลุ่มบริษัท</w:t>
      </w:r>
      <w:r w:rsidR="00DC26D2" w:rsidRPr="00403859">
        <w:rPr>
          <w:rFonts w:asciiTheme="majorBidi" w:hAnsiTheme="majorBidi" w:hint="cs"/>
          <w:sz w:val="30"/>
          <w:szCs w:val="30"/>
          <w:cs/>
        </w:rPr>
        <w:t>จะได้รับชำระหนี้ทั้งจำนวน</w:t>
      </w:r>
      <w:r w:rsidR="00DC26D2">
        <w:rPr>
          <w:rFonts w:asciiTheme="majorBidi" w:hAnsiTheme="majorBidi"/>
          <w:sz w:val="30"/>
          <w:szCs w:val="30"/>
        </w:rPr>
        <w:t xml:space="preserve"> </w:t>
      </w:r>
      <w:r w:rsidR="00DC26D2" w:rsidRPr="009E591C">
        <w:rPr>
          <w:rFonts w:asciiTheme="majorBidi" w:hAnsiTheme="majorBidi" w:hint="cs"/>
          <w:sz w:val="30"/>
          <w:szCs w:val="30"/>
          <w:cs/>
        </w:rPr>
        <w:t>กลุ่มบริษัทจึงไม่ได้</w:t>
      </w:r>
      <w:r w:rsidR="00DC26D2" w:rsidRPr="00403859">
        <w:rPr>
          <w:rFonts w:asciiTheme="majorBidi" w:hAnsiTheme="majorBidi" w:hint="cs"/>
          <w:sz w:val="30"/>
          <w:szCs w:val="30"/>
          <w:cs/>
        </w:rPr>
        <w:t>รับรู้ค่าเผื่อผลขาดทุนจากการด้อยค่าสำหรับลูกหนี้ดังกล่าว</w:t>
      </w:r>
      <w:r w:rsidR="00DC26D2">
        <w:rPr>
          <w:rFonts w:asciiTheme="majorBidi" w:hAnsiTheme="majorBidi" w:hint="cs"/>
          <w:sz w:val="30"/>
          <w:szCs w:val="30"/>
          <w:cs/>
        </w:rPr>
        <w:t xml:space="preserve"> </w:t>
      </w:r>
      <w:r w:rsidR="00DC26D2" w:rsidRPr="00403859">
        <w:rPr>
          <w:rFonts w:asciiTheme="majorBidi" w:hAnsiTheme="majorBidi" w:hint="cs"/>
          <w:sz w:val="30"/>
          <w:szCs w:val="30"/>
          <w:cs/>
        </w:rPr>
        <w:t xml:space="preserve">ณ วันที่ </w:t>
      </w:r>
      <w:r w:rsidR="00DC26D2" w:rsidRPr="00C273B6">
        <w:rPr>
          <w:rFonts w:asciiTheme="majorBidi" w:hAnsiTheme="majorBidi"/>
          <w:sz w:val="30"/>
          <w:szCs w:val="30"/>
        </w:rPr>
        <w:t>30</w:t>
      </w:r>
      <w:r w:rsidR="00DC26D2" w:rsidRPr="00403859">
        <w:rPr>
          <w:rFonts w:asciiTheme="majorBidi" w:hAnsiTheme="majorBidi"/>
          <w:sz w:val="30"/>
          <w:szCs w:val="30"/>
        </w:rPr>
        <w:t xml:space="preserve"> </w:t>
      </w:r>
      <w:r w:rsidR="00DC26D2" w:rsidRPr="00403859">
        <w:rPr>
          <w:rFonts w:asciiTheme="majorBidi" w:hAnsiTheme="majorBidi" w:hint="cs"/>
          <w:sz w:val="30"/>
          <w:szCs w:val="30"/>
          <w:cs/>
        </w:rPr>
        <w:t xml:space="preserve">มิถุนายน </w:t>
      </w:r>
      <w:r w:rsidR="00DC26D2" w:rsidRPr="00C273B6">
        <w:rPr>
          <w:rFonts w:asciiTheme="majorBidi" w:hAnsiTheme="majorBidi"/>
          <w:sz w:val="30"/>
          <w:szCs w:val="30"/>
        </w:rPr>
        <w:t>2563</w:t>
      </w:r>
    </w:p>
    <w:p w14:paraId="0FF47088" w14:textId="77777777" w:rsidR="00414E86" w:rsidRDefault="00414E86" w:rsidP="00522F48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271E0C52" w14:textId="796B7A3E" w:rsidR="00BF7843" w:rsidRPr="0002344F" w:rsidRDefault="00BF7843" w:rsidP="00676C37">
      <w:pPr>
        <w:tabs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2344F">
        <w:rPr>
          <w:rFonts w:ascii="Angsana New" w:hAnsi="Angsana New"/>
          <w:sz w:val="30"/>
          <w:szCs w:val="30"/>
          <w:cs/>
        </w:rPr>
        <w:t>ลูกหนี้ตามสัญญา</w:t>
      </w:r>
      <w:r w:rsidRPr="0002344F">
        <w:rPr>
          <w:rFonts w:ascii="Angsana New" w:hAnsi="Angsana New" w:hint="cs"/>
          <w:sz w:val="30"/>
          <w:szCs w:val="30"/>
          <w:cs/>
        </w:rPr>
        <w:t xml:space="preserve">ปรับโครงสร้างหนี้ </w:t>
      </w:r>
      <w:r w:rsidRPr="0002344F">
        <w:rPr>
          <w:rFonts w:ascii="Angsana New" w:hAnsi="Angsana New"/>
          <w:sz w:val="30"/>
          <w:szCs w:val="30"/>
          <w:cs/>
        </w:rPr>
        <w:t xml:space="preserve">ณ วันที่ </w:t>
      </w:r>
      <w:r w:rsidR="00C273B6" w:rsidRPr="00C273B6">
        <w:rPr>
          <w:rFonts w:ascii="Angsana New" w:hAnsi="Angsana New" w:hint="cs"/>
          <w:sz w:val="30"/>
          <w:szCs w:val="30"/>
        </w:rPr>
        <w:t>30</w:t>
      </w:r>
      <w:r w:rsidR="002830BD">
        <w:rPr>
          <w:rFonts w:ascii="Angsana New" w:hAnsi="Angsana New" w:hint="cs"/>
          <w:sz w:val="30"/>
          <w:szCs w:val="30"/>
        </w:rPr>
        <w:t xml:space="preserve"> </w:t>
      </w:r>
      <w:r w:rsidR="002830BD">
        <w:rPr>
          <w:rFonts w:ascii="Angsana New" w:hAnsi="Angsana New" w:hint="cs"/>
          <w:sz w:val="30"/>
          <w:szCs w:val="30"/>
          <w:cs/>
        </w:rPr>
        <w:t>มิถุนายน</w:t>
      </w:r>
      <w:r w:rsidR="00BC06E7" w:rsidRPr="0002344F">
        <w:rPr>
          <w:rFonts w:ascii="Angsana New" w:hAnsi="Angsana New" w:hint="cs"/>
          <w:sz w:val="30"/>
          <w:szCs w:val="30"/>
          <w:cs/>
        </w:rPr>
        <w:t xml:space="preserve"> </w:t>
      </w:r>
      <w:r w:rsidR="00C273B6" w:rsidRPr="00C273B6">
        <w:rPr>
          <w:rFonts w:ascii="Angsana New" w:hAnsi="Angsana New"/>
          <w:sz w:val="30"/>
          <w:szCs w:val="30"/>
        </w:rPr>
        <w:t>256</w:t>
      </w:r>
      <w:r w:rsidR="00C273B6" w:rsidRPr="00C273B6">
        <w:rPr>
          <w:rFonts w:ascii="Angsana New" w:hAnsi="Angsana New" w:hint="cs"/>
          <w:sz w:val="30"/>
          <w:szCs w:val="30"/>
        </w:rPr>
        <w:t>3</w:t>
      </w:r>
      <w:r w:rsidR="00BC06E7" w:rsidRPr="0002344F">
        <w:rPr>
          <w:rFonts w:ascii="Angsana New" w:hAnsi="Angsana New"/>
          <w:sz w:val="30"/>
          <w:szCs w:val="30"/>
        </w:rPr>
        <w:t xml:space="preserve"> </w:t>
      </w:r>
      <w:r w:rsidR="00BC06E7" w:rsidRPr="0002344F">
        <w:rPr>
          <w:rFonts w:ascii="Angsana New" w:hAnsi="Angsana New" w:hint="cs"/>
          <w:sz w:val="30"/>
          <w:szCs w:val="30"/>
          <w:cs/>
        </w:rPr>
        <w:t>และ</w:t>
      </w:r>
      <w:r w:rsidR="00BC06E7" w:rsidRPr="0002344F">
        <w:rPr>
          <w:rFonts w:ascii="Angsana New" w:hAnsi="Angsana New"/>
          <w:sz w:val="30"/>
          <w:szCs w:val="30"/>
        </w:rPr>
        <w:t xml:space="preserve"> </w:t>
      </w:r>
      <w:r w:rsidR="00C273B6" w:rsidRPr="00C273B6">
        <w:rPr>
          <w:rFonts w:ascii="Angsana New" w:hAnsi="Angsana New"/>
          <w:sz w:val="30"/>
          <w:szCs w:val="30"/>
        </w:rPr>
        <w:t>31</w:t>
      </w:r>
      <w:r w:rsidRPr="0002344F">
        <w:rPr>
          <w:rFonts w:ascii="Angsana New" w:hAnsi="Angsana New"/>
          <w:sz w:val="30"/>
          <w:szCs w:val="30"/>
        </w:rPr>
        <w:t xml:space="preserve"> </w:t>
      </w:r>
      <w:r w:rsidRPr="0002344F">
        <w:rPr>
          <w:rFonts w:ascii="Angsana New" w:hAnsi="Angsana New"/>
          <w:sz w:val="30"/>
          <w:szCs w:val="30"/>
          <w:cs/>
        </w:rPr>
        <w:t>ธันวาคม</w:t>
      </w:r>
      <w:r w:rsidR="00BC06E7" w:rsidRPr="0002344F">
        <w:rPr>
          <w:rFonts w:ascii="Angsana New" w:hAnsi="Angsana New"/>
          <w:sz w:val="30"/>
          <w:szCs w:val="30"/>
        </w:rPr>
        <w:t xml:space="preserve"> </w:t>
      </w:r>
      <w:r w:rsidR="00C273B6" w:rsidRPr="00C273B6">
        <w:rPr>
          <w:rFonts w:ascii="Angsana New" w:hAnsi="Angsana New"/>
          <w:sz w:val="30"/>
          <w:szCs w:val="30"/>
        </w:rPr>
        <w:t>256</w:t>
      </w:r>
      <w:r w:rsidR="00C273B6" w:rsidRPr="00C273B6">
        <w:rPr>
          <w:rFonts w:ascii="Angsana New" w:hAnsi="Angsana New" w:hint="cs"/>
          <w:sz w:val="30"/>
          <w:szCs w:val="30"/>
        </w:rPr>
        <w:t>2</w:t>
      </w:r>
      <w:r w:rsidRPr="0002344F">
        <w:rPr>
          <w:rFonts w:ascii="Angsana New" w:hAnsi="Angsana New"/>
          <w:sz w:val="30"/>
          <w:szCs w:val="30"/>
        </w:rPr>
        <w:t xml:space="preserve"> </w:t>
      </w:r>
      <w:r w:rsidRPr="0002344F">
        <w:rPr>
          <w:rFonts w:ascii="Angsana New" w:hAnsi="Angsana New"/>
          <w:sz w:val="30"/>
          <w:szCs w:val="30"/>
          <w:cs/>
        </w:rPr>
        <w:t>มีรายละเอียดดังนี้</w:t>
      </w:r>
    </w:p>
    <w:p w14:paraId="46CB7776" w14:textId="77777777" w:rsidR="00BF7843" w:rsidRPr="00503E74" w:rsidRDefault="00BF7843" w:rsidP="00503E74">
      <w:pPr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0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00"/>
        <w:gridCol w:w="270"/>
        <w:gridCol w:w="810"/>
        <w:gridCol w:w="243"/>
        <w:gridCol w:w="837"/>
        <w:gridCol w:w="270"/>
        <w:gridCol w:w="810"/>
        <w:gridCol w:w="236"/>
        <w:gridCol w:w="844"/>
        <w:gridCol w:w="236"/>
        <w:gridCol w:w="817"/>
      </w:tblGrid>
      <w:tr w:rsidR="00F077ED" w:rsidRPr="00D75055" w14:paraId="18D7B3FF" w14:textId="77777777" w:rsidTr="00E72785">
        <w:tc>
          <w:tcPr>
            <w:tcW w:w="2790" w:type="dxa"/>
          </w:tcPr>
          <w:p w14:paraId="06B2C343" w14:textId="77777777" w:rsidR="00F077ED" w:rsidRPr="00D75055" w:rsidRDefault="00F077ED" w:rsidP="00F2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0" w:type="dxa"/>
            <w:gridSpan w:val="3"/>
          </w:tcPr>
          <w:p w14:paraId="12F98934" w14:textId="77777777" w:rsidR="00F077ED" w:rsidRPr="00D75055" w:rsidRDefault="00F077ED" w:rsidP="00F2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75055">
              <w:rPr>
                <w:rFonts w:ascii="Angsana New" w:hAnsi="Angsana New"/>
                <w:sz w:val="24"/>
                <w:szCs w:val="24"/>
                <w:cs/>
              </w:rPr>
              <w:t>ที่ถึงกำหนดชำระ</w:t>
            </w:r>
          </w:p>
        </w:tc>
        <w:tc>
          <w:tcPr>
            <w:tcW w:w="243" w:type="dxa"/>
          </w:tcPr>
          <w:p w14:paraId="0A115BA6" w14:textId="77777777" w:rsidR="00F077ED" w:rsidRPr="00D75055" w:rsidRDefault="00F077ED" w:rsidP="00F2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17" w:type="dxa"/>
            <w:gridSpan w:val="3"/>
          </w:tcPr>
          <w:p w14:paraId="56F594EB" w14:textId="77777777" w:rsidR="00F077ED" w:rsidRPr="00D75055" w:rsidRDefault="00F077ED" w:rsidP="00F2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75055">
              <w:rPr>
                <w:rFonts w:ascii="Angsana New" w:hAnsi="Angsana New"/>
                <w:sz w:val="24"/>
                <w:szCs w:val="24"/>
                <w:cs/>
              </w:rPr>
              <w:t>ที่ถึงกำหนดชำระ</w:t>
            </w:r>
          </w:p>
        </w:tc>
        <w:tc>
          <w:tcPr>
            <w:tcW w:w="236" w:type="dxa"/>
          </w:tcPr>
          <w:p w14:paraId="265EDC41" w14:textId="77777777" w:rsidR="00F077ED" w:rsidRPr="00D75055" w:rsidRDefault="00F077ED" w:rsidP="00F2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97" w:type="dxa"/>
            <w:gridSpan w:val="3"/>
          </w:tcPr>
          <w:p w14:paraId="20347E22" w14:textId="77777777" w:rsidR="00F077ED" w:rsidRPr="00D75055" w:rsidRDefault="00F077ED" w:rsidP="00F2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077ED" w:rsidRPr="00D75055" w14:paraId="7B915478" w14:textId="77777777" w:rsidTr="00E72785">
        <w:tc>
          <w:tcPr>
            <w:tcW w:w="2790" w:type="dxa"/>
          </w:tcPr>
          <w:p w14:paraId="262108B7" w14:textId="77777777" w:rsidR="00F077ED" w:rsidRPr="00D75055" w:rsidRDefault="00F077ED" w:rsidP="00F2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0" w:type="dxa"/>
            <w:gridSpan w:val="3"/>
          </w:tcPr>
          <w:p w14:paraId="5C582E78" w14:textId="77777777" w:rsidR="00F077ED" w:rsidRPr="00D75055" w:rsidRDefault="00F077ED" w:rsidP="0000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75055">
              <w:rPr>
                <w:rFonts w:ascii="Angsana New" w:hAnsi="Angsana New"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243" w:type="dxa"/>
          </w:tcPr>
          <w:p w14:paraId="3DFB9134" w14:textId="77777777" w:rsidR="00F077ED" w:rsidRPr="00D75055" w:rsidRDefault="00F077ED" w:rsidP="00F2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17" w:type="dxa"/>
            <w:gridSpan w:val="3"/>
          </w:tcPr>
          <w:p w14:paraId="76FE4909" w14:textId="77777777" w:rsidR="00F077ED" w:rsidRPr="00D75055" w:rsidRDefault="00F077ED" w:rsidP="00F2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75055">
              <w:rPr>
                <w:rFonts w:ascii="Angsana New" w:hAnsi="Angsana New"/>
                <w:sz w:val="24"/>
                <w:szCs w:val="24"/>
                <w:cs/>
              </w:rPr>
              <w:t>เกินหนึ่งปีแต่ไม่เกินห้าปี</w:t>
            </w:r>
          </w:p>
        </w:tc>
        <w:tc>
          <w:tcPr>
            <w:tcW w:w="236" w:type="dxa"/>
          </w:tcPr>
          <w:p w14:paraId="1444D39C" w14:textId="77777777" w:rsidR="00F077ED" w:rsidRPr="00D75055" w:rsidRDefault="00F077ED" w:rsidP="00F2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97" w:type="dxa"/>
            <w:gridSpan w:val="3"/>
          </w:tcPr>
          <w:p w14:paraId="2F76CC88" w14:textId="77777777" w:rsidR="00F077ED" w:rsidRPr="00D75055" w:rsidRDefault="00F077ED" w:rsidP="00F2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75055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203309" w:rsidRPr="00D75055" w14:paraId="4A15ACED" w14:textId="77777777" w:rsidTr="00E72785">
        <w:tc>
          <w:tcPr>
            <w:tcW w:w="2790" w:type="dxa"/>
          </w:tcPr>
          <w:p w14:paraId="11628259" w14:textId="77777777" w:rsidR="00203309" w:rsidRPr="00D75055" w:rsidRDefault="00203309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B2F4276" w14:textId="77532A7D" w:rsidR="00203309" w:rsidRPr="00D75055" w:rsidRDefault="00C273B6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C273B6">
              <w:rPr>
                <w:rFonts w:ascii="Angsana New" w:hAnsi="Angsana New" w:hint="cs"/>
                <w:spacing w:val="-6"/>
                <w:sz w:val="24"/>
                <w:szCs w:val="24"/>
              </w:rPr>
              <w:t>30</w:t>
            </w:r>
            <w:r w:rsidR="002830BD">
              <w:rPr>
                <w:rFonts w:ascii="Angsana New" w:hAnsi="Angsana New" w:hint="cs"/>
                <w:spacing w:val="-6"/>
                <w:sz w:val="24"/>
                <w:szCs w:val="24"/>
              </w:rPr>
              <w:t xml:space="preserve"> </w:t>
            </w:r>
            <w:r w:rsidR="002830BD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70" w:type="dxa"/>
          </w:tcPr>
          <w:p w14:paraId="2F157033" w14:textId="77777777" w:rsidR="00203309" w:rsidRPr="00D75055" w:rsidRDefault="00203309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47E2B5E" w14:textId="1CAA8586" w:rsidR="00203309" w:rsidRPr="00D75055" w:rsidRDefault="00C273B6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273B6">
              <w:rPr>
                <w:rFonts w:ascii="Angsana New" w:hAnsi="Angsana New"/>
                <w:sz w:val="24"/>
                <w:szCs w:val="24"/>
              </w:rPr>
              <w:t>31</w:t>
            </w:r>
            <w:r w:rsidR="00203309" w:rsidRPr="00D7505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203309" w:rsidRPr="00D75055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43" w:type="dxa"/>
          </w:tcPr>
          <w:p w14:paraId="5752A2FE" w14:textId="77777777" w:rsidR="00203309" w:rsidRPr="00D75055" w:rsidRDefault="00203309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</w:tcPr>
          <w:p w14:paraId="1843CF0E" w14:textId="145A08C9" w:rsidR="00203309" w:rsidRPr="00D75055" w:rsidRDefault="00C273B6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C273B6">
              <w:rPr>
                <w:rFonts w:ascii="Angsana New" w:hAnsi="Angsana New" w:hint="cs"/>
                <w:spacing w:val="-6"/>
                <w:sz w:val="24"/>
                <w:szCs w:val="24"/>
              </w:rPr>
              <w:t>30</w:t>
            </w:r>
            <w:r w:rsidR="002830BD">
              <w:rPr>
                <w:rFonts w:ascii="Angsana New" w:hAnsi="Angsana New" w:hint="cs"/>
                <w:spacing w:val="-6"/>
                <w:sz w:val="24"/>
                <w:szCs w:val="24"/>
              </w:rPr>
              <w:t xml:space="preserve"> </w:t>
            </w:r>
            <w:r w:rsidR="002830BD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70" w:type="dxa"/>
          </w:tcPr>
          <w:p w14:paraId="7C6B0B52" w14:textId="77777777" w:rsidR="00203309" w:rsidRPr="00D75055" w:rsidRDefault="00203309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19E54AE" w14:textId="42FD9E03" w:rsidR="00203309" w:rsidRPr="00D75055" w:rsidRDefault="00C273B6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273B6">
              <w:rPr>
                <w:rFonts w:ascii="Angsana New" w:hAnsi="Angsana New"/>
                <w:sz w:val="24"/>
                <w:szCs w:val="24"/>
              </w:rPr>
              <w:t>31</w:t>
            </w:r>
            <w:r w:rsidR="00203309" w:rsidRPr="00D7505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203309" w:rsidRPr="00D75055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</w:tcPr>
          <w:p w14:paraId="222375D9" w14:textId="77777777" w:rsidR="00203309" w:rsidRPr="00D75055" w:rsidRDefault="00203309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44" w:type="dxa"/>
          </w:tcPr>
          <w:p w14:paraId="456CC91E" w14:textId="43635E6A" w:rsidR="00203309" w:rsidRPr="00D75055" w:rsidRDefault="00C273B6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C273B6">
              <w:rPr>
                <w:rFonts w:ascii="Angsana New" w:hAnsi="Angsana New" w:hint="cs"/>
                <w:spacing w:val="-6"/>
                <w:sz w:val="24"/>
                <w:szCs w:val="24"/>
              </w:rPr>
              <w:t>30</w:t>
            </w:r>
            <w:r w:rsidR="002830BD">
              <w:rPr>
                <w:rFonts w:ascii="Angsana New" w:hAnsi="Angsana New" w:hint="cs"/>
                <w:spacing w:val="-6"/>
                <w:sz w:val="24"/>
                <w:szCs w:val="24"/>
              </w:rPr>
              <w:t xml:space="preserve"> </w:t>
            </w:r>
            <w:r w:rsidR="002830BD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36" w:type="dxa"/>
          </w:tcPr>
          <w:p w14:paraId="796C6215" w14:textId="77777777" w:rsidR="00203309" w:rsidRPr="00D75055" w:rsidRDefault="00203309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4DFBA5D5" w14:textId="7C4B7DA8" w:rsidR="00203309" w:rsidRPr="00D75055" w:rsidRDefault="00C273B6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273B6">
              <w:rPr>
                <w:rFonts w:ascii="Angsana New" w:hAnsi="Angsana New"/>
                <w:sz w:val="24"/>
                <w:szCs w:val="24"/>
              </w:rPr>
              <w:t>31</w:t>
            </w:r>
            <w:r w:rsidR="00203309" w:rsidRPr="00D7505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203309" w:rsidRPr="00D75055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</w:tr>
      <w:tr w:rsidR="00203309" w:rsidRPr="00D75055" w14:paraId="3F944E17" w14:textId="77777777" w:rsidTr="00E72785">
        <w:tc>
          <w:tcPr>
            <w:tcW w:w="2790" w:type="dxa"/>
          </w:tcPr>
          <w:p w14:paraId="3C97E40D" w14:textId="77777777" w:rsidR="00203309" w:rsidRPr="00D75055" w:rsidRDefault="00203309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A14AC67" w14:textId="2BC362F0" w:rsidR="00203309" w:rsidRPr="00D75055" w:rsidRDefault="00C273B6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C273B6">
              <w:rPr>
                <w:rFonts w:ascii="Angsana New" w:hAnsi="Angsana New" w:hint="cs"/>
                <w:spacing w:val="-6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7626B18C" w14:textId="77777777" w:rsidR="00203309" w:rsidRPr="00D75055" w:rsidRDefault="00203309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57648A9" w14:textId="6FB23557" w:rsidR="00203309" w:rsidRPr="00D75055" w:rsidRDefault="00C273B6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273B6">
              <w:rPr>
                <w:rFonts w:ascii="Angsana New" w:hAnsi="Angsana New"/>
                <w:sz w:val="24"/>
                <w:szCs w:val="24"/>
              </w:rPr>
              <w:t>256</w:t>
            </w:r>
            <w:r w:rsidRPr="00C273B6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243" w:type="dxa"/>
          </w:tcPr>
          <w:p w14:paraId="65CE5E86" w14:textId="77777777" w:rsidR="00203309" w:rsidRPr="00D75055" w:rsidRDefault="00203309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</w:tcPr>
          <w:p w14:paraId="390D206F" w14:textId="1DC4E9BE" w:rsidR="00203309" w:rsidRPr="00D75055" w:rsidRDefault="00C273B6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C273B6">
              <w:rPr>
                <w:rFonts w:ascii="Angsana New" w:hAnsi="Angsana New" w:hint="cs"/>
                <w:spacing w:val="-6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47A20F6D" w14:textId="77777777" w:rsidR="00203309" w:rsidRPr="00D75055" w:rsidRDefault="00203309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F369EEB" w14:textId="2D98BD86" w:rsidR="00203309" w:rsidRPr="00D75055" w:rsidRDefault="00C273B6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273B6">
              <w:rPr>
                <w:rFonts w:ascii="Angsana New" w:hAnsi="Angsana New"/>
                <w:sz w:val="24"/>
                <w:szCs w:val="24"/>
              </w:rPr>
              <w:t>256</w:t>
            </w:r>
            <w:r w:rsidRPr="00C273B6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14:paraId="5D7B5A70" w14:textId="77777777" w:rsidR="00203309" w:rsidRPr="00D75055" w:rsidRDefault="00203309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44" w:type="dxa"/>
          </w:tcPr>
          <w:p w14:paraId="604955F3" w14:textId="6CD23BA2" w:rsidR="00203309" w:rsidRPr="00D75055" w:rsidRDefault="00C273B6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C273B6">
              <w:rPr>
                <w:rFonts w:ascii="Angsana New" w:hAnsi="Angsana New" w:hint="cs"/>
                <w:spacing w:val="-6"/>
                <w:sz w:val="24"/>
                <w:szCs w:val="24"/>
              </w:rPr>
              <w:t>2563</w:t>
            </w:r>
          </w:p>
        </w:tc>
        <w:tc>
          <w:tcPr>
            <w:tcW w:w="236" w:type="dxa"/>
          </w:tcPr>
          <w:p w14:paraId="78732E41" w14:textId="77777777" w:rsidR="00203309" w:rsidRPr="00D75055" w:rsidRDefault="00203309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75C271CA" w14:textId="29088830" w:rsidR="00203309" w:rsidRPr="00D75055" w:rsidRDefault="00C273B6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273B6">
              <w:rPr>
                <w:rFonts w:ascii="Angsana New" w:hAnsi="Angsana New"/>
                <w:sz w:val="24"/>
                <w:szCs w:val="24"/>
              </w:rPr>
              <w:t>256</w:t>
            </w:r>
            <w:r w:rsidRPr="00C273B6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</w:tr>
      <w:tr w:rsidR="00203309" w:rsidRPr="00D75055" w14:paraId="369DA641" w14:textId="77777777" w:rsidTr="00E72785">
        <w:tc>
          <w:tcPr>
            <w:tcW w:w="2790" w:type="dxa"/>
          </w:tcPr>
          <w:p w14:paraId="37849E00" w14:textId="77777777" w:rsidR="00203309" w:rsidRPr="00D75055" w:rsidRDefault="00203309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73" w:type="dxa"/>
            <w:gridSpan w:val="11"/>
          </w:tcPr>
          <w:p w14:paraId="75AE3113" w14:textId="77777777" w:rsidR="00203309" w:rsidRPr="002D0865" w:rsidRDefault="00203309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2D0865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ล้าน</w:t>
            </w:r>
            <w:r w:rsidRPr="002D0865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บาท</w:t>
            </w:r>
            <w:r w:rsidRPr="002D0865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203309" w:rsidRPr="00D75055" w14:paraId="02EB5E86" w14:textId="77777777" w:rsidTr="00E72785">
        <w:tc>
          <w:tcPr>
            <w:tcW w:w="2790" w:type="dxa"/>
          </w:tcPr>
          <w:p w14:paraId="58FFEB4C" w14:textId="77777777" w:rsidR="00203309" w:rsidRPr="00D75055" w:rsidRDefault="00203309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sz w:val="24"/>
                <w:szCs w:val="24"/>
                <w:cs/>
              </w:rPr>
            </w:pPr>
            <w:r w:rsidRPr="00D75055">
              <w:rPr>
                <w:rFonts w:ascii="Angsana New" w:hAnsi="Angsana New"/>
                <w:sz w:val="24"/>
                <w:szCs w:val="24"/>
                <w:cs/>
              </w:rPr>
              <w:t>ลูกหนี้ตามสัญญาปรับโครงสร้างหนี้</w:t>
            </w:r>
          </w:p>
        </w:tc>
        <w:tc>
          <w:tcPr>
            <w:tcW w:w="900" w:type="dxa"/>
          </w:tcPr>
          <w:p w14:paraId="6CF29AB9" w14:textId="1E696851" w:rsidR="00203309" w:rsidRPr="00D75055" w:rsidRDefault="00C273B6" w:rsidP="00203309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273B6">
              <w:rPr>
                <w:rFonts w:ascii="Angsana New" w:hAnsi="Angsana New"/>
                <w:sz w:val="24"/>
                <w:szCs w:val="24"/>
                <w:lang w:val="en-US"/>
              </w:rPr>
              <w:t>315</w:t>
            </w:r>
          </w:p>
        </w:tc>
        <w:tc>
          <w:tcPr>
            <w:tcW w:w="270" w:type="dxa"/>
          </w:tcPr>
          <w:p w14:paraId="32269C6D" w14:textId="77777777" w:rsidR="00203309" w:rsidRPr="00D75055" w:rsidRDefault="00203309" w:rsidP="00203309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0E4BC6C3" w14:textId="217E0F41" w:rsidR="00203309" w:rsidRPr="00D75055" w:rsidRDefault="00C273B6" w:rsidP="00760871">
            <w:pPr>
              <w:pStyle w:val="a1"/>
              <w:tabs>
                <w:tab w:val="decimal" w:pos="542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273B6">
              <w:rPr>
                <w:rFonts w:ascii="Angsana New" w:hAnsi="Angsana New"/>
                <w:sz w:val="24"/>
                <w:szCs w:val="24"/>
                <w:lang w:val="en-US"/>
              </w:rPr>
              <w:t>180</w:t>
            </w:r>
          </w:p>
        </w:tc>
        <w:tc>
          <w:tcPr>
            <w:tcW w:w="243" w:type="dxa"/>
          </w:tcPr>
          <w:p w14:paraId="0C14CD0F" w14:textId="77777777" w:rsidR="00203309" w:rsidRPr="00D75055" w:rsidRDefault="00203309" w:rsidP="00203309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37" w:type="dxa"/>
          </w:tcPr>
          <w:p w14:paraId="150B5DFE" w14:textId="61E39899" w:rsidR="00203309" w:rsidRPr="00D75055" w:rsidRDefault="00C273B6" w:rsidP="00203309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273B6">
              <w:rPr>
                <w:rFonts w:ascii="Angsana New" w:hAnsi="Angsana New"/>
                <w:sz w:val="24"/>
                <w:szCs w:val="24"/>
                <w:lang w:val="en-US"/>
              </w:rPr>
              <w:t>562</w:t>
            </w:r>
          </w:p>
        </w:tc>
        <w:tc>
          <w:tcPr>
            <w:tcW w:w="270" w:type="dxa"/>
          </w:tcPr>
          <w:p w14:paraId="70218CD2" w14:textId="77777777" w:rsidR="00203309" w:rsidRPr="00D75055" w:rsidRDefault="00203309" w:rsidP="00203309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5224534B" w14:textId="76A9D016" w:rsidR="00203309" w:rsidRPr="00D75055" w:rsidRDefault="00C273B6" w:rsidP="00203309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273B6">
              <w:rPr>
                <w:rFonts w:ascii="Angsana New" w:hAnsi="Angsana New" w:hint="cs"/>
                <w:sz w:val="24"/>
                <w:szCs w:val="24"/>
                <w:lang w:val="en-US"/>
              </w:rPr>
              <w:t>711</w:t>
            </w:r>
          </w:p>
        </w:tc>
        <w:tc>
          <w:tcPr>
            <w:tcW w:w="236" w:type="dxa"/>
          </w:tcPr>
          <w:p w14:paraId="569C3997" w14:textId="77777777" w:rsidR="00203309" w:rsidRPr="00D75055" w:rsidRDefault="00203309" w:rsidP="00203309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44" w:type="dxa"/>
          </w:tcPr>
          <w:p w14:paraId="425A2B6C" w14:textId="4E07779F" w:rsidR="00203309" w:rsidRPr="00D75055" w:rsidRDefault="00C273B6" w:rsidP="00203309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273B6">
              <w:rPr>
                <w:rFonts w:ascii="Angsana New" w:hAnsi="Angsana New"/>
                <w:sz w:val="24"/>
                <w:szCs w:val="24"/>
                <w:lang w:val="en-US"/>
              </w:rPr>
              <w:t>877</w:t>
            </w:r>
          </w:p>
        </w:tc>
        <w:tc>
          <w:tcPr>
            <w:tcW w:w="236" w:type="dxa"/>
          </w:tcPr>
          <w:p w14:paraId="1840B8B6" w14:textId="77777777" w:rsidR="00203309" w:rsidRPr="00D75055" w:rsidRDefault="00203309" w:rsidP="00203309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7" w:type="dxa"/>
          </w:tcPr>
          <w:p w14:paraId="05FAD5DE" w14:textId="68BBED1B" w:rsidR="00203309" w:rsidRPr="00D75055" w:rsidRDefault="00C273B6" w:rsidP="00203309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273B6">
              <w:rPr>
                <w:rFonts w:ascii="Angsana New" w:hAnsi="Angsana New"/>
                <w:sz w:val="24"/>
                <w:szCs w:val="24"/>
                <w:lang w:val="en-US"/>
              </w:rPr>
              <w:t>891</w:t>
            </w:r>
          </w:p>
        </w:tc>
      </w:tr>
      <w:tr w:rsidR="00203309" w:rsidRPr="00D75055" w14:paraId="07CE5A88" w14:textId="77777777" w:rsidTr="00E72785">
        <w:tc>
          <w:tcPr>
            <w:tcW w:w="2790" w:type="dxa"/>
          </w:tcPr>
          <w:p w14:paraId="1A95E8FD" w14:textId="77777777" w:rsidR="00203309" w:rsidRPr="00D75055" w:rsidRDefault="00203309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sz w:val="24"/>
                <w:szCs w:val="24"/>
              </w:rPr>
            </w:pPr>
            <w:r w:rsidRPr="00D75055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หัก</w:t>
            </w:r>
            <w:r w:rsidRPr="00D75055">
              <w:rPr>
                <w:rFonts w:ascii="Angsana New" w:hAnsi="Angsana New"/>
                <w:sz w:val="24"/>
                <w:szCs w:val="24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417EF22" w14:textId="57689CBD" w:rsidR="00203309" w:rsidRPr="00D75055" w:rsidRDefault="007C64E9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C273B6" w:rsidRPr="00C273B6">
              <w:rPr>
                <w:rFonts w:ascii="Angsana New" w:hAnsi="Angsana New"/>
                <w:sz w:val="24"/>
                <w:szCs w:val="24"/>
              </w:rPr>
              <w:t>40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253D9ED4" w14:textId="77777777" w:rsidR="00203309" w:rsidRPr="00D75055" w:rsidRDefault="00203309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802FCB0" w14:textId="41485A4C" w:rsidR="00203309" w:rsidRPr="00D75055" w:rsidRDefault="00203309" w:rsidP="00760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C273B6" w:rsidRPr="00C273B6">
              <w:rPr>
                <w:rFonts w:ascii="Angsana New" w:hAnsi="Angsana New"/>
                <w:sz w:val="24"/>
                <w:szCs w:val="24"/>
              </w:rPr>
              <w:t>35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43" w:type="dxa"/>
          </w:tcPr>
          <w:p w14:paraId="35A4C554" w14:textId="77777777" w:rsidR="00203309" w:rsidRPr="00D75055" w:rsidRDefault="00203309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14:paraId="0D32F5BF" w14:textId="16F745B4" w:rsidR="00203309" w:rsidRPr="00D75055" w:rsidRDefault="007C64E9" w:rsidP="00203309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C273B6" w:rsidRPr="00C273B6">
              <w:rPr>
                <w:rFonts w:ascii="Angsana New" w:hAnsi="Angsana New"/>
                <w:sz w:val="24"/>
                <w:szCs w:val="24"/>
                <w:lang w:val="en-US"/>
              </w:rPr>
              <w:t>36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</w:tcPr>
          <w:p w14:paraId="770A45C6" w14:textId="77777777" w:rsidR="00203309" w:rsidRPr="00D75055" w:rsidRDefault="00203309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023AF45" w14:textId="5D8008DB" w:rsidR="00203309" w:rsidRPr="00D75055" w:rsidRDefault="00203309" w:rsidP="00203309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="00C273B6" w:rsidRPr="00C273B6">
              <w:rPr>
                <w:rFonts w:ascii="Angsana New" w:hAnsi="Angsana New" w:hint="cs"/>
                <w:sz w:val="24"/>
                <w:szCs w:val="24"/>
                <w:lang w:val="en-US"/>
              </w:rPr>
              <w:t>51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14:paraId="5407CB19" w14:textId="77777777" w:rsidR="00203309" w:rsidRPr="00D75055" w:rsidRDefault="00203309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4A07608A" w14:textId="524A3CF7" w:rsidR="00203309" w:rsidRPr="00D75055" w:rsidRDefault="002D7112" w:rsidP="00203309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C273B6" w:rsidRPr="00C273B6">
              <w:rPr>
                <w:rFonts w:ascii="Angsana New" w:hAnsi="Angsana New"/>
                <w:sz w:val="24"/>
                <w:szCs w:val="24"/>
                <w:lang w:val="en-US"/>
              </w:rPr>
              <w:t>76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</w:tcPr>
          <w:p w14:paraId="180F5B89" w14:textId="77777777" w:rsidR="00203309" w:rsidRPr="00D75055" w:rsidRDefault="00203309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20376299" w14:textId="645455E8" w:rsidR="00203309" w:rsidRPr="00D75055" w:rsidRDefault="00203309" w:rsidP="00203309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C273B6" w:rsidRPr="00C273B6">
              <w:rPr>
                <w:rFonts w:ascii="Angsana New" w:hAnsi="Angsana New"/>
                <w:sz w:val="24"/>
                <w:szCs w:val="24"/>
                <w:lang w:val="en-US"/>
              </w:rPr>
              <w:t>86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</w:tr>
      <w:tr w:rsidR="00203309" w:rsidRPr="00D75055" w14:paraId="5FB81740" w14:textId="77777777" w:rsidTr="00E72785">
        <w:trPr>
          <w:trHeight w:val="352"/>
        </w:trPr>
        <w:tc>
          <w:tcPr>
            <w:tcW w:w="2790" w:type="dxa"/>
          </w:tcPr>
          <w:p w14:paraId="1273C9CF" w14:textId="77777777" w:rsidR="00203309" w:rsidRPr="00D75055" w:rsidRDefault="00203309" w:rsidP="00203309">
            <w:pPr>
              <w:pStyle w:val="a"/>
              <w:tabs>
                <w:tab w:val="clear" w:pos="1080"/>
              </w:tabs>
              <w:ind w:left="369" w:right="-468" w:hanging="369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D7505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รวมลูกหนี้ตามสัญญาปรับโครงสร้างหนี้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F11B8BA" w14:textId="11CB55E7" w:rsidR="00203309" w:rsidRPr="00D75055" w:rsidRDefault="00C273B6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273B6">
              <w:rPr>
                <w:rFonts w:ascii="Angsana New" w:hAnsi="Angsana New"/>
                <w:b/>
                <w:bCs/>
                <w:sz w:val="24"/>
                <w:szCs w:val="24"/>
              </w:rPr>
              <w:t>275</w:t>
            </w:r>
          </w:p>
        </w:tc>
        <w:tc>
          <w:tcPr>
            <w:tcW w:w="270" w:type="dxa"/>
          </w:tcPr>
          <w:p w14:paraId="65E8B00E" w14:textId="77777777" w:rsidR="00203309" w:rsidRPr="00D75055" w:rsidRDefault="00203309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AB6E5EC" w14:textId="4051198D" w:rsidR="00203309" w:rsidRPr="00D75055" w:rsidRDefault="00C273B6" w:rsidP="00760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273B6">
              <w:rPr>
                <w:rFonts w:ascii="Angsana New" w:hAnsi="Angsana New"/>
                <w:b/>
                <w:bCs/>
                <w:sz w:val="24"/>
                <w:szCs w:val="24"/>
              </w:rPr>
              <w:t>145</w:t>
            </w:r>
          </w:p>
        </w:tc>
        <w:tc>
          <w:tcPr>
            <w:tcW w:w="243" w:type="dxa"/>
          </w:tcPr>
          <w:p w14:paraId="459F6A99" w14:textId="77777777" w:rsidR="00203309" w:rsidRPr="00D75055" w:rsidRDefault="00203309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14:paraId="0FC93D96" w14:textId="4FED0A13" w:rsidR="00203309" w:rsidRPr="00D75055" w:rsidRDefault="00C273B6" w:rsidP="00203309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C273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526</w:t>
            </w:r>
          </w:p>
        </w:tc>
        <w:tc>
          <w:tcPr>
            <w:tcW w:w="270" w:type="dxa"/>
          </w:tcPr>
          <w:p w14:paraId="364C5A57" w14:textId="77777777" w:rsidR="00203309" w:rsidRPr="00D75055" w:rsidRDefault="00203309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A3293F3" w14:textId="57C8A2B4" w:rsidR="00203309" w:rsidRPr="00D75055" w:rsidRDefault="00C273B6" w:rsidP="00203309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C273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660</w:t>
            </w:r>
          </w:p>
        </w:tc>
        <w:tc>
          <w:tcPr>
            <w:tcW w:w="236" w:type="dxa"/>
          </w:tcPr>
          <w:p w14:paraId="71628AAB" w14:textId="77777777" w:rsidR="00203309" w:rsidRPr="00D75055" w:rsidRDefault="00203309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6C6EC791" w14:textId="4CE677C2" w:rsidR="00203309" w:rsidRPr="00D75055" w:rsidRDefault="00C273B6" w:rsidP="00203309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C273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801</w:t>
            </w:r>
          </w:p>
        </w:tc>
        <w:tc>
          <w:tcPr>
            <w:tcW w:w="236" w:type="dxa"/>
          </w:tcPr>
          <w:p w14:paraId="70EAF2D8" w14:textId="77777777" w:rsidR="00203309" w:rsidRPr="00D75055" w:rsidRDefault="00203309" w:rsidP="00203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00733B57" w14:textId="046EC5FA" w:rsidR="00203309" w:rsidRPr="00D75055" w:rsidRDefault="00C273B6" w:rsidP="00203309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C273B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805</w:t>
            </w:r>
          </w:p>
        </w:tc>
      </w:tr>
    </w:tbl>
    <w:p w14:paraId="473B2D08" w14:textId="77777777" w:rsidR="00C74EDF" w:rsidRDefault="00C74EDF" w:rsidP="00C74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34C9ACEC" w14:textId="77777777" w:rsidR="00C74EDF" w:rsidRDefault="00C74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555E33DA" w14:textId="443B5F74" w:rsidR="00BB3DB7" w:rsidRDefault="00BB3DB7" w:rsidP="009B2CFB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4F1FC6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เงินลงทุนในบริษัทร่วม</w:t>
      </w:r>
      <w:r w:rsidRPr="004F1FC6">
        <w:rPr>
          <w:rFonts w:ascii="Angsana New" w:hAnsi="Angsana New" w:hint="cs"/>
          <w:b/>
          <w:bCs/>
          <w:sz w:val="30"/>
          <w:szCs w:val="30"/>
          <w:cs/>
          <w:lang w:val="th-TH"/>
        </w:rPr>
        <w:t>และการร่วมค้า</w:t>
      </w:r>
    </w:p>
    <w:p w14:paraId="23A1027E" w14:textId="77777777" w:rsidR="00BA514B" w:rsidRPr="004F1FC6" w:rsidRDefault="00BA514B" w:rsidP="00BA51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tbl>
      <w:tblPr>
        <w:tblW w:w="921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9"/>
        <w:gridCol w:w="1080"/>
        <w:gridCol w:w="270"/>
        <w:gridCol w:w="1080"/>
        <w:gridCol w:w="270"/>
        <w:gridCol w:w="1102"/>
        <w:gridCol w:w="236"/>
        <w:gridCol w:w="1106"/>
        <w:gridCol w:w="8"/>
      </w:tblGrid>
      <w:tr w:rsidR="00BA514B" w:rsidRPr="00A97B80" w14:paraId="32935A04" w14:textId="77777777" w:rsidTr="00760871">
        <w:trPr>
          <w:gridAfter w:val="1"/>
          <w:wAfter w:w="8" w:type="dxa"/>
          <w:tblHeader/>
        </w:trPr>
        <w:tc>
          <w:tcPr>
            <w:tcW w:w="4059" w:type="dxa"/>
            <w:shd w:val="clear" w:color="auto" w:fill="auto"/>
          </w:tcPr>
          <w:p w14:paraId="72E968DF" w14:textId="77777777" w:rsidR="00BA514B" w:rsidRPr="00A97B80" w:rsidRDefault="00BA514B" w:rsidP="00FB2393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7F692FB0" w14:textId="77777777" w:rsidR="00BA514B" w:rsidRPr="00A97B80" w:rsidRDefault="00BA514B" w:rsidP="00FB2393">
            <w:pPr>
              <w:spacing w:line="380" w:lineRule="exact"/>
              <w:jc w:val="center"/>
              <w:rPr>
                <w:b/>
                <w:bCs/>
                <w:sz w:val="30"/>
                <w:szCs w:val="30"/>
              </w:rPr>
            </w:pPr>
            <w:r w:rsidRPr="00A97B80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01577CBC" w14:textId="77777777" w:rsidR="00BA514B" w:rsidRPr="00A97B80" w:rsidRDefault="00BA514B" w:rsidP="00FB2393">
            <w:pPr>
              <w:spacing w:line="380" w:lineRule="exac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44" w:type="dxa"/>
            <w:gridSpan w:val="3"/>
            <w:shd w:val="clear" w:color="auto" w:fill="auto"/>
          </w:tcPr>
          <w:p w14:paraId="1458ED46" w14:textId="77777777" w:rsidR="00BA514B" w:rsidRPr="00A97B80" w:rsidRDefault="00BA514B" w:rsidP="00FB2393">
            <w:pPr>
              <w:spacing w:line="380" w:lineRule="exact"/>
              <w:jc w:val="center"/>
              <w:rPr>
                <w:b/>
                <w:bCs/>
                <w:sz w:val="30"/>
                <w:szCs w:val="30"/>
              </w:rPr>
            </w:pPr>
            <w:r w:rsidRPr="00A97B80">
              <w:rPr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Pr="00A97B80">
              <w:rPr>
                <w:rFonts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BA514B" w:rsidRPr="009310E4" w14:paraId="12A54F10" w14:textId="77777777" w:rsidTr="00760871">
        <w:trPr>
          <w:tblHeader/>
        </w:trPr>
        <w:tc>
          <w:tcPr>
            <w:tcW w:w="4059" w:type="dxa"/>
            <w:shd w:val="clear" w:color="auto" w:fill="auto"/>
          </w:tcPr>
          <w:p w14:paraId="59F12AA6" w14:textId="77777777" w:rsidR="00BA514B" w:rsidRPr="00A97B80" w:rsidRDefault="00BA514B" w:rsidP="00FB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6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3FE06AD" w14:textId="66B6DC44" w:rsidR="00BA514B" w:rsidRPr="00C62B88" w:rsidRDefault="00C273B6" w:rsidP="00FB239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1352C6E9" w14:textId="77777777" w:rsidR="00BA514B" w:rsidRPr="00C62B88" w:rsidRDefault="00BA514B" w:rsidP="00FB2393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9A584A0" w14:textId="29345613" w:rsidR="00BA514B" w:rsidRPr="00C62B88" w:rsidRDefault="00C273B6" w:rsidP="00FB23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0DDDDFDF" w14:textId="77777777" w:rsidR="00BA514B" w:rsidRPr="008748B9" w:rsidRDefault="00BA514B" w:rsidP="00FB23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13E21726" w14:textId="67B9CA6A" w:rsidR="00BA514B" w:rsidRPr="00C62B88" w:rsidRDefault="00C273B6" w:rsidP="00FB239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639EDBED" w14:textId="77777777" w:rsidR="00BA514B" w:rsidRPr="00C62B88" w:rsidRDefault="00BA514B" w:rsidP="00FB2393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60680C1B" w14:textId="0D0EC47E" w:rsidR="00BA514B" w:rsidRPr="00C62B88" w:rsidRDefault="00C273B6" w:rsidP="00FB23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A514B" w:rsidRPr="00A97B80" w14:paraId="00DF4824" w14:textId="77777777" w:rsidTr="00760871">
        <w:trPr>
          <w:gridAfter w:val="1"/>
          <w:wAfter w:w="8" w:type="dxa"/>
          <w:tblHeader/>
        </w:trPr>
        <w:tc>
          <w:tcPr>
            <w:tcW w:w="4059" w:type="dxa"/>
            <w:shd w:val="clear" w:color="auto" w:fill="auto"/>
          </w:tcPr>
          <w:p w14:paraId="6AD6D7D3" w14:textId="77777777" w:rsidR="00BA514B" w:rsidRPr="00A97B80" w:rsidRDefault="00BA514B" w:rsidP="00FB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6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44" w:type="dxa"/>
            <w:gridSpan w:val="7"/>
            <w:shd w:val="clear" w:color="auto" w:fill="auto"/>
          </w:tcPr>
          <w:p w14:paraId="4F22B0A3" w14:textId="77777777" w:rsidR="00BA514B" w:rsidRPr="00A97B80" w:rsidRDefault="00BA514B" w:rsidP="00FB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109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A97B80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BA514B" w:rsidRPr="00A97B80" w14:paraId="0266D02B" w14:textId="77777777" w:rsidTr="00760871">
        <w:trPr>
          <w:gridAfter w:val="1"/>
          <w:wAfter w:w="8" w:type="dxa"/>
        </w:trPr>
        <w:tc>
          <w:tcPr>
            <w:tcW w:w="4059" w:type="dxa"/>
            <w:shd w:val="clear" w:color="auto" w:fill="auto"/>
          </w:tcPr>
          <w:p w14:paraId="10DF4846" w14:textId="77777777" w:rsidR="00BA514B" w:rsidRPr="00A97B80" w:rsidRDefault="00BA514B" w:rsidP="00FB2393">
            <w:pPr>
              <w:spacing w:line="380" w:lineRule="exact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7B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60E46BF0" w14:textId="77777777" w:rsidR="00BA514B" w:rsidRPr="00A97B80" w:rsidRDefault="00BA514B" w:rsidP="00FB2393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60DB89B" w14:textId="77777777" w:rsidR="00BA514B" w:rsidRPr="00A97B80" w:rsidRDefault="00BA514B" w:rsidP="00FB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76FEF5F" w14:textId="77777777" w:rsidR="00BA514B" w:rsidRPr="00A97B80" w:rsidRDefault="00BA514B" w:rsidP="00FB2393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C3ED9EB" w14:textId="77777777" w:rsidR="00BA514B" w:rsidRPr="00A97B80" w:rsidRDefault="00BA514B" w:rsidP="00FB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023ACE03" w14:textId="77777777" w:rsidR="00BA514B" w:rsidRPr="00A97B80" w:rsidRDefault="00BA514B" w:rsidP="00FB2393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4FE0110" w14:textId="77777777" w:rsidR="00BA514B" w:rsidRPr="00A97B80" w:rsidRDefault="00BA514B" w:rsidP="00FB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3F7B9097" w14:textId="77777777" w:rsidR="00BA514B" w:rsidRPr="00A97B80" w:rsidRDefault="00BA514B" w:rsidP="00FB2393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BA514B" w:rsidRPr="000E0185" w14:paraId="01A5259C" w14:textId="77777777" w:rsidTr="00760871">
        <w:trPr>
          <w:gridAfter w:val="1"/>
          <w:wAfter w:w="8" w:type="dxa"/>
        </w:trPr>
        <w:tc>
          <w:tcPr>
            <w:tcW w:w="4059" w:type="dxa"/>
            <w:shd w:val="clear" w:color="auto" w:fill="auto"/>
          </w:tcPr>
          <w:p w14:paraId="3D4CB6E5" w14:textId="0F63335D" w:rsidR="00BA514B" w:rsidRPr="000E0185" w:rsidRDefault="00BA514B" w:rsidP="00BA514B">
            <w:pPr>
              <w:spacing w:line="380" w:lineRule="exact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0E018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C273B6" w:rsidRPr="00C273B6">
              <w:rPr>
                <w:rFonts w:ascii="Angsana New" w:hAnsi="Angsana New"/>
                <w:sz w:val="30"/>
                <w:szCs w:val="30"/>
              </w:rPr>
              <w:t>1</w:t>
            </w:r>
            <w:r w:rsidRPr="000E018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E0185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  <w:shd w:val="clear" w:color="auto" w:fill="auto"/>
          </w:tcPr>
          <w:p w14:paraId="43114EA7" w14:textId="0581FE4B" w:rsidR="00BA514B" w:rsidRPr="000E0185" w:rsidRDefault="00C273B6" w:rsidP="00BA514B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E245D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273B6">
              <w:rPr>
                <w:rFonts w:ascii="Angsana New" w:hAnsi="Angsana New"/>
                <w:sz w:val="30"/>
                <w:szCs w:val="30"/>
                <w:lang w:val="en-US" w:bidi="th-TH"/>
              </w:rPr>
              <w:t>752</w:t>
            </w:r>
          </w:p>
        </w:tc>
        <w:tc>
          <w:tcPr>
            <w:tcW w:w="270" w:type="dxa"/>
            <w:shd w:val="clear" w:color="auto" w:fill="auto"/>
          </w:tcPr>
          <w:p w14:paraId="0A0336E3" w14:textId="77777777" w:rsidR="00BA514B" w:rsidRPr="000E0185" w:rsidRDefault="00BA514B" w:rsidP="00BA5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85D4A41" w14:textId="5010D1DC" w:rsidR="00BA514B" w:rsidRPr="000E0185" w:rsidRDefault="00C273B6" w:rsidP="00BA514B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333F8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273B6">
              <w:rPr>
                <w:rFonts w:ascii="Angsana New" w:hAnsi="Angsana New"/>
                <w:sz w:val="30"/>
                <w:szCs w:val="30"/>
                <w:lang w:val="en-US" w:bidi="th-TH"/>
              </w:rPr>
              <w:t>724</w:t>
            </w:r>
          </w:p>
        </w:tc>
        <w:tc>
          <w:tcPr>
            <w:tcW w:w="270" w:type="dxa"/>
            <w:shd w:val="clear" w:color="auto" w:fill="auto"/>
          </w:tcPr>
          <w:p w14:paraId="6DF66465" w14:textId="77777777" w:rsidR="00BA514B" w:rsidRPr="000E0185" w:rsidRDefault="00BA514B" w:rsidP="00BA5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20766D28" w14:textId="758B193C" w:rsidR="00BA514B" w:rsidRPr="000E0185" w:rsidRDefault="00C273B6" w:rsidP="00BA514B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lang w:val="en-US" w:eastAsia="zh-CN" w:bidi="th-TH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 w:eastAsia="zh-CN" w:bidi="th-TH"/>
              </w:rPr>
              <w:t>852</w:t>
            </w:r>
          </w:p>
        </w:tc>
        <w:tc>
          <w:tcPr>
            <w:tcW w:w="236" w:type="dxa"/>
            <w:shd w:val="clear" w:color="auto" w:fill="auto"/>
          </w:tcPr>
          <w:p w14:paraId="7A4651BF" w14:textId="77777777" w:rsidR="00BA514B" w:rsidRPr="000E0185" w:rsidRDefault="00BA514B" w:rsidP="00BA5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76BB11C2" w14:textId="59249044" w:rsidR="00BA514B" w:rsidRPr="000E0185" w:rsidRDefault="00C273B6" w:rsidP="00BA514B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lang w:val="en-US" w:eastAsia="zh-CN" w:bidi="th-TH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 w:eastAsia="zh-CN" w:bidi="th-TH"/>
              </w:rPr>
              <w:t>852</w:t>
            </w:r>
          </w:p>
        </w:tc>
      </w:tr>
      <w:tr w:rsidR="00333F84" w:rsidRPr="000E0185" w14:paraId="3F9184A0" w14:textId="77777777" w:rsidTr="00760871">
        <w:trPr>
          <w:gridAfter w:val="1"/>
          <w:wAfter w:w="8" w:type="dxa"/>
        </w:trPr>
        <w:tc>
          <w:tcPr>
            <w:tcW w:w="4059" w:type="dxa"/>
            <w:shd w:val="clear" w:color="auto" w:fill="auto"/>
          </w:tcPr>
          <w:p w14:paraId="37A074F7" w14:textId="77777777" w:rsidR="00333F84" w:rsidRPr="000E0185" w:rsidRDefault="00333F84" w:rsidP="00333F84">
            <w:pPr>
              <w:spacing w:line="380" w:lineRule="exact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0E0185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</w:tcPr>
          <w:p w14:paraId="21B3F06A" w14:textId="2DA09124" w:rsidR="00333F84" w:rsidRPr="00E245D4" w:rsidRDefault="00C273B6" w:rsidP="00E245D4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 w:bidi="th-TH"/>
              </w:rPr>
              <w:t>108</w:t>
            </w:r>
          </w:p>
        </w:tc>
        <w:tc>
          <w:tcPr>
            <w:tcW w:w="270" w:type="dxa"/>
            <w:shd w:val="clear" w:color="auto" w:fill="auto"/>
          </w:tcPr>
          <w:p w14:paraId="0F1AD8CB" w14:textId="77777777" w:rsidR="00333F84" w:rsidRPr="000E0185" w:rsidRDefault="00333F84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3FBA5C3" w14:textId="21AE8204" w:rsidR="00333F84" w:rsidRPr="000E0185" w:rsidRDefault="00333F84" w:rsidP="00333F84">
            <w:pPr>
              <w:pStyle w:val="acctfourfigures"/>
              <w:tabs>
                <w:tab w:val="clear" w:pos="765"/>
              </w:tabs>
              <w:spacing w:line="380" w:lineRule="exact"/>
              <w:ind w:right="-11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812DE4A" w14:textId="77777777" w:rsidR="00333F84" w:rsidRPr="000E0185" w:rsidRDefault="00333F84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46E69C6B" w14:textId="71FCDD83" w:rsidR="00333F84" w:rsidRPr="000E0185" w:rsidRDefault="00E245D4" w:rsidP="00333F84">
            <w:pPr>
              <w:pStyle w:val="acctfourfigures"/>
              <w:tabs>
                <w:tab w:val="clear" w:pos="765"/>
                <w:tab w:val="decimal" w:pos="534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80B7F0E" w14:textId="77777777" w:rsidR="00333F84" w:rsidRPr="000E0185" w:rsidRDefault="00333F84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0C15E8D2" w14:textId="3FE08FC1" w:rsidR="00333F84" w:rsidRPr="000E0185" w:rsidRDefault="00333F84" w:rsidP="00333F84">
            <w:pPr>
              <w:pStyle w:val="acctfourfigures"/>
              <w:tabs>
                <w:tab w:val="clear" w:pos="765"/>
              </w:tabs>
              <w:spacing w:line="380" w:lineRule="exact"/>
              <w:ind w:right="-11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A514B" w:rsidRPr="000E0185" w14:paraId="097AF25A" w14:textId="77777777" w:rsidTr="00760871">
        <w:trPr>
          <w:gridAfter w:val="1"/>
          <w:wAfter w:w="8" w:type="dxa"/>
        </w:trPr>
        <w:tc>
          <w:tcPr>
            <w:tcW w:w="4059" w:type="dxa"/>
            <w:shd w:val="clear" w:color="auto" w:fill="auto"/>
          </w:tcPr>
          <w:p w14:paraId="4C99BAC7" w14:textId="77777777" w:rsidR="00BA514B" w:rsidRPr="000E0185" w:rsidRDefault="00BA514B" w:rsidP="00BA514B">
            <w:pPr>
              <w:spacing w:line="380" w:lineRule="exact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0E0185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 w:rsidRPr="000E0185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Pr="006A0024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Pr="000E0185">
              <w:rPr>
                <w:rFonts w:ascii="Angsana New" w:hAnsi="Angsana New" w:hint="cs"/>
                <w:sz w:val="30"/>
                <w:szCs w:val="30"/>
                <w:cs/>
              </w:rPr>
              <w:t>ลงทุ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น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shd w:val="clear" w:color="auto" w:fill="auto"/>
          </w:tcPr>
          <w:p w14:paraId="409F372A" w14:textId="0BE1EC6E" w:rsidR="00BA514B" w:rsidRPr="000E0185" w:rsidRDefault="00C273B6" w:rsidP="00BA514B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73B6">
              <w:rPr>
                <w:rFonts w:ascii="Angsana New" w:hAnsi="Angsana New" w:hint="cs"/>
                <w:sz w:val="30"/>
                <w:szCs w:val="30"/>
                <w:lang w:val="en-US" w:bidi="th-TH"/>
              </w:rPr>
              <w:t>216</w:t>
            </w:r>
          </w:p>
        </w:tc>
        <w:tc>
          <w:tcPr>
            <w:tcW w:w="270" w:type="dxa"/>
            <w:shd w:val="clear" w:color="auto" w:fill="auto"/>
          </w:tcPr>
          <w:p w14:paraId="37141C0D" w14:textId="77777777" w:rsidR="00BA514B" w:rsidRPr="000E0185" w:rsidRDefault="00BA514B" w:rsidP="00BA5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984F7BD" w14:textId="7E444E5D" w:rsidR="00BA514B" w:rsidRPr="000E0185" w:rsidRDefault="00C273B6" w:rsidP="00BA514B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 w:bidi="th-TH"/>
              </w:rPr>
              <w:t>216</w:t>
            </w:r>
          </w:p>
        </w:tc>
        <w:tc>
          <w:tcPr>
            <w:tcW w:w="270" w:type="dxa"/>
            <w:shd w:val="clear" w:color="auto" w:fill="auto"/>
          </w:tcPr>
          <w:p w14:paraId="1D20DF69" w14:textId="77777777" w:rsidR="00BA514B" w:rsidRPr="000E0185" w:rsidRDefault="00BA514B" w:rsidP="00BA5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11277924" w14:textId="7A50B569" w:rsidR="00BA514B" w:rsidRPr="000E0185" w:rsidRDefault="00E245D4" w:rsidP="00BA514B">
            <w:pPr>
              <w:pStyle w:val="acctfourfigures"/>
              <w:tabs>
                <w:tab w:val="clear" w:pos="765"/>
                <w:tab w:val="decimal" w:pos="534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25F242F" w14:textId="77777777" w:rsidR="00BA514B" w:rsidRPr="000E0185" w:rsidRDefault="00BA514B" w:rsidP="00BA5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06FBEB35" w14:textId="04F90B84" w:rsidR="00BA514B" w:rsidRPr="000E0185" w:rsidRDefault="00333F84" w:rsidP="00BA514B">
            <w:pPr>
              <w:pStyle w:val="acctfourfigures"/>
              <w:tabs>
                <w:tab w:val="clear" w:pos="765"/>
                <w:tab w:val="decimal" w:pos="534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A514B" w:rsidRPr="000E0185" w14:paraId="792197ED" w14:textId="77777777" w:rsidTr="00760871">
        <w:trPr>
          <w:gridAfter w:val="1"/>
          <w:wAfter w:w="8" w:type="dxa"/>
        </w:trPr>
        <w:tc>
          <w:tcPr>
            <w:tcW w:w="4059" w:type="dxa"/>
            <w:shd w:val="clear" w:color="auto" w:fill="auto"/>
          </w:tcPr>
          <w:p w14:paraId="4CB00C9C" w14:textId="77777777" w:rsidR="00BA514B" w:rsidRPr="000E0185" w:rsidRDefault="00BA514B" w:rsidP="00BA514B">
            <w:pPr>
              <w:spacing w:line="380" w:lineRule="exact"/>
              <w:ind w:right="-46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E018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080" w:type="dxa"/>
            <w:shd w:val="clear" w:color="auto" w:fill="auto"/>
          </w:tcPr>
          <w:p w14:paraId="18E09311" w14:textId="33A7A218" w:rsidR="00BA514B" w:rsidRPr="000E0185" w:rsidRDefault="00E245D4" w:rsidP="00BA514B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273B6" w:rsidRPr="00C273B6">
              <w:rPr>
                <w:rFonts w:ascii="Angsana New" w:hAnsi="Angsana New" w:hint="cs"/>
                <w:sz w:val="30"/>
                <w:szCs w:val="30"/>
                <w:lang w:val="en-US" w:bidi="th-TH"/>
              </w:rPr>
              <w:t>201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A76B735" w14:textId="77777777" w:rsidR="00BA514B" w:rsidRPr="000E0185" w:rsidRDefault="00BA514B" w:rsidP="00BA5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75F69C2" w14:textId="7A473DE1" w:rsidR="00BA514B" w:rsidRPr="000E0185" w:rsidRDefault="00333F84" w:rsidP="00BA514B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273B6" w:rsidRPr="00C273B6">
              <w:rPr>
                <w:rFonts w:ascii="Angsana New" w:hAnsi="Angsana New"/>
                <w:sz w:val="30"/>
                <w:szCs w:val="30"/>
                <w:lang w:val="en-US" w:bidi="th-TH"/>
              </w:rPr>
              <w:t>233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2691AE8" w14:textId="77777777" w:rsidR="00BA514B" w:rsidRPr="000E0185" w:rsidRDefault="00BA514B" w:rsidP="00BA5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753A118A" w14:textId="601ED496" w:rsidR="00BA514B" w:rsidRPr="000E0185" w:rsidRDefault="00E245D4" w:rsidP="00BA514B">
            <w:pPr>
              <w:pStyle w:val="acctfourfigures"/>
              <w:tabs>
                <w:tab w:val="clear" w:pos="765"/>
                <w:tab w:val="decimal" w:pos="534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FBFE47A" w14:textId="77777777" w:rsidR="00BA514B" w:rsidRPr="000E0185" w:rsidRDefault="00BA514B" w:rsidP="00BA5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0FACF437" w14:textId="613B85E4" w:rsidR="00BA514B" w:rsidRPr="000E0185" w:rsidRDefault="00333F84" w:rsidP="00BA514B">
            <w:pPr>
              <w:pStyle w:val="acctfourfigures"/>
              <w:tabs>
                <w:tab w:val="clear" w:pos="765"/>
                <w:tab w:val="decimal" w:pos="534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245D4" w:rsidRPr="000E0185" w14:paraId="4B66F67E" w14:textId="77777777" w:rsidTr="00760871">
        <w:trPr>
          <w:gridAfter w:val="1"/>
          <w:wAfter w:w="8" w:type="dxa"/>
        </w:trPr>
        <w:tc>
          <w:tcPr>
            <w:tcW w:w="4059" w:type="dxa"/>
            <w:shd w:val="clear" w:color="auto" w:fill="auto"/>
          </w:tcPr>
          <w:p w14:paraId="3900E818" w14:textId="28D642F2" w:rsidR="00E245D4" w:rsidRPr="000E0185" w:rsidRDefault="00E245D4" w:rsidP="00BA514B">
            <w:pPr>
              <w:spacing w:line="380" w:lineRule="exact"/>
              <w:ind w:right="-46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โอนเงินลงทุนในการร่วมค้าเป็นบริษัทร่วม</w:t>
            </w:r>
          </w:p>
        </w:tc>
        <w:tc>
          <w:tcPr>
            <w:tcW w:w="1080" w:type="dxa"/>
            <w:shd w:val="clear" w:color="auto" w:fill="auto"/>
          </w:tcPr>
          <w:p w14:paraId="72D4C0D9" w14:textId="35DDD5F8" w:rsidR="00E245D4" w:rsidRPr="000E0185" w:rsidRDefault="00C273B6" w:rsidP="00BA514B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66F746C1" w14:textId="77777777" w:rsidR="00E245D4" w:rsidRPr="000E0185" w:rsidRDefault="00E245D4" w:rsidP="00BA5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762591E" w14:textId="7874147F" w:rsidR="00E245D4" w:rsidRDefault="005F54DF" w:rsidP="005F54DF">
            <w:pPr>
              <w:pStyle w:val="acctfourfigures"/>
              <w:tabs>
                <w:tab w:val="clear" w:pos="765"/>
              </w:tabs>
              <w:spacing w:line="380" w:lineRule="exact"/>
              <w:ind w:right="-11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01A92A" w14:textId="77777777" w:rsidR="00E245D4" w:rsidRPr="000E0185" w:rsidRDefault="00E245D4" w:rsidP="00BA5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01C3A53A" w14:textId="4A09726B" w:rsidR="00E245D4" w:rsidRPr="000E0185" w:rsidRDefault="00C273B6" w:rsidP="00E245D4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 w:eastAsia="zh-CN" w:bidi="th-TH"/>
              </w:rPr>
              <w:t>14</w:t>
            </w:r>
          </w:p>
        </w:tc>
        <w:tc>
          <w:tcPr>
            <w:tcW w:w="236" w:type="dxa"/>
            <w:shd w:val="clear" w:color="auto" w:fill="auto"/>
          </w:tcPr>
          <w:p w14:paraId="49A643F0" w14:textId="77777777" w:rsidR="00E245D4" w:rsidRPr="000E0185" w:rsidRDefault="00E245D4" w:rsidP="00BA5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0A892BEE" w14:textId="18433796" w:rsidR="00E245D4" w:rsidRDefault="005F54DF" w:rsidP="00BA514B">
            <w:pPr>
              <w:pStyle w:val="acctfourfigures"/>
              <w:tabs>
                <w:tab w:val="clear" w:pos="765"/>
                <w:tab w:val="decimal" w:pos="534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A514B" w:rsidRPr="000E0185" w14:paraId="3F6DCF6B" w14:textId="77777777" w:rsidTr="00760871">
        <w:trPr>
          <w:gridAfter w:val="1"/>
          <w:wAfter w:w="8" w:type="dxa"/>
        </w:trPr>
        <w:tc>
          <w:tcPr>
            <w:tcW w:w="4059" w:type="dxa"/>
            <w:shd w:val="clear" w:color="auto" w:fill="auto"/>
          </w:tcPr>
          <w:p w14:paraId="18CE56E9" w14:textId="1084D885" w:rsidR="00BA514B" w:rsidRPr="000E0185" w:rsidRDefault="00BA514B" w:rsidP="00BA514B">
            <w:pPr>
              <w:spacing w:line="380" w:lineRule="exact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01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273B6" w:rsidRPr="00C273B6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0E018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0E018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E8ED34" w14:textId="2E13E751" w:rsidR="00BA514B" w:rsidRPr="000E0185" w:rsidRDefault="00C273B6" w:rsidP="00BA514B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273B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E245D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273B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881</w:t>
            </w:r>
          </w:p>
        </w:tc>
        <w:tc>
          <w:tcPr>
            <w:tcW w:w="270" w:type="dxa"/>
            <w:shd w:val="clear" w:color="auto" w:fill="auto"/>
          </w:tcPr>
          <w:p w14:paraId="08E0C573" w14:textId="77777777" w:rsidR="00BA514B" w:rsidRPr="000E0185" w:rsidRDefault="00BA514B" w:rsidP="00BA5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039349" w14:textId="040CF743" w:rsidR="00BA514B" w:rsidRPr="000E0185" w:rsidRDefault="00C273B6" w:rsidP="00BA514B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273B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333F8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273B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707</w:t>
            </w:r>
          </w:p>
        </w:tc>
        <w:tc>
          <w:tcPr>
            <w:tcW w:w="270" w:type="dxa"/>
            <w:shd w:val="clear" w:color="auto" w:fill="auto"/>
          </w:tcPr>
          <w:p w14:paraId="4E362E70" w14:textId="77777777" w:rsidR="00BA514B" w:rsidRPr="000E0185" w:rsidRDefault="00BA514B" w:rsidP="00BA5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A04D24" w14:textId="5D57F33E" w:rsidR="00BA514B" w:rsidRPr="000E0185" w:rsidRDefault="00C273B6" w:rsidP="00BA514B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3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866</w:t>
            </w:r>
          </w:p>
        </w:tc>
        <w:tc>
          <w:tcPr>
            <w:tcW w:w="236" w:type="dxa"/>
            <w:shd w:val="clear" w:color="auto" w:fill="auto"/>
          </w:tcPr>
          <w:p w14:paraId="13BC1860" w14:textId="77777777" w:rsidR="00BA514B" w:rsidRPr="000E0185" w:rsidRDefault="00BA514B" w:rsidP="00BA5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FFDA7E" w14:textId="4090E4DB" w:rsidR="00BA514B" w:rsidRPr="000E0185" w:rsidRDefault="00C273B6" w:rsidP="00BA514B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3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852</w:t>
            </w:r>
          </w:p>
        </w:tc>
      </w:tr>
      <w:tr w:rsidR="00BA514B" w:rsidRPr="006252D9" w14:paraId="601444FF" w14:textId="77777777" w:rsidTr="00760871">
        <w:trPr>
          <w:gridAfter w:val="1"/>
          <w:wAfter w:w="8" w:type="dxa"/>
        </w:trPr>
        <w:tc>
          <w:tcPr>
            <w:tcW w:w="4059" w:type="dxa"/>
            <w:shd w:val="clear" w:color="auto" w:fill="auto"/>
          </w:tcPr>
          <w:p w14:paraId="72BB05D3" w14:textId="77777777" w:rsidR="00BA514B" w:rsidRPr="006252D9" w:rsidRDefault="00BA514B" w:rsidP="00BA514B">
            <w:pPr>
              <w:ind w:right="-468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BDB5436" w14:textId="77777777" w:rsidR="00BA514B" w:rsidRPr="006252D9" w:rsidRDefault="00BA514B" w:rsidP="00BA514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16"/>
              <w:rPr>
                <w:rFonts w:ascii="Angsana New" w:hAnsi="Angsana New"/>
                <w:b/>
                <w:bCs/>
                <w:sz w:val="8"/>
                <w:szCs w:val="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83A4619" w14:textId="77777777" w:rsidR="00BA514B" w:rsidRPr="006252D9" w:rsidRDefault="00BA514B" w:rsidP="00BA5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EA02CE8" w14:textId="77777777" w:rsidR="00BA514B" w:rsidRPr="006252D9" w:rsidRDefault="00BA514B" w:rsidP="00BA514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16"/>
              <w:rPr>
                <w:rFonts w:ascii="Angsana New" w:hAnsi="Angsana New"/>
                <w:b/>
                <w:bCs/>
                <w:sz w:val="8"/>
                <w:szCs w:val="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1E7BBFE" w14:textId="77777777" w:rsidR="00BA514B" w:rsidRPr="006252D9" w:rsidRDefault="00BA514B" w:rsidP="00BA5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8"/>
                <w:szCs w:val="8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auto"/>
          </w:tcPr>
          <w:p w14:paraId="0223AE8F" w14:textId="77777777" w:rsidR="00BA514B" w:rsidRPr="006252D9" w:rsidRDefault="00BA514B" w:rsidP="00BA514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16"/>
              <w:rPr>
                <w:rFonts w:ascii="Angsana New" w:hAnsi="Angsana New"/>
                <w:b/>
                <w:bCs/>
                <w:sz w:val="8"/>
                <w:szCs w:val="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DEC48AA" w14:textId="77777777" w:rsidR="00BA514B" w:rsidRPr="006252D9" w:rsidRDefault="00BA514B" w:rsidP="00BA5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8"/>
                <w:szCs w:val="8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shd w:val="clear" w:color="auto" w:fill="auto"/>
          </w:tcPr>
          <w:p w14:paraId="5CAC7BBF" w14:textId="77777777" w:rsidR="00BA514B" w:rsidRPr="006252D9" w:rsidRDefault="00BA514B" w:rsidP="00BA514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16"/>
              <w:rPr>
                <w:rFonts w:ascii="Angsana New" w:hAnsi="Angsana New"/>
                <w:b/>
                <w:bCs/>
                <w:sz w:val="8"/>
                <w:szCs w:val="8"/>
                <w:lang w:val="en-US" w:bidi="th-TH"/>
              </w:rPr>
            </w:pPr>
          </w:p>
        </w:tc>
      </w:tr>
      <w:tr w:rsidR="00BA514B" w:rsidRPr="000E0185" w14:paraId="29891FA1" w14:textId="77777777" w:rsidTr="00760871">
        <w:trPr>
          <w:gridAfter w:val="1"/>
          <w:wAfter w:w="8" w:type="dxa"/>
        </w:trPr>
        <w:tc>
          <w:tcPr>
            <w:tcW w:w="4059" w:type="dxa"/>
            <w:shd w:val="clear" w:color="auto" w:fill="auto"/>
          </w:tcPr>
          <w:p w14:paraId="04A7D916" w14:textId="77777777" w:rsidR="00BA514B" w:rsidRPr="000E0185" w:rsidRDefault="00BA514B" w:rsidP="00BA514B">
            <w:pPr>
              <w:spacing w:line="380" w:lineRule="exact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018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shd w:val="clear" w:color="auto" w:fill="auto"/>
          </w:tcPr>
          <w:p w14:paraId="363FCA6E" w14:textId="77777777" w:rsidR="00BA514B" w:rsidRPr="000E0185" w:rsidRDefault="00BA514B" w:rsidP="00BA514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845A298" w14:textId="77777777" w:rsidR="00BA514B" w:rsidRPr="000E0185" w:rsidRDefault="00BA514B" w:rsidP="00BA5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27B89BF" w14:textId="77777777" w:rsidR="00BA514B" w:rsidRPr="000E0185" w:rsidRDefault="00BA514B" w:rsidP="00BA514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86026C6" w14:textId="77777777" w:rsidR="00BA514B" w:rsidRPr="000E0185" w:rsidRDefault="00BA514B" w:rsidP="00BA5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2BBC5139" w14:textId="77777777" w:rsidR="00BA514B" w:rsidRPr="000E0185" w:rsidRDefault="00BA514B" w:rsidP="00BA514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284C2A2" w14:textId="77777777" w:rsidR="00BA514B" w:rsidRPr="000E0185" w:rsidRDefault="00BA514B" w:rsidP="00BA5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6A2BB344" w14:textId="77777777" w:rsidR="00BA514B" w:rsidRPr="000E0185" w:rsidRDefault="00BA514B" w:rsidP="00BA514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BA514B" w:rsidRPr="000E0185" w14:paraId="0A1996ED" w14:textId="77777777" w:rsidTr="00760871">
        <w:trPr>
          <w:gridAfter w:val="1"/>
          <w:wAfter w:w="8" w:type="dxa"/>
          <w:trHeight w:val="307"/>
        </w:trPr>
        <w:tc>
          <w:tcPr>
            <w:tcW w:w="4059" w:type="dxa"/>
            <w:shd w:val="clear" w:color="auto" w:fill="auto"/>
          </w:tcPr>
          <w:p w14:paraId="0C8F3ADC" w14:textId="352E6A97" w:rsidR="00BA514B" w:rsidRPr="000E0185" w:rsidRDefault="00BA514B" w:rsidP="00BA514B">
            <w:pPr>
              <w:spacing w:line="380" w:lineRule="exact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018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C273B6" w:rsidRPr="00C273B6">
              <w:rPr>
                <w:rFonts w:ascii="Angsana New" w:hAnsi="Angsana New"/>
                <w:sz w:val="30"/>
                <w:szCs w:val="30"/>
              </w:rPr>
              <w:t>1</w:t>
            </w:r>
            <w:r w:rsidRPr="000E018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E0185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  <w:shd w:val="clear" w:color="auto" w:fill="auto"/>
          </w:tcPr>
          <w:p w14:paraId="6DD1B574" w14:textId="061B5587" w:rsidR="00BA514B" w:rsidRPr="000E0185" w:rsidRDefault="00C273B6" w:rsidP="00BA514B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212B1170" w14:textId="77777777" w:rsidR="00BA514B" w:rsidRPr="000E0185" w:rsidRDefault="00BA514B" w:rsidP="00BA5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C48B78E" w14:textId="6E261BD9" w:rsidR="00BA514B" w:rsidRPr="000E0185" w:rsidRDefault="00C273B6" w:rsidP="00BA514B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14:paraId="5CB66919" w14:textId="77777777" w:rsidR="00BA514B" w:rsidRPr="000E0185" w:rsidRDefault="00BA514B" w:rsidP="00BA5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5CEACBDB" w14:textId="05F047A9" w:rsidR="00BA514B" w:rsidRPr="000E0185" w:rsidRDefault="00C273B6" w:rsidP="00BA514B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127</w:t>
            </w:r>
          </w:p>
        </w:tc>
        <w:tc>
          <w:tcPr>
            <w:tcW w:w="236" w:type="dxa"/>
            <w:shd w:val="clear" w:color="auto" w:fill="auto"/>
          </w:tcPr>
          <w:p w14:paraId="369B805A" w14:textId="77777777" w:rsidR="00BA514B" w:rsidRPr="000E0185" w:rsidRDefault="00BA514B" w:rsidP="00BA5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0697D6D6" w14:textId="06588E1C" w:rsidR="00BA514B" w:rsidRPr="000E0185" w:rsidRDefault="00C273B6" w:rsidP="00BA514B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113</w:t>
            </w:r>
          </w:p>
        </w:tc>
      </w:tr>
      <w:tr w:rsidR="00BA514B" w:rsidRPr="000E0185" w14:paraId="1EB3B80E" w14:textId="77777777" w:rsidTr="00E245D4">
        <w:trPr>
          <w:gridAfter w:val="1"/>
          <w:wAfter w:w="8" w:type="dxa"/>
          <w:trHeight w:val="307"/>
        </w:trPr>
        <w:tc>
          <w:tcPr>
            <w:tcW w:w="4059" w:type="dxa"/>
            <w:shd w:val="clear" w:color="auto" w:fill="auto"/>
          </w:tcPr>
          <w:p w14:paraId="12BFCB02" w14:textId="77777777" w:rsidR="00BA514B" w:rsidRPr="000E0185" w:rsidRDefault="00BA514B" w:rsidP="00BA514B">
            <w:pPr>
              <w:spacing w:line="380" w:lineRule="exact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0E0185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</w:tcPr>
          <w:p w14:paraId="62DBB516" w14:textId="18F7C7C6" w:rsidR="00BA514B" w:rsidRPr="000E0185" w:rsidRDefault="005F54DF" w:rsidP="005F54DF">
            <w:pPr>
              <w:pStyle w:val="acctfourfigures"/>
              <w:tabs>
                <w:tab w:val="clear" w:pos="765"/>
                <w:tab w:val="decimal" w:pos="510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BEF106" w14:textId="77777777" w:rsidR="00BA514B" w:rsidRPr="000E0185" w:rsidRDefault="00BA514B" w:rsidP="00BA5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5313977" w14:textId="696A3565" w:rsidR="00BA514B" w:rsidRPr="000E0185" w:rsidRDefault="00C273B6" w:rsidP="00760871">
            <w:pPr>
              <w:pStyle w:val="acctfourfigures"/>
              <w:tabs>
                <w:tab w:val="clear" w:pos="765"/>
                <w:tab w:val="decimal" w:pos="779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3C764C3E" w14:textId="77777777" w:rsidR="00BA514B" w:rsidRPr="000E0185" w:rsidRDefault="00BA514B" w:rsidP="00BA5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2157C157" w14:textId="7D5F1BE5" w:rsidR="00BA514B" w:rsidRPr="000E0185" w:rsidRDefault="00E245D4" w:rsidP="005F54DF">
            <w:pPr>
              <w:pStyle w:val="acctfourfigures"/>
              <w:tabs>
                <w:tab w:val="clear" w:pos="765"/>
                <w:tab w:val="decimal" w:pos="534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EA0DFC7" w14:textId="77777777" w:rsidR="00BA514B" w:rsidRPr="000E0185" w:rsidRDefault="00BA514B" w:rsidP="00BA5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3CB59F79" w14:textId="587F8ACE" w:rsidR="00BA514B" w:rsidRPr="000E0185" w:rsidRDefault="00C273B6" w:rsidP="00333F84">
            <w:pPr>
              <w:pStyle w:val="acctfourfigures"/>
              <w:tabs>
                <w:tab w:val="clear" w:pos="765"/>
                <w:tab w:val="decimal" w:pos="799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</w:p>
        </w:tc>
      </w:tr>
      <w:tr w:rsidR="00BA514B" w:rsidRPr="000E0185" w14:paraId="7CBE7BA6" w14:textId="77777777" w:rsidTr="00E245D4">
        <w:trPr>
          <w:gridAfter w:val="1"/>
          <w:wAfter w:w="8" w:type="dxa"/>
          <w:trHeight w:val="307"/>
        </w:trPr>
        <w:tc>
          <w:tcPr>
            <w:tcW w:w="4059" w:type="dxa"/>
            <w:shd w:val="clear" w:color="auto" w:fill="auto"/>
          </w:tcPr>
          <w:p w14:paraId="6FA8B56B" w14:textId="5285F39D" w:rsidR="00BA514B" w:rsidRPr="000E0185" w:rsidRDefault="00BA514B" w:rsidP="00BA514B">
            <w:pPr>
              <w:spacing w:line="380" w:lineRule="exact"/>
              <w:ind w:right="-468"/>
              <w:rPr>
                <w:rFonts w:ascii="Angsana New" w:hAnsi="Angsana New"/>
                <w:sz w:val="30"/>
                <w:szCs w:val="30"/>
              </w:rPr>
            </w:pPr>
            <w:r w:rsidRPr="000E0185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="00917F3C">
              <w:rPr>
                <w:rFonts w:ascii="Angsana New" w:hAnsi="Angsana New" w:hint="cs"/>
                <w:sz w:val="30"/>
                <w:szCs w:val="30"/>
                <w:cs/>
              </w:rPr>
              <w:t>กำไร (</w:t>
            </w:r>
            <w:r w:rsidRPr="000E0185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="00917F3C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Pr="000E0185">
              <w:rPr>
                <w:rFonts w:ascii="Angsana New" w:hAnsi="Angsana New"/>
                <w:sz w:val="30"/>
                <w:szCs w:val="30"/>
                <w:cs/>
              </w:rPr>
              <w:t>จากเงินลงทุน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shd w:val="clear" w:color="auto" w:fill="auto"/>
          </w:tcPr>
          <w:p w14:paraId="3644BCE3" w14:textId="12B70C83" w:rsidR="00BA514B" w:rsidRPr="000E0185" w:rsidRDefault="00C273B6" w:rsidP="00BA514B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060F236A" w14:textId="77777777" w:rsidR="00BA514B" w:rsidRPr="000E0185" w:rsidRDefault="00BA514B" w:rsidP="00BA5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DCE4FE9" w14:textId="3C37C349" w:rsidR="00BA514B" w:rsidRPr="000E0185" w:rsidRDefault="00333F84" w:rsidP="00BA514B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273B6" w:rsidRPr="00C273B6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EDC4C2D" w14:textId="77777777" w:rsidR="00BA514B" w:rsidRPr="000E0185" w:rsidRDefault="00BA514B" w:rsidP="00BA5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24632C79" w14:textId="44BE1B00" w:rsidR="00BA514B" w:rsidRPr="000E0185" w:rsidRDefault="00E245D4" w:rsidP="00BA514B">
            <w:pPr>
              <w:pStyle w:val="acctfourfigures"/>
              <w:tabs>
                <w:tab w:val="clear" w:pos="765"/>
                <w:tab w:val="decimal" w:pos="534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ADD46F" w14:textId="77777777" w:rsidR="00BA514B" w:rsidRPr="000E0185" w:rsidRDefault="00BA514B" w:rsidP="00BA5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26BB5BD3" w14:textId="311E4DEC" w:rsidR="00BA514B" w:rsidRPr="000E0185" w:rsidRDefault="00333F84" w:rsidP="00333F84">
            <w:pPr>
              <w:pStyle w:val="acctfourfigures"/>
              <w:tabs>
                <w:tab w:val="clear" w:pos="765"/>
              </w:tabs>
              <w:spacing w:line="380" w:lineRule="exact"/>
              <w:ind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F54DF" w:rsidRPr="000E0185" w14:paraId="12903EF1" w14:textId="77777777" w:rsidTr="00E245D4">
        <w:trPr>
          <w:gridAfter w:val="1"/>
          <w:wAfter w:w="8" w:type="dxa"/>
          <w:trHeight w:val="307"/>
        </w:trPr>
        <w:tc>
          <w:tcPr>
            <w:tcW w:w="4059" w:type="dxa"/>
            <w:shd w:val="clear" w:color="auto" w:fill="auto"/>
          </w:tcPr>
          <w:p w14:paraId="306041CC" w14:textId="3D139DDA" w:rsidR="005F54DF" w:rsidRPr="000E0185" w:rsidRDefault="005F54DF" w:rsidP="00BA514B">
            <w:pPr>
              <w:spacing w:line="380" w:lineRule="exact"/>
              <w:ind w:right="-46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ผลกระทบจากการเปลี่ยนแปลงสัดส่วน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การถือหุ้นในกิจการร่วมค้า</w:t>
            </w:r>
          </w:p>
        </w:tc>
        <w:tc>
          <w:tcPr>
            <w:tcW w:w="1080" w:type="dxa"/>
            <w:shd w:val="clear" w:color="auto" w:fill="auto"/>
          </w:tcPr>
          <w:p w14:paraId="47F6366C" w14:textId="77777777" w:rsidR="005F54DF" w:rsidRDefault="005F54DF" w:rsidP="00BA514B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</w:p>
          <w:p w14:paraId="77C901E7" w14:textId="0FC95F45" w:rsidR="005F54DF" w:rsidRPr="000E0185" w:rsidRDefault="00C273B6" w:rsidP="00BA514B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55AF01A" w14:textId="77777777" w:rsidR="005F54DF" w:rsidRPr="000E0185" w:rsidRDefault="005F54DF" w:rsidP="00BA5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75D8148" w14:textId="77777777" w:rsidR="005F54DF" w:rsidRDefault="005F54DF" w:rsidP="00BA514B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CBA18F2" w14:textId="49356978" w:rsidR="005F54DF" w:rsidRPr="005F54DF" w:rsidRDefault="005F54DF" w:rsidP="005F54DF">
            <w:pPr>
              <w:pStyle w:val="acctfourfigures"/>
              <w:tabs>
                <w:tab w:val="clear" w:pos="765"/>
              </w:tabs>
              <w:spacing w:line="380" w:lineRule="exact"/>
              <w:ind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5BCD5C" w14:textId="77777777" w:rsidR="005F54DF" w:rsidRPr="000E0185" w:rsidRDefault="005F54DF" w:rsidP="00BA5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425B129A" w14:textId="77777777" w:rsidR="005F54DF" w:rsidRDefault="005F54DF" w:rsidP="00BA514B">
            <w:pPr>
              <w:pStyle w:val="acctfourfigures"/>
              <w:tabs>
                <w:tab w:val="clear" w:pos="765"/>
                <w:tab w:val="decimal" w:pos="534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</w:p>
          <w:p w14:paraId="3EE22D45" w14:textId="3AE57D08" w:rsidR="005F54DF" w:rsidRPr="000E0185" w:rsidRDefault="005F54DF" w:rsidP="00BA514B">
            <w:pPr>
              <w:pStyle w:val="acctfourfigures"/>
              <w:tabs>
                <w:tab w:val="clear" w:pos="765"/>
                <w:tab w:val="decimal" w:pos="534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5EF8AA9" w14:textId="77777777" w:rsidR="005F54DF" w:rsidRPr="000E0185" w:rsidRDefault="005F54DF" w:rsidP="00BA5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2384AF8B" w14:textId="77777777" w:rsidR="005F54DF" w:rsidRDefault="005F54DF" w:rsidP="00333F84">
            <w:pPr>
              <w:pStyle w:val="acctfourfigures"/>
              <w:tabs>
                <w:tab w:val="clear" w:pos="765"/>
              </w:tabs>
              <w:spacing w:line="380" w:lineRule="exact"/>
              <w:ind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1A719A9" w14:textId="344F3ABE" w:rsidR="005F54DF" w:rsidRDefault="005F54DF" w:rsidP="00333F84">
            <w:pPr>
              <w:pStyle w:val="acctfourfigures"/>
              <w:tabs>
                <w:tab w:val="clear" w:pos="765"/>
              </w:tabs>
              <w:spacing w:line="380" w:lineRule="exact"/>
              <w:ind w:right="-11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5F54DF" w:rsidRPr="000E0185" w14:paraId="45D0D3D3" w14:textId="77777777" w:rsidTr="00E245D4">
        <w:trPr>
          <w:gridAfter w:val="1"/>
          <w:wAfter w:w="8" w:type="dxa"/>
          <w:trHeight w:val="307"/>
        </w:trPr>
        <w:tc>
          <w:tcPr>
            <w:tcW w:w="4059" w:type="dxa"/>
            <w:shd w:val="clear" w:color="auto" w:fill="auto"/>
          </w:tcPr>
          <w:p w14:paraId="67A77DFD" w14:textId="1FD8B15D" w:rsidR="005F54DF" w:rsidRPr="000E0185" w:rsidRDefault="005F54DF" w:rsidP="005F54DF">
            <w:pPr>
              <w:spacing w:line="380" w:lineRule="exact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โอนเงินลงทุนในการร่วมค้าเป็นบริษัทร่วม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F99331F" w14:textId="7DFC1CC7" w:rsidR="005F54DF" w:rsidRPr="000E0185" w:rsidRDefault="005F54DF" w:rsidP="005F54DF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273B6" w:rsidRPr="00C273B6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34AE86E" w14:textId="77777777" w:rsidR="005F54DF" w:rsidRPr="000E0185" w:rsidRDefault="005F54DF" w:rsidP="005F5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BC39854" w14:textId="23685979" w:rsidR="005F54DF" w:rsidRDefault="005F54DF" w:rsidP="005F54DF">
            <w:pPr>
              <w:pStyle w:val="acctfourfigures"/>
              <w:tabs>
                <w:tab w:val="clear" w:pos="765"/>
              </w:tabs>
              <w:spacing w:line="380" w:lineRule="exact"/>
              <w:ind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B7BC97" w14:textId="77777777" w:rsidR="005F54DF" w:rsidRPr="000E0185" w:rsidRDefault="005F54DF" w:rsidP="005F5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</w:tcPr>
          <w:p w14:paraId="38CA99E3" w14:textId="4E018D44" w:rsidR="005F54DF" w:rsidRPr="005F54DF" w:rsidRDefault="005F54DF" w:rsidP="005F54DF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273B6" w:rsidRPr="00C273B6"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F7E79AC" w14:textId="77777777" w:rsidR="005F54DF" w:rsidRPr="000E0185" w:rsidRDefault="005F54DF" w:rsidP="005F5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</w:tcPr>
          <w:p w14:paraId="420E9E04" w14:textId="543E7F4E" w:rsidR="005F54DF" w:rsidRDefault="005F54DF" w:rsidP="005F54DF">
            <w:pPr>
              <w:pStyle w:val="acctfourfigures"/>
              <w:tabs>
                <w:tab w:val="clear" w:pos="765"/>
              </w:tabs>
              <w:spacing w:line="380" w:lineRule="exact"/>
              <w:ind w:right="-11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5F54DF" w:rsidRPr="000E0185" w14:paraId="25A79FE6" w14:textId="77777777" w:rsidTr="00760871">
        <w:trPr>
          <w:gridAfter w:val="1"/>
          <w:wAfter w:w="8" w:type="dxa"/>
          <w:trHeight w:val="307"/>
        </w:trPr>
        <w:tc>
          <w:tcPr>
            <w:tcW w:w="4059" w:type="dxa"/>
            <w:shd w:val="clear" w:color="auto" w:fill="auto"/>
          </w:tcPr>
          <w:p w14:paraId="329A92E1" w14:textId="5E7E1F25" w:rsidR="005F54DF" w:rsidRPr="000E0185" w:rsidRDefault="005F54DF" w:rsidP="005F54DF">
            <w:pPr>
              <w:spacing w:line="380" w:lineRule="exact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01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273B6" w:rsidRPr="00C273B6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0E018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0E018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019A14" w14:textId="1CB8D7C2" w:rsidR="005F54DF" w:rsidRPr="000E0185" w:rsidRDefault="00C273B6" w:rsidP="005F54DF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3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2B80D107" w14:textId="77777777" w:rsidR="005F54DF" w:rsidRPr="000E0185" w:rsidRDefault="005F54DF" w:rsidP="005F5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DFB26B" w14:textId="46B75333" w:rsidR="005F54DF" w:rsidRPr="000E0185" w:rsidRDefault="00C273B6" w:rsidP="005F54DF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3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</w:t>
            </w:r>
          </w:p>
        </w:tc>
        <w:tc>
          <w:tcPr>
            <w:tcW w:w="270" w:type="dxa"/>
            <w:shd w:val="clear" w:color="auto" w:fill="auto"/>
          </w:tcPr>
          <w:p w14:paraId="2BCC612E" w14:textId="77777777" w:rsidR="005F54DF" w:rsidRPr="000E0185" w:rsidRDefault="005F54DF" w:rsidP="005F5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B8DEED" w14:textId="127C8405" w:rsidR="005F54DF" w:rsidRPr="000E0185" w:rsidRDefault="00C273B6" w:rsidP="005F54DF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3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113</w:t>
            </w:r>
          </w:p>
        </w:tc>
        <w:tc>
          <w:tcPr>
            <w:tcW w:w="236" w:type="dxa"/>
            <w:shd w:val="clear" w:color="auto" w:fill="auto"/>
          </w:tcPr>
          <w:p w14:paraId="014D134D" w14:textId="77777777" w:rsidR="005F54DF" w:rsidRPr="000E0185" w:rsidRDefault="005F54DF" w:rsidP="005F5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EA255A" w14:textId="229C3934" w:rsidR="005F54DF" w:rsidRPr="000E0185" w:rsidRDefault="00C273B6" w:rsidP="005F54DF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3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127</w:t>
            </w:r>
          </w:p>
        </w:tc>
      </w:tr>
      <w:tr w:rsidR="005F54DF" w:rsidRPr="006252D9" w14:paraId="51AA029E" w14:textId="77777777" w:rsidTr="00760871">
        <w:trPr>
          <w:gridAfter w:val="1"/>
          <w:wAfter w:w="8" w:type="dxa"/>
        </w:trPr>
        <w:tc>
          <w:tcPr>
            <w:tcW w:w="4059" w:type="dxa"/>
            <w:shd w:val="clear" w:color="auto" w:fill="auto"/>
          </w:tcPr>
          <w:p w14:paraId="2AAE145A" w14:textId="77777777" w:rsidR="005F54DF" w:rsidRPr="006252D9" w:rsidRDefault="005F54DF" w:rsidP="005F54DF">
            <w:pPr>
              <w:ind w:right="-468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34F9A6B" w14:textId="77777777" w:rsidR="005F54DF" w:rsidRPr="006252D9" w:rsidRDefault="005F54DF" w:rsidP="005F54D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16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  <w:shd w:val="clear" w:color="auto" w:fill="auto"/>
          </w:tcPr>
          <w:p w14:paraId="4FE3FBA2" w14:textId="77777777" w:rsidR="005F54DF" w:rsidRPr="006252D9" w:rsidRDefault="005F54DF" w:rsidP="005F5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83968B7" w14:textId="77777777" w:rsidR="005F54DF" w:rsidRPr="006252D9" w:rsidRDefault="005F54DF" w:rsidP="005F54D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16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  <w:shd w:val="clear" w:color="auto" w:fill="auto"/>
          </w:tcPr>
          <w:p w14:paraId="4D731FC7" w14:textId="77777777" w:rsidR="005F54DF" w:rsidRPr="006252D9" w:rsidRDefault="005F54DF" w:rsidP="005F5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8"/>
                <w:szCs w:val="8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auto"/>
          </w:tcPr>
          <w:p w14:paraId="5496F354" w14:textId="77777777" w:rsidR="005F54DF" w:rsidRPr="006252D9" w:rsidRDefault="005F54DF" w:rsidP="005F54D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16"/>
              <w:rPr>
                <w:rFonts w:ascii="Angsana New" w:hAnsi="Angsana New"/>
                <w:sz w:val="8"/>
                <w:szCs w:val="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E01B5C8" w14:textId="77777777" w:rsidR="005F54DF" w:rsidRPr="006252D9" w:rsidRDefault="005F54DF" w:rsidP="005F5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8"/>
                <w:szCs w:val="8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shd w:val="clear" w:color="auto" w:fill="auto"/>
          </w:tcPr>
          <w:p w14:paraId="62A79272" w14:textId="77777777" w:rsidR="005F54DF" w:rsidRPr="006252D9" w:rsidRDefault="005F54DF" w:rsidP="005F54D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16"/>
              <w:rPr>
                <w:rFonts w:ascii="Angsana New" w:hAnsi="Angsana New"/>
                <w:sz w:val="8"/>
                <w:szCs w:val="8"/>
                <w:lang w:bidi="th-TH"/>
              </w:rPr>
            </w:pPr>
          </w:p>
        </w:tc>
      </w:tr>
      <w:tr w:rsidR="005F54DF" w:rsidRPr="000E0185" w14:paraId="23129BFE" w14:textId="77777777" w:rsidTr="00760871">
        <w:trPr>
          <w:gridAfter w:val="1"/>
          <w:wAfter w:w="8" w:type="dxa"/>
        </w:trPr>
        <w:tc>
          <w:tcPr>
            <w:tcW w:w="4059" w:type="dxa"/>
            <w:shd w:val="clear" w:color="auto" w:fill="auto"/>
          </w:tcPr>
          <w:p w14:paraId="02335420" w14:textId="77777777" w:rsidR="005F54DF" w:rsidRPr="000E0185" w:rsidRDefault="005F54DF" w:rsidP="005F54DF">
            <w:pPr>
              <w:spacing w:line="380" w:lineRule="exact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018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062EF23F" w14:textId="77777777" w:rsidR="005F54DF" w:rsidRPr="000E0185" w:rsidRDefault="005F54DF" w:rsidP="005F54DF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2100B38" w14:textId="77777777" w:rsidR="005F54DF" w:rsidRPr="000E0185" w:rsidRDefault="005F54DF" w:rsidP="005F5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C8B33E2" w14:textId="77777777" w:rsidR="005F54DF" w:rsidRPr="000E0185" w:rsidRDefault="005F54DF" w:rsidP="005F54DF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35239C6" w14:textId="77777777" w:rsidR="005F54DF" w:rsidRPr="000E0185" w:rsidRDefault="005F54DF" w:rsidP="005F5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547F1E25" w14:textId="77777777" w:rsidR="005F54DF" w:rsidRPr="000E0185" w:rsidRDefault="005F54DF" w:rsidP="005F54DF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BB45AA4" w14:textId="77777777" w:rsidR="005F54DF" w:rsidRPr="000E0185" w:rsidRDefault="005F54DF" w:rsidP="005F5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41062051" w14:textId="77777777" w:rsidR="005F54DF" w:rsidRPr="000E0185" w:rsidRDefault="005F54DF" w:rsidP="005F54DF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5F54DF" w:rsidRPr="000E0185" w14:paraId="21E7CE1C" w14:textId="77777777" w:rsidTr="00760871">
        <w:trPr>
          <w:gridAfter w:val="1"/>
          <w:wAfter w:w="8" w:type="dxa"/>
        </w:trPr>
        <w:tc>
          <w:tcPr>
            <w:tcW w:w="4059" w:type="dxa"/>
            <w:shd w:val="clear" w:color="auto" w:fill="auto"/>
          </w:tcPr>
          <w:p w14:paraId="1BF72D93" w14:textId="0D0A78FD" w:rsidR="005F54DF" w:rsidRPr="000E0185" w:rsidRDefault="005F54DF" w:rsidP="005F54DF">
            <w:pPr>
              <w:spacing w:line="380" w:lineRule="exact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0E018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C273B6" w:rsidRPr="00C273B6">
              <w:rPr>
                <w:rFonts w:ascii="Angsana New" w:hAnsi="Angsana New"/>
                <w:sz w:val="30"/>
                <w:szCs w:val="30"/>
              </w:rPr>
              <w:t>1</w:t>
            </w:r>
            <w:r w:rsidRPr="000E018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E0185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  <w:shd w:val="clear" w:color="auto" w:fill="auto"/>
          </w:tcPr>
          <w:p w14:paraId="749C331F" w14:textId="1AC8132F" w:rsidR="005F54DF" w:rsidRPr="000E0185" w:rsidRDefault="00C273B6" w:rsidP="005F54DF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917F3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760</w:t>
            </w:r>
          </w:p>
        </w:tc>
        <w:tc>
          <w:tcPr>
            <w:tcW w:w="270" w:type="dxa"/>
            <w:shd w:val="clear" w:color="auto" w:fill="auto"/>
          </w:tcPr>
          <w:p w14:paraId="27621A7C" w14:textId="77777777" w:rsidR="005F54DF" w:rsidRPr="000E0185" w:rsidRDefault="005F54DF" w:rsidP="005F5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99EC203" w14:textId="4C0CC7F6" w:rsidR="005F54DF" w:rsidRPr="000E0185" w:rsidRDefault="00C273B6" w:rsidP="005F54DF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5F54DF">
              <w:rPr>
                <w:rFonts w:ascii="Angsana New" w:hAnsi="Angsana New"/>
                <w:sz w:val="30"/>
                <w:szCs w:val="30"/>
              </w:rPr>
              <w:t>,</w:t>
            </w:r>
            <w:r w:rsidRPr="00C273B6">
              <w:rPr>
                <w:rFonts w:ascii="Angsana New" w:hAnsi="Angsana New"/>
                <w:sz w:val="30"/>
                <w:szCs w:val="30"/>
                <w:lang w:val="en-US"/>
              </w:rPr>
              <w:t>750</w:t>
            </w:r>
          </w:p>
        </w:tc>
        <w:tc>
          <w:tcPr>
            <w:tcW w:w="270" w:type="dxa"/>
            <w:shd w:val="clear" w:color="auto" w:fill="auto"/>
          </w:tcPr>
          <w:p w14:paraId="5A85EB6B" w14:textId="77777777" w:rsidR="005F54DF" w:rsidRPr="000E0185" w:rsidRDefault="005F54DF" w:rsidP="005F5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5EA54B4D" w14:textId="58360B04" w:rsidR="005F54DF" w:rsidRPr="000E0185" w:rsidRDefault="00C273B6" w:rsidP="005F54DF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 w:bidi="th-TH"/>
              </w:rPr>
              <w:t>979</w:t>
            </w:r>
          </w:p>
        </w:tc>
        <w:tc>
          <w:tcPr>
            <w:tcW w:w="236" w:type="dxa"/>
            <w:shd w:val="clear" w:color="auto" w:fill="auto"/>
          </w:tcPr>
          <w:p w14:paraId="0646A43D" w14:textId="77777777" w:rsidR="005F54DF" w:rsidRPr="000E0185" w:rsidRDefault="005F54DF" w:rsidP="005F5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5F1774C7" w14:textId="4F2C8FCB" w:rsidR="005F54DF" w:rsidRPr="000E0185" w:rsidRDefault="00C273B6" w:rsidP="005F54DF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 w:bidi="th-TH"/>
              </w:rPr>
              <w:t>965</w:t>
            </w:r>
          </w:p>
        </w:tc>
      </w:tr>
      <w:tr w:rsidR="005F54DF" w:rsidRPr="000E0185" w14:paraId="6B574CB3" w14:textId="77777777" w:rsidTr="00760871">
        <w:trPr>
          <w:gridAfter w:val="1"/>
          <w:wAfter w:w="8" w:type="dxa"/>
        </w:trPr>
        <w:tc>
          <w:tcPr>
            <w:tcW w:w="4059" w:type="dxa"/>
            <w:shd w:val="clear" w:color="auto" w:fill="auto"/>
          </w:tcPr>
          <w:p w14:paraId="54DADD84" w14:textId="77777777" w:rsidR="005F54DF" w:rsidRPr="000E0185" w:rsidRDefault="005F54DF" w:rsidP="005F54DF">
            <w:pPr>
              <w:spacing w:line="380" w:lineRule="exact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0E0185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</w:tcPr>
          <w:p w14:paraId="6B70E685" w14:textId="7A054B26" w:rsidR="005F54DF" w:rsidRPr="000E0185" w:rsidRDefault="00C273B6" w:rsidP="005F54DF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 w:bidi="th-TH"/>
              </w:rPr>
              <w:t>108</w:t>
            </w:r>
          </w:p>
        </w:tc>
        <w:tc>
          <w:tcPr>
            <w:tcW w:w="270" w:type="dxa"/>
            <w:shd w:val="clear" w:color="auto" w:fill="auto"/>
          </w:tcPr>
          <w:p w14:paraId="654866CA" w14:textId="77777777" w:rsidR="005F54DF" w:rsidRPr="000E0185" w:rsidRDefault="005F54DF" w:rsidP="005F5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59C3192" w14:textId="738F7136" w:rsidR="005F54DF" w:rsidRPr="000E0185" w:rsidRDefault="00C273B6" w:rsidP="005F54DF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74266DE0" w14:textId="77777777" w:rsidR="005F54DF" w:rsidRPr="000E0185" w:rsidRDefault="005F54DF" w:rsidP="005F5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0152214A" w14:textId="0CA87BC3" w:rsidR="005F54DF" w:rsidRPr="000E0185" w:rsidRDefault="00615D91" w:rsidP="00615D91">
            <w:pPr>
              <w:pStyle w:val="acctfourfigures"/>
              <w:tabs>
                <w:tab w:val="clear" w:pos="765"/>
                <w:tab w:val="decimal" w:pos="534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6D3D18C" w14:textId="77777777" w:rsidR="005F54DF" w:rsidRPr="000E0185" w:rsidRDefault="005F54DF" w:rsidP="005F5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471AD482" w14:textId="0238960A" w:rsidR="005F54DF" w:rsidRPr="000E0185" w:rsidRDefault="00C273B6" w:rsidP="005F54DF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</w:p>
        </w:tc>
      </w:tr>
      <w:tr w:rsidR="005F54DF" w:rsidRPr="000E0185" w14:paraId="0C86CC76" w14:textId="77777777" w:rsidTr="00760871">
        <w:trPr>
          <w:gridAfter w:val="1"/>
          <w:wAfter w:w="8" w:type="dxa"/>
        </w:trPr>
        <w:tc>
          <w:tcPr>
            <w:tcW w:w="4059" w:type="dxa"/>
            <w:shd w:val="clear" w:color="auto" w:fill="auto"/>
          </w:tcPr>
          <w:p w14:paraId="0F266831" w14:textId="77777777" w:rsidR="005F54DF" w:rsidRPr="000E0185" w:rsidRDefault="005F54DF" w:rsidP="005F54DF">
            <w:pPr>
              <w:spacing w:line="380" w:lineRule="exact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0E0185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 w:rsidRPr="000E0185">
              <w:rPr>
                <w:rFonts w:ascii="Angsana New" w:hAnsi="Angsana New" w:hint="cs"/>
                <w:sz w:val="30"/>
                <w:szCs w:val="30"/>
                <w:cs/>
              </w:rPr>
              <w:t>จากเงินลงทุน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shd w:val="clear" w:color="auto" w:fill="auto"/>
          </w:tcPr>
          <w:p w14:paraId="4F77C856" w14:textId="61AB3867" w:rsidR="005F54DF" w:rsidRPr="000E0185" w:rsidRDefault="00C273B6" w:rsidP="005F54DF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 w:bidi="th-TH"/>
              </w:rPr>
              <w:t>220</w:t>
            </w:r>
          </w:p>
        </w:tc>
        <w:tc>
          <w:tcPr>
            <w:tcW w:w="270" w:type="dxa"/>
            <w:shd w:val="clear" w:color="auto" w:fill="auto"/>
          </w:tcPr>
          <w:p w14:paraId="414D6F59" w14:textId="77777777" w:rsidR="005F54DF" w:rsidRPr="000E0185" w:rsidRDefault="005F54DF" w:rsidP="005F5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2B57695" w14:textId="25ABAF8C" w:rsidR="005F54DF" w:rsidRPr="000E0185" w:rsidRDefault="00C273B6" w:rsidP="005F54DF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 w:bidi="th-TH"/>
              </w:rPr>
              <w:t>198</w:t>
            </w:r>
          </w:p>
        </w:tc>
        <w:tc>
          <w:tcPr>
            <w:tcW w:w="270" w:type="dxa"/>
            <w:shd w:val="clear" w:color="auto" w:fill="auto"/>
          </w:tcPr>
          <w:p w14:paraId="16931663" w14:textId="77777777" w:rsidR="005F54DF" w:rsidRPr="000E0185" w:rsidRDefault="005F54DF" w:rsidP="005F5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23CE88CB" w14:textId="40A81E8A" w:rsidR="005F54DF" w:rsidRPr="000E0185" w:rsidRDefault="00615D91" w:rsidP="005F54DF">
            <w:pPr>
              <w:pStyle w:val="acctfourfigures"/>
              <w:tabs>
                <w:tab w:val="clear" w:pos="765"/>
                <w:tab w:val="decimal" w:pos="534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5628965" w14:textId="77777777" w:rsidR="005F54DF" w:rsidRPr="000E0185" w:rsidRDefault="005F54DF" w:rsidP="005F5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703DC3A0" w14:textId="7AAF202A" w:rsidR="005F54DF" w:rsidRPr="000E0185" w:rsidRDefault="005F54DF" w:rsidP="005F54DF">
            <w:pPr>
              <w:pStyle w:val="acctfourfigures"/>
              <w:tabs>
                <w:tab w:val="clear" w:pos="765"/>
              </w:tabs>
              <w:spacing w:line="380" w:lineRule="exact"/>
              <w:ind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F54DF" w:rsidRPr="000E0185" w14:paraId="1FC62B42" w14:textId="77777777" w:rsidTr="00760871">
        <w:trPr>
          <w:gridAfter w:val="1"/>
          <w:wAfter w:w="8" w:type="dxa"/>
        </w:trPr>
        <w:tc>
          <w:tcPr>
            <w:tcW w:w="4059" w:type="dxa"/>
            <w:shd w:val="clear" w:color="auto" w:fill="auto"/>
          </w:tcPr>
          <w:p w14:paraId="2A5E7DBF" w14:textId="77777777" w:rsidR="005F54DF" w:rsidRPr="000E0185" w:rsidRDefault="005F54DF" w:rsidP="005F54DF">
            <w:pPr>
              <w:spacing w:line="380" w:lineRule="exact"/>
              <w:ind w:right="-46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E018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080" w:type="dxa"/>
            <w:shd w:val="clear" w:color="auto" w:fill="auto"/>
          </w:tcPr>
          <w:p w14:paraId="060AC8AE" w14:textId="0C389642" w:rsidR="005F54DF" w:rsidRPr="000E0185" w:rsidRDefault="00615D91" w:rsidP="005F54DF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273B6" w:rsidRPr="00C273B6">
              <w:rPr>
                <w:rFonts w:ascii="Angsana New" w:hAnsi="Angsana New"/>
                <w:sz w:val="30"/>
                <w:szCs w:val="30"/>
                <w:lang w:val="en-US" w:bidi="th-TH"/>
              </w:rPr>
              <w:t>201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6C168D7" w14:textId="77777777" w:rsidR="005F54DF" w:rsidRPr="000E0185" w:rsidRDefault="005F54DF" w:rsidP="005F5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4DFF1B3" w14:textId="222577B8" w:rsidR="005F54DF" w:rsidRPr="000E0185" w:rsidRDefault="005F54DF" w:rsidP="005F54DF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273B6" w:rsidRPr="00C273B6">
              <w:rPr>
                <w:rFonts w:ascii="Angsana New" w:hAnsi="Angsana New"/>
                <w:sz w:val="30"/>
                <w:szCs w:val="30"/>
                <w:lang w:val="en-US" w:bidi="th-TH"/>
              </w:rPr>
              <w:t>233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E482197" w14:textId="77777777" w:rsidR="005F54DF" w:rsidRPr="000E0185" w:rsidRDefault="005F54DF" w:rsidP="005F5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703D7538" w14:textId="36A0A355" w:rsidR="005F54DF" w:rsidRPr="000E0185" w:rsidRDefault="00615D91" w:rsidP="005F54DF">
            <w:pPr>
              <w:pStyle w:val="acctfourfigures"/>
              <w:tabs>
                <w:tab w:val="clear" w:pos="765"/>
                <w:tab w:val="decimal" w:pos="534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0C6DD9C" w14:textId="77777777" w:rsidR="005F54DF" w:rsidRPr="000E0185" w:rsidRDefault="005F54DF" w:rsidP="005F5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68304B50" w14:textId="2B71ECE3" w:rsidR="005F54DF" w:rsidRPr="000E0185" w:rsidRDefault="005F54DF" w:rsidP="005F54DF">
            <w:pPr>
              <w:pStyle w:val="acctfourfigures"/>
              <w:tabs>
                <w:tab w:val="clear" w:pos="765"/>
              </w:tabs>
              <w:spacing w:line="380" w:lineRule="exact"/>
              <w:ind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15D91" w:rsidRPr="000E0185" w14:paraId="2BA6FBE4" w14:textId="77777777" w:rsidTr="00760871">
        <w:trPr>
          <w:gridAfter w:val="1"/>
          <w:wAfter w:w="8" w:type="dxa"/>
        </w:trPr>
        <w:tc>
          <w:tcPr>
            <w:tcW w:w="4059" w:type="dxa"/>
            <w:shd w:val="clear" w:color="auto" w:fill="auto"/>
          </w:tcPr>
          <w:p w14:paraId="078A6973" w14:textId="48BB731A" w:rsidR="00615D91" w:rsidRPr="000E0185" w:rsidRDefault="00615D91" w:rsidP="005F54DF">
            <w:pPr>
              <w:spacing w:line="380" w:lineRule="exact"/>
              <w:ind w:right="-46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ผลกระทบจากการเปลี่ยนแปลงสัดส่วน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การถือหุ้นในกิจการร่วมค้า</w:t>
            </w:r>
          </w:p>
        </w:tc>
        <w:tc>
          <w:tcPr>
            <w:tcW w:w="1080" w:type="dxa"/>
            <w:shd w:val="clear" w:color="auto" w:fill="auto"/>
          </w:tcPr>
          <w:p w14:paraId="3A1C9EDD" w14:textId="77777777" w:rsidR="00615D91" w:rsidRDefault="00615D91" w:rsidP="005F54DF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3FC1227" w14:textId="7B41E1F8" w:rsidR="00615D91" w:rsidRDefault="00C273B6" w:rsidP="005F54DF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585156E8" w14:textId="77777777" w:rsidR="00615D91" w:rsidRPr="000E0185" w:rsidRDefault="00615D91" w:rsidP="005F5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193F369" w14:textId="77777777" w:rsidR="00615D91" w:rsidRDefault="00615D91" w:rsidP="005F54DF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37FDBF8" w14:textId="13EDDB30" w:rsidR="00615D91" w:rsidRDefault="00615D91" w:rsidP="00615D91">
            <w:pPr>
              <w:pStyle w:val="acctfourfigures"/>
              <w:tabs>
                <w:tab w:val="clear" w:pos="765"/>
              </w:tabs>
              <w:spacing w:line="380" w:lineRule="exact"/>
              <w:ind w:right="-11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15D9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26A332" w14:textId="77777777" w:rsidR="00615D91" w:rsidRPr="000E0185" w:rsidRDefault="00615D91" w:rsidP="005F5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37DAEB94" w14:textId="77777777" w:rsidR="00615D91" w:rsidRDefault="00615D91" w:rsidP="005F54DF">
            <w:pPr>
              <w:pStyle w:val="acctfourfigures"/>
              <w:tabs>
                <w:tab w:val="clear" w:pos="765"/>
                <w:tab w:val="decimal" w:pos="534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</w:p>
          <w:p w14:paraId="344F706F" w14:textId="648C548C" w:rsidR="00615D91" w:rsidRDefault="00615D91" w:rsidP="005F54DF">
            <w:pPr>
              <w:pStyle w:val="acctfourfigures"/>
              <w:tabs>
                <w:tab w:val="clear" w:pos="765"/>
                <w:tab w:val="decimal" w:pos="534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6991FCC" w14:textId="77777777" w:rsidR="00615D91" w:rsidRPr="000E0185" w:rsidRDefault="00615D91" w:rsidP="005F5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342CDBED" w14:textId="77777777" w:rsidR="00615D91" w:rsidRDefault="00615D91" w:rsidP="005F54DF">
            <w:pPr>
              <w:pStyle w:val="acctfourfigures"/>
              <w:tabs>
                <w:tab w:val="clear" w:pos="765"/>
              </w:tabs>
              <w:spacing w:line="380" w:lineRule="exact"/>
              <w:ind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B65CE45" w14:textId="37FDD3C3" w:rsidR="00615D91" w:rsidRDefault="00615D91" w:rsidP="005F54DF">
            <w:pPr>
              <w:pStyle w:val="acctfourfigures"/>
              <w:tabs>
                <w:tab w:val="clear" w:pos="765"/>
              </w:tabs>
              <w:spacing w:line="380" w:lineRule="exact"/>
              <w:ind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F54DF" w:rsidRPr="00A97B80" w14:paraId="1742E8C6" w14:textId="77777777" w:rsidTr="00760871">
        <w:trPr>
          <w:gridAfter w:val="1"/>
          <w:wAfter w:w="8" w:type="dxa"/>
        </w:trPr>
        <w:tc>
          <w:tcPr>
            <w:tcW w:w="4059" w:type="dxa"/>
            <w:shd w:val="clear" w:color="auto" w:fill="auto"/>
          </w:tcPr>
          <w:p w14:paraId="10765733" w14:textId="14E34C16" w:rsidR="005F54DF" w:rsidRPr="000E0185" w:rsidRDefault="005F54DF" w:rsidP="005F54DF">
            <w:pPr>
              <w:spacing w:line="380" w:lineRule="exact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01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273B6" w:rsidRPr="00C273B6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0E018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0E018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FBF94D" w14:textId="5DB8B46D" w:rsidR="005F54DF" w:rsidRPr="000E0185" w:rsidRDefault="00C273B6" w:rsidP="005F54DF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273B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615D9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273B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891</w:t>
            </w:r>
          </w:p>
        </w:tc>
        <w:tc>
          <w:tcPr>
            <w:tcW w:w="270" w:type="dxa"/>
            <w:shd w:val="clear" w:color="auto" w:fill="auto"/>
          </w:tcPr>
          <w:p w14:paraId="2B97B42C" w14:textId="77777777" w:rsidR="005F54DF" w:rsidRPr="000E0185" w:rsidRDefault="005F54DF" w:rsidP="005F5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E7D479" w14:textId="0B752084" w:rsidR="005F54DF" w:rsidRPr="000E0185" w:rsidRDefault="00C273B6" w:rsidP="005F54DF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273B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5F54D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273B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729</w:t>
            </w:r>
          </w:p>
        </w:tc>
        <w:tc>
          <w:tcPr>
            <w:tcW w:w="270" w:type="dxa"/>
            <w:shd w:val="clear" w:color="auto" w:fill="auto"/>
          </w:tcPr>
          <w:p w14:paraId="59CF13A7" w14:textId="77777777" w:rsidR="005F54DF" w:rsidRPr="000E0185" w:rsidRDefault="005F54DF" w:rsidP="005F5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31C482" w14:textId="271715EE" w:rsidR="005F54DF" w:rsidRPr="000E0185" w:rsidRDefault="00C273B6" w:rsidP="005F54DF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273B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979</w:t>
            </w:r>
          </w:p>
        </w:tc>
        <w:tc>
          <w:tcPr>
            <w:tcW w:w="236" w:type="dxa"/>
            <w:shd w:val="clear" w:color="auto" w:fill="auto"/>
          </w:tcPr>
          <w:p w14:paraId="284C9D13" w14:textId="77777777" w:rsidR="005F54DF" w:rsidRPr="000E0185" w:rsidRDefault="005F54DF" w:rsidP="005F5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32A078" w14:textId="050BB31F" w:rsidR="005F54DF" w:rsidRPr="000E0185" w:rsidRDefault="00C273B6" w:rsidP="005F54DF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273B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979</w:t>
            </w:r>
          </w:p>
        </w:tc>
      </w:tr>
    </w:tbl>
    <w:p w14:paraId="7CE8AAD9" w14:textId="77777777" w:rsidR="00BA514B" w:rsidRPr="00222437" w:rsidRDefault="00BA514B" w:rsidP="00BA51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01B166D" w14:textId="77777777" w:rsidR="00213F8E" w:rsidRDefault="00213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pacing w:val="-2"/>
          <w:sz w:val="30"/>
          <w:szCs w:val="30"/>
          <w:cs/>
        </w:rPr>
      </w:pPr>
      <w:r>
        <w:rPr>
          <w:rFonts w:ascii="Angsana New" w:hAnsi="Angsana New"/>
          <w:color w:val="000000"/>
          <w:spacing w:val="-2"/>
          <w:sz w:val="30"/>
          <w:szCs w:val="30"/>
          <w:cs/>
        </w:rPr>
        <w:br w:type="page"/>
      </w:r>
    </w:p>
    <w:p w14:paraId="4B050452" w14:textId="5118D5D4" w:rsidR="00EC1EBC" w:rsidRPr="00EC1EBC" w:rsidRDefault="00EC1EBC" w:rsidP="00BA51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b/>
          <w:bCs/>
          <w:i/>
          <w:iCs/>
          <w:color w:val="000000"/>
          <w:spacing w:val="-2"/>
          <w:sz w:val="30"/>
          <w:szCs w:val="30"/>
        </w:rPr>
      </w:pPr>
      <w:r w:rsidRPr="00EC1EBC">
        <w:rPr>
          <w:rFonts w:ascii="Angsana New" w:hAnsi="Angsana New" w:hint="cs"/>
          <w:b/>
          <w:bCs/>
          <w:i/>
          <w:iCs/>
          <w:color w:val="000000"/>
          <w:spacing w:val="-2"/>
          <w:sz w:val="30"/>
          <w:szCs w:val="30"/>
          <w:cs/>
        </w:rPr>
        <w:lastRenderedPageBreak/>
        <w:t>การร่วมค้าทางตรง</w:t>
      </w:r>
    </w:p>
    <w:p w14:paraId="07D408A2" w14:textId="77777777" w:rsidR="00EC1EBC" w:rsidRDefault="00EC1EBC" w:rsidP="00BA51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color w:val="000000"/>
          <w:spacing w:val="-2"/>
          <w:sz w:val="30"/>
          <w:szCs w:val="30"/>
        </w:rPr>
      </w:pPr>
    </w:p>
    <w:p w14:paraId="416658BE" w14:textId="3A359270" w:rsidR="00887DC6" w:rsidRDefault="002578D9" w:rsidP="00BA51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C97E73">
        <w:rPr>
          <w:rFonts w:ascii="Angsana New" w:hAnsi="Angsana New"/>
          <w:color w:val="000000"/>
          <w:spacing w:val="-2"/>
          <w:sz w:val="30"/>
          <w:szCs w:val="30"/>
          <w:cs/>
        </w:rPr>
        <w:t>ใน</w:t>
      </w:r>
      <w:r w:rsidRPr="00C97E73">
        <w:rPr>
          <w:rFonts w:ascii="Angsana New" w:hAnsi="Angsana New" w:hint="cs"/>
          <w:color w:val="000000"/>
          <w:spacing w:val="-2"/>
          <w:sz w:val="30"/>
          <w:szCs w:val="30"/>
          <w:cs/>
        </w:rPr>
        <w:t>เดือน</w:t>
      </w:r>
      <w:r w:rsidR="00C97E73">
        <w:rPr>
          <w:rFonts w:ascii="Angsana New" w:hAnsi="Angsana New" w:hint="cs"/>
          <w:color w:val="000000"/>
          <w:spacing w:val="-2"/>
          <w:sz w:val="30"/>
          <w:szCs w:val="30"/>
          <w:cs/>
        </w:rPr>
        <w:t>มีนาคม</w:t>
      </w:r>
      <w:r w:rsidRPr="00C97E73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C273B6" w:rsidRPr="00C273B6">
        <w:rPr>
          <w:rFonts w:ascii="Angsana New" w:hAnsi="Angsana New"/>
          <w:color w:val="000000"/>
          <w:spacing w:val="-2"/>
          <w:sz w:val="30"/>
          <w:szCs w:val="30"/>
        </w:rPr>
        <w:t>2563</w:t>
      </w:r>
      <w:r w:rsidRPr="00C97E73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บริษัท แทรเวล แอดส์ เน็ทเวิร์ค (ประเทศไทย) จำกัด ซึ่งเป็นการร่วมค้าของบริษัท </w:t>
      </w:r>
      <w:r w:rsidRPr="00C97E73">
        <w:rPr>
          <w:rFonts w:ascii="Angsana New" w:hAnsi="Angsana New" w:hint="cs"/>
          <w:color w:val="000000"/>
          <w:spacing w:val="-2"/>
          <w:sz w:val="30"/>
          <w:szCs w:val="30"/>
          <w:cs/>
        </w:rPr>
        <w:t>ได้เพิ่มทุนจดทะเบียน</w:t>
      </w:r>
      <w:r w:rsidRPr="00C97E73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จากจำนวน </w:t>
      </w:r>
      <w:r w:rsidR="00C273B6" w:rsidRPr="00C273B6">
        <w:rPr>
          <w:rFonts w:ascii="Angsana New" w:hAnsi="Angsana New"/>
          <w:color w:val="000000"/>
          <w:spacing w:val="-2"/>
          <w:sz w:val="30"/>
          <w:szCs w:val="30"/>
        </w:rPr>
        <w:t>27</w:t>
      </w:r>
      <w:r w:rsidRPr="00C97E73">
        <w:rPr>
          <w:rFonts w:ascii="Angsana New" w:hAnsi="Angsana New"/>
          <w:color w:val="000000"/>
          <w:spacing w:val="-2"/>
          <w:sz w:val="30"/>
          <w:szCs w:val="30"/>
          <w:cs/>
        </w:rPr>
        <w:t>.</w:t>
      </w:r>
      <w:r w:rsidR="00C273B6" w:rsidRPr="00C273B6">
        <w:rPr>
          <w:rFonts w:ascii="Angsana New" w:hAnsi="Angsana New"/>
          <w:color w:val="000000"/>
          <w:spacing w:val="-2"/>
          <w:sz w:val="30"/>
          <w:szCs w:val="30"/>
        </w:rPr>
        <w:t>7</w:t>
      </w:r>
      <w:r w:rsidRPr="00C97E73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ล้านบาท เป็นจำนวน </w:t>
      </w:r>
      <w:r w:rsidR="00C273B6" w:rsidRPr="00C273B6">
        <w:rPr>
          <w:rFonts w:ascii="Angsana New" w:hAnsi="Angsana New"/>
          <w:color w:val="000000"/>
          <w:spacing w:val="-2"/>
          <w:sz w:val="30"/>
          <w:szCs w:val="30"/>
        </w:rPr>
        <w:t>39</w:t>
      </w:r>
      <w:r w:rsidRPr="00C97E73">
        <w:rPr>
          <w:rFonts w:ascii="Angsana New" w:hAnsi="Angsana New"/>
          <w:color w:val="000000"/>
          <w:spacing w:val="-2"/>
          <w:sz w:val="30"/>
          <w:szCs w:val="30"/>
          <w:cs/>
        </w:rPr>
        <w:t>.</w:t>
      </w:r>
      <w:r w:rsidR="00C273B6" w:rsidRPr="00C273B6">
        <w:rPr>
          <w:rFonts w:ascii="Angsana New" w:hAnsi="Angsana New"/>
          <w:color w:val="000000"/>
          <w:spacing w:val="-2"/>
          <w:sz w:val="30"/>
          <w:szCs w:val="30"/>
        </w:rPr>
        <w:t>6</w:t>
      </w:r>
      <w:r w:rsidRPr="00C97E73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ล้านบาท โดยทางบริษัทไม่ประสงค์จะใช้สิทธิเพิ่มทุนดังกล่าว ส่งผลให้บริษัทมีสัดส่วนการถือหุ้นในการร่วมค้าดังกล่าวลดลงจากร้อยละ </w:t>
      </w:r>
      <w:r w:rsidR="00C273B6" w:rsidRPr="00C273B6">
        <w:rPr>
          <w:rFonts w:ascii="Angsana New" w:hAnsi="Angsana New"/>
          <w:color w:val="000000"/>
          <w:spacing w:val="-2"/>
          <w:sz w:val="30"/>
          <w:szCs w:val="30"/>
        </w:rPr>
        <w:t>51</w:t>
      </w:r>
      <w:r w:rsidR="00C97E73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C97E73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เป็นร้อยละ </w:t>
      </w:r>
      <w:r w:rsidR="00C273B6" w:rsidRPr="00C273B6">
        <w:rPr>
          <w:rFonts w:ascii="Angsana New" w:hAnsi="Angsana New"/>
          <w:color w:val="000000"/>
          <w:spacing w:val="-2"/>
          <w:sz w:val="30"/>
          <w:szCs w:val="30"/>
        </w:rPr>
        <w:t>36</w:t>
      </w:r>
      <w:r w:rsidR="00C97E73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="0073358F">
        <w:rPr>
          <w:rFonts w:ascii="Angsana New" w:hAnsi="Angsana New" w:hint="cs"/>
          <w:color w:val="000000"/>
          <w:spacing w:val="-2"/>
          <w:sz w:val="30"/>
          <w:szCs w:val="30"/>
          <w:cs/>
        </w:rPr>
        <w:t>และ</w:t>
      </w:r>
      <w:r w:rsidR="00C97E73" w:rsidRPr="00C22172">
        <w:rPr>
          <w:rFonts w:ascii="Angsana New" w:hAnsi="Angsana New"/>
          <w:sz w:val="30"/>
          <w:szCs w:val="30"/>
          <w:cs/>
        </w:rPr>
        <w:t>ทำให้บริษัทดังกล่าวกลายเป็นบริษัทร่วมของบริษัท</w:t>
      </w:r>
      <w:r w:rsidR="003B11F0">
        <w:rPr>
          <w:rFonts w:ascii="Angsana New" w:hAnsi="Angsana New" w:hint="cs"/>
          <w:sz w:val="30"/>
          <w:szCs w:val="30"/>
          <w:cs/>
        </w:rPr>
        <w:t xml:space="preserve">  กลุ่มบริษัทมีกำไรจากการเปลี่ยนสัดส่วนการถือหุ้นดังกล่าวจำนวน </w:t>
      </w:r>
      <w:r w:rsidR="00C273B6" w:rsidRPr="00C273B6">
        <w:rPr>
          <w:rFonts w:ascii="Angsana New" w:hAnsi="Angsana New"/>
          <w:sz w:val="30"/>
          <w:szCs w:val="30"/>
        </w:rPr>
        <w:t>3</w:t>
      </w:r>
      <w:r w:rsidR="003B11F0">
        <w:rPr>
          <w:rFonts w:ascii="Angsana New" w:hAnsi="Angsana New"/>
          <w:sz w:val="30"/>
          <w:szCs w:val="30"/>
        </w:rPr>
        <w:t>.</w:t>
      </w:r>
      <w:r w:rsidR="00C273B6" w:rsidRPr="00C273B6">
        <w:rPr>
          <w:rFonts w:ascii="Angsana New" w:hAnsi="Angsana New"/>
          <w:sz w:val="30"/>
          <w:szCs w:val="30"/>
        </w:rPr>
        <w:t>5</w:t>
      </w:r>
      <w:r w:rsidR="003B11F0">
        <w:rPr>
          <w:rFonts w:ascii="Angsana New" w:hAnsi="Angsana New"/>
          <w:sz w:val="30"/>
          <w:szCs w:val="30"/>
        </w:rPr>
        <w:t xml:space="preserve"> </w:t>
      </w:r>
      <w:r w:rsidR="003B11F0">
        <w:rPr>
          <w:rFonts w:ascii="Angsana New" w:hAnsi="Angsana New" w:hint="cs"/>
          <w:sz w:val="30"/>
          <w:szCs w:val="30"/>
          <w:cs/>
        </w:rPr>
        <w:t>ล้านบาท ซึ่งบันทึกอยู่ในงบกำไรขาดทุนรวมสำหรับงวด</w:t>
      </w:r>
      <w:r w:rsidR="00917F3C">
        <w:rPr>
          <w:rFonts w:ascii="Angsana New" w:hAnsi="Angsana New" w:hint="cs"/>
          <w:sz w:val="30"/>
          <w:szCs w:val="30"/>
          <w:cs/>
        </w:rPr>
        <w:t>หก</w:t>
      </w:r>
      <w:r w:rsidR="003B11F0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C273B6" w:rsidRPr="00C273B6">
        <w:rPr>
          <w:rFonts w:ascii="Angsana New" w:hAnsi="Angsana New"/>
          <w:sz w:val="30"/>
          <w:szCs w:val="30"/>
        </w:rPr>
        <w:t>30</w:t>
      </w:r>
      <w:r w:rsidR="002830BD">
        <w:rPr>
          <w:rFonts w:ascii="Angsana New" w:hAnsi="Angsana New"/>
          <w:sz w:val="30"/>
          <w:szCs w:val="30"/>
        </w:rPr>
        <w:t xml:space="preserve"> </w:t>
      </w:r>
      <w:r w:rsidR="002830BD">
        <w:rPr>
          <w:rFonts w:ascii="Angsana New" w:hAnsi="Angsana New"/>
          <w:sz w:val="30"/>
          <w:szCs w:val="30"/>
          <w:cs/>
        </w:rPr>
        <w:t>มิถุนายน</w:t>
      </w:r>
      <w:r w:rsidR="003B11F0">
        <w:rPr>
          <w:rFonts w:ascii="Angsana New" w:hAnsi="Angsana New" w:hint="cs"/>
          <w:sz w:val="30"/>
          <w:szCs w:val="30"/>
          <w:cs/>
        </w:rPr>
        <w:t xml:space="preserve"> </w:t>
      </w:r>
      <w:r w:rsidR="00C273B6" w:rsidRPr="00C273B6">
        <w:rPr>
          <w:rFonts w:ascii="Angsana New" w:hAnsi="Angsana New"/>
          <w:sz w:val="30"/>
          <w:szCs w:val="30"/>
        </w:rPr>
        <w:t>2563</w:t>
      </w:r>
    </w:p>
    <w:p w14:paraId="2C032E35" w14:textId="2775C2E0" w:rsidR="00BA514B" w:rsidRDefault="00BA514B" w:rsidP="00C97E73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BC1D554" w14:textId="3A87711B" w:rsidR="00EC1EBC" w:rsidRPr="00EC1EBC" w:rsidRDefault="00EC1EBC" w:rsidP="00C97E73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C1EB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บริษัทร่วมทางอ้อม</w:t>
      </w:r>
    </w:p>
    <w:p w14:paraId="079CDA77" w14:textId="77777777" w:rsidR="00EC1EBC" w:rsidRDefault="00EC1EBC" w:rsidP="00C97E73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07A6FCC" w14:textId="689039D2" w:rsidR="00BA514B" w:rsidRDefault="00917F3C" w:rsidP="00DD61C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C1EBC">
        <w:rPr>
          <w:rFonts w:ascii="Angsana New" w:hAnsi="Angsana New" w:hint="cs"/>
          <w:spacing w:val="-4"/>
          <w:sz w:val="30"/>
          <w:szCs w:val="30"/>
          <w:cs/>
        </w:rPr>
        <w:t>ในเดือนพฤษภาคมและมิ</w:t>
      </w:r>
      <w:r w:rsidR="00B64CC9">
        <w:rPr>
          <w:rFonts w:ascii="Angsana New" w:hAnsi="Angsana New" w:hint="cs"/>
          <w:spacing w:val="-4"/>
          <w:sz w:val="30"/>
          <w:szCs w:val="30"/>
          <w:cs/>
        </w:rPr>
        <w:t>ถุ</w:t>
      </w:r>
      <w:r w:rsidRPr="00EC1EBC">
        <w:rPr>
          <w:rFonts w:ascii="Angsana New" w:hAnsi="Angsana New" w:hint="cs"/>
          <w:spacing w:val="-4"/>
          <w:sz w:val="30"/>
          <w:szCs w:val="30"/>
          <w:cs/>
        </w:rPr>
        <w:t>นายน</w:t>
      </w:r>
      <w:r w:rsidRPr="00EC1EB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C273B6" w:rsidRPr="00C273B6">
        <w:rPr>
          <w:rFonts w:ascii="Angsana New" w:hAnsi="Angsana New"/>
          <w:spacing w:val="-4"/>
          <w:sz w:val="30"/>
          <w:szCs w:val="30"/>
        </w:rPr>
        <w:t>2563</w:t>
      </w:r>
      <w:r w:rsidRPr="00EC1EB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7E5B81" w:rsidRPr="00EC1EBC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="007E5B81" w:rsidRPr="00EC1EB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7E5B81" w:rsidRPr="00EC1EBC">
        <w:rPr>
          <w:rFonts w:ascii="Angsana New" w:hAnsi="Angsana New" w:hint="cs"/>
          <w:spacing w:val="-4"/>
          <w:sz w:val="30"/>
          <w:szCs w:val="30"/>
          <w:cs/>
        </w:rPr>
        <w:t>รักษาความปลอดภัย</w:t>
      </w:r>
      <w:r w:rsidR="007E5B81" w:rsidRPr="00EC1EB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7E5B81" w:rsidRPr="00EC1EBC">
        <w:rPr>
          <w:rFonts w:ascii="Angsana New" w:hAnsi="Angsana New" w:hint="cs"/>
          <w:spacing w:val="-4"/>
          <w:sz w:val="30"/>
          <w:szCs w:val="30"/>
          <w:cs/>
        </w:rPr>
        <w:t>ท่าอากาศยานไทย</w:t>
      </w:r>
      <w:r w:rsidR="007E5B81" w:rsidRPr="00917F3C">
        <w:rPr>
          <w:rFonts w:ascii="Angsana New" w:hAnsi="Angsana New"/>
          <w:sz w:val="30"/>
          <w:szCs w:val="30"/>
          <w:cs/>
        </w:rPr>
        <w:t xml:space="preserve"> </w:t>
      </w:r>
      <w:r w:rsidR="007E5B81" w:rsidRPr="00917F3C">
        <w:rPr>
          <w:rFonts w:ascii="Angsana New" w:hAnsi="Angsana New" w:hint="cs"/>
          <w:sz w:val="30"/>
          <w:szCs w:val="30"/>
          <w:cs/>
        </w:rPr>
        <w:t>จำกัด</w:t>
      </w:r>
      <w:r w:rsidR="007E5B81">
        <w:rPr>
          <w:rFonts w:ascii="Angsana New" w:hAnsi="Angsana New" w:hint="cs"/>
          <w:sz w:val="30"/>
          <w:szCs w:val="30"/>
          <w:cs/>
        </w:rPr>
        <w:t xml:space="preserve"> ซึ่งเป็นบริษัทร่วมทางอ้อมของกลุ่มบริษัท</w:t>
      </w:r>
      <w:r w:rsidR="007E5B81">
        <w:rPr>
          <w:rFonts w:ascii="Angsana New" w:hAnsi="Angsana New"/>
          <w:sz w:val="30"/>
          <w:szCs w:val="30"/>
        </w:rPr>
        <w:t xml:space="preserve"> </w:t>
      </w:r>
      <w:r w:rsidR="007E5B81">
        <w:rPr>
          <w:rFonts w:ascii="Angsana New" w:hAnsi="Angsana New" w:hint="cs"/>
          <w:sz w:val="30"/>
          <w:szCs w:val="30"/>
          <w:cs/>
        </w:rPr>
        <w:t xml:space="preserve">ได้เรียกชำระค่าหุ้นเพิ่มร้อยละ </w:t>
      </w:r>
      <w:r w:rsidR="007E5B81">
        <w:rPr>
          <w:rFonts w:ascii="Angsana New" w:hAnsi="Angsana New"/>
          <w:sz w:val="30"/>
          <w:szCs w:val="30"/>
        </w:rPr>
        <w:t xml:space="preserve">75 </w:t>
      </w:r>
      <w:r w:rsidR="007E5B81">
        <w:rPr>
          <w:rFonts w:ascii="Angsana New" w:hAnsi="Angsana New" w:hint="cs"/>
          <w:sz w:val="30"/>
          <w:szCs w:val="30"/>
          <w:cs/>
        </w:rPr>
        <w:t xml:space="preserve"> บริษัทย่อยได้จ่ายค่าหุ้นดั</w:t>
      </w:r>
      <w:r w:rsidR="00193798">
        <w:rPr>
          <w:rFonts w:ascii="Angsana New" w:hAnsi="Angsana New" w:hint="cs"/>
          <w:sz w:val="30"/>
          <w:szCs w:val="30"/>
          <w:cs/>
        </w:rPr>
        <w:t>ง</w:t>
      </w:r>
      <w:r w:rsidR="007E5B81">
        <w:rPr>
          <w:rFonts w:ascii="Angsana New" w:hAnsi="Angsana New" w:hint="cs"/>
          <w:sz w:val="30"/>
          <w:szCs w:val="30"/>
          <w:cs/>
        </w:rPr>
        <w:t xml:space="preserve">กล่าวตามสัดส่วนการถือหุ้นร้อยละ </w:t>
      </w:r>
      <w:r w:rsidR="007E5B81">
        <w:rPr>
          <w:rFonts w:ascii="Angsana New" w:hAnsi="Angsana New"/>
          <w:sz w:val="30"/>
          <w:szCs w:val="30"/>
        </w:rPr>
        <w:t>41</w:t>
      </w:r>
      <w:r w:rsidRPr="00917F3C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917F3C">
        <w:rPr>
          <w:rFonts w:ascii="Angsana New" w:hAnsi="Angsana New"/>
          <w:sz w:val="30"/>
          <w:szCs w:val="30"/>
          <w:cs/>
        </w:rPr>
        <w:t xml:space="preserve"> </w:t>
      </w:r>
      <w:r w:rsidR="00C273B6" w:rsidRPr="00C273B6">
        <w:rPr>
          <w:rFonts w:ascii="Angsana New" w:hAnsi="Angsana New"/>
          <w:sz w:val="30"/>
          <w:szCs w:val="30"/>
        </w:rPr>
        <w:t>108</w:t>
      </w:r>
      <w:r w:rsidRPr="00917F3C">
        <w:rPr>
          <w:rFonts w:ascii="Angsana New" w:hAnsi="Angsana New"/>
          <w:sz w:val="30"/>
          <w:szCs w:val="30"/>
          <w:cs/>
        </w:rPr>
        <w:t xml:space="preserve"> </w:t>
      </w:r>
      <w:r w:rsidRPr="00917F3C">
        <w:rPr>
          <w:rFonts w:ascii="Angsana New" w:hAnsi="Angsana New" w:hint="cs"/>
          <w:sz w:val="30"/>
          <w:szCs w:val="30"/>
          <w:cs/>
        </w:rPr>
        <w:t>ล้านบาท</w:t>
      </w:r>
      <w:r w:rsidRPr="00917F3C">
        <w:rPr>
          <w:rFonts w:ascii="Angsana New" w:hAnsi="Angsana New"/>
          <w:sz w:val="30"/>
          <w:szCs w:val="30"/>
          <w:cs/>
        </w:rPr>
        <w:t xml:space="preserve"> </w:t>
      </w:r>
      <w:r w:rsidRPr="00917F3C">
        <w:rPr>
          <w:rFonts w:ascii="Angsana New" w:hAnsi="Angsana New" w:hint="cs"/>
          <w:sz w:val="30"/>
          <w:szCs w:val="30"/>
          <w:cs/>
        </w:rPr>
        <w:t>บริษัทดังกล่าวมีทุนจดทะเบียน</w:t>
      </w:r>
      <w:r w:rsidR="00EC1EBC">
        <w:rPr>
          <w:rFonts w:ascii="Angsana New" w:hAnsi="Angsana New" w:hint="cs"/>
          <w:sz w:val="30"/>
          <w:szCs w:val="30"/>
          <w:cs/>
        </w:rPr>
        <w:t>และชำระแล้ว</w:t>
      </w:r>
      <w:r w:rsidRPr="00917F3C">
        <w:rPr>
          <w:rFonts w:ascii="Angsana New" w:hAnsi="Angsana New"/>
          <w:sz w:val="30"/>
          <w:szCs w:val="30"/>
          <w:cs/>
        </w:rPr>
        <w:t xml:space="preserve"> </w:t>
      </w:r>
      <w:r w:rsidR="00C273B6" w:rsidRPr="00C273B6">
        <w:rPr>
          <w:rFonts w:ascii="Angsana New" w:hAnsi="Angsana New"/>
          <w:sz w:val="30"/>
          <w:szCs w:val="30"/>
        </w:rPr>
        <w:t>350</w:t>
      </w:r>
      <w:r w:rsidRPr="00917F3C">
        <w:rPr>
          <w:rFonts w:ascii="Angsana New" w:hAnsi="Angsana New"/>
          <w:sz w:val="30"/>
          <w:szCs w:val="30"/>
          <w:cs/>
        </w:rPr>
        <w:t xml:space="preserve"> </w:t>
      </w:r>
      <w:r w:rsidRPr="00917F3C">
        <w:rPr>
          <w:rFonts w:ascii="Angsana New" w:hAnsi="Angsana New" w:hint="cs"/>
          <w:sz w:val="30"/>
          <w:szCs w:val="30"/>
          <w:cs/>
        </w:rPr>
        <w:t>ล้านบาท</w:t>
      </w:r>
      <w:r w:rsidRPr="00917F3C">
        <w:rPr>
          <w:rFonts w:ascii="Angsana New" w:hAnsi="Angsana New"/>
          <w:sz w:val="30"/>
          <w:szCs w:val="30"/>
          <w:cs/>
        </w:rPr>
        <w:t xml:space="preserve"> </w:t>
      </w:r>
      <w:r w:rsidRPr="00917F3C">
        <w:rPr>
          <w:rFonts w:ascii="Angsana New" w:hAnsi="Angsana New" w:hint="cs"/>
          <w:sz w:val="30"/>
          <w:szCs w:val="30"/>
          <w:cs/>
        </w:rPr>
        <w:t>บริษัทดังกล่าวประกอบธุรกิจให้บริการรักษาความปลอดภัยในท่าอากาศยานและสถานที่อื่นใด</w:t>
      </w:r>
      <w:r w:rsidRPr="00917F3C">
        <w:rPr>
          <w:rFonts w:ascii="Angsana New" w:hAnsi="Angsana New"/>
          <w:sz w:val="30"/>
          <w:szCs w:val="30"/>
          <w:cs/>
        </w:rPr>
        <w:t xml:space="preserve">  </w:t>
      </w:r>
      <w:r w:rsidRPr="00917F3C">
        <w:rPr>
          <w:rFonts w:ascii="Angsana New" w:hAnsi="Angsana New" w:hint="cs"/>
          <w:sz w:val="30"/>
          <w:szCs w:val="30"/>
          <w:cs/>
        </w:rPr>
        <w:t>บริษัทย่อยได้ถือหุ้นในบริษัทดังกล่าว</w:t>
      </w:r>
      <w:r w:rsidRPr="00917F3C">
        <w:rPr>
          <w:rFonts w:ascii="Angsana New" w:hAnsi="Angsana New"/>
          <w:sz w:val="30"/>
          <w:szCs w:val="30"/>
          <w:cs/>
        </w:rPr>
        <w:t xml:space="preserve"> </w:t>
      </w:r>
      <w:r w:rsidRPr="00917F3C">
        <w:rPr>
          <w:rFonts w:ascii="Angsana New" w:hAnsi="Angsana New" w:hint="cs"/>
          <w:sz w:val="30"/>
          <w:szCs w:val="30"/>
          <w:cs/>
        </w:rPr>
        <w:t>ร้อยละ</w:t>
      </w:r>
      <w:r w:rsidRPr="00917F3C">
        <w:rPr>
          <w:rFonts w:ascii="Angsana New" w:hAnsi="Angsana New"/>
          <w:sz w:val="30"/>
          <w:szCs w:val="30"/>
          <w:cs/>
        </w:rPr>
        <w:t xml:space="preserve"> </w:t>
      </w:r>
      <w:r w:rsidR="00C273B6" w:rsidRPr="00C273B6">
        <w:rPr>
          <w:rFonts w:ascii="Angsana New" w:hAnsi="Angsana New"/>
          <w:sz w:val="30"/>
          <w:szCs w:val="30"/>
        </w:rPr>
        <w:t>41</w:t>
      </w:r>
      <w:r w:rsidRPr="00917F3C">
        <w:rPr>
          <w:rFonts w:ascii="Angsana New" w:hAnsi="Angsana New"/>
          <w:sz w:val="30"/>
          <w:szCs w:val="30"/>
          <w:cs/>
        </w:rPr>
        <w:t xml:space="preserve"> </w:t>
      </w:r>
      <w:r w:rsidRPr="00917F3C">
        <w:rPr>
          <w:rFonts w:ascii="Angsana New" w:hAnsi="Angsana New" w:hint="cs"/>
          <w:sz w:val="30"/>
          <w:szCs w:val="30"/>
          <w:cs/>
        </w:rPr>
        <w:t>เป็นหุ้นสามัญ</w:t>
      </w:r>
      <w:r w:rsidRPr="00917F3C">
        <w:rPr>
          <w:rFonts w:ascii="Angsana New" w:hAnsi="Angsana New"/>
          <w:sz w:val="30"/>
          <w:szCs w:val="30"/>
          <w:cs/>
        </w:rPr>
        <w:t xml:space="preserve"> </w:t>
      </w:r>
      <w:r w:rsidR="00C273B6" w:rsidRPr="00C273B6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>.</w:t>
      </w:r>
      <w:r w:rsidR="00C273B6" w:rsidRPr="00C273B6">
        <w:rPr>
          <w:rFonts w:ascii="Angsana New" w:hAnsi="Angsana New"/>
          <w:sz w:val="30"/>
          <w:szCs w:val="30"/>
        </w:rPr>
        <w:t>33</w:t>
      </w:r>
      <w:r w:rsidRPr="00917F3C">
        <w:rPr>
          <w:rFonts w:ascii="Angsana New" w:hAnsi="Angsana New"/>
          <w:sz w:val="30"/>
          <w:szCs w:val="30"/>
          <w:cs/>
        </w:rPr>
        <w:t xml:space="preserve"> </w:t>
      </w:r>
      <w:r w:rsidRPr="00917F3C">
        <w:rPr>
          <w:rFonts w:ascii="Angsana New" w:hAnsi="Angsana New" w:hint="cs"/>
          <w:sz w:val="30"/>
          <w:szCs w:val="30"/>
          <w:cs/>
        </w:rPr>
        <w:t>ล้านหุ้นและหุ้นบุริมสิทธิ์</w:t>
      </w:r>
      <w:r w:rsidRPr="00917F3C">
        <w:rPr>
          <w:rFonts w:ascii="Angsana New" w:hAnsi="Angsana New"/>
          <w:sz w:val="30"/>
          <w:szCs w:val="30"/>
          <w:cs/>
        </w:rPr>
        <w:t xml:space="preserve"> </w:t>
      </w:r>
      <w:r w:rsidR="00C273B6" w:rsidRPr="00C273B6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</w:rPr>
        <w:t>.</w:t>
      </w:r>
      <w:r w:rsidR="00C273B6" w:rsidRPr="00C273B6">
        <w:rPr>
          <w:rFonts w:ascii="Angsana New" w:hAnsi="Angsana New"/>
          <w:sz w:val="30"/>
          <w:szCs w:val="30"/>
        </w:rPr>
        <w:t>11</w:t>
      </w:r>
      <w:r w:rsidRPr="00917F3C">
        <w:rPr>
          <w:rFonts w:ascii="Angsana New" w:hAnsi="Angsana New"/>
          <w:sz w:val="30"/>
          <w:szCs w:val="30"/>
          <w:cs/>
        </w:rPr>
        <w:t xml:space="preserve"> </w:t>
      </w:r>
      <w:r w:rsidRPr="00917F3C">
        <w:rPr>
          <w:rFonts w:ascii="Angsana New" w:hAnsi="Angsana New" w:hint="cs"/>
          <w:sz w:val="30"/>
          <w:szCs w:val="30"/>
          <w:cs/>
        </w:rPr>
        <w:t>ล้านหุ้น</w:t>
      </w:r>
      <w:r w:rsidRPr="00917F3C">
        <w:rPr>
          <w:rFonts w:ascii="Angsana New" w:hAnsi="Angsana New"/>
          <w:sz w:val="30"/>
          <w:szCs w:val="30"/>
          <w:cs/>
        </w:rPr>
        <w:t xml:space="preserve"> (</w:t>
      </w:r>
      <w:r w:rsidRPr="00917F3C">
        <w:rPr>
          <w:rFonts w:ascii="Angsana New" w:hAnsi="Angsana New" w:hint="cs"/>
          <w:sz w:val="30"/>
          <w:szCs w:val="30"/>
          <w:cs/>
        </w:rPr>
        <w:t>สัดส่วนการถือหุ้นทางอ้อมของกลุ่มบริษัทร้อยละ</w:t>
      </w:r>
      <w:r w:rsidRPr="00917F3C">
        <w:rPr>
          <w:rFonts w:ascii="Angsana New" w:hAnsi="Angsana New"/>
          <w:sz w:val="30"/>
          <w:szCs w:val="30"/>
          <w:cs/>
        </w:rPr>
        <w:t xml:space="preserve"> </w:t>
      </w:r>
      <w:r w:rsidR="00C273B6" w:rsidRPr="00C273B6">
        <w:rPr>
          <w:rFonts w:ascii="Angsana New" w:hAnsi="Angsana New"/>
          <w:sz w:val="30"/>
          <w:szCs w:val="30"/>
        </w:rPr>
        <w:t>41</w:t>
      </w:r>
      <w:r w:rsidRPr="00917F3C">
        <w:rPr>
          <w:rFonts w:ascii="Angsana New" w:hAnsi="Angsana New"/>
          <w:sz w:val="30"/>
          <w:szCs w:val="30"/>
          <w:cs/>
        </w:rPr>
        <w:t xml:space="preserve">) </w:t>
      </w:r>
      <w:r w:rsidRPr="00917F3C">
        <w:rPr>
          <w:rFonts w:ascii="Angsana New" w:hAnsi="Angsana New" w:hint="cs"/>
          <w:sz w:val="30"/>
          <w:szCs w:val="30"/>
          <w:cs/>
        </w:rPr>
        <w:t>และมีสิทธิออกเสียงในบริษัทร่วมดังกล่าวร้อยละ</w:t>
      </w:r>
      <w:r w:rsidRPr="00917F3C">
        <w:rPr>
          <w:rFonts w:ascii="Angsana New" w:hAnsi="Angsana New"/>
          <w:sz w:val="30"/>
          <w:szCs w:val="30"/>
          <w:cs/>
        </w:rPr>
        <w:t xml:space="preserve"> </w:t>
      </w:r>
      <w:r w:rsidR="00C273B6" w:rsidRPr="00C273B6">
        <w:rPr>
          <w:rFonts w:ascii="Angsana New" w:hAnsi="Angsana New"/>
          <w:sz w:val="30"/>
          <w:szCs w:val="30"/>
        </w:rPr>
        <w:t>40</w:t>
      </w:r>
      <w:r w:rsidRPr="00917F3C">
        <w:rPr>
          <w:rFonts w:ascii="Angsana New" w:hAnsi="Angsana New"/>
          <w:sz w:val="30"/>
          <w:szCs w:val="30"/>
          <w:cs/>
        </w:rPr>
        <w:t xml:space="preserve"> (</w:t>
      </w:r>
      <w:r w:rsidRPr="00917F3C">
        <w:rPr>
          <w:rFonts w:ascii="Angsana New" w:hAnsi="Angsana New" w:hint="cs"/>
          <w:sz w:val="30"/>
          <w:szCs w:val="30"/>
          <w:cs/>
        </w:rPr>
        <w:t>เป็นสิทธิออกเสียงจากหุ้นสามัญ</w:t>
      </w:r>
      <w:r w:rsidRPr="00917F3C">
        <w:rPr>
          <w:rFonts w:ascii="Angsana New" w:hAnsi="Angsana New"/>
          <w:sz w:val="30"/>
          <w:szCs w:val="30"/>
          <w:cs/>
        </w:rPr>
        <w:t xml:space="preserve"> </w:t>
      </w:r>
      <w:r w:rsidR="00C273B6" w:rsidRPr="00C273B6">
        <w:rPr>
          <w:rFonts w:ascii="Angsana New" w:hAnsi="Angsana New"/>
          <w:sz w:val="30"/>
          <w:szCs w:val="30"/>
        </w:rPr>
        <w:t>1</w:t>
      </w:r>
      <w:r w:rsidRPr="00917F3C">
        <w:rPr>
          <w:rFonts w:ascii="Angsana New" w:hAnsi="Angsana New"/>
          <w:sz w:val="30"/>
          <w:szCs w:val="30"/>
          <w:cs/>
        </w:rPr>
        <w:t xml:space="preserve"> </w:t>
      </w:r>
      <w:r w:rsidRPr="00917F3C">
        <w:rPr>
          <w:rFonts w:ascii="Angsana New" w:hAnsi="Angsana New" w:hint="cs"/>
          <w:sz w:val="30"/>
          <w:szCs w:val="30"/>
          <w:cs/>
        </w:rPr>
        <w:t>หุ้นต่อ</w:t>
      </w:r>
      <w:r w:rsidRPr="00917F3C">
        <w:rPr>
          <w:rFonts w:ascii="Angsana New" w:hAnsi="Angsana New"/>
          <w:sz w:val="30"/>
          <w:szCs w:val="30"/>
          <w:cs/>
        </w:rPr>
        <w:t xml:space="preserve"> </w:t>
      </w:r>
      <w:r w:rsidR="00C273B6" w:rsidRPr="00C273B6">
        <w:rPr>
          <w:rFonts w:ascii="Angsana New" w:hAnsi="Angsana New"/>
          <w:sz w:val="30"/>
          <w:szCs w:val="30"/>
        </w:rPr>
        <w:t>1</w:t>
      </w:r>
      <w:r w:rsidRPr="00917F3C">
        <w:rPr>
          <w:rFonts w:ascii="Angsana New" w:hAnsi="Angsana New"/>
          <w:sz w:val="30"/>
          <w:szCs w:val="30"/>
          <w:cs/>
        </w:rPr>
        <w:t xml:space="preserve"> </w:t>
      </w:r>
      <w:r w:rsidRPr="00917F3C">
        <w:rPr>
          <w:rFonts w:ascii="Angsana New" w:hAnsi="Angsana New" w:hint="cs"/>
          <w:sz w:val="30"/>
          <w:szCs w:val="30"/>
          <w:cs/>
        </w:rPr>
        <w:t>เสียงและหุ้นบุริมสิทธิ์</w:t>
      </w:r>
      <w:r w:rsidRPr="00917F3C">
        <w:rPr>
          <w:rFonts w:ascii="Angsana New" w:hAnsi="Angsana New"/>
          <w:sz w:val="30"/>
          <w:szCs w:val="30"/>
          <w:cs/>
        </w:rPr>
        <w:t xml:space="preserve"> </w:t>
      </w:r>
      <w:r w:rsidR="00C273B6" w:rsidRPr="00C273B6">
        <w:rPr>
          <w:rFonts w:ascii="Angsana New" w:hAnsi="Angsana New"/>
          <w:sz w:val="30"/>
          <w:szCs w:val="30"/>
        </w:rPr>
        <w:t>10</w:t>
      </w:r>
      <w:r w:rsidRPr="00917F3C">
        <w:rPr>
          <w:rFonts w:ascii="Angsana New" w:hAnsi="Angsana New"/>
          <w:sz w:val="30"/>
          <w:szCs w:val="30"/>
          <w:cs/>
        </w:rPr>
        <w:t xml:space="preserve"> </w:t>
      </w:r>
      <w:r w:rsidRPr="00917F3C">
        <w:rPr>
          <w:rFonts w:ascii="Angsana New" w:hAnsi="Angsana New" w:hint="cs"/>
          <w:sz w:val="30"/>
          <w:szCs w:val="30"/>
          <w:cs/>
        </w:rPr>
        <w:t>หุ้นต่อ</w:t>
      </w:r>
      <w:r w:rsidRPr="00917F3C">
        <w:rPr>
          <w:rFonts w:ascii="Angsana New" w:hAnsi="Angsana New"/>
          <w:sz w:val="30"/>
          <w:szCs w:val="30"/>
          <w:cs/>
        </w:rPr>
        <w:t xml:space="preserve"> </w:t>
      </w:r>
      <w:r w:rsidR="00C273B6" w:rsidRPr="00C273B6">
        <w:rPr>
          <w:rFonts w:ascii="Angsana New" w:hAnsi="Angsana New"/>
          <w:sz w:val="30"/>
          <w:szCs w:val="30"/>
        </w:rPr>
        <w:t>1</w:t>
      </w:r>
      <w:r w:rsidRPr="00917F3C">
        <w:rPr>
          <w:rFonts w:ascii="Angsana New" w:hAnsi="Angsana New"/>
          <w:sz w:val="30"/>
          <w:szCs w:val="30"/>
          <w:cs/>
        </w:rPr>
        <w:t xml:space="preserve"> </w:t>
      </w:r>
      <w:r w:rsidRPr="00917F3C">
        <w:rPr>
          <w:rFonts w:ascii="Angsana New" w:hAnsi="Angsana New" w:hint="cs"/>
          <w:sz w:val="30"/>
          <w:szCs w:val="30"/>
          <w:cs/>
        </w:rPr>
        <w:t>เสียง</w:t>
      </w:r>
      <w:r w:rsidRPr="00917F3C">
        <w:rPr>
          <w:rFonts w:ascii="Angsana New" w:hAnsi="Angsana New"/>
          <w:sz w:val="30"/>
          <w:szCs w:val="30"/>
          <w:cs/>
        </w:rPr>
        <w:t>)</w:t>
      </w:r>
    </w:p>
    <w:p w14:paraId="7F3DA6B5" w14:textId="11107C3A" w:rsidR="00BA514B" w:rsidRPr="002D218D" w:rsidRDefault="00BA514B" w:rsidP="00C97E73">
      <w:pPr>
        <w:ind w:left="540"/>
        <w:jc w:val="thaiDistribute"/>
        <w:rPr>
          <w:rFonts w:ascii="Angsana New" w:hAnsi="Angsana New"/>
          <w:sz w:val="30"/>
          <w:szCs w:val="30"/>
        </w:rPr>
        <w:sectPr w:rsidR="00BA514B" w:rsidRPr="002D218D" w:rsidSect="00F3700E">
          <w:headerReference w:type="even" r:id="rId8"/>
          <w:headerReference w:type="default" r:id="rId9"/>
          <w:footerReference w:type="default" r:id="rId10"/>
          <w:headerReference w:type="first" r:id="rId11"/>
          <w:pgSz w:w="11909" w:h="16834" w:code="9"/>
          <w:pgMar w:top="691" w:right="1152" w:bottom="1080" w:left="1152" w:header="720" w:footer="720" w:gutter="0"/>
          <w:pgNumType w:start="17"/>
          <w:cols w:space="720"/>
          <w:docGrid w:linePitch="245"/>
        </w:sectPr>
      </w:pPr>
    </w:p>
    <w:p w14:paraId="7B3159CC" w14:textId="7550A276" w:rsidR="00BB3DB7" w:rsidRPr="00CC3BB8" w:rsidRDefault="00BB3DB7" w:rsidP="00CC3BB8">
      <w:pPr>
        <w:pStyle w:val="Heading6"/>
        <w:jc w:val="both"/>
        <w:rPr>
          <w:rFonts w:ascii="Angsana New" w:hAnsi="Angsana New" w:cs="Angsana New"/>
          <w:b w:val="0"/>
          <w:bCs w:val="0"/>
          <w:sz w:val="30"/>
          <w:szCs w:val="30"/>
        </w:rPr>
      </w:pPr>
      <w:r w:rsidRPr="00CC3BB8">
        <w:rPr>
          <w:rFonts w:ascii="Angsana New" w:hAnsi="Angsana New" w:cs="Angsana New"/>
          <w:b w:val="0"/>
          <w:bCs w:val="0"/>
          <w:sz w:val="30"/>
          <w:szCs w:val="30"/>
          <w:cs/>
        </w:rPr>
        <w:lastRenderedPageBreak/>
        <w:t>เงินลงทุนในบริษัทร่วม</w:t>
      </w:r>
      <w:r w:rsidRPr="00CC3BB8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และการร่วมค้า</w:t>
      </w:r>
      <w:r w:rsidRPr="00CC3BB8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ณ วันที่ </w:t>
      </w:r>
      <w:r w:rsidR="00C273B6" w:rsidRPr="00C273B6">
        <w:rPr>
          <w:rFonts w:ascii="Angsana New" w:hAnsi="Angsana New" w:cs="Angsana New" w:hint="cs"/>
          <w:b w:val="0"/>
          <w:bCs w:val="0"/>
          <w:sz w:val="30"/>
          <w:szCs w:val="30"/>
        </w:rPr>
        <w:t>30</w:t>
      </w:r>
      <w:r w:rsidR="002830BD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 มิถุนายน</w:t>
      </w:r>
      <w:r w:rsidRPr="00CC3BB8">
        <w:rPr>
          <w:rFonts w:ascii="Angsana New" w:hAnsi="Angsana New" w:cs="Angsana New"/>
          <w:b w:val="0"/>
          <w:bCs w:val="0"/>
          <w:sz w:val="30"/>
          <w:szCs w:val="30"/>
          <w:rtl/>
          <w:cs/>
        </w:rPr>
        <w:t xml:space="preserve"> </w:t>
      </w:r>
      <w:r w:rsidR="00C273B6" w:rsidRPr="00C273B6"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 w:rsidR="00C273B6" w:rsidRPr="00C273B6">
        <w:rPr>
          <w:rFonts w:ascii="Angsana New" w:hAnsi="Angsana New" w:cs="Angsana New" w:hint="cs"/>
          <w:b w:val="0"/>
          <w:bCs w:val="0"/>
          <w:sz w:val="30"/>
          <w:szCs w:val="30"/>
        </w:rPr>
        <w:t>3</w:t>
      </w:r>
      <w:r w:rsidRPr="00CC3BB8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CC3BB8">
        <w:rPr>
          <w:rFonts w:ascii="Angsana New" w:hAnsi="Angsana New" w:cs="Angsana New"/>
          <w:b w:val="0"/>
          <w:bCs w:val="0"/>
          <w:sz w:val="30"/>
          <w:szCs w:val="30"/>
          <w:cs/>
        </w:rPr>
        <w:t>และ</w:t>
      </w:r>
      <w:r w:rsidR="005B197A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="00C273B6" w:rsidRPr="00C273B6">
        <w:rPr>
          <w:rFonts w:ascii="Angsana New" w:hAnsi="Angsana New" w:cs="Angsana New"/>
          <w:b w:val="0"/>
          <w:bCs w:val="0"/>
          <w:sz w:val="30"/>
          <w:szCs w:val="30"/>
        </w:rPr>
        <w:t>31</w:t>
      </w:r>
      <w:r w:rsidRPr="00CC3BB8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CC3BB8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ธันวาคม </w:t>
      </w:r>
      <w:r w:rsidR="00C273B6" w:rsidRPr="00C273B6"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 w:rsidR="00C273B6" w:rsidRPr="00C273B6">
        <w:rPr>
          <w:rFonts w:ascii="Angsana New" w:hAnsi="Angsana New" w:cs="Angsana New" w:hint="cs"/>
          <w:b w:val="0"/>
          <w:bCs w:val="0"/>
          <w:sz w:val="30"/>
          <w:szCs w:val="30"/>
        </w:rPr>
        <w:t>2</w:t>
      </w:r>
      <w:r w:rsidRPr="00CC3BB8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CC3BB8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และเงินปันผลรับสำหรับงวด</w:t>
      </w:r>
      <w:r w:rsidR="00EC1EBC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หก</w:t>
      </w:r>
      <w:r w:rsidR="00B64CC9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เ</w:t>
      </w:r>
      <w:r w:rsidRPr="00CC3BB8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ดือนสิ้นสุดวันที่ </w:t>
      </w:r>
      <w:r w:rsidR="00C273B6" w:rsidRPr="00C273B6">
        <w:rPr>
          <w:rFonts w:ascii="Angsana New" w:hAnsi="Angsana New" w:cs="Angsana New" w:hint="cs"/>
          <w:b w:val="0"/>
          <w:bCs w:val="0"/>
          <w:sz w:val="30"/>
          <w:szCs w:val="30"/>
        </w:rPr>
        <w:t>30</w:t>
      </w:r>
      <w:r w:rsidR="002830BD">
        <w:rPr>
          <w:rFonts w:ascii="Angsana New" w:hAnsi="Angsana New" w:cs="Angsana New" w:hint="cs"/>
          <w:b w:val="0"/>
          <w:bCs w:val="0"/>
          <w:sz w:val="30"/>
          <w:szCs w:val="30"/>
        </w:rPr>
        <w:t xml:space="preserve"> </w:t>
      </w:r>
      <w:r w:rsidR="002830BD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มิถุนายน</w:t>
      </w:r>
      <w:r w:rsidR="0048548C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 </w:t>
      </w:r>
      <w:r w:rsidR="00C273B6" w:rsidRPr="00C273B6"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 w:rsidR="00C273B6" w:rsidRPr="00C273B6">
        <w:rPr>
          <w:rFonts w:ascii="Angsana New" w:hAnsi="Angsana New" w:cs="Angsana New" w:hint="cs"/>
          <w:b w:val="0"/>
          <w:bCs w:val="0"/>
          <w:sz w:val="30"/>
          <w:szCs w:val="30"/>
        </w:rPr>
        <w:t>3</w:t>
      </w:r>
      <w:r w:rsidR="008E0521" w:rsidRPr="00CC3BB8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="008E0521" w:rsidRPr="00CC3BB8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และ </w:t>
      </w:r>
      <w:r w:rsidR="00C273B6" w:rsidRPr="00C273B6">
        <w:rPr>
          <w:rFonts w:ascii="Angsana New" w:hAnsi="Angsana New" w:cs="Angsana New" w:hint="cs"/>
          <w:b w:val="0"/>
          <w:bCs w:val="0"/>
          <w:sz w:val="30"/>
          <w:szCs w:val="30"/>
        </w:rPr>
        <w:t>2562</w:t>
      </w:r>
      <w:r w:rsidRPr="00CC3BB8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CC3BB8">
        <w:rPr>
          <w:rFonts w:ascii="Angsana New" w:hAnsi="Angsana New" w:cs="Angsana New"/>
          <w:b w:val="0"/>
          <w:bCs w:val="0"/>
          <w:sz w:val="30"/>
          <w:szCs w:val="30"/>
          <w:cs/>
        </w:rPr>
        <w:t>มีดังนี้</w:t>
      </w:r>
    </w:p>
    <w:p w14:paraId="2F4EE49E" w14:textId="77777777" w:rsidR="00CC3BB8" w:rsidRDefault="00CC3BB8" w:rsidP="00CC3BB8">
      <w:pPr>
        <w:spacing w:line="240" w:lineRule="auto"/>
        <w:rPr>
          <w:sz w:val="16"/>
          <w:szCs w:val="16"/>
        </w:rPr>
      </w:pPr>
    </w:p>
    <w:tbl>
      <w:tblPr>
        <w:tblW w:w="15491" w:type="dxa"/>
        <w:tblInd w:w="-19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540"/>
        <w:gridCol w:w="180"/>
        <w:gridCol w:w="641"/>
        <w:gridCol w:w="540"/>
        <w:gridCol w:w="630"/>
        <w:gridCol w:w="180"/>
        <w:gridCol w:w="54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720"/>
        <w:gridCol w:w="180"/>
        <w:gridCol w:w="714"/>
        <w:gridCol w:w="6"/>
        <w:gridCol w:w="174"/>
        <w:gridCol w:w="6"/>
        <w:gridCol w:w="720"/>
        <w:gridCol w:w="182"/>
        <w:gridCol w:w="718"/>
      </w:tblGrid>
      <w:tr w:rsidR="00536771" w:rsidRPr="00E216F2" w14:paraId="5E5A367E" w14:textId="77777777" w:rsidTr="00E378E8">
        <w:trPr>
          <w:cantSplit/>
        </w:trPr>
        <w:tc>
          <w:tcPr>
            <w:tcW w:w="15491" w:type="dxa"/>
            <w:gridSpan w:val="31"/>
            <w:shd w:val="clear" w:color="auto" w:fill="auto"/>
          </w:tcPr>
          <w:p w14:paraId="00A53E78" w14:textId="77777777" w:rsidR="00536771" w:rsidRPr="00E216F2" w:rsidRDefault="00536771" w:rsidP="0053677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  <w:r w:rsidRPr="00E216F2"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  <w:t>งบการเงินรวม</w:t>
            </w:r>
          </w:p>
        </w:tc>
      </w:tr>
      <w:tr w:rsidR="00D977DB" w:rsidRPr="00E216F2" w14:paraId="27BB9E59" w14:textId="77777777" w:rsidTr="00E378E8">
        <w:trPr>
          <w:cantSplit/>
        </w:trPr>
        <w:tc>
          <w:tcPr>
            <w:tcW w:w="3150" w:type="dxa"/>
            <w:shd w:val="clear" w:color="auto" w:fill="auto"/>
          </w:tcPr>
          <w:p w14:paraId="45E962C1" w14:textId="77777777" w:rsidR="00D977DB" w:rsidRPr="00E216F2" w:rsidRDefault="00D977DB" w:rsidP="00D977DB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61" w:type="dxa"/>
            <w:gridSpan w:val="3"/>
            <w:shd w:val="clear" w:color="auto" w:fill="auto"/>
          </w:tcPr>
          <w:p w14:paraId="257E6965" w14:textId="77777777" w:rsidR="00D977DB" w:rsidRPr="00E216F2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E216F2">
              <w:rPr>
                <w:rFonts w:ascii="Angsana New" w:hAnsi="Angsana New"/>
                <w:szCs w:val="22"/>
                <w:cs/>
                <w:lang w:bidi="th-TH"/>
              </w:rPr>
              <w:t>สัดส่วนความเป็น</w:t>
            </w:r>
          </w:p>
        </w:tc>
        <w:tc>
          <w:tcPr>
            <w:tcW w:w="2520" w:type="dxa"/>
            <w:gridSpan w:val="5"/>
            <w:shd w:val="clear" w:color="auto" w:fill="auto"/>
          </w:tcPr>
          <w:p w14:paraId="7D9E1504" w14:textId="77777777" w:rsidR="00D977DB" w:rsidRPr="00E216F2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49925AD" w14:textId="77777777" w:rsidR="00D977DB" w:rsidRPr="00E216F2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724734FD" w14:textId="77777777" w:rsidR="00D977DB" w:rsidRPr="00E216F2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rtl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0C8B144" w14:textId="77777777" w:rsidR="00D977DB" w:rsidRPr="00E216F2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1E455226" w14:textId="77777777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46D4A7A" w14:textId="77777777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4FCF1FE2" w14:textId="77777777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80" w:type="dxa"/>
          </w:tcPr>
          <w:p w14:paraId="5806FAB7" w14:textId="77777777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614" w:type="dxa"/>
            <w:gridSpan w:val="3"/>
          </w:tcPr>
          <w:p w14:paraId="1ECD219D" w14:textId="77777777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80" w:type="dxa"/>
            <w:gridSpan w:val="2"/>
          </w:tcPr>
          <w:p w14:paraId="3E8F436D" w14:textId="77777777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626" w:type="dxa"/>
            <w:gridSpan w:val="4"/>
          </w:tcPr>
          <w:p w14:paraId="191A79B4" w14:textId="475E97D4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216F2">
              <w:rPr>
                <w:rFonts w:ascii="Angsana New" w:hAnsi="Angsana New"/>
                <w:sz w:val="22"/>
                <w:szCs w:val="22"/>
                <w:cs/>
                <w:lang w:val="en-US"/>
              </w:rPr>
              <w:t>เงินปันผลรับ</w:t>
            </w:r>
            <w:r w:rsidR="00333F84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สำหรับ</w:t>
            </w:r>
          </w:p>
        </w:tc>
      </w:tr>
      <w:tr w:rsidR="00D977DB" w:rsidRPr="00E216F2" w14:paraId="346783E3" w14:textId="77777777" w:rsidTr="00E378E8">
        <w:trPr>
          <w:cantSplit/>
        </w:trPr>
        <w:tc>
          <w:tcPr>
            <w:tcW w:w="3150" w:type="dxa"/>
            <w:shd w:val="clear" w:color="auto" w:fill="auto"/>
          </w:tcPr>
          <w:p w14:paraId="63B67966" w14:textId="77777777" w:rsidR="00D977DB" w:rsidRPr="00E216F2" w:rsidRDefault="00D977DB" w:rsidP="00D977DB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61" w:type="dxa"/>
            <w:gridSpan w:val="3"/>
            <w:shd w:val="clear" w:color="auto" w:fill="auto"/>
          </w:tcPr>
          <w:p w14:paraId="6A5C1951" w14:textId="77777777" w:rsidR="00D977DB" w:rsidRPr="00E216F2" w:rsidDel="0068544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E216F2">
              <w:rPr>
                <w:rFonts w:ascii="Angsana New" w:hAnsi="Angsana New"/>
                <w:szCs w:val="22"/>
                <w:cs/>
                <w:lang w:bidi="th-TH"/>
              </w:rPr>
              <w:t>เจ้าของ</w:t>
            </w:r>
          </w:p>
        </w:tc>
        <w:tc>
          <w:tcPr>
            <w:tcW w:w="2520" w:type="dxa"/>
            <w:gridSpan w:val="5"/>
            <w:shd w:val="clear" w:color="auto" w:fill="auto"/>
          </w:tcPr>
          <w:p w14:paraId="6A441B67" w14:textId="77777777" w:rsidR="00D977DB" w:rsidRPr="00E216F2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  <w:r w:rsidRPr="00E216F2">
              <w:rPr>
                <w:rFonts w:ascii="Angsana New" w:hAnsi="Angsana New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shd w:val="clear" w:color="auto" w:fill="auto"/>
          </w:tcPr>
          <w:p w14:paraId="51DC3C99" w14:textId="77777777" w:rsidR="00D977DB" w:rsidRPr="00E216F2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090D8EEE" w14:textId="77777777" w:rsidR="00D977DB" w:rsidRPr="00E216F2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  <w:r w:rsidRPr="00E216F2">
              <w:rPr>
                <w:rFonts w:ascii="Angsana New" w:hAnsi="Angsana New"/>
                <w:szCs w:val="22"/>
                <w:cs/>
                <w:lang w:bidi="th-TH"/>
              </w:rPr>
              <w:t>วิธีราคาทุน</w:t>
            </w:r>
          </w:p>
        </w:tc>
        <w:tc>
          <w:tcPr>
            <w:tcW w:w="180" w:type="dxa"/>
            <w:shd w:val="clear" w:color="auto" w:fill="auto"/>
          </w:tcPr>
          <w:p w14:paraId="6830EFAA" w14:textId="77777777" w:rsidR="00D977DB" w:rsidRPr="00E216F2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3867373B" w14:textId="77777777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216F2">
              <w:rPr>
                <w:rFonts w:ascii="Angsana New" w:hAnsi="Angsana New"/>
                <w:sz w:val="22"/>
                <w:szCs w:val="22"/>
                <w:cs/>
                <w:lang w:val="en-US"/>
              </w:rPr>
              <w:t>วิธีส่วนได้เสีย</w:t>
            </w:r>
          </w:p>
        </w:tc>
        <w:tc>
          <w:tcPr>
            <w:tcW w:w="180" w:type="dxa"/>
            <w:shd w:val="clear" w:color="auto" w:fill="auto"/>
          </w:tcPr>
          <w:p w14:paraId="6ABEB08B" w14:textId="77777777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3087A3BB" w14:textId="77777777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216F2">
              <w:rPr>
                <w:rFonts w:ascii="Angsana New" w:hAnsi="Angsana New"/>
                <w:sz w:val="22"/>
                <w:szCs w:val="22"/>
                <w:cs/>
                <w:lang w:val="en-US"/>
              </w:rPr>
              <w:t>การด้อยค่า</w:t>
            </w:r>
          </w:p>
        </w:tc>
        <w:tc>
          <w:tcPr>
            <w:tcW w:w="180" w:type="dxa"/>
          </w:tcPr>
          <w:p w14:paraId="5EA1119A" w14:textId="77777777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614" w:type="dxa"/>
            <w:gridSpan w:val="3"/>
          </w:tcPr>
          <w:p w14:paraId="642D2486" w14:textId="77777777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216F2">
              <w:rPr>
                <w:rFonts w:ascii="Angsana New" w:hAnsi="Angsana New"/>
                <w:sz w:val="22"/>
                <w:szCs w:val="22"/>
                <w:cs/>
                <w:lang w:val="en-US"/>
              </w:rPr>
              <w:t>ส่วนได้เสีย</w:t>
            </w:r>
            <w:r w:rsidRPr="00E216F2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  <w:r w:rsidRPr="00E216F2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สุทธิ</w:t>
            </w:r>
          </w:p>
        </w:tc>
        <w:tc>
          <w:tcPr>
            <w:tcW w:w="180" w:type="dxa"/>
            <w:gridSpan w:val="2"/>
          </w:tcPr>
          <w:p w14:paraId="32DF11E1" w14:textId="77777777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626" w:type="dxa"/>
            <w:gridSpan w:val="4"/>
          </w:tcPr>
          <w:p w14:paraId="32BDBF7A" w14:textId="06B39384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งวด</w:t>
            </w:r>
            <w:r w:rsidR="00333F84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หก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เดือนสิ้นสุดวันที่</w:t>
            </w:r>
          </w:p>
        </w:tc>
      </w:tr>
      <w:tr w:rsidR="00BA514B" w:rsidRPr="00E216F2" w14:paraId="2EB2AF42" w14:textId="77777777" w:rsidTr="00E378E8">
        <w:trPr>
          <w:cantSplit/>
        </w:trPr>
        <w:tc>
          <w:tcPr>
            <w:tcW w:w="3150" w:type="dxa"/>
            <w:shd w:val="clear" w:color="auto" w:fill="auto"/>
          </w:tcPr>
          <w:p w14:paraId="023B69C5" w14:textId="77777777" w:rsidR="00BA514B" w:rsidRPr="00E216F2" w:rsidRDefault="00BA514B" w:rsidP="00BA514B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3C5556ED" w14:textId="02BCA473" w:rsidR="00BA514B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30</w:t>
            </w:r>
            <w:r w:rsidR="00BA514B">
              <w:rPr>
                <w:rFonts w:ascii="Angsana New" w:hAnsi="Angsana New" w:hint="cs"/>
                <w:szCs w:val="22"/>
                <w:lang w:val="en-US" w:bidi="th-TH"/>
              </w:rPr>
              <w:t xml:space="preserve"> </w:t>
            </w:r>
            <w:r w:rsidR="00BA514B">
              <w:rPr>
                <w:rFonts w:ascii="Angsana New" w:hAnsi="Angsana New" w:hint="cs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14:paraId="30F489F5" w14:textId="77777777" w:rsidR="00BA514B" w:rsidRPr="00E216F2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41" w:type="dxa"/>
            <w:shd w:val="clear" w:color="auto" w:fill="auto"/>
          </w:tcPr>
          <w:p w14:paraId="305D4DE7" w14:textId="3823B05C" w:rsidR="00BA514B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BA514B">
              <w:rPr>
                <w:rFonts w:ascii="Angsana New" w:hAnsi="Angsana New" w:hint="cs"/>
                <w:szCs w:val="22"/>
                <w:cs/>
                <w:lang w:bidi="th-TH"/>
              </w:rPr>
              <w:t xml:space="preserve"> ธันวาคม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6825EDA" w14:textId="2C119844" w:rsidR="00BA514B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  <w:r w:rsidRPr="00C273B6">
              <w:rPr>
                <w:rFonts w:ascii="Angsana New" w:hAnsi="Angsana New"/>
                <w:szCs w:val="22"/>
                <w:lang w:val="en-US" w:bidi="th-TH"/>
              </w:rPr>
              <w:t>0</w:t>
            </w:r>
            <w:r w:rsidR="00BA514B">
              <w:rPr>
                <w:rFonts w:ascii="Angsana New" w:hAnsi="Angsana New" w:hint="cs"/>
                <w:szCs w:val="22"/>
                <w:cs/>
                <w:lang w:bidi="th-TH"/>
              </w:rPr>
              <w:t xml:space="preserve"> </w:t>
            </w:r>
          </w:p>
          <w:p w14:paraId="527D930E" w14:textId="046F5E0E" w:rsidR="00BA514B" w:rsidRDefault="00333F84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14:paraId="367F7354" w14:textId="77777777" w:rsidR="00BA514B" w:rsidRPr="00E216F2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52781EED" w14:textId="7F6C0343" w:rsidR="00BA514B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</w:p>
          <w:p w14:paraId="654759E4" w14:textId="77777777" w:rsidR="00BA514B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7D5059F7" w14:textId="77777777" w:rsidR="00BA514B" w:rsidRPr="00E216F2" w:rsidRDefault="00BA514B" w:rsidP="00BA514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2CCDADA" w14:textId="5A417FFB" w:rsidR="00BA514B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30</w:t>
            </w:r>
            <w:r w:rsidR="00BA514B">
              <w:rPr>
                <w:rFonts w:ascii="Angsana New" w:hAnsi="Angsana New" w:hint="cs"/>
                <w:szCs w:val="22"/>
                <w:lang w:val="en-US" w:bidi="th-TH"/>
              </w:rPr>
              <w:t xml:space="preserve"> </w:t>
            </w:r>
            <w:r w:rsidR="00BA514B">
              <w:rPr>
                <w:rFonts w:ascii="Angsana New" w:hAnsi="Angsana New" w:hint="cs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14:paraId="07F4947F" w14:textId="77777777" w:rsidR="00BA514B" w:rsidRPr="00E216F2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CF18190" w14:textId="6AA6E1EF" w:rsidR="00BA514B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</w:p>
          <w:p w14:paraId="68044F56" w14:textId="77777777" w:rsidR="00BA514B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08648597" w14:textId="77777777" w:rsidR="00BA514B" w:rsidRPr="00E216F2" w:rsidRDefault="00BA514B" w:rsidP="00BA514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D0BC4FC" w14:textId="759E0E6E" w:rsidR="00BA514B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30</w:t>
            </w:r>
            <w:r w:rsidR="00BA514B">
              <w:rPr>
                <w:rFonts w:ascii="Angsana New" w:hAnsi="Angsana New" w:hint="cs"/>
                <w:szCs w:val="22"/>
                <w:lang w:val="en-US" w:bidi="th-TH"/>
              </w:rPr>
              <w:t xml:space="preserve"> </w:t>
            </w:r>
            <w:r w:rsidR="00BA514B">
              <w:rPr>
                <w:rFonts w:ascii="Angsana New" w:hAnsi="Angsana New" w:hint="cs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14:paraId="0790BE35" w14:textId="77777777" w:rsidR="00BA514B" w:rsidRPr="00E216F2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6DDB5BE" w14:textId="052C442C" w:rsidR="00BA514B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</w:p>
          <w:p w14:paraId="12922699" w14:textId="77777777" w:rsidR="00BA514B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0BDF76A1" w14:textId="77777777" w:rsidR="00BA514B" w:rsidRPr="00E216F2" w:rsidRDefault="00BA514B" w:rsidP="00BA514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639999C" w14:textId="51DC58C7" w:rsidR="00BA514B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30</w:t>
            </w:r>
            <w:r w:rsidR="00BA514B">
              <w:rPr>
                <w:rFonts w:ascii="Angsana New" w:hAnsi="Angsana New" w:hint="cs"/>
                <w:szCs w:val="22"/>
                <w:lang w:val="en-US" w:bidi="th-TH"/>
              </w:rPr>
              <w:t xml:space="preserve"> </w:t>
            </w:r>
            <w:r w:rsidR="00BA514B">
              <w:rPr>
                <w:rFonts w:ascii="Angsana New" w:hAnsi="Angsana New" w:hint="cs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14:paraId="2AC6C360" w14:textId="77777777" w:rsidR="00BA514B" w:rsidRPr="00E216F2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641FB37" w14:textId="2C7F8FD6" w:rsidR="00BA514B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</w:p>
          <w:p w14:paraId="4C4F2F71" w14:textId="77777777" w:rsidR="00BA514B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14DBE050" w14:textId="77777777" w:rsidR="00BA514B" w:rsidRPr="00C03FAC" w:rsidRDefault="00BA514B" w:rsidP="00BA514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420AFCED" w14:textId="6C1BC69D" w:rsidR="00BA514B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30</w:t>
            </w:r>
            <w:r w:rsidR="00BA514B">
              <w:rPr>
                <w:rFonts w:ascii="Angsana New" w:hAnsi="Angsana New" w:hint="cs"/>
                <w:szCs w:val="22"/>
                <w:lang w:val="en-US" w:bidi="th-TH"/>
              </w:rPr>
              <w:t xml:space="preserve"> </w:t>
            </w:r>
          </w:p>
          <w:p w14:paraId="7521EE70" w14:textId="1E1C62E7" w:rsidR="00BA514B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31C52305" w14:textId="77777777" w:rsidR="00BA514B" w:rsidRPr="00E216F2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</w:tcPr>
          <w:p w14:paraId="72DD32AE" w14:textId="31C73D66" w:rsidR="00BA514B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</w:p>
          <w:p w14:paraId="2AEE426F" w14:textId="77777777" w:rsidR="00BA514B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gridSpan w:val="2"/>
          </w:tcPr>
          <w:p w14:paraId="117774AB" w14:textId="77777777" w:rsidR="00BA514B" w:rsidRPr="00E216F2" w:rsidRDefault="00BA514B" w:rsidP="00BA514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7244EC21" w14:textId="7DC3B51D" w:rsidR="00BA514B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30</w:t>
            </w:r>
            <w:r w:rsidR="00BA514B">
              <w:rPr>
                <w:rFonts w:ascii="Angsana New" w:hAnsi="Angsana New" w:hint="cs"/>
                <w:szCs w:val="22"/>
                <w:lang w:val="en-US" w:bidi="th-TH"/>
              </w:rPr>
              <w:t xml:space="preserve"> </w:t>
            </w:r>
          </w:p>
          <w:p w14:paraId="1CB3100A" w14:textId="4F39AA3E" w:rsidR="00BA514B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182" w:type="dxa"/>
          </w:tcPr>
          <w:p w14:paraId="1C7B165E" w14:textId="77777777" w:rsidR="00BA514B" w:rsidRPr="00E216F2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18" w:type="dxa"/>
          </w:tcPr>
          <w:p w14:paraId="1649F7C3" w14:textId="46410DDE" w:rsidR="00BA514B" w:rsidRPr="00A57DB9" w:rsidRDefault="00C273B6" w:rsidP="00A57DB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30</w:t>
            </w:r>
            <w:r w:rsidR="00BA514B">
              <w:rPr>
                <w:rFonts w:ascii="Angsana New" w:hAnsi="Angsana New" w:hint="cs"/>
                <w:szCs w:val="22"/>
                <w:lang w:val="en-US" w:bidi="th-TH"/>
              </w:rPr>
              <w:t xml:space="preserve"> </w:t>
            </w:r>
            <w:r w:rsidR="00A57DB9">
              <w:rPr>
                <w:rFonts w:ascii="Angsana New" w:hAnsi="Angsana New"/>
                <w:szCs w:val="22"/>
                <w:cs/>
                <w:lang w:val="en-US" w:bidi="th-TH"/>
              </w:rPr>
              <w:br/>
            </w:r>
            <w:r w:rsidR="00BA514B">
              <w:rPr>
                <w:rFonts w:ascii="Angsana New" w:hAnsi="Angsana New" w:hint="cs"/>
                <w:szCs w:val="22"/>
                <w:cs/>
                <w:lang w:val="en-US" w:bidi="th-TH"/>
              </w:rPr>
              <w:t>มิถุนายน</w:t>
            </w:r>
          </w:p>
        </w:tc>
      </w:tr>
      <w:tr w:rsidR="00BA514B" w:rsidRPr="00E216F2" w14:paraId="3044828D" w14:textId="77777777" w:rsidTr="00E378E8">
        <w:trPr>
          <w:cantSplit/>
        </w:trPr>
        <w:tc>
          <w:tcPr>
            <w:tcW w:w="3150" w:type="dxa"/>
            <w:shd w:val="clear" w:color="auto" w:fill="auto"/>
          </w:tcPr>
          <w:p w14:paraId="17FA5264" w14:textId="77777777" w:rsidR="00BA514B" w:rsidRPr="00E216F2" w:rsidRDefault="00BA514B" w:rsidP="00BA514B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793790E1" w14:textId="29ADC81B" w:rsidR="00BA514B" w:rsidRPr="00B322D0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63BDFDAC" w14:textId="77777777" w:rsidR="00BA514B" w:rsidRPr="00E216F2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41" w:type="dxa"/>
            <w:shd w:val="clear" w:color="auto" w:fill="auto"/>
          </w:tcPr>
          <w:p w14:paraId="0AB9AC18" w14:textId="2CFFB1E8" w:rsidR="00BA514B" w:rsidRPr="00E216F2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/>
              </w:rPr>
              <w:t>256</w:t>
            </w: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00BCAD2" w14:textId="325B62D0" w:rsidR="00BA514B" w:rsidRPr="00B322D0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2F709350" w14:textId="77777777" w:rsidR="00BA514B" w:rsidRPr="00E216F2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0CD0204F" w14:textId="1DB654D9" w:rsidR="00BA514B" w:rsidRPr="00E216F2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/>
              </w:rPr>
              <w:t>256</w:t>
            </w: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27742BAD" w14:textId="77777777" w:rsidR="00BA514B" w:rsidRPr="00E216F2" w:rsidRDefault="00BA514B" w:rsidP="00BA514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EBC4F6F" w14:textId="4FD0940A" w:rsidR="00BA514B" w:rsidRPr="00B322D0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09402906" w14:textId="77777777" w:rsidR="00BA514B" w:rsidRPr="00E216F2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D727A88" w14:textId="2556F3D6" w:rsidR="00BA514B" w:rsidRPr="00E216F2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/>
              </w:rPr>
              <w:t>256</w:t>
            </w: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2BD3ABD1" w14:textId="77777777" w:rsidR="00BA514B" w:rsidRPr="00E216F2" w:rsidRDefault="00BA514B" w:rsidP="00BA514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27346DE" w14:textId="7330A4C0" w:rsidR="00BA514B" w:rsidRPr="00B322D0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4B729999" w14:textId="77777777" w:rsidR="00BA514B" w:rsidRPr="00E216F2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67B729B" w14:textId="5F5FDFBC" w:rsidR="00BA514B" w:rsidRPr="00E216F2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/>
              </w:rPr>
              <w:t>256</w:t>
            </w: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48E846A0" w14:textId="77777777" w:rsidR="00BA514B" w:rsidRPr="00E216F2" w:rsidRDefault="00BA514B" w:rsidP="00BA514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1EA494F" w14:textId="1EB747FF" w:rsidR="00BA514B" w:rsidRPr="00B322D0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640B25BA" w14:textId="77777777" w:rsidR="00BA514B" w:rsidRPr="00E216F2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AB33C18" w14:textId="73419853" w:rsidR="00BA514B" w:rsidRPr="00E216F2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/>
              </w:rPr>
              <w:t>256</w:t>
            </w: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6915314B" w14:textId="77777777" w:rsidR="00BA514B" w:rsidRPr="00C03FAC" w:rsidRDefault="00BA514B" w:rsidP="00BA514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6D10FC82" w14:textId="09B12AD9" w:rsidR="00BA514B" w:rsidRPr="00B322D0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3FB40781" w14:textId="77777777" w:rsidR="00BA514B" w:rsidRPr="00E216F2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</w:tcPr>
          <w:p w14:paraId="7890B880" w14:textId="71507F15" w:rsidR="00BA514B" w:rsidRPr="00E216F2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/>
              </w:rPr>
              <w:t>256</w:t>
            </w: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</w:p>
        </w:tc>
        <w:tc>
          <w:tcPr>
            <w:tcW w:w="180" w:type="dxa"/>
            <w:gridSpan w:val="2"/>
          </w:tcPr>
          <w:p w14:paraId="63030221" w14:textId="77777777" w:rsidR="00BA514B" w:rsidRPr="00E216F2" w:rsidRDefault="00BA514B" w:rsidP="00BA514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0575A11B" w14:textId="789C51DF" w:rsidR="00BA514B" w:rsidRPr="00B322D0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182" w:type="dxa"/>
          </w:tcPr>
          <w:p w14:paraId="0CB2389E" w14:textId="77777777" w:rsidR="00BA514B" w:rsidRPr="00E216F2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18" w:type="dxa"/>
          </w:tcPr>
          <w:p w14:paraId="2C32B488" w14:textId="648E137E" w:rsidR="00BA514B" w:rsidRPr="00E216F2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/>
              </w:rPr>
              <w:t>256</w:t>
            </w: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</w:p>
        </w:tc>
      </w:tr>
      <w:tr w:rsidR="00BA514B" w:rsidRPr="00E216F2" w14:paraId="411C1DD9" w14:textId="77777777" w:rsidTr="00E378E8">
        <w:trPr>
          <w:cantSplit/>
        </w:trPr>
        <w:tc>
          <w:tcPr>
            <w:tcW w:w="3150" w:type="dxa"/>
            <w:shd w:val="clear" w:color="auto" w:fill="auto"/>
          </w:tcPr>
          <w:p w14:paraId="4F511717" w14:textId="77777777" w:rsidR="00BA514B" w:rsidRPr="00E216F2" w:rsidRDefault="00BA514B" w:rsidP="00BA514B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61" w:type="dxa"/>
            <w:gridSpan w:val="3"/>
            <w:shd w:val="clear" w:color="auto" w:fill="auto"/>
          </w:tcPr>
          <w:p w14:paraId="74EFAC36" w14:textId="77777777" w:rsidR="00BA514B" w:rsidRPr="00E216F2" w:rsidRDefault="00BA514B" w:rsidP="00BA514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  <w:r w:rsidRPr="00E216F2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9AE922C" w14:textId="77777777" w:rsidR="00BA514B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92A73E2" w14:textId="77777777" w:rsidR="00BA514B" w:rsidRPr="00E216F2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5CAC6D08" w14:textId="77777777" w:rsidR="00BA514B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5DDFB421" w14:textId="77777777" w:rsidR="00BA514B" w:rsidRPr="00E216F2" w:rsidRDefault="00BA514B" w:rsidP="00BA514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8280" w:type="dxa"/>
            <w:gridSpan w:val="21"/>
            <w:shd w:val="clear" w:color="auto" w:fill="auto"/>
          </w:tcPr>
          <w:p w14:paraId="6A0E493A" w14:textId="77777777" w:rsidR="00BA514B" w:rsidRPr="00E216F2" w:rsidRDefault="00BA514B" w:rsidP="00BA514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  <w:tab w:val="left" w:pos="2717"/>
                <w:tab w:val="center" w:pos="406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i/>
                <w:iCs/>
                <w:sz w:val="22"/>
                <w:szCs w:val="22"/>
                <w:cs/>
                <w:lang w:val="en-US"/>
              </w:rPr>
              <w:tab/>
            </w:r>
            <w:r>
              <w:rPr>
                <w:rFonts w:ascii="Angsana New" w:hAnsi="Angsana New"/>
                <w:i/>
                <w:iCs/>
                <w:sz w:val="22"/>
                <w:szCs w:val="22"/>
                <w:cs/>
                <w:lang w:val="en-US"/>
              </w:rPr>
              <w:tab/>
            </w:r>
            <w:r>
              <w:rPr>
                <w:rFonts w:ascii="Angsana New" w:hAnsi="Angsana New"/>
                <w:i/>
                <w:iCs/>
                <w:sz w:val="22"/>
                <w:szCs w:val="22"/>
                <w:cs/>
                <w:lang w:val="en-US"/>
              </w:rPr>
              <w:tab/>
            </w:r>
            <w:r w:rsidRPr="00E216F2">
              <w:rPr>
                <w:rFonts w:ascii="Angsana New" w:hAnsi="Angsana New"/>
                <w:i/>
                <w:iCs/>
                <w:sz w:val="22"/>
                <w:szCs w:val="22"/>
                <w:cs/>
                <w:lang w:val="en-US"/>
              </w:rPr>
              <w:t>(ล้านบาท)</w:t>
            </w:r>
          </w:p>
        </w:tc>
      </w:tr>
      <w:tr w:rsidR="00BA514B" w:rsidRPr="00A545B4" w14:paraId="5B29967B" w14:textId="77777777" w:rsidTr="00E378E8">
        <w:trPr>
          <w:cantSplit/>
          <w:trHeight w:val="80"/>
        </w:trPr>
        <w:tc>
          <w:tcPr>
            <w:tcW w:w="3150" w:type="dxa"/>
            <w:shd w:val="clear" w:color="auto" w:fill="auto"/>
          </w:tcPr>
          <w:p w14:paraId="6EB1D742" w14:textId="77777777" w:rsidR="00BA514B" w:rsidRPr="00A545B4" w:rsidRDefault="00BA514B" w:rsidP="00BA514B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545B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540" w:type="dxa"/>
            <w:shd w:val="clear" w:color="auto" w:fill="auto"/>
          </w:tcPr>
          <w:p w14:paraId="379BFF7B" w14:textId="77777777" w:rsidR="00BA514B" w:rsidRPr="00A545B4" w:rsidRDefault="00BA514B" w:rsidP="00BA514B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6A4D8F0" w14:textId="77777777" w:rsidR="00BA514B" w:rsidRPr="00A545B4" w:rsidRDefault="00BA514B" w:rsidP="00BA514B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1" w:type="dxa"/>
            <w:shd w:val="clear" w:color="auto" w:fill="auto"/>
          </w:tcPr>
          <w:p w14:paraId="2D23656D" w14:textId="77777777" w:rsidR="00BA514B" w:rsidRPr="00A545B4" w:rsidRDefault="00BA514B" w:rsidP="00BA514B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41F6D25A" w14:textId="77777777" w:rsidR="00BA514B" w:rsidRPr="00A545B4" w:rsidRDefault="00BA514B" w:rsidP="00BA514B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4F092AC" w14:textId="77777777" w:rsidR="00BA514B" w:rsidRPr="00A545B4" w:rsidRDefault="00BA514B" w:rsidP="00BA514B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0C37B15F" w14:textId="77777777" w:rsidR="00BA514B" w:rsidRPr="00A545B4" w:rsidRDefault="00BA514B" w:rsidP="00BA514B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4F9C37AB" w14:textId="77777777" w:rsidR="00BA514B" w:rsidRPr="00A545B4" w:rsidRDefault="00BA514B" w:rsidP="00BA514B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71070C4" w14:textId="77777777" w:rsidR="00BA514B" w:rsidRPr="00A545B4" w:rsidRDefault="00BA514B" w:rsidP="00BA514B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0CC2DA49" w14:textId="77777777" w:rsidR="00BA514B" w:rsidRPr="00A545B4" w:rsidRDefault="00BA514B" w:rsidP="00BA514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A3CD626" w14:textId="77777777" w:rsidR="00BA514B" w:rsidRPr="00A545B4" w:rsidRDefault="00BA514B" w:rsidP="00BA514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7AF0290C" w14:textId="77777777" w:rsidR="00BA514B" w:rsidRPr="00A545B4" w:rsidRDefault="00BA514B" w:rsidP="00BA514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A63A8DE" w14:textId="77777777" w:rsidR="00BA514B" w:rsidRPr="00A545B4" w:rsidRDefault="00BA514B" w:rsidP="00BA514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0C524211" w14:textId="77777777" w:rsidR="00BA514B" w:rsidRPr="00A545B4" w:rsidRDefault="00BA514B" w:rsidP="00BA514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ABD2B7D" w14:textId="77777777" w:rsidR="00BA514B" w:rsidRPr="00A545B4" w:rsidRDefault="00BA514B" w:rsidP="00BA514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563A45C8" w14:textId="77777777" w:rsidR="00BA514B" w:rsidRPr="00A545B4" w:rsidRDefault="00BA514B" w:rsidP="00BA514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493EEAA" w14:textId="77777777" w:rsidR="00BA514B" w:rsidRPr="00A545B4" w:rsidRDefault="00BA514B" w:rsidP="00BA514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0A379D8B" w14:textId="77777777" w:rsidR="00BA514B" w:rsidRPr="00A545B4" w:rsidRDefault="00BA514B" w:rsidP="00BA514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2A3904D" w14:textId="77777777" w:rsidR="00BA514B" w:rsidRPr="00A545B4" w:rsidRDefault="00BA514B" w:rsidP="00BA514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27E3934B" w14:textId="77777777" w:rsidR="00BA514B" w:rsidRPr="00A545B4" w:rsidRDefault="00BA514B" w:rsidP="00BA514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0967C5C" w14:textId="77777777" w:rsidR="00BA514B" w:rsidRPr="00A545B4" w:rsidRDefault="00BA514B" w:rsidP="00BA514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</w:tcPr>
          <w:p w14:paraId="082DC6A4" w14:textId="77777777" w:rsidR="00BA514B" w:rsidRPr="00A545B4" w:rsidRDefault="00BA514B" w:rsidP="00BA514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5F2A46A9" w14:textId="77777777" w:rsidR="00BA514B" w:rsidRPr="00A545B4" w:rsidRDefault="00BA514B" w:rsidP="00BA514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</w:tcPr>
          <w:p w14:paraId="73E5AD5D" w14:textId="77777777" w:rsidR="00BA514B" w:rsidRPr="00A545B4" w:rsidRDefault="00BA514B" w:rsidP="00BA514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</w:tcPr>
          <w:p w14:paraId="4D38BF2C" w14:textId="77777777" w:rsidR="00BA514B" w:rsidRPr="00A545B4" w:rsidRDefault="00BA514B" w:rsidP="00BA514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gridSpan w:val="2"/>
          </w:tcPr>
          <w:p w14:paraId="150AD487" w14:textId="77777777" w:rsidR="00BA514B" w:rsidRPr="00A545B4" w:rsidRDefault="00BA514B" w:rsidP="00BA514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5B87F4D7" w14:textId="77777777" w:rsidR="00BA514B" w:rsidRPr="00A545B4" w:rsidRDefault="00BA514B" w:rsidP="00BA514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2" w:type="dxa"/>
          </w:tcPr>
          <w:p w14:paraId="09C8C5FC" w14:textId="77777777" w:rsidR="00BA514B" w:rsidRPr="00A545B4" w:rsidRDefault="00BA514B" w:rsidP="00BA514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18" w:type="dxa"/>
          </w:tcPr>
          <w:p w14:paraId="765FFAE8" w14:textId="77777777" w:rsidR="00BA514B" w:rsidRPr="00A545B4" w:rsidRDefault="00BA514B" w:rsidP="00BA514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</w:tr>
      <w:tr w:rsidR="00E378E8" w:rsidRPr="00A545B4" w14:paraId="08BDA13B" w14:textId="77777777" w:rsidTr="00E378E8">
        <w:trPr>
          <w:cantSplit/>
        </w:trPr>
        <w:tc>
          <w:tcPr>
            <w:tcW w:w="3150" w:type="dxa"/>
            <w:shd w:val="clear" w:color="auto" w:fill="auto"/>
          </w:tcPr>
          <w:p w14:paraId="657EE4CB" w14:textId="77777777" w:rsidR="00E378E8" w:rsidRPr="00ED792A" w:rsidRDefault="00E378E8" w:rsidP="00E378E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792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โอเรียนทัล โพสท์ จำกัด</w:t>
            </w:r>
          </w:p>
        </w:tc>
        <w:tc>
          <w:tcPr>
            <w:tcW w:w="540" w:type="dxa"/>
            <w:shd w:val="clear" w:color="auto" w:fill="auto"/>
          </w:tcPr>
          <w:p w14:paraId="501C201A" w14:textId="3614C72D" w:rsidR="00E378E8" w:rsidRPr="00A545B4" w:rsidRDefault="00C273B6" w:rsidP="00E37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73B6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80" w:type="dxa"/>
            <w:shd w:val="clear" w:color="auto" w:fill="auto"/>
          </w:tcPr>
          <w:p w14:paraId="620875E9" w14:textId="77777777" w:rsidR="00E378E8" w:rsidRPr="00A545B4" w:rsidRDefault="00E378E8" w:rsidP="00E378E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41" w:type="dxa"/>
            <w:shd w:val="clear" w:color="auto" w:fill="auto"/>
          </w:tcPr>
          <w:p w14:paraId="79A05E22" w14:textId="21594A77" w:rsidR="00E378E8" w:rsidRPr="00A545B4" w:rsidRDefault="00C273B6" w:rsidP="00E37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73B6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540" w:type="dxa"/>
            <w:shd w:val="clear" w:color="auto" w:fill="auto"/>
          </w:tcPr>
          <w:p w14:paraId="18482D2C" w14:textId="4E1E1412" w:rsidR="00E378E8" w:rsidRPr="00A545B4" w:rsidRDefault="00C273B6" w:rsidP="00E378E8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C273B6">
              <w:rPr>
                <w:rFonts w:ascii="Angsana New" w:hAnsi="Angsana New"/>
                <w:szCs w:val="22"/>
                <w:lang w:val="en-US"/>
              </w:rPr>
              <w:t>150</w:t>
            </w:r>
          </w:p>
        </w:tc>
        <w:tc>
          <w:tcPr>
            <w:tcW w:w="630" w:type="dxa"/>
            <w:shd w:val="clear" w:color="auto" w:fill="auto"/>
          </w:tcPr>
          <w:p w14:paraId="23F9BD57" w14:textId="77777777" w:rsidR="00E378E8" w:rsidRPr="00A545B4" w:rsidRDefault="00E378E8" w:rsidP="00E378E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45B4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3EE1699A" w14:textId="77777777" w:rsidR="00E378E8" w:rsidRPr="00A545B4" w:rsidRDefault="00E378E8" w:rsidP="00E378E8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689D1F38" w14:textId="37F307FE" w:rsidR="00E378E8" w:rsidRPr="00A545B4" w:rsidRDefault="00C273B6" w:rsidP="00E378E8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C273B6">
              <w:rPr>
                <w:rFonts w:ascii="Angsana New" w:hAnsi="Angsana New"/>
                <w:szCs w:val="22"/>
                <w:lang w:val="en-US"/>
              </w:rPr>
              <w:t>150</w:t>
            </w:r>
          </w:p>
        </w:tc>
        <w:tc>
          <w:tcPr>
            <w:tcW w:w="630" w:type="dxa"/>
            <w:shd w:val="clear" w:color="auto" w:fill="auto"/>
          </w:tcPr>
          <w:p w14:paraId="6EC3A539" w14:textId="77777777" w:rsidR="00E378E8" w:rsidRPr="00A545B4" w:rsidRDefault="00E378E8" w:rsidP="00E378E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45B4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62A65B8A" w14:textId="77777777" w:rsidR="00E378E8" w:rsidRPr="00A545B4" w:rsidRDefault="00E378E8" w:rsidP="00E378E8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312A343" w14:textId="374FDAAC" w:rsidR="00E378E8" w:rsidRPr="00A545B4" w:rsidRDefault="00E378E8" w:rsidP="00E378E8">
            <w:pPr>
              <w:pStyle w:val="acctfourfigures"/>
              <w:tabs>
                <w:tab w:val="clear" w:pos="765"/>
                <w:tab w:val="left" w:pos="255"/>
                <w:tab w:val="right" w:pos="461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ab/>
            </w:r>
            <w:r>
              <w:rPr>
                <w:rFonts w:ascii="Angsana New" w:hAnsi="Angsana New"/>
                <w:szCs w:val="22"/>
                <w:lang w:bidi="th-TH"/>
              </w:rPr>
              <w:tab/>
            </w:r>
            <w:r w:rsidR="00C273B6" w:rsidRPr="00C273B6">
              <w:rPr>
                <w:rFonts w:ascii="Angsana New" w:hAnsi="Angsana New"/>
                <w:szCs w:val="22"/>
                <w:lang w:val="en-US" w:bidi="th-TH"/>
              </w:rPr>
              <w:t>82</w:t>
            </w:r>
          </w:p>
        </w:tc>
        <w:tc>
          <w:tcPr>
            <w:tcW w:w="180" w:type="dxa"/>
            <w:shd w:val="clear" w:color="auto" w:fill="auto"/>
          </w:tcPr>
          <w:p w14:paraId="1D0E0AEC" w14:textId="77777777" w:rsidR="00E378E8" w:rsidRPr="00A545B4" w:rsidRDefault="00E378E8" w:rsidP="00E378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EC5C172" w14:textId="3C6001FF" w:rsidR="00E378E8" w:rsidRPr="00A545B4" w:rsidRDefault="00E378E8" w:rsidP="00E378E8">
            <w:pPr>
              <w:pStyle w:val="acctfourfigures"/>
              <w:tabs>
                <w:tab w:val="clear" w:pos="765"/>
                <w:tab w:val="left" w:pos="255"/>
                <w:tab w:val="right" w:pos="461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ab/>
            </w:r>
            <w:r>
              <w:rPr>
                <w:rFonts w:ascii="Angsana New" w:hAnsi="Angsana New"/>
                <w:szCs w:val="22"/>
                <w:lang w:bidi="th-TH"/>
              </w:rPr>
              <w:tab/>
            </w:r>
            <w:r w:rsidR="00C273B6" w:rsidRPr="00C273B6">
              <w:rPr>
                <w:rFonts w:ascii="Angsana New" w:hAnsi="Angsana New"/>
                <w:szCs w:val="22"/>
                <w:lang w:val="en-US" w:bidi="th-TH"/>
              </w:rPr>
              <w:t>82</w:t>
            </w:r>
          </w:p>
        </w:tc>
        <w:tc>
          <w:tcPr>
            <w:tcW w:w="180" w:type="dxa"/>
            <w:shd w:val="clear" w:color="auto" w:fill="auto"/>
          </w:tcPr>
          <w:p w14:paraId="439B17B8" w14:textId="77777777" w:rsidR="00E378E8" w:rsidRPr="00A545B4" w:rsidRDefault="00E378E8" w:rsidP="00E378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FE9B780" w14:textId="5FCF6991" w:rsidR="00E378E8" w:rsidRPr="00C15774" w:rsidRDefault="00C273B6" w:rsidP="00E378E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val="en-US"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14</w:t>
            </w:r>
          </w:p>
        </w:tc>
        <w:tc>
          <w:tcPr>
            <w:tcW w:w="180" w:type="dxa"/>
            <w:shd w:val="clear" w:color="auto" w:fill="auto"/>
          </w:tcPr>
          <w:p w14:paraId="3431722E" w14:textId="77777777" w:rsidR="00E378E8" w:rsidRPr="00A545B4" w:rsidRDefault="00E378E8" w:rsidP="00E378E8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color w:val="FF0000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7F62FE4" w14:textId="4AFB23A2" w:rsidR="00E378E8" w:rsidRPr="00A545B4" w:rsidRDefault="00C273B6" w:rsidP="00E378E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14</w:t>
            </w:r>
          </w:p>
        </w:tc>
        <w:tc>
          <w:tcPr>
            <w:tcW w:w="180" w:type="dxa"/>
            <w:shd w:val="clear" w:color="auto" w:fill="auto"/>
          </w:tcPr>
          <w:p w14:paraId="6A982E38" w14:textId="77777777" w:rsidR="00E378E8" w:rsidRPr="00A545B4" w:rsidRDefault="00E378E8" w:rsidP="00E378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B3205DD" w14:textId="5E979C69" w:rsidR="00E378E8" w:rsidRPr="00A545B4" w:rsidRDefault="00E378E8" w:rsidP="00E378E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(</w:t>
            </w:r>
            <w:r w:rsidR="00C273B6" w:rsidRPr="00C273B6">
              <w:rPr>
                <w:rFonts w:ascii="Angsana New" w:hAnsi="Angsana New"/>
                <w:szCs w:val="22"/>
                <w:lang w:val="en-US" w:bidi="th-TH"/>
              </w:rPr>
              <w:t>14</w:t>
            </w:r>
            <w:r>
              <w:rPr>
                <w:rFonts w:ascii="Angsana New" w:hAnsi="Angsana New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917E239" w14:textId="77777777" w:rsidR="00E378E8" w:rsidRPr="00A545B4" w:rsidRDefault="00E378E8" w:rsidP="00E378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44E9720" w14:textId="4EADDB41" w:rsidR="00E378E8" w:rsidRPr="00A545B4" w:rsidRDefault="00E378E8" w:rsidP="00E378E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(</w:t>
            </w:r>
            <w:r w:rsidR="00C273B6" w:rsidRPr="00C273B6">
              <w:rPr>
                <w:rFonts w:ascii="Angsana New" w:hAnsi="Angsana New"/>
                <w:szCs w:val="22"/>
                <w:lang w:val="en-US" w:bidi="th-TH"/>
              </w:rPr>
              <w:t>14</w:t>
            </w:r>
            <w:r>
              <w:rPr>
                <w:rFonts w:ascii="Angsana New" w:hAnsi="Angsana New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608682F" w14:textId="77777777" w:rsidR="00E378E8" w:rsidRPr="00A545B4" w:rsidRDefault="00E378E8" w:rsidP="00E378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3B91D0CE" w14:textId="40E25E7E" w:rsidR="00E378E8" w:rsidRPr="00A545B4" w:rsidRDefault="00E378E8" w:rsidP="00E378E8">
            <w:pPr>
              <w:pStyle w:val="acctfourfigures"/>
              <w:tabs>
                <w:tab w:val="clear" w:pos="765"/>
              </w:tabs>
              <w:spacing w:line="240" w:lineRule="atLeast"/>
              <w:ind w:left="-79" w:right="-80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40440E1" w14:textId="77777777" w:rsidR="00E378E8" w:rsidRPr="00A545B4" w:rsidRDefault="00E378E8" w:rsidP="00E378E8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</w:tcPr>
          <w:p w14:paraId="1239F3F9" w14:textId="77777777" w:rsidR="00E378E8" w:rsidRPr="00A545B4" w:rsidRDefault="00E378E8" w:rsidP="00E378E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54515113" w14:textId="77777777" w:rsidR="00E378E8" w:rsidRPr="00A545B4" w:rsidRDefault="00E378E8" w:rsidP="00E378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4EA039E4" w14:textId="577652B9" w:rsidR="00E378E8" w:rsidRPr="00864AFD" w:rsidRDefault="00E378E8" w:rsidP="00E378E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73D9C08F" w14:textId="77777777" w:rsidR="00E378E8" w:rsidRPr="007D4F28" w:rsidRDefault="00E378E8" w:rsidP="00E378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18" w:type="dxa"/>
          </w:tcPr>
          <w:p w14:paraId="03BD1AE6" w14:textId="77777777" w:rsidR="00E378E8" w:rsidRPr="00A545B4" w:rsidRDefault="00E378E8" w:rsidP="00E378E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E378E8" w:rsidRPr="00A545B4" w14:paraId="0F1CEF41" w14:textId="77777777" w:rsidTr="00E378E8">
        <w:trPr>
          <w:cantSplit/>
        </w:trPr>
        <w:tc>
          <w:tcPr>
            <w:tcW w:w="3150" w:type="dxa"/>
            <w:shd w:val="clear" w:color="auto" w:fill="auto"/>
          </w:tcPr>
          <w:p w14:paraId="6DDF0655" w14:textId="104EBE3A" w:rsidR="00E378E8" w:rsidRPr="00ED792A" w:rsidRDefault="00E378E8" w:rsidP="00E378E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792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เค </w:t>
            </w:r>
            <w:r w:rsidR="00C273B6" w:rsidRPr="00C273B6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ED792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ED792A">
              <w:rPr>
                <w:rFonts w:asciiTheme="majorBidi" w:hAnsiTheme="majorBidi" w:cstheme="majorBidi"/>
                <w:sz w:val="22"/>
                <w:szCs w:val="22"/>
                <w:cs/>
              </w:rPr>
              <w:t>เวนเจอร์ แคปปิตอล จำกัด</w:t>
            </w:r>
          </w:p>
        </w:tc>
        <w:tc>
          <w:tcPr>
            <w:tcW w:w="540" w:type="dxa"/>
            <w:shd w:val="clear" w:color="auto" w:fill="auto"/>
          </w:tcPr>
          <w:p w14:paraId="2002EA09" w14:textId="1E30AC3E" w:rsidR="00E378E8" w:rsidRPr="00A545B4" w:rsidRDefault="00C273B6" w:rsidP="00E37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C273B6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80" w:type="dxa"/>
            <w:shd w:val="clear" w:color="auto" w:fill="auto"/>
          </w:tcPr>
          <w:p w14:paraId="2AD91830" w14:textId="77777777" w:rsidR="00E378E8" w:rsidRPr="00A545B4" w:rsidRDefault="00E378E8" w:rsidP="00E378E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41" w:type="dxa"/>
            <w:shd w:val="clear" w:color="auto" w:fill="auto"/>
          </w:tcPr>
          <w:p w14:paraId="6581B6C3" w14:textId="31D0B70C" w:rsidR="00E378E8" w:rsidRPr="00A545B4" w:rsidRDefault="00C273B6" w:rsidP="00E37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C273B6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540" w:type="dxa"/>
            <w:shd w:val="clear" w:color="auto" w:fill="auto"/>
          </w:tcPr>
          <w:p w14:paraId="3C4D4210" w14:textId="0AE94F71" w:rsidR="00E378E8" w:rsidRDefault="00C273B6" w:rsidP="00E378E8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C273B6">
              <w:rPr>
                <w:rFonts w:ascii="Angsana New" w:hAnsi="Angsana New"/>
                <w:szCs w:val="22"/>
                <w:lang w:val="en-US"/>
              </w:rPr>
              <w:t>100</w:t>
            </w:r>
          </w:p>
        </w:tc>
        <w:tc>
          <w:tcPr>
            <w:tcW w:w="630" w:type="dxa"/>
            <w:shd w:val="clear" w:color="auto" w:fill="auto"/>
          </w:tcPr>
          <w:p w14:paraId="7AEC36E0" w14:textId="77777777" w:rsidR="00E378E8" w:rsidRPr="00A545B4" w:rsidRDefault="00E378E8" w:rsidP="00E378E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45B4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53023220" w14:textId="77777777" w:rsidR="00E378E8" w:rsidRPr="00A545B4" w:rsidRDefault="00E378E8" w:rsidP="00E378E8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1649CE1E" w14:textId="16B28083" w:rsidR="00E378E8" w:rsidRDefault="00C273B6" w:rsidP="00E378E8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C273B6">
              <w:rPr>
                <w:rFonts w:ascii="Angsana New" w:hAnsi="Angsana New"/>
                <w:szCs w:val="22"/>
                <w:lang w:val="en-US"/>
              </w:rPr>
              <w:t>100</w:t>
            </w:r>
          </w:p>
        </w:tc>
        <w:tc>
          <w:tcPr>
            <w:tcW w:w="630" w:type="dxa"/>
            <w:shd w:val="clear" w:color="auto" w:fill="auto"/>
          </w:tcPr>
          <w:p w14:paraId="28751C3B" w14:textId="77777777" w:rsidR="00E378E8" w:rsidRPr="00A545B4" w:rsidRDefault="00E378E8" w:rsidP="00E378E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45B4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2FC8DA47" w14:textId="77777777" w:rsidR="00E378E8" w:rsidRPr="00A545B4" w:rsidRDefault="00E378E8" w:rsidP="00E378E8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76A9D46" w14:textId="5EF2C940" w:rsidR="00E378E8" w:rsidRPr="00A545B4" w:rsidRDefault="00E378E8" w:rsidP="00E378E8">
            <w:pPr>
              <w:pStyle w:val="acctfourfigures"/>
              <w:tabs>
                <w:tab w:val="clear" w:pos="765"/>
                <w:tab w:val="left" w:pos="255"/>
                <w:tab w:val="right" w:pos="461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ab/>
            </w:r>
            <w:r>
              <w:rPr>
                <w:rFonts w:ascii="Angsana New" w:hAnsi="Angsana New"/>
                <w:szCs w:val="22"/>
                <w:lang w:bidi="th-TH"/>
              </w:rPr>
              <w:tab/>
            </w:r>
            <w:r w:rsidR="00C273B6" w:rsidRPr="00C273B6">
              <w:rPr>
                <w:rFonts w:ascii="Angsana New" w:hAnsi="Angsana New"/>
                <w:szCs w:val="22"/>
                <w:lang w:val="en-US" w:bidi="th-TH"/>
              </w:rPr>
              <w:t>50</w:t>
            </w:r>
          </w:p>
        </w:tc>
        <w:tc>
          <w:tcPr>
            <w:tcW w:w="180" w:type="dxa"/>
            <w:shd w:val="clear" w:color="auto" w:fill="auto"/>
          </w:tcPr>
          <w:p w14:paraId="60206B35" w14:textId="77777777" w:rsidR="00E378E8" w:rsidRPr="00A545B4" w:rsidRDefault="00E378E8" w:rsidP="00E378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6BDB5DB" w14:textId="0949FECC" w:rsidR="00E378E8" w:rsidRPr="00A545B4" w:rsidRDefault="00E378E8" w:rsidP="00E378E8">
            <w:pPr>
              <w:pStyle w:val="acctfourfigures"/>
              <w:tabs>
                <w:tab w:val="clear" w:pos="765"/>
                <w:tab w:val="left" w:pos="255"/>
                <w:tab w:val="right" w:pos="461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ab/>
            </w:r>
            <w:r>
              <w:rPr>
                <w:rFonts w:ascii="Angsana New" w:hAnsi="Angsana New"/>
                <w:szCs w:val="22"/>
                <w:lang w:bidi="th-TH"/>
              </w:rPr>
              <w:tab/>
            </w:r>
            <w:r w:rsidR="00C273B6" w:rsidRPr="00C273B6">
              <w:rPr>
                <w:rFonts w:ascii="Angsana New" w:hAnsi="Angsana New"/>
                <w:szCs w:val="22"/>
                <w:lang w:val="en-US" w:bidi="th-TH"/>
              </w:rPr>
              <w:t>50</w:t>
            </w:r>
          </w:p>
        </w:tc>
        <w:tc>
          <w:tcPr>
            <w:tcW w:w="180" w:type="dxa"/>
            <w:shd w:val="clear" w:color="auto" w:fill="auto"/>
          </w:tcPr>
          <w:p w14:paraId="46F67816" w14:textId="77777777" w:rsidR="00E378E8" w:rsidRPr="00A545B4" w:rsidRDefault="00E378E8" w:rsidP="00E378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869C28C" w14:textId="02DE7C54" w:rsidR="00E378E8" w:rsidRPr="00A545B4" w:rsidRDefault="00C273B6" w:rsidP="00E378E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35</w:t>
            </w:r>
          </w:p>
        </w:tc>
        <w:tc>
          <w:tcPr>
            <w:tcW w:w="180" w:type="dxa"/>
            <w:shd w:val="clear" w:color="auto" w:fill="auto"/>
          </w:tcPr>
          <w:p w14:paraId="0C597DE8" w14:textId="77777777" w:rsidR="00E378E8" w:rsidRPr="00A545B4" w:rsidRDefault="00E378E8" w:rsidP="00E378E8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color w:val="FF0000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03FE94C" w14:textId="24CB07E9" w:rsidR="00E378E8" w:rsidRPr="00A545B4" w:rsidRDefault="00C273B6" w:rsidP="00E378E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37</w:t>
            </w:r>
          </w:p>
        </w:tc>
        <w:tc>
          <w:tcPr>
            <w:tcW w:w="180" w:type="dxa"/>
            <w:shd w:val="clear" w:color="auto" w:fill="auto"/>
          </w:tcPr>
          <w:p w14:paraId="0EE5F569" w14:textId="77777777" w:rsidR="00E378E8" w:rsidRPr="00A545B4" w:rsidRDefault="00E378E8" w:rsidP="00E378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70466BB" w14:textId="27F3BD70" w:rsidR="00E378E8" w:rsidRPr="00A545B4" w:rsidRDefault="00E378E8" w:rsidP="00E378E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EE5E681" w14:textId="77777777" w:rsidR="00E378E8" w:rsidRPr="00A545B4" w:rsidRDefault="00E378E8" w:rsidP="00E378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4C8C326" w14:textId="77777777" w:rsidR="00E378E8" w:rsidRPr="00A545B4" w:rsidRDefault="00E378E8" w:rsidP="00E378E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4F34C04" w14:textId="77777777" w:rsidR="00E378E8" w:rsidRPr="00A545B4" w:rsidRDefault="00E378E8" w:rsidP="00E378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24B80CAC" w14:textId="3C53CD5A" w:rsidR="00E378E8" w:rsidRPr="00A56B20" w:rsidRDefault="00C273B6" w:rsidP="00E378E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35</w:t>
            </w:r>
          </w:p>
        </w:tc>
        <w:tc>
          <w:tcPr>
            <w:tcW w:w="180" w:type="dxa"/>
          </w:tcPr>
          <w:p w14:paraId="43CAE672" w14:textId="77777777" w:rsidR="00E378E8" w:rsidRPr="00A545B4" w:rsidRDefault="00E378E8" w:rsidP="00E378E8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</w:tcPr>
          <w:p w14:paraId="59F77396" w14:textId="0EF4E9F6" w:rsidR="00E378E8" w:rsidRPr="00A56B20" w:rsidRDefault="00C273B6" w:rsidP="00E378E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37</w:t>
            </w:r>
          </w:p>
        </w:tc>
        <w:tc>
          <w:tcPr>
            <w:tcW w:w="180" w:type="dxa"/>
            <w:gridSpan w:val="2"/>
          </w:tcPr>
          <w:p w14:paraId="051A28F9" w14:textId="77777777" w:rsidR="00E378E8" w:rsidRPr="00A545B4" w:rsidRDefault="00E378E8" w:rsidP="00E378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57A28603" w14:textId="71506D4E" w:rsidR="00E378E8" w:rsidRPr="00864AFD" w:rsidRDefault="00E378E8" w:rsidP="00E378E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10FC0BB7" w14:textId="77777777" w:rsidR="00E378E8" w:rsidRPr="007D4F28" w:rsidRDefault="00E378E8" w:rsidP="00E378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18" w:type="dxa"/>
          </w:tcPr>
          <w:p w14:paraId="305A312A" w14:textId="77777777" w:rsidR="00E378E8" w:rsidRPr="00A545B4" w:rsidRDefault="00E378E8" w:rsidP="00E378E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E378E8" w:rsidRPr="00A545B4" w14:paraId="11BB6C8E" w14:textId="77777777" w:rsidTr="00E378E8">
        <w:trPr>
          <w:cantSplit/>
        </w:trPr>
        <w:tc>
          <w:tcPr>
            <w:tcW w:w="3150" w:type="dxa"/>
            <w:shd w:val="clear" w:color="auto" w:fill="auto"/>
          </w:tcPr>
          <w:p w14:paraId="64133FAB" w14:textId="549B4335" w:rsidR="00E378E8" w:rsidRPr="00ED792A" w:rsidRDefault="00E378E8" w:rsidP="00E378E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792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ทีแอลเค </w:t>
            </w:r>
            <w:r w:rsidR="00C273B6" w:rsidRPr="00C273B6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ED792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ED792A">
              <w:rPr>
                <w:rFonts w:asciiTheme="majorBidi" w:hAnsiTheme="majorBidi" w:cstheme="majorBidi"/>
                <w:sz w:val="22"/>
                <w:szCs w:val="22"/>
                <w:cs/>
              </w:rPr>
              <w:t>แมเนจเม้นท์ จำกัด</w:t>
            </w:r>
          </w:p>
        </w:tc>
        <w:tc>
          <w:tcPr>
            <w:tcW w:w="540" w:type="dxa"/>
            <w:shd w:val="clear" w:color="auto" w:fill="auto"/>
          </w:tcPr>
          <w:p w14:paraId="517E5FA8" w14:textId="5575571E" w:rsidR="00E378E8" w:rsidRPr="00A545B4" w:rsidRDefault="00C273B6" w:rsidP="00E37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C273B6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80" w:type="dxa"/>
            <w:shd w:val="clear" w:color="auto" w:fill="auto"/>
          </w:tcPr>
          <w:p w14:paraId="78289661" w14:textId="77777777" w:rsidR="00E378E8" w:rsidRPr="00A545B4" w:rsidRDefault="00E378E8" w:rsidP="00E378E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41" w:type="dxa"/>
            <w:shd w:val="clear" w:color="auto" w:fill="auto"/>
          </w:tcPr>
          <w:p w14:paraId="481E0C16" w14:textId="28D694D5" w:rsidR="00E378E8" w:rsidRPr="00A545B4" w:rsidRDefault="00C273B6" w:rsidP="00E37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C273B6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540" w:type="dxa"/>
            <w:shd w:val="clear" w:color="auto" w:fill="auto"/>
          </w:tcPr>
          <w:p w14:paraId="43C283C8" w14:textId="5F968C2C" w:rsidR="00E378E8" w:rsidRDefault="00C273B6" w:rsidP="00E378E8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C273B6">
              <w:rPr>
                <w:rFonts w:ascii="Angsana New" w:hAnsi="Angsana New"/>
                <w:szCs w:val="22"/>
                <w:lang w:val="en-US"/>
              </w:rPr>
              <w:t>1</w:t>
            </w:r>
          </w:p>
        </w:tc>
        <w:tc>
          <w:tcPr>
            <w:tcW w:w="630" w:type="dxa"/>
            <w:shd w:val="clear" w:color="auto" w:fill="auto"/>
          </w:tcPr>
          <w:p w14:paraId="184656B1" w14:textId="77777777" w:rsidR="00E378E8" w:rsidRPr="00A545B4" w:rsidRDefault="00E378E8" w:rsidP="00E378E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45B4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5D787F45" w14:textId="77777777" w:rsidR="00E378E8" w:rsidRPr="00A545B4" w:rsidRDefault="00E378E8" w:rsidP="00E378E8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72B75208" w14:textId="7C7273B9" w:rsidR="00E378E8" w:rsidRDefault="00C273B6" w:rsidP="00E378E8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C273B6">
              <w:rPr>
                <w:rFonts w:ascii="Angsana New" w:hAnsi="Angsana New"/>
                <w:szCs w:val="22"/>
                <w:lang w:val="en-US"/>
              </w:rPr>
              <w:t>1</w:t>
            </w:r>
          </w:p>
        </w:tc>
        <w:tc>
          <w:tcPr>
            <w:tcW w:w="630" w:type="dxa"/>
            <w:shd w:val="clear" w:color="auto" w:fill="auto"/>
          </w:tcPr>
          <w:p w14:paraId="7DD2E02F" w14:textId="77777777" w:rsidR="00E378E8" w:rsidRPr="00A545B4" w:rsidRDefault="00E378E8" w:rsidP="00E378E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45B4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1DEF5ED7" w14:textId="77777777" w:rsidR="00E378E8" w:rsidRPr="00A545B4" w:rsidRDefault="00E378E8" w:rsidP="00E378E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03162A03" w14:textId="0668EA96" w:rsidR="00E378E8" w:rsidRPr="00A545B4" w:rsidRDefault="00E378E8" w:rsidP="00E378E8">
            <w:pPr>
              <w:pStyle w:val="acctfourfigures"/>
              <w:tabs>
                <w:tab w:val="clear" w:pos="765"/>
                <w:tab w:val="left" w:pos="255"/>
                <w:tab w:val="right" w:pos="461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ab/>
            </w:r>
            <w:r>
              <w:rPr>
                <w:rFonts w:ascii="Angsana New" w:hAnsi="Angsana New"/>
                <w:szCs w:val="22"/>
                <w:lang w:bidi="th-TH"/>
              </w:rPr>
              <w:tab/>
            </w:r>
            <w:r w:rsidR="00C273B6" w:rsidRPr="00C273B6">
              <w:rPr>
                <w:rFonts w:ascii="Angsana New" w:hAnsi="Angsana New"/>
                <w:szCs w:val="22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045668A5" w14:textId="77777777" w:rsidR="00E378E8" w:rsidRPr="00A545B4" w:rsidRDefault="00E378E8" w:rsidP="00E378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1F9343A" w14:textId="44869AB8" w:rsidR="00E378E8" w:rsidRPr="00A545B4" w:rsidRDefault="00E378E8" w:rsidP="00E378E8">
            <w:pPr>
              <w:pStyle w:val="acctfourfigures"/>
              <w:tabs>
                <w:tab w:val="clear" w:pos="765"/>
                <w:tab w:val="left" w:pos="255"/>
                <w:tab w:val="right" w:pos="461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ab/>
            </w:r>
            <w:r>
              <w:rPr>
                <w:rFonts w:ascii="Angsana New" w:hAnsi="Angsana New"/>
                <w:szCs w:val="22"/>
                <w:lang w:bidi="th-TH"/>
              </w:rPr>
              <w:tab/>
            </w:r>
            <w:r w:rsidR="00C273B6" w:rsidRPr="00C273B6">
              <w:rPr>
                <w:rFonts w:ascii="Angsana New" w:hAnsi="Angsana New"/>
                <w:szCs w:val="22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5055349B" w14:textId="77777777" w:rsidR="00E378E8" w:rsidRPr="00A545B4" w:rsidRDefault="00E378E8" w:rsidP="00E378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FCFFAF3" w14:textId="26E5A402" w:rsidR="00E378E8" w:rsidRPr="00A545B4" w:rsidRDefault="00E378E8" w:rsidP="00E378E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8DB21A8" w14:textId="77777777" w:rsidR="00E378E8" w:rsidRPr="00A545B4" w:rsidRDefault="00E378E8" w:rsidP="00E378E8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color w:val="FF0000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9A6FABB" w14:textId="77777777" w:rsidR="00E378E8" w:rsidRPr="00A545B4" w:rsidRDefault="00E378E8" w:rsidP="00E378E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5EDA377" w14:textId="77777777" w:rsidR="00E378E8" w:rsidRPr="00A545B4" w:rsidRDefault="00E378E8" w:rsidP="00E378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8A4C34E" w14:textId="4CB73400" w:rsidR="00E378E8" w:rsidRPr="00A545B4" w:rsidRDefault="00E378E8" w:rsidP="00E378E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3E54E38" w14:textId="77777777" w:rsidR="00E378E8" w:rsidRPr="00A545B4" w:rsidRDefault="00E378E8" w:rsidP="00E378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EF68DBC" w14:textId="77777777" w:rsidR="00E378E8" w:rsidRPr="00A545B4" w:rsidRDefault="00E378E8" w:rsidP="00E378E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3A86BDE" w14:textId="77777777" w:rsidR="00E378E8" w:rsidRPr="00A545B4" w:rsidRDefault="00E378E8" w:rsidP="00E378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7F3F062D" w14:textId="6004C4E5" w:rsidR="00E378E8" w:rsidRPr="00A545B4" w:rsidRDefault="00E378E8" w:rsidP="00E378E8">
            <w:pPr>
              <w:pStyle w:val="acctfourfigures"/>
              <w:tabs>
                <w:tab w:val="clear" w:pos="765"/>
              </w:tabs>
              <w:spacing w:line="240" w:lineRule="atLeast"/>
              <w:ind w:left="-79" w:right="-80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FDCE715" w14:textId="77777777" w:rsidR="00E378E8" w:rsidRPr="00A545B4" w:rsidRDefault="00E378E8" w:rsidP="00E378E8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</w:tcPr>
          <w:p w14:paraId="4899D87C" w14:textId="77777777" w:rsidR="00E378E8" w:rsidRPr="00A545B4" w:rsidRDefault="00E378E8" w:rsidP="00E378E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5112EE4E" w14:textId="77777777" w:rsidR="00E378E8" w:rsidRPr="00A545B4" w:rsidRDefault="00E378E8" w:rsidP="00E378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5E4CF755" w14:textId="357E2AF8" w:rsidR="00E378E8" w:rsidRPr="00864AFD" w:rsidRDefault="00E378E8" w:rsidP="00E378E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49B95F48" w14:textId="77777777" w:rsidR="00E378E8" w:rsidRPr="007D4F28" w:rsidRDefault="00E378E8" w:rsidP="00E378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18" w:type="dxa"/>
          </w:tcPr>
          <w:p w14:paraId="67891A1B" w14:textId="77777777" w:rsidR="00E378E8" w:rsidRPr="00A545B4" w:rsidRDefault="00E378E8" w:rsidP="00E378E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E378E8" w:rsidRPr="00A545B4" w14:paraId="4CCFA376" w14:textId="77777777" w:rsidTr="00E378E8">
        <w:trPr>
          <w:cantSplit/>
        </w:trPr>
        <w:tc>
          <w:tcPr>
            <w:tcW w:w="3150" w:type="dxa"/>
            <w:shd w:val="clear" w:color="auto" w:fill="auto"/>
          </w:tcPr>
          <w:p w14:paraId="5E4048E5" w14:textId="77777777" w:rsidR="00E378E8" w:rsidRPr="00ED792A" w:rsidRDefault="00E378E8" w:rsidP="00E378E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792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พาร์ทโซน (ประเทศไทย) จำกัด</w:t>
            </w:r>
          </w:p>
        </w:tc>
        <w:tc>
          <w:tcPr>
            <w:tcW w:w="540" w:type="dxa"/>
            <w:shd w:val="clear" w:color="auto" w:fill="auto"/>
          </w:tcPr>
          <w:p w14:paraId="633953B4" w14:textId="325437F0" w:rsidR="00E378E8" w:rsidRPr="00A545B4" w:rsidRDefault="00C273B6" w:rsidP="00E37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C273B6">
              <w:rPr>
                <w:rFonts w:ascii="Angsana New" w:hAnsi="Angsana New"/>
                <w:sz w:val="22"/>
                <w:szCs w:val="22"/>
              </w:rPr>
              <w:t>46</w:t>
            </w:r>
          </w:p>
        </w:tc>
        <w:tc>
          <w:tcPr>
            <w:tcW w:w="180" w:type="dxa"/>
            <w:shd w:val="clear" w:color="auto" w:fill="auto"/>
          </w:tcPr>
          <w:p w14:paraId="294D0A6A" w14:textId="77777777" w:rsidR="00E378E8" w:rsidRPr="00A545B4" w:rsidRDefault="00E378E8" w:rsidP="00E378E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41" w:type="dxa"/>
            <w:shd w:val="clear" w:color="auto" w:fill="auto"/>
          </w:tcPr>
          <w:p w14:paraId="0B955F2D" w14:textId="731CEAA3" w:rsidR="00E378E8" w:rsidRPr="00A545B4" w:rsidRDefault="00C273B6" w:rsidP="00E37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C273B6">
              <w:rPr>
                <w:rFonts w:ascii="Angsana New" w:hAnsi="Angsana New"/>
                <w:sz w:val="22"/>
                <w:szCs w:val="22"/>
              </w:rPr>
              <w:t>46</w:t>
            </w:r>
          </w:p>
        </w:tc>
        <w:tc>
          <w:tcPr>
            <w:tcW w:w="540" w:type="dxa"/>
            <w:shd w:val="clear" w:color="auto" w:fill="auto"/>
          </w:tcPr>
          <w:p w14:paraId="7C70EC94" w14:textId="5439E622" w:rsidR="00E378E8" w:rsidRPr="00A545B4" w:rsidRDefault="00C273B6" w:rsidP="00E378E8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C273B6">
              <w:rPr>
                <w:rFonts w:ascii="Angsana New" w:hAnsi="Angsana New"/>
                <w:szCs w:val="22"/>
                <w:lang w:val="en-US"/>
              </w:rPr>
              <w:t>56</w:t>
            </w:r>
          </w:p>
        </w:tc>
        <w:tc>
          <w:tcPr>
            <w:tcW w:w="630" w:type="dxa"/>
            <w:shd w:val="clear" w:color="auto" w:fill="auto"/>
          </w:tcPr>
          <w:p w14:paraId="1330E28E" w14:textId="77777777" w:rsidR="00E378E8" w:rsidRPr="00A545B4" w:rsidRDefault="00E378E8" w:rsidP="00E378E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45B4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55700D91" w14:textId="77777777" w:rsidR="00E378E8" w:rsidRPr="00A545B4" w:rsidRDefault="00E378E8" w:rsidP="00E378E8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46C5656B" w14:textId="188B9E27" w:rsidR="00E378E8" w:rsidRPr="00A545B4" w:rsidRDefault="00C273B6" w:rsidP="00E378E8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C273B6">
              <w:rPr>
                <w:rFonts w:ascii="Angsana New" w:hAnsi="Angsana New"/>
                <w:szCs w:val="22"/>
                <w:lang w:val="en-US"/>
              </w:rPr>
              <w:t>56</w:t>
            </w:r>
          </w:p>
        </w:tc>
        <w:tc>
          <w:tcPr>
            <w:tcW w:w="630" w:type="dxa"/>
            <w:shd w:val="clear" w:color="auto" w:fill="auto"/>
          </w:tcPr>
          <w:p w14:paraId="1DD0895F" w14:textId="77777777" w:rsidR="00E378E8" w:rsidRPr="00A545B4" w:rsidRDefault="00E378E8" w:rsidP="00E378E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45B4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6432D0A2" w14:textId="77777777" w:rsidR="00E378E8" w:rsidRPr="00A545B4" w:rsidRDefault="00E378E8" w:rsidP="00E378E8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C7ACFDD" w14:textId="6CCBF87B" w:rsidR="00E378E8" w:rsidRPr="00A545B4" w:rsidRDefault="00E378E8" w:rsidP="00E378E8">
            <w:pPr>
              <w:pStyle w:val="acctfourfigures"/>
              <w:tabs>
                <w:tab w:val="clear" w:pos="765"/>
                <w:tab w:val="left" w:pos="255"/>
                <w:tab w:val="right" w:pos="461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ab/>
            </w:r>
            <w:r>
              <w:rPr>
                <w:rFonts w:ascii="Angsana New" w:hAnsi="Angsana New"/>
                <w:szCs w:val="22"/>
                <w:lang w:bidi="th-TH"/>
              </w:rPr>
              <w:tab/>
            </w:r>
            <w:r w:rsidR="00C273B6" w:rsidRPr="00C273B6">
              <w:rPr>
                <w:rFonts w:ascii="Angsana New" w:hAnsi="Angsana New"/>
                <w:szCs w:val="22"/>
                <w:lang w:val="en-US" w:bidi="th-TH"/>
              </w:rPr>
              <w:t>26</w:t>
            </w:r>
          </w:p>
        </w:tc>
        <w:tc>
          <w:tcPr>
            <w:tcW w:w="180" w:type="dxa"/>
            <w:shd w:val="clear" w:color="auto" w:fill="auto"/>
          </w:tcPr>
          <w:p w14:paraId="5E85122C" w14:textId="77777777" w:rsidR="00E378E8" w:rsidRPr="00A545B4" w:rsidRDefault="00E378E8" w:rsidP="00E378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217075D" w14:textId="297C2C2D" w:rsidR="00E378E8" w:rsidRPr="00A545B4" w:rsidRDefault="00E378E8" w:rsidP="00E378E8">
            <w:pPr>
              <w:pStyle w:val="acctfourfigures"/>
              <w:tabs>
                <w:tab w:val="clear" w:pos="765"/>
                <w:tab w:val="left" w:pos="255"/>
                <w:tab w:val="right" w:pos="461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ab/>
            </w:r>
            <w:r>
              <w:rPr>
                <w:rFonts w:ascii="Angsana New" w:hAnsi="Angsana New"/>
                <w:szCs w:val="22"/>
                <w:lang w:bidi="th-TH"/>
              </w:rPr>
              <w:tab/>
            </w:r>
            <w:r w:rsidR="00C273B6" w:rsidRPr="00C273B6">
              <w:rPr>
                <w:rFonts w:ascii="Angsana New" w:hAnsi="Angsana New"/>
                <w:szCs w:val="22"/>
                <w:lang w:val="en-US" w:bidi="th-TH"/>
              </w:rPr>
              <w:t>26</w:t>
            </w:r>
          </w:p>
        </w:tc>
        <w:tc>
          <w:tcPr>
            <w:tcW w:w="180" w:type="dxa"/>
            <w:shd w:val="clear" w:color="auto" w:fill="auto"/>
          </w:tcPr>
          <w:p w14:paraId="38824B69" w14:textId="77777777" w:rsidR="00E378E8" w:rsidRPr="00A545B4" w:rsidRDefault="00E378E8" w:rsidP="00E378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993BFB3" w14:textId="58116821" w:rsidR="00E378E8" w:rsidRDefault="00C273B6" w:rsidP="00E378E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342E3DF3" w14:textId="77777777" w:rsidR="00E378E8" w:rsidRPr="00A545B4" w:rsidRDefault="00E378E8" w:rsidP="00E378E8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color w:val="FF0000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D0B59EF" w14:textId="2D8E0E4D" w:rsidR="00E378E8" w:rsidRDefault="00C273B6" w:rsidP="00E378E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67860AAD" w14:textId="77777777" w:rsidR="00E378E8" w:rsidRPr="00A545B4" w:rsidRDefault="00E378E8" w:rsidP="00E378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C547B92" w14:textId="240706DF" w:rsidR="00E378E8" w:rsidRPr="00A545B4" w:rsidRDefault="00E378E8" w:rsidP="00E378E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(</w:t>
            </w:r>
            <w:r w:rsidR="00C273B6" w:rsidRPr="00C273B6">
              <w:rPr>
                <w:rFonts w:ascii="Angsana New" w:hAnsi="Angsana New"/>
                <w:szCs w:val="22"/>
                <w:lang w:val="en-US" w:bidi="th-TH"/>
              </w:rPr>
              <w:t>2</w:t>
            </w:r>
            <w:r>
              <w:rPr>
                <w:rFonts w:ascii="Angsana New" w:hAnsi="Angsana New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0155904" w14:textId="77777777" w:rsidR="00E378E8" w:rsidRPr="00A545B4" w:rsidRDefault="00E378E8" w:rsidP="00E378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E04EB81" w14:textId="4A599A23" w:rsidR="00E378E8" w:rsidRPr="00A545B4" w:rsidRDefault="00E378E8" w:rsidP="00E378E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(</w:t>
            </w:r>
            <w:r w:rsidR="00C273B6" w:rsidRPr="00C273B6">
              <w:rPr>
                <w:rFonts w:ascii="Angsana New" w:hAnsi="Angsana New"/>
                <w:szCs w:val="22"/>
                <w:lang w:val="en-US" w:bidi="th-TH"/>
              </w:rPr>
              <w:t>2</w:t>
            </w:r>
            <w:r>
              <w:rPr>
                <w:rFonts w:ascii="Angsana New" w:hAnsi="Angsana New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DCBBA36" w14:textId="77777777" w:rsidR="00E378E8" w:rsidRPr="00A56B20" w:rsidRDefault="00E378E8" w:rsidP="00E378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2BB37752" w14:textId="32025FEE" w:rsidR="00E378E8" w:rsidRPr="00A545B4" w:rsidRDefault="00E378E8" w:rsidP="00E378E8">
            <w:pPr>
              <w:pStyle w:val="acctfourfigures"/>
              <w:tabs>
                <w:tab w:val="clear" w:pos="765"/>
              </w:tabs>
              <w:spacing w:line="240" w:lineRule="atLeast"/>
              <w:ind w:left="-79" w:right="-80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EF54621" w14:textId="77777777" w:rsidR="00E378E8" w:rsidRPr="00A545B4" w:rsidRDefault="00E378E8" w:rsidP="00E378E8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</w:tcPr>
          <w:p w14:paraId="42902273" w14:textId="77777777" w:rsidR="00E378E8" w:rsidRPr="00A545B4" w:rsidRDefault="00E378E8" w:rsidP="00E378E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2E86740A" w14:textId="77777777" w:rsidR="00E378E8" w:rsidRPr="00A545B4" w:rsidRDefault="00E378E8" w:rsidP="00E378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771E6A70" w14:textId="444339A5" w:rsidR="00E378E8" w:rsidRPr="00864AFD" w:rsidRDefault="00E378E8" w:rsidP="00E378E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64E63D7A" w14:textId="77777777" w:rsidR="00E378E8" w:rsidRPr="007D4F28" w:rsidRDefault="00E378E8" w:rsidP="00E378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18" w:type="dxa"/>
          </w:tcPr>
          <w:p w14:paraId="6FD155A6" w14:textId="77777777" w:rsidR="00E378E8" w:rsidRPr="00A545B4" w:rsidRDefault="00E378E8" w:rsidP="00E378E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E378E8" w:rsidRPr="00A56B20" w14:paraId="57D2D60F" w14:textId="77777777" w:rsidTr="00E378E8">
        <w:trPr>
          <w:cantSplit/>
        </w:trPr>
        <w:tc>
          <w:tcPr>
            <w:tcW w:w="3150" w:type="dxa"/>
            <w:shd w:val="clear" w:color="auto" w:fill="auto"/>
          </w:tcPr>
          <w:p w14:paraId="54BEBDE8" w14:textId="77777777" w:rsidR="00E378E8" w:rsidRPr="00ED792A" w:rsidRDefault="00E378E8" w:rsidP="00E378E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792A">
              <w:rPr>
                <w:rFonts w:asciiTheme="majorBidi" w:hAnsiTheme="majorBidi" w:cstheme="majorBidi"/>
                <w:sz w:val="22"/>
                <w:szCs w:val="22"/>
              </w:rPr>
              <w:t>DM-Loxley Co., Ltd.</w:t>
            </w:r>
          </w:p>
        </w:tc>
        <w:tc>
          <w:tcPr>
            <w:tcW w:w="540" w:type="dxa"/>
            <w:shd w:val="clear" w:color="auto" w:fill="auto"/>
          </w:tcPr>
          <w:p w14:paraId="34885788" w14:textId="16E2AA5D" w:rsidR="00E378E8" w:rsidRPr="00A56B20" w:rsidRDefault="00C273B6" w:rsidP="00E37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73B6">
              <w:rPr>
                <w:rFonts w:ascii="Angsana New" w:hAnsi="Angsana New"/>
                <w:sz w:val="22"/>
                <w:szCs w:val="22"/>
              </w:rPr>
              <w:t>45</w:t>
            </w:r>
          </w:p>
        </w:tc>
        <w:tc>
          <w:tcPr>
            <w:tcW w:w="180" w:type="dxa"/>
            <w:shd w:val="clear" w:color="auto" w:fill="auto"/>
          </w:tcPr>
          <w:p w14:paraId="6D92C59C" w14:textId="77777777" w:rsidR="00E378E8" w:rsidRPr="00A56B20" w:rsidRDefault="00E378E8" w:rsidP="00E378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41" w:type="dxa"/>
            <w:shd w:val="clear" w:color="auto" w:fill="auto"/>
          </w:tcPr>
          <w:p w14:paraId="32B3DD45" w14:textId="0E8F0015" w:rsidR="00E378E8" w:rsidRPr="00A56B20" w:rsidRDefault="00C273B6" w:rsidP="00E37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73B6">
              <w:rPr>
                <w:rFonts w:ascii="Angsana New" w:hAnsi="Angsana New"/>
                <w:sz w:val="22"/>
                <w:szCs w:val="22"/>
              </w:rPr>
              <w:t>45</w:t>
            </w:r>
          </w:p>
        </w:tc>
        <w:tc>
          <w:tcPr>
            <w:tcW w:w="540" w:type="dxa"/>
            <w:shd w:val="clear" w:color="auto" w:fill="auto"/>
          </w:tcPr>
          <w:p w14:paraId="393C739D" w14:textId="4CB9E22F" w:rsidR="00E378E8" w:rsidRDefault="00C273B6" w:rsidP="00E378E8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C273B6">
              <w:rPr>
                <w:rFonts w:ascii="Angsana New" w:hAnsi="Angsana New"/>
                <w:szCs w:val="22"/>
                <w:lang w:val="en-US"/>
              </w:rPr>
              <w:t>45</w:t>
            </w:r>
          </w:p>
        </w:tc>
        <w:tc>
          <w:tcPr>
            <w:tcW w:w="630" w:type="dxa"/>
            <w:shd w:val="clear" w:color="auto" w:fill="auto"/>
          </w:tcPr>
          <w:p w14:paraId="5F2C15D1" w14:textId="77777777" w:rsidR="00E378E8" w:rsidRPr="00A545B4" w:rsidRDefault="00E378E8" w:rsidP="00E378E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45B4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394DCD37" w14:textId="77777777" w:rsidR="00E378E8" w:rsidRPr="00A56B20" w:rsidRDefault="00E378E8" w:rsidP="00E378E8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78C68C19" w14:textId="7FA90AAC" w:rsidR="00E378E8" w:rsidRDefault="00C273B6" w:rsidP="00E378E8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C273B6">
              <w:rPr>
                <w:rFonts w:ascii="Angsana New" w:hAnsi="Angsana New"/>
                <w:szCs w:val="22"/>
                <w:lang w:val="en-US"/>
              </w:rPr>
              <w:t>45</w:t>
            </w:r>
          </w:p>
        </w:tc>
        <w:tc>
          <w:tcPr>
            <w:tcW w:w="630" w:type="dxa"/>
            <w:shd w:val="clear" w:color="auto" w:fill="auto"/>
          </w:tcPr>
          <w:p w14:paraId="73F9821B" w14:textId="77777777" w:rsidR="00E378E8" w:rsidRPr="00A545B4" w:rsidRDefault="00E378E8" w:rsidP="00E378E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45B4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46013CB8" w14:textId="77777777" w:rsidR="00E378E8" w:rsidRPr="00A56B20" w:rsidRDefault="00E378E8" w:rsidP="00E378E8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88342E0" w14:textId="034A2994" w:rsidR="00E378E8" w:rsidRPr="00A56B20" w:rsidRDefault="00C273B6" w:rsidP="00E378E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1EA951A9" w14:textId="77777777" w:rsidR="00E378E8" w:rsidRPr="00A56B20" w:rsidRDefault="00E378E8" w:rsidP="00E378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0AE8268" w14:textId="0EB2E0B4" w:rsidR="00E378E8" w:rsidRPr="00A56B20" w:rsidRDefault="00C273B6" w:rsidP="00E378E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21CDAA99" w14:textId="77777777" w:rsidR="00E378E8" w:rsidRPr="00A56B20" w:rsidRDefault="00E378E8" w:rsidP="00E378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A1668C0" w14:textId="178C7FD4" w:rsidR="00E378E8" w:rsidRPr="00A56B20" w:rsidRDefault="00C273B6" w:rsidP="00E378E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78BD7E4A" w14:textId="77777777" w:rsidR="00E378E8" w:rsidRPr="00A56B20" w:rsidRDefault="00E378E8" w:rsidP="00E378E8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8A2D658" w14:textId="0FC798CE" w:rsidR="00E378E8" w:rsidRPr="00A56B20" w:rsidRDefault="00C273B6" w:rsidP="00E378E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3A05B261" w14:textId="77777777" w:rsidR="00E378E8" w:rsidRPr="00A545B4" w:rsidRDefault="00E378E8" w:rsidP="00E378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79906DD" w14:textId="1075245F" w:rsidR="00E378E8" w:rsidRPr="00A545B4" w:rsidRDefault="00E378E8" w:rsidP="00E378E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4A8F4AD" w14:textId="77777777" w:rsidR="00E378E8" w:rsidRPr="00A545B4" w:rsidRDefault="00E378E8" w:rsidP="00E378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0BF40A7" w14:textId="77777777" w:rsidR="00E378E8" w:rsidRPr="00A545B4" w:rsidRDefault="00E378E8" w:rsidP="00E378E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4201C2A" w14:textId="77777777" w:rsidR="00E378E8" w:rsidRPr="00A56B20" w:rsidRDefault="00E378E8" w:rsidP="00E378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EE53466" w14:textId="1AD1965B" w:rsidR="00E378E8" w:rsidRPr="00A56B20" w:rsidRDefault="00C273B6" w:rsidP="00E378E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4A180F49" w14:textId="77777777" w:rsidR="00E378E8" w:rsidRPr="00A56B20" w:rsidRDefault="00E378E8" w:rsidP="00E378E8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180F4262" w14:textId="11365846" w:rsidR="00E378E8" w:rsidRPr="00A56B20" w:rsidRDefault="00C273B6" w:rsidP="00E378E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20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C725B6E" w14:textId="77777777" w:rsidR="00E378E8" w:rsidRPr="00A56B20" w:rsidRDefault="00E378E8" w:rsidP="00E378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A2A5CC8" w14:textId="620748B4" w:rsidR="00E378E8" w:rsidRPr="00864AFD" w:rsidRDefault="00E378E8" w:rsidP="00E378E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76364BFB" w14:textId="77777777" w:rsidR="00E378E8" w:rsidRPr="00A56B20" w:rsidRDefault="00E378E8" w:rsidP="00E378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18" w:type="dxa"/>
            <w:shd w:val="clear" w:color="auto" w:fill="auto"/>
          </w:tcPr>
          <w:p w14:paraId="1C0DC888" w14:textId="77777777" w:rsidR="00E378E8" w:rsidRPr="00A545B4" w:rsidRDefault="00E378E8" w:rsidP="00E378E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E378E8" w:rsidRPr="00A56B20" w14:paraId="7FBB17B1" w14:textId="77777777" w:rsidTr="00E378E8">
        <w:trPr>
          <w:cantSplit/>
        </w:trPr>
        <w:tc>
          <w:tcPr>
            <w:tcW w:w="3150" w:type="dxa"/>
            <w:shd w:val="clear" w:color="auto" w:fill="auto"/>
          </w:tcPr>
          <w:p w14:paraId="4E6AD052" w14:textId="77777777" w:rsidR="00E378E8" w:rsidRPr="00ED792A" w:rsidRDefault="00E378E8" w:rsidP="00E378E8">
            <w:pPr>
              <w:ind w:right="-164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792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รักษาความปลอดภัย ท่าอากาศยานไทย จำกัด</w:t>
            </w:r>
          </w:p>
        </w:tc>
        <w:tc>
          <w:tcPr>
            <w:tcW w:w="540" w:type="dxa"/>
            <w:shd w:val="clear" w:color="auto" w:fill="auto"/>
          </w:tcPr>
          <w:p w14:paraId="72C6AF94" w14:textId="3F92811F" w:rsidR="00E378E8" w:rsidRPr="00A56B20" w:rsidRDefault="00C273B6" w:rsidP="00E37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73B6">
              <w:rPr>
                <w:rFonts w:ascii="Angsana New" w:hAnsi="Angsana New"/>
                <w:sz w:val="22"/>
                <w:szCs w:val="22"/>
              </w:rPr>
              <w:t>41</w:t>
            </w:r>
          </w:p>
        </w:tc>
        <w:tc>
          <w:tcPr>
            <w:tcW w:w="180" w:type="dxa"/>
            <w:shd w:val="clear" w:color="auto" w:fill="auto"/>
          </w:tcPr>
          <w:p w14:paraId="4B4AC025" w14:textId="77777777" w:rsidR="00E378E8" w:rsidRPr="00A56B20" w:rsidRDefault="00E378E8" w:rsidP="00E378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41" w:type="dxa"/>
            <w:shd w:val="clear" w:color="auto" w:fill="auto"/>
          </w:tcPr>
          <w:p w14:paraId="0DBA1D31" w14:textId="5D3C2F96" w:rsidR="00E378E8" w:rsidRPr="00A56B20" w:rsidRDefault="00C273B6" w:rsidP="00E37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73B6">
              <w:rPr>
                <w:rFonts w:ascii="Angsana New" w:hAnsi="Angsana New"/>
                <w:sz w:val="22"/>
                <w:szCs w:val="22"/>
              </w:rPr>
              <w:t>41</w:t>
            </w:r>
          </w:p>
        </w:tc>
        <w:tc>
          <w:tcPr>
            <w:tcW w:w="540" w:type="dxa"/>
            <w:shd w:val="clear" w:color="auto" w:fill="auto"/>
          </w:tcPr>
          <w:p w14:paraId="37FE9ACC" w14:textId="2C9EB221" w:rsidR="00E378E8" w:rsidRDefault="00C273B6" w:rsidP="00E378E8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C273B6">
              <w:rPr>
                <w:rFonts w:ascii="Angsana New" w:hAnsi="Angsana New"/>
                <w:szCs w:val="22"/>
                <w:lang w:val="en-US"/>
              </w:rPr>
              <w:t>350</w:t>
            </w:r>
          </w:p>
        </w:tc>
        <w:tc>
          <w:tcPr>
            <w:tcW w:w="630" w:type="dxa"/>
            <w:shd w:val="clear" w:color="auto" w:fill="auto"/>
          </w:tcPr>
          <w:p w14:paraId="3D854E37" w14:textId="77777777" w:rsidR="00E378E8" w:rsidRPr="00A545B4" w:rsidRDefault="00E378E8" w:rsidP="00E378E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45B4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3E16601C" w14:textId="77777777" w:rsidR="00E378E8" w:rsidRPr="00A56B20" w:rsidRDefault="00E378E8" w:rsidP="00E378E8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7B71DAA0" w14:textId="718D7CBB" w:rsidR="00E378E8" w:rsidRDefault="00C273B6" w:rsidP="00E378E8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C273B6">
              <w:rPr>
                <w:rFonts w:ascii="Angsana New" w:hAnsi="Angsana New"/>
                <w:szCs w:val="22"/>
                <w:lang w:val="en-US"/>
              </w:rPr>
              <w:t>88</w:t>
            </w:r>
          </w:p>
        </w:tc>
        <w:tc>
          <w:tcPr>
            <w:tcW w:w="630" w:type="dxa"/>
            <w:shd w:val="clear" w:color="auto" w:fill="auto"/>
          </w:tcPr>
          <w:p w14:paraId="59DD1EC4" w14:textId="77777777" w:rsidR="00E378E8" w:rsidRPr="00A545B4" w:rsidRDefault="00E378E8" w:rsidP="00E378E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45B4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12F21BC0" w14:textId="77777777" w:rsidR="00E378E8" w:rsidRPr="00A56B20" w:rsidRDefault="00E378E8" w:rsidP="00E378E8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D1F405B" w14:textId="3E4E183A" w:rsidR="00E378E8" w:rsidRPr="00A56B20" w:rsidRDefault="00C273B6" w:rsidP="00E378E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144</w:t>
            </w:r>
          </w:p>
        </w:tc>
        <w:tc>
          <w:tcPr>
            <w:tcW w:w="180" w:type="dxa"/>
            <w:shd w:val="clear" w:color="auto" w:fill="auto"/>
          </w:tcPr>
          <w:p w14:paraId="62F4D852" w14:textId="77777777" w:rsidR="00E378E8" w:rsidRPr="00A56B20" w:rsidRDefault="00E378E8" w:rsidP="00E378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61BA5F7" w14:textId="6C2FED72" w:rsidR="00E378E8" w:rsidRPr="00A56B20" w:rsidRDefault="00C273B6" w:rsidP="00E378E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36</w:t>
            </w:r>
          </w:p>
        </w:tc>
        <w:tc>
          <w:tcPr>
            <w:tcW w:w="180" w:type="dxa"/>
            <w:shd w:val="clear" w:color="auto" w:fill="auto"/>
          </w:tcPr>
          <w:p w14:paraId="4DBAEF50" w14:textId="77777777" w:rsidR="00E378E8" w:rsidRPr="00A56B20" w:rsidRDefault="00E378E8" w:rsidP="00E378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77BB033" w14:textId="109EDD74" w:rsidR="00E378E8" w:rsidRPr="00A56B20" w:rsidRDefault="00C273B6" w:rsidP="00E378E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144</w:t>
            </w:r>
          </w:p>
        </w:tc>
        <w:tc>
          <w:tcPr>
            <w:tcW w:w="180" w:type="dxa"/>
            <w:shd w:val="clear" w:color="auto" w:fill="auto"/>
          </w:tcPr>
          <w:p w14:paraId="7F2349B9" w14:textId="77777777" w:rsidR="00E378E8" w:rsidRPr="00A56B20" w:rsidRDefault="00E378E8" w:rsidP="00E378E8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7D03D10" w14:textId="0E7D469B" w:rsidR="00E378E8" w:rsidRPr="00A56B20" w:rsidRDefault="00C273B6" w:rsidP="00E378E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36</w:t>
            </w:r>
          </w:p>
        </w:tc>
        <w:tc>
          <w:tcPr>
            <w:tcW w:w="180" w:type="dxa"/>
            <w:shd w:val="clear" w:color="auto" w:fill="auto"/>
          </w:tcPr>
          <w:p w14:paraId="5AC35638" w14:textId="77777777" w:rsidR="00E378E8" w:rsidRPr="00A56B20" w:rsidRDefault="00E378E8" w:rsidP="00E378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2CF8028" w14:textId="790100C3" w:rsidR="00E378E8" w:rsidRPr="00A545B4" w:rsidRDefault="00E378E8" w:rsidP="00E378E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D7441E4" w14:textId="77777777" w:rsidR="00E378E8" w:rsidRPr="00A56B20" w:rsidRDefault="00E378E8" w:rsidP="00E378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010ACFC" w14:textId="77777777" w:rsidR="00E378E8" w:rsidRPr="00A545B4" w:rsidRDefault="00E378E8" w:rsidP="00E378E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AC8FB45" w14:textId="77777777" w:rsidR="00E378E8" w:rsidRPr="00A56B20" w:rsidRDefault="00E378E8" w:rsidP="00E378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B5C30A0" w14:textId="575A4E70" w:rsidR="00E378E8" w:rsidRPr="00A56B20" w:rsidRDefault="00C273B6" w:rsidP="00E378E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144</w:t>
            </w:r>
          </w:p>
        </w:tc>
        <w:tc>
          <w:tcPr>
            <w:tcW w:w="180" w:type="dxa"/>
            <w:shd w:val="clear" w:color="auto" w:fill="auto"/>
          </w:tcPr>
          <w:p w14:paraId="7AC24A8E" w14:textId="77777777" w:rsidR="00E378E8" w:rsidRPr="00A56B20" w:rsidRDefault="00E378E8" w:rsidP="00E378E8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0AB32106" w14:textId="64309706" w:rsidR="00E378E8" w:rsidRPr="00A56B20" w:rsidRDefault="00C273B6" w:rsidP="00E378E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36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506AB57" w14:textId="77777777" w:rsidR="00E378E8" w:rsidRPr="00A56B20" w:rsidRDefault="00E378E8" w:rsidP="00E378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3BE7D902" w14:textId="4C7D1275" w:rsidR="00E378E8" w:rsidRPr="00864AFD" w:rsidRDefault="00E378E8" w:rsidP="00E378E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487D089A" w14:textId="77777777" w:rsidR="00E378E8" w:rsidRPr="00A56B20" w:rsidRDefault="00E378E8" w:rsidP="00E378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18" w:type="dxa"/>
            <w:shd w:val="clear" w:color="auto" w:fill="auto"/>
          </w:tcPr>
          <w:p w14:paraId="7FBFE4D7" w14:textId="77777777" w:rsidR="00E378E8" w:rsidRPr="00A545B4" w:rsidRDefault="00E378E8" w:rsidP="00E378E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E378E8" w:rsidRPr="00A56B20" w14:paraId="18E0285D" w14:textId="77777777" w:rsidTr="00E378E8">
        <w:trPr>
          <w:cantSplit/>
        </w:trPr>
        <w:tc>
          <w:tcPr>
            <w:tcW w:w="3150" w:type="dxa"/>
            <w:shd w:val="clear" w:color="auto" w:fill="auto"/>
          </w:tcPr>
          <w:p w14:paraId="4788F0CA" w14:textId="77777777" w:rsidR="00E378E8" w:rsidRPr="00ED792A" w:rsidRDefault="00E378E8" w:rsidP="00E378E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792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ไทยไฟเบอร์ออพติคส์ จำกัด</w:t>
            </w:r>
          </w:p>
        </w:tc>
        <w:tc>
          <w:tcPr>
            <w:tcW w:w="540" w:type="dxa"/>
            <w:shd w:val="clear" w:color="auto" w:fill="auto"/>
          </w:tcPr>
          <w:p w14:paraId="6B8A493A" w14:textId="1359283F" w:rsidR="00E378E8" w:rsidRPr="00A56B20" w:rsidRDefault="00C273B6" w:rsidP="00E37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73B6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180" w:type="dxa"/>
            <w:shd w:val="clear" w:color="auto" w:fill="auto"/>
          </w:tcPr>
          <w:p w14:paraId="332819BA" w14:textId="77777777" w:rsidR="00E378E8" w:rsidRPr="00A56B20" w:rsidRDefault="00E378E8" w:rsidP="00E378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41" w:type="dxa"/>
            <w:shd w:val="clear" w:color="auto" w:fill="auto"/>
          </w:tcPr>
          <w:p w14:paraId="246FBE87" w14:textId="15850ECA" w:rsidR="00E378E8" w:rsidRPr="00A56B20" w:rsidRDefault="00C273B6" w:rsidP="00E37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73B6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540" w:type="dxa"/>
            <w:shd w:val="clear" w:color="auto" w:fill="auto"/>
          </w:tcPr>
          <w:p w14:paraId="6DECFF3B" w14:textId="3E73CDB7" w:rsidR="00E378E8" w:rsidRPr="00A56B20" w:rsidRDefault="00C273B6" w:rsidP="00E378E8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C273B6">
              <w:rPr>
                <w:rFonts w:ascii="Angsana New" w:hAnsi="Angsana New"/>
                <w:szCs w:val="22"/>
                <w:lang w:val="en-US"/>
              </w:rPr>
              <w:t>100</w:t>
            </w:r>
          </w:p>
        </w:tc>
        <w:tc>
          <w:tcPr>
            <w:tcW w:w="630" w:type="dxa"/>
            <w:shd w:val="clear" w:color="auto" w:fill="auto"/>
          </w:tcPr>
          <w:p w14:paraId="3808717F" w14:textId="77777777" w:rsidR="00E378E8" w:rsidRPr="00A56B20" w:rsidRDefault="00E378E8" w:rsidP="00E378E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36F6E0BE" w14:textId="77777777" w:rsidR="00E378E8" w:rsidRPr="00A56B20" w:rsidRDefault="00E378E8" w:rsidP="00E378E8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38189711" w14:textId="2A6465B2" w:rsidR="00E378E8" w:rsidRPr="00A56B20" w:rsidRDefault="00C273B6" w:rsidP="00E378E8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C273B6">
              <w:rPr>
                <w:rFonts w:ascii="Angsana New" w:hAnsi="Angsana New"/>
                <w:szCs w:val="22"/>
                <w:lang w:val="en-US"/>
              </w:rPr>
              <w:t>100</w:t>
            </w:r>
          </w:p>
        </w:tc>
        <w:tc>
          <w:tcPr>
            <w:tcW w:w="630" w:type="dxa"/>
            <w:shd w:val="clear" w:color="auto" w:fill="auto"/>
          </w:tcPr>
          <w:p w14:paraId="226829F0" w14:textId="77777777" w:rsidR="00E378E8" w:rsidRPr="00A56B20" w:rsidRDefault="00E378E8" w:rsidP="00E378E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111DAFF6" w14:textId="77777777" w:rsidR="00E378E8" w:rsidRPr="00A56B20" w:rsidRDefault="00E378E8" w:rsidP="00E378E8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AF426B1" w14:textId="191D3D87" w:rsidR="00E378E8" w:rsidRPr="00A56B20" w:rsidRDefault="00C273B6" w:rsidP="00E378E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40</w:t>
            </w:r>
          </w:p>
        </w:tc>
        <w:tc>
          <w:tcPr>
            <w:tcW w:w="180" w:type="dxa"/>
            <w:shd w:val="clear" w:color="auto" w:fill="auto"/>
          </w:tcPr>
          <w:p w14:paraId="437D223A" w14:textId="77777777" w:rsidR="00E378E8" w:rsidRPr="00A56B20" w:rsidRDefault="00E378E8" w:rsidP="00E378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296E150" w14:textId="2E31CF68" w:rsidR="00E378E8" w:rsidRPr="00A56B20" w:rsidRDefault="00C273B6" w:rsidP="00E378E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40</w:t>
            </w:r>
          </w:p>
        </w:tc>
        <w:tc>
          <w:tcPr>
            <w:tcW w:w="180" w:type="dxa"/>
            <w:shd w:val="clear" w:color="auto" w:fill="auto"/>
          </w:tcPr>
          <w:p w14:paraId="614E9686" w14:textId="77777777" w:rsidR="00E378E8" w:rsidRPr="00A56B20" w:rsidRDefault="00E378E8" w:rsidP="00E378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EF17211" w14:textId="30BCEBFC" w:rsidR="00E378E8" w:rsidRPr="00A56B20" w:rsidRDefault="00C273B6" w:rsidP="00E378E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15</w:t>
            </w: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2FB1B26B" w14:textId="77777777" w:rsidR="00E378E8" w:rsidRPr="00A56B20" w:rsidRDefault="00E378E8" w:rsidP="00E378E8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F168E35" w14:textId="2FE46172" w:rsidR="00E378E8" w:rsidRPr="00A56B20" w:rsidRDefault="00C273B6" w:rsidP="00E378E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158</w:t>
            </w:r>
          </w:p>
        </w:tc>
        <w:tc>
          <w:tcPr>
            <w:tcW w:w="180" w:type="dxa"/>
            <w:shd w:val="clear" w:color="auto" w:fill="auto"/>
          </w:tcPr>
          <w:p w14:paraId="2F5A7134" w14:textId="77777777" w:rsidR="00E378E8" w:rsidRPr="00A56B20" w:rsidRDefault="00E378E8" w:rsidP="00E378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BB5AB96" w14:textId="36873825" w:rsidR="00E378E8" w:rsidRPr="00A545B4" w:rsidRDefault="00E378E8" w:rsidP="00E378E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3846F36" w14:textId="77777777" w:rsidR="00E378E8" w:rsidRPr="00A56B20" w:rsidRDefault="00E378E8" w:rsidP="00E378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AAB3CAA" w14:textId="77777777" w:rsidR="00E378E8" w:rsidRPr="00A545B4" w:rsidRDefault="00E378E8" w:rsidP="00E378E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6431BA1" w14:textId="77777777" w:rsidR="00E378E8" w:rsidRPr="00A56B20" w:rsidRDefault="00E378E8" w:rsidP="00E378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787A91B" w14:textId="0F085D06" w:rsidR="00E378E8" w:rsidRPr="00A56B20" w:rsidRDefault="00C273B6" w:rsidP="00E378E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156</w:t>
            </w:r>
          </w:p>
        </w:tc>
        <w:tc>
          <w:tcPr>
            <w:tcW w:w="180" w:type="dxa"/>
            <w:shd w:val="clear" w:color="auto" w:fill="auto"/>
          </w:tcPr>
          <w:p w14:paraId="2A6F64CD" w14:textId="77777777" w:rsidR="00E378E8" w:rsidRPr="00A56B20" w:rsidRDefault="00E378E8" w:rsidP="00E378E8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0E7AC6D8" w14:textId="7B326D39" w:rsidR="00E378E8" w:rsidRPr="00A56B20" w:rsidRDefault="00C273B6" w:rsidP="00E378E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158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72B130E" w14:textId="77777777" w:rsidR="00E378E8" w:rsidRPr="00A56B20" w:rsidRDefault="00E378E8" w:rsidP="00E378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A86B79B" w14:textId="663B3013" w:rsidR="00E378E8" w:rsidRPr="00864AFD" w:rsidRDefault="00FC230D" w:rsidP="00E378E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4D3EA600" w14:textId="77777777" w:rsidR="00E378E8" w:rsidRPr="00A56B20" w:rsidRDefault="00E378E8" w:rsidP="00E378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18" w:type="dxa"/>
            <w:shd w:val="clear" w:color="auto" w:fill="auto"/>
          </w:tcPr>
          <w:p w14:paraId="77732F07" w14:textId="495BAA95" w:rsidR="00E378E8" w:rsidRPr="00A545B4" w:rsidRDefault="00C273B6" w:rsidP="00E378E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5</w:t>
            </w:r>
          </w:p>
        </w:tc>
      </w:tr>
      <w:tr w:rsidR="00E378E8" w:rsidRPr="00A56B20" w14:paraId="7523DEFB" w14:textId="77777777" w:rsidTr="00E378E8">
        <w:trPr>
          <w:cantSplit/>
        </w:trPr>
        <w:tc>
          <w:tcPr>
            <w:tcW w:w="3150" w:type="dxa"/>
            <w:shd w:val="clear" w:color="auto" w:fill="auto"/>
          </w:tcPr>
          <w:p w14:paraId="6A794555" w14:textId="77777777" w:rsidR="00E378E8" w:rsidRPr="00ED792A" w:rsidRDefault="00E378E8" w:rsidP="00E378E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792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บีพี - คาสตรอล (ประเทศไทย) จำกัด</w:t>
            </w:r>
            <w:r w:rsidRPr="00ED792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540" w:type="dxa"/>
            <w:shd w:val="clear" w:color="auto" w:fill="auto"/>
          </w:tcPr>
          <w:p w14:paraId="4965CE02" w14:textId="27A82D88" w:rsidR="00E378E8" w:rsidRPr="00A56B20" w:rsidRDefault="00C273B6" w:rsidP="00E37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73B6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180" w:type="dxa"/>
            <w:shd w:val="clear" w:color="auto" w:fill="auto"/>
          </w:tcPr>
          <w:p w14:paraId="619CED6E" w14:textId="77777777" w:rsidR="00E378E8" w:rsidRPr="00A56B20" w:rsidRDefault="00E378E8" w:rsidP="00E378E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41" w:type="dxa"/>
            <w:shd w:val="clear" w:color="auto" w:fill="auto"/>
          </w:tcPr>
          <w:p w14:paraId="5C4D7278" w14:textId="42717A9B" w:rsidR="00E378E8" w:rsidRPr="00A56B20" w:rsidRDefault="00C273B6" w:rsidP="00E37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73B6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540" w:type="dxa"/>
            <w:shd w:val="clear" w:color="auto" w:fill="auto"/>
          </w:tcPr>
          <w:p w14:paraId="222D59CF" w14:textId="3C7FCC06" w:rsidR="00E378E8" w:rsidRPr="00A56B20" w:rsidRDefault="00C273B6" w:rsidP="00E378E8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C273B6">
              <w:rPr>
                <w:rFonts w:ascii="Angsana New" w:hAnsi="Angsana New"/>
                <w:szCs w:val="22"/>
                <w:lang w:val="en-US"/>
              </w:rPr>
              <w:t>49</w:t>
            </w:r>
          </w:p>
        </w:tc>
        <w:tc>
          <w:tcPr>
            <w:tcW w:w="630" w:type="dxa"/>
            <w:shd w:val="clear" w:color="auto" w:fill="auto"/>
          </w:tcPr>
          <w:p w14:paraId="40DB2979" w14:textId="77777777" w:rsidR="00E378E8" w:rsidRPr="00A56B20" w:rsidRDefault="00E378E8" w:rsidP="00E378E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32D2E78A" w14:textId="77777777" w:rsidR="00E378E8" w:rsidRPr="00A56B20" w:rsidRDefault="00E378E8" w:rsidP="00E378E8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60097824" w14:textId="08CCEE7D" w:rsidR="00E378E8" w:rsidRPr="00A56B20" w:rsidRDefault="00C273B6" w:rsidP="00E378E8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C273B6">
              <w:rPr>
                <w:rFonts w:ascii="Angsana New" w:hAnsi="Angsana New"/>
                <w:szCs w:val="22"/>
                <w:lang w:val="en-US"/>
              </w:rPr>
              <w:t>49</w:t>
            </w:r>
          </w:p>
        </w:tc>
        <w:tc>
          <w:tcPr>
            <w:tcW w:w="630" w:type="dxa"/>
            <w:shd w:val="clear" w:color="auto" w:fill="auto"/>
          </w:tcPr>
          <w:p w14:paraId="6652E334" w14:textId="77777777" w:rsidR="00E378E8" w:rsidRPr="00A56B20" w:rsidRDefault="00E378E8" w:rsidP="00E378E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14E331D6" w14:textId="77777777" w:rsidR="00E378E8" w:rsidRPr="00A56B20" w:rsidRDefault="00E378E8" w:rsidP="00E378E8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AFBA074" w14:textId="483FA946" w:rsidR="00E378E8" w:rsidRPr="00A56B20" w:rsidRDefault="00C273B6" w:rsidP="00E378E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52476771" w14:textId="77777777" w:rsidR="00E378E8" w:rsidRPr="00A56B20" w:rsidRDefault="00E378E8" w:rsidP="00E378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8584A12" w14:textId="38D24509" w:rsidR="00E378E8" w:rsidRPr="00A56B20" w:rsidRDefault="00C273B6" w:rsidP="00E378E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0E1E5D39" w14:textId="77777777" w:rsidR="00E378E8" w:rsidRPr="00A56B20" w:rsidRDefault="00E378E8" w:rsidP="00E378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DEB0E87" w14:textId="52A0915D" w:rsidR="00E378E8" w:rsidRPr="00A56B20" w:rsidRDefault="00C273B6" w:rsidP="00E378E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8</w:t>
            </w: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28</w:t>
            </w:r>
          </w:p>
        </w:tc>
        <w:tc>
          <w:tcPr>
            <w:tcW w:w="180" w:type="dxa"/>
            <w:shd w:val="clear" w:color="auto" w:fill="auto"/>
          </w:tcPr>
          <w:p w14:paraId="7D991B12" w14:textId="77777777" w:rsidR="00E378E8" w:rsidRPr="00A56B20" w:rsidRDefault="00E378E8" w:rsidP="00E378E8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5B06D0F" w14:textId="0A896AA2" w:rsidR="00E378E8" w:rsidRPr="00A56B20" w:rsidRDefault="00C273B6" w:rsidP="00E378E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867</w:t>
            </w:r>
          </w:p>
        </w:tc>
        <w:tc>
          <w:tcPr>
            <w:tcW w:w="180" w:type="dxa"/>
            <w:shd w:val="clear" w:color="auto" w:fill="auto"/>
          </w:tcPr>
          <w:p w14:paraId="0C54CB78" w14:textId="77777777" w:rsidR="00E378E8" w:rsidRPr="00A56B20" w:rsidRDefault="00E378E8" w:rsidP="00E378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C0E672D" w14:textId="7C81AE4B" w:rsidR="00E378E8" w:rsidRPr="00A545B4" w:rsidRDefault="00E378E8" w:rsidP="00E378E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F99061C" w14:textId="77777777" w:rsidR="00E378E8" w:rsidRPr="00A56B20" w:rsidRDefault="00E378E8" w:rsidP="00E378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C8C3510" w14:textId="77777777" w:rsidR="00E378E8" w:rsidRPr="00A545B4" w:rsidRDefault="00E378E8" w:rsidP="00E378E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9DC9F4C" w14:textId="77777777" w:rsidR="00E378E8" w:rsidRPr="00A56B20" w:rsidRDefault="00E378E8" w:rsidP="00E378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FD80371" w14:textId="540993C9" w:rsidR="00E378E8" w:rsidRPr="00A56B20" w:rsidRDefault="00C273B6" w:rsidP="00E378E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828</w:t>
            </w:r>
          </w:p>
        </w:tc>
        <w:tc>
          <w:tcPr>
            <w:tcW w:w="180" w:type="dxa"/>
            <w:shd w:val="clear" w:color="auto" w:fill="auto"/>
          </w:tcPr>
          <w:p w14:paraId="1D090847" w14:textId="77777777" w:rsidR="00E378E8" w:rsidRPr="00A56B20" w:rsidRDefault="00E378E8" w:rsidP="00E378E8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7E8F59F1" w14:textId="13D655E8" w:rsidR="00E378E8" w:rsidRPr="00A56B20" w:rsidRDefault="00C273B6" w:rsidP="00E378E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867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C7A5DB2" w14:textId="77777777" w:rsidR="00E378E8" w:rsidRPr="00A56B20" w:rsidRDefault="00E378E8" w:rsidP="00E378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D696C46" w14:textId="6992C737" w:rsidR="00E378E8" w:rsidRPr="00FC230D" w:rsidRDefault="00C273B6" w:rsidP="00DC52FC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lang w:val="en-US"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194</w:t>
            </w:r>
          </w:p>
        </w:tc>
        <w:tc>
          <w:tcPr>
            <w:tcW w:w="182" w:type="dxa"/>
            <w:shd w:val="clear" w:color="auto" w:fill="auto"/>
          </w:tcPr>
          <w:p w14:paraId="306BA7E0" w14:textId="77777777" w:rsidR="00E378E8" w:rsidRPr="00A56B20" w:rsidRDefault="00E378E8" w:rsidP="00E378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18" w:type="dxa"/>
            <w:shd w:val="clear" w:color="auto" w:fill="auto"/>
          </w:tcPr>
          <w:p w14:paraId="2D140C2D" w14:textId="5311A2C8" w:rsidR="00E378E8" w:rsidRPr="00333F84" w:rsidRDefault="00C273B6" w:rsidP="00E378E8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219</w:t>
            </w:r>
          </w:p>
        </w:tc>
      </w:tr>
      <w:tr w:rsidR="00FC230D" w:rsidRPr="00A545B4" w14:paraId="67E5BB10" w14:textId="77777777" w:rsidTr="00E378E8">
        <w:trPr>
          <w:cantSplit/>
        </w:trPr>
        <w:tc>
          <w:tcPr>
            <w:tcW w:w="3150" w:type="dxa"/>
            <w:shd w:val="clear" w:color="auto" w:fill="auto"/>
          </w:tcPr>
          <w:p w14:paraId="7674B4AC" w14:textId="77777777" w:rsidR="00FC230D" w:rsidRPr="003A5EF3" w:rsidRDefault="00FC230D" w:rsidP="00FC230D">
            <w:pPr>
              <w:ind w:right="-73"/>
              <w:jc w:val="thaiDistribute"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D267FA">
              <w:rPr>
                <w:rFonts w:ascii="Angsana New" w:hAnsi="Angsana New" w:hint="cs"/>
                <w:sz w:val="22"/>
                <w:szCs w:val="22"/>
                <w:cs/>
              </w:rPr>
              <w:t>บริษัท</w:t>
            </w:r>
            <w:r w:rsidRPr="00D267F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D267FA">
              <w:rPr>
                <w:rFonts w:ascii="Angsana New" w:hAnsi="Angsana New" w:hint="cs"/>
                <w:sz w:val="22"/>
                <w:szCs w:val="22"/>
                <w:cs/>
              </w:rPr>
              <w:t>แทรเวล</w:t>
            </w:r>
            <w:r w:rsidRPr="00D267F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D267FA">
              <w:rPr>
                <w:rFonts w:ascii="Angsana New" w:hAnsi="Angsana New" w:hint="cs"/>
                <w:sz w:val="22"/>
                <w:szCs w:val="22"/>
                <w:cs/>
              </w:rPr>
              <w:t>แอดส์</w:t>
            </w:r>
            <w:r w:rsidRPr="00D267F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D267FA">
              <w:rPr>
                <w:rFonts w:ascii="Angsana New" w:hAnsi="Angsana New" w:hint="cs"/>
                <w:sz w:val="22"/>
                <w:szCs w:val="22"/>
                <w:cs/>
              </w:rPr>
              <w:t>เน็ทเวิร์ค</w:t>
            </w:r>
            <w:r w:rsidRPr="00D267FA">
              <w:rPr>
                <w:rFonts w:ascii="Angsana New" w:hAnsi="Angsana New"/>
                <w:sz w:val="22"/>
                <w:szCs w:val="22"/>
                <w:cs/>
              </w:rPr>
              <w:t xml:space="preserve"> (</w:t>
            </w:r>
            <w:r w:rsidRPr="00D267FA">
              <w:rPr>
                <w:rFonts w:ascii="Angsana New" w:hAnsi="Angsana New" w:hint="cs"/>
                <w:sz w:val="22"/>
                <w:szCs w:val="22"/>
                <w:cs/>
              </w:rPr>
              <w:t>ประเทศไทย</w:t>
            </w:r>
            <w:r w:rsidRPr="00D267FA">
              <w:rPr>
                <w:rFonts w:ascii="Angsana New" w:hAnsi="Angsana New"/>
                <w:sz w:val="22"/>
                <w:szCs w:val="22"/>
                <w:cs/>
              </w:rPr>
              <w:t>)</w:t>
            </w:r>
            <w:r w:rsidRPr="00D267FA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540" w:type="dxa"/>
            <w:shd w:val="clear" w:color="auto" w:fill="auto"/>
          </w:tcPr>
          <w:p w14:paraId="76443313" w14:textId="2CA84723" w:rsidR="00FC230D" w:rsidRPr="00A545B4" w:rsidRDefault="00C273B6" w:rsidP="00FC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3B6">
              <w:rPr>
                <w:rFonts w:ascii="Angsana New" w:hAnsi="Angsana New"/>
                <w:sz w:val="22"/>
                <w:szCs w:val="22"/>
              </w:rPr>
              <w:t>36</w:t>
            </w:r>
          </w:p>
        </w:tc>
        <w:tc>
          <w:tcPr>
            <w:tcW w:w="180" w:type="dxa"/>
            <w:shd w:val="clear" w:color="auto" w:fill="auto"/>
          </w:tcPr>
          <w:p w14:paraId="31686533" w14:textId="77777777" w:rsidR="00FC230D" w:rsidRPr="00A545B4" w:rsidRDefault="00FC230D" w:rsidP="00FC230D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41" w:type="dxa"/>
            <w:shd w:val="clear" w:color="auto" w:fill="auto"/>
          </w:tcPr>
          <w:p w14:paraId="0CFF34C4" w14:textId="6CCA815A" w:rsidR="00FC230D" w:rsidRPr="000E795B" w:rsidRDefault="00FC230D" w:rsidP="00FC230D">
            <w:pPr>
              <w:pStyle w:val="acctfourfigures"/>
              <w:tabs>
                <w:tab w:val="clear" w:pos="765"/>
              </w:tabs>
              <w:spacing w:line="240" w:lineRule="atLeast"/>
              <w:ind w:left="-79" w:right="-80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E795B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540" w:type="dxa"/>
            <w:shd w:val="clear" w:color="auto" w:fill="auto"/>
          </w:tcPr>
          <w:p w14:paraId="3597F183" w14:textId="5D175766" w:rsidR="00FC230D" w:rsidRPr="00A545B4" w:rsidRDefault="00C273B6" w:rsidP="00FC230D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40</w:t>
            </w:r>
          </w:p>
        </w:tc>
        <w:tc>
          <w:tcPr>
            <w:tcW w:w="630" w:type="dxa"/>
            <w:shd w:val="clear" w:color="auto" w:fill="auto"/>
          </w:tcPr>
          <w:p w14:paraId="2118EBCF" w14:textId="77777777" w:rsidR="00FC230D" w:rsidRPr="00A545B4" w:rsidRDefault="00FC230D" w:rsidP="00FC230D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</w:rPr>
            </w:pPr>
            <w:r w:rsidRPr="00A545B4">
              <w:rPr>
                <w:rFonts w:ascii="Angsana New" w:hAnsi="Angsana New" w:hint="cs"/>
                <w:szCs w:val="22"/>
                <w:cs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541B2709" w14:textId="77777777" w:rsidR="00FC230D" w:rsidRPr="00A545B4" w:rsidRDefault="00FC230D" w:rsidP="00FC230D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30B55F02" w14:textId="35C77AD6" w:rsidR="00FC230D" w:rsidRPr="000E795B" w:rsidRDefault="00FC230D" w:rsidP="00FC230D">
            <w:pPr>
              <w:pStyle w:val="acctfourfigures"/>
              <w:tabs>
                <w:tab w:val="clear" w:pos="765"/>
              </w:tabs>
              <w:spacing w:line="240" w:lineRule="atLeast"/>
              <w:ind w:left="-79" w:right="-80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0E795B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390AA84B" w14:textId="7AE488F0" w:rsidR="00FC230D" w:rsidRPr="00A545B4" w:rsidRDefault="00FC230D" w:rsidP="00FC230D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8E7138B" w14:textId="77777777" w:rsidR="00FC230D" w:rsidRPr="00A545B4" w:rsidRDefault="00FC230D" w:rsidP="00FC230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3E5B496" w14:textId="42AC2DE1" w:rsidR="00FC230D" w:rsidRPr="00A545B4" w:rsidRDefault="00C273B6" w:rsidP="00FC230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14</w:t>
            </w:r>
          </w:p>
        </w:tc>
        <w:tc>
          <w:tcPr>
            <w:tcW w:w="180" w:type="dxa"/>
            <w:shd w:val="clear" w:color="auto" w:fill="auto"/>
          </w:tcPr>
          <w:p w14:paraId="1E4D7FFD" w14:textId="77777777" w:rsidR="00FC230D" w:rsidRPr="00A545B4" w:rsidRDefault="00FC230D" w:rsidP="00FC230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E33C7CE" w14:textId="7CC10C87" w:rsidR="00FC230D" w:rsidRPr="00A545B4" w:rsidRDefault="00FC230D" w:rsidP="00FC230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384FAD5" w14:textId="77777777" w:rsidR="00FC230D" w:rsidRPr="00A545B4" w:rsidRDefault="00FC230D" w:rsidP="00FC230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F97A4C7" w14:textId="6196C0E2" w:rsidR="00FC230D" w:rsidRPr="00A545B4" w:rsidRDefault="00FC230D" w:rsidP="00FC230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="00C273B6" w:rsidRPr="00C273B6">
              <w:rPr>
                <w:rFonts w:ascii="Angsana New" w:hAnsi="Angsana New" w:hint="cs"/>
                <w:szCs w:val="22"/>
                <w:lang w:val="en-US" w:bidi="th-TH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5799599B" w14:textId="77777777" w:rsidR="00FC230D" w:rsidRPr="00A545B4" w:rsidRDefault="00FC230D" w:rsidP="00FC230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10F7E0E" w14:textId="281EBA8C" w:rsidR="00FC230D" w:rsidRPr="00A545B4" w:rsidRDefault="00FC230D" w:rsidP="00FC230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A63A465" w14:textId="77777777" w:rsidR="00FC230D" w:rsidRPr="00A545B4" w:rsidRDefault="00FC230D" w:rsidP="00FC230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BA69135" w14:textId="16085EB2" w:rsidR="00FC230D" w:rsidRPr="00A545B4" w:rsidRDefault="00FC230D" w:rsidP="00FC230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01D61EA" w14:textId="77777777" w:rsidR="00FC230D" w:rsidRPr="00A545B4" w:rsidRDefault="00FC230D" w:rsidP="00FC230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24228AB" w14:textId="77777777" w:rsidR="00FC230D" w:rsidRPr="00A545B4" w:rsidRDefault="00FC230D" w:rsidP="00FC230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F1F2015" w14:textId="77777777" w:rsidR="00FC230D" w:rsidRPr="00A545B4" w:rsidRDefault="00FC230D" w:rsidP="00FC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081E980E" w14:textId="179DD123" w:rsidR="00FC230D" w:rsidRPr="00A545B4" w:rsidRDefault="00FC230D" w:rsidP="00FC23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="00C273B6" w:rsidRPr="00C273B6">
              <w:rPr>
                <w:rFonts w:ascii="Angsana New" w:hAnsi="Angsana New"/>
                <w:szCs w:val="22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18BBFD12" w14:textId="77777777" w:rsidR="00FC230D" w:rsidRPr="00A545B4" w:rsidRDefault="00FC230D" w:rsidP="00FC230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</w:tcPr>
          <w:p w14:paraId="7EE866EA" w14:textId="714A3E54" w:rsidR="00FC230D" w:rsidRPr="00A545B4" w:rsidRDefault="00FC230D" w:rsidP="00FC230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34C114DF" w14:textId="77777777" w:rsidR="00FC230D" w:rsidRPr="00A545B4" w:rsidRDefault="00FC230D" w:rsidP="00FC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6E4A7E35" w14:textId="2545D66A" w:rsidR="00FC230D" w:rsidRPr="00A545B4" w:rsidRDefault="00FC230D" w:rsidP="00FC230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3AD8B73B" w14:textId="77777777" w:rsidR="00FC230D" w:rsidRPr="00A545B4" w:rsidRDefault="00FC230D" w:rsidP="00FC230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18" w:type="dxa"/>
          </w:tcPr>
          <w:p w14:paraId="26FA3591" w14:textId="77777777" w:rsidR="00FC230D" w:rsidRPr="00A545B4" w:rsidRDefault="00FC230D" w:rsidP="00FC230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FC230D" w:rsidRPr="00A56B20" w14:paraId="7DDD7333" w14:textId="77777777" w:rsidTr="00E378E8">
        <w:trPr>
          <w:cantSplit/>
        </w:trPr>
        <w:tc>
          <w:tcPr>
            <w:tcW w:w="3150" w:type="dxa"/>
            <w:shd w:val="clear" w:color="auto" w:fill="auto"/>
          </w:tcPr>
          <w:p w14:paraId="7C2E2BB5" w14:textId="77777777" w:rsidR="00FC230D" w:rsidRPr="00ED792A" w:rsidRDefault="00FC230D" w:rsidP="00FC230D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ED792A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ล็อกซเล่ย์ จีเท็ค เทคโนโลยี</w:t>
            </w:r>
            <w:r w:rsidRPr="00ED79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</w:t>
            </w:r>
            <w:r w:rsidRPr="00ED792A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จำกัด</w:t>
            </w:r>
          </w:p>
        </w:tc>
        <w:tc>
          <w:tcPr>
            <w:tcW w:w="540" w:type="dxa"/>
            <w:shd w:val="clear" w:color="auto" w:fill="auto"/>
          </w:tcPr>
          <w:p w14:paraId="124FA795" w14:textId="4A4478B9" w:rsidR="00FC230D" w:rsidRPr="00A56B20" w:rsidRDefault="00C273B6" w:rsidP="00FC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3B6">
              <w:rPr>
                <w:rFonts w:ascii="Angsana New" w:hAnsi="Angsana New"/>
                <w:sz w:val="22"/>
                <w:szCs w:val="22"/>
              </w:rPr>
              <w:t>35</w:t>
            </w:r>
          </w:p>
        </w:tc>
        <w:tc>
          <w:tcPr>
            <w:tcW w:w="180" w:type="dxa"/>
            <w:shd w:val="clear" w:color="auto" w:fill="auto"/>
          </w:tcPr>
          <w:p w14:paraId="14DCB71A" w14:textId="77777777" w:rsidR="00FC230D" w:rsidRPr="00A56B20" w:rsidRDefault="00FC230D" w:rsidP="00FC230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41" w:type="dxa"/>
            <w:shd w:val="clear" w:color="auto" w:fill="auto"/>
          </w:tcPr>
          <w:p w14:paraId="72692E38" w14:textId="64768BD4" w:rsidR="00FC230D" w:rsidRPr="00A56B20" w:rsidRDefault="00C273B6" w:rsidP="00FC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3B6">
              <w:rPr>
                <w:rFonts w:ascii="Angsana New" w:hAnsi="Angsana New"/>
                <w:sz w:val="22"/>
                <w:szCs w:val="22"/>
              </w:rPr>
              <w:t>35</w:t>
            </w:r>
          </w:p>
        </w:tc>
        <w:tc>
          <w:tcPr>
            <w:tcW w:w="540" w:type="dxa"/>
            <w:shd w:val="clear" w:color="auto" w:fill="auto"/>
          </w:tcPr>
          <w:p w14:paraId="481F0903" w14:textId="72CB6E28" w:rsidR="00FC230D" w:rsidRPr="00A56B20" w:rsidRDefault="00C273B6" w:rsidP="00FC230D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C273B6">
              <w:rPr>
                <w:rFonts w:ascii="Angsana New" w:hAnsi="Angsana New"/>
                <w:szCs w:val="22"/>
                <w:lang w:val="en-US"/>
              </w:rPr>
              <w:t>300</w:t>
            </w:r>
          </w:p>
        </w:tc>
        <w:tc>
          <w:tcPr>
            <w:tcW w:w="630" w:type="dxa"/>
            <w:shd w:val="clear" w:color="auto" w:fill="auto"/>
          </w:tcPr>
          <w:p w14:paraId="69A99CDE" w14:textId="77777777" w:rsidR="00FC230D" w:rsidRPr="00A56B20" w:rsidRDefault="00FC230D" w:rsidP="00FC230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val="en-US"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2AF3D641" w14:textId="77777777" w:rsidR="00FC230D" w:rsidRPr="00A56B20" w:rsidRDefault="00FC230D" w:rsidP="00FC230D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676F3AC7" w14:textId="4A3E2196" w:rsidR="00FC230D" w:rsidRPr="00A56B20" w:rsidRDefault="00C273B6" w:rsidP="00FC230D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C273B6">
              <w:rPr>
                <w:rFonts w:ascii="Angsana New" w:hAnsi="Angsana New"/>
                <w:szCs w:val="22"/>
                <w:lang w:val="en-US"/>
              </w:rPr>
              <w:t>300</w:t>
            </w:r>
          </w:p>
        </w:tc>
        <w:tc>
          <w:tcPr>
            <w:tcW w:w="630" w:type="dxa"/>
            <w:shd w:val="clear" w:color="auto" w:fill="auto"/>
          </w:tcPr>
          <w:p w14:paraId="312EC2DB" w14:textId="77777777" w:rsidR="00FC230D" w:rsidRPr="00A56B20" w:rsidRDefault="00FC230D" w:rsidP="00FC230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val="en-US"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69F607E0" w14:textId="77777777" w:rsidR="00FC230D" w:rsidRPr="00A56B20" w:rsidRDefault="00FC230D" w:rsidP="00FC230D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E98FEAF" w14:textId="7D766C7B" w:rsidR="00FC230D" w:rsidRPr="00A56B20" w:rsidRDefault="00C273B6" w:rsidP="00FC230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105</w:t>
            </w:r>
          </w:p>
        </w:tc>
        <w:tc>
          <w:tcPr>
            <w:tcW w:w="180" w:type="dxa"/>
            <w:shd w:val="clear" w:color="auto" w:fill="auto"/>
          </w:tcPr>
          <w:p w14:paraId="6E6F3F09" w14:textId="77777777" w:rsidR="00FC230D" w:rsidRPr="00A56B20" w:rsidRDefault="00FC230D" w:rsidP="00FC230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CD236B4" w14:textId="21EFABDF" w:rsidR="00FC230D" w:rsidRPr="00A56B20" w:rsidRDefault="00C273B6" w:rsidP="00FC230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105</w:t>
            </w:r>
          </w:p>
        </w:tc>
        <w:tc>
          <w:tcPr>
            <w:tcW w:w="180" w:type="dxa"/>
            <w:shd w:val="clear" w:color="auto" w:fill="auto"/>
          </w:tcPr>
          <w:p w14:paraId="678969BC" w14:textId="77777777" w:rsidR="00FC230D" w:rsidRPr="00A56B20" w:rsidRDefault="00FC230D" w:rsidP="00FC230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DAA430A" w14:textId="3580337A" w:rsidR="00FC230D" w:rsidRPr="00A545B4" w:rsidRDefault="00FC230D" w:rsidP="00FC230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7DAA622" w14:textId="77777777" w:rsidR="00FC230D" w:rsidRPr="00A56B20" w:rsidRDefault="00FC230D" w:rsidP="00FC230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A24357B" w14:textId="77777777" w:rsidR="00FC230D" w:rsidRPr="00A545B4" w:rsidRDefault="00FC230D" w:rsidP="00FC230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A245BF8" w14:textId="77777777" w:rsidR="00FC230D" w:rsidRPr="00A56B20" w:rsidRDefault="00FC230D" w:rsidP="00FC230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FE8F9FB" w14:textId="5A25986C" w:rsidR="00FC230D" w:rsidRPr="00A545B4" w:rsidRDefault="00FC230D" w:rsidP="00FC230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7CAF790" w14:textId="77777777" w:rsidR="00FC230D" w:rsidRPr="00A56B20" w:rsidRDefault="00FC230D" w:rsidP="00FC230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0881FF1" w14:textId="77777777" w:rsidR="00FC230D" w:rsidRPr="00A545B4" w:rsidRDefault="00FC230D" w:rsidP="00FC230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13DFEC0" w14:textId="77777777" w:rsidR="00FC230D" w:rsidRPr="00A56B20" w:rsidRDefault="00FC230D" w:rsidP="00FC230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262C6F2" w14:textId="7F65D1E0" w:rsidR="00FC230D" w:rsidRPr="00A545B4" w:rsidRDefault="00FC230D" w:rsidP="00FC230D">
            <w:pPr>
              <w:pStyle w:val="acctfourfigures"/>
              <w:tabs>
                <w:tab w:val="clear" w:pos="765"/>
              </w:tabs>
              <w:spacing w:line="240" w:lineRule="atLeast"/>
              <w:ind w:left="-79" w:right="-80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27703EB" w14:textId="77777777" w:rsidR="00FC230D" w:rsidRPr="00A545B4" w:rsidRDefault="00FC230D" w:rsidP="00FC230D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0ADE4356" w14:textId="77777777" w:rsidR="00FC230D" w:rsidRPr="00A545B4" w:rsidRDefault="00FC230D" w:rsidP="00FC230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BCA027A" w14:textId="77777777" w:rsidR="00FC230D" w:rsidRPr="00A56B20" w:rsidRDefault="00FC230D" w:rsidP="00FC230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FCDB9B1" w14:textId="033F5DDE" w:rsidR="00FC230D" w:rsidRPr="00864AFD" w:rsidRDefault="00FC230D" w:rsidP="00FC230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72599E0E" w14:textId="77777777" w:rsidR="00FC230D" w:rsidRPr="00A56B20" w:rsidRDefault="00FC230D" w:rsidP="00FC230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18" w:type="dxa"/>
            <w:shd w:val="clear" w:color="auto" w:fill="auto"/>
          </w:tcPr>
          <w:p w14:paraId="7311685B" w14:textId="77777777" w:rsidR="00FC230D" w:rsidRPr="00A545B4" w:rsidRDefault="00FC230D" w:rsidP="00FC230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FC230D" w:rsidRPr="00A56B20" w14:paraId="28DFA971" w14:textId="77777777" w:rsidTr="00E378E8">
        <w:trPr>
          <w:cantSplit/>
        </w:trPr>
        <w:tc>
          <w:tcPr>
            <w:tcW w:w="3150" w:type="dxa"/>
            <w:shd w:val="clear" w:color="auto" w:fill="auto"/>
          </w:tcPr>
          <w:p w14:paraId="33996D61" w14:textId="77777777" w:rsidR="00FC230D" w:rsidRPr="00ED792A" w:rsidRDefault="00FC230D" w:rsidP="00FC230D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792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ธัญธิญะ เทคโนโลยี จำกัด</w:t>
            </w:r>
          </w:p>
        </w:tc>
        <w:tc>
          <w:tcPr>
            <w:tcW w:w="540" w:type="dxa"/>
            <w:shd w:val="clear" w:color="auto" w:fill="auto"/>
          </w:tcPr>
          <w:p w14:paraId="2005F3D6" w14:textId="019DB51C" w:rsidR="00FC230D" w:rsidRPr="00A56B20" w:rsidRDefault="00C273B6" w:rsidP="00FC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3B6"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180" w:type="dxa"/>
            <w:shd w:val="clear" w:color="auto" w:fill="auto"/>
          </w:tcPr>
          <w:p w14:paraId="1F682B2A" w14:textId="77777777" w:rsidR="00FC230D" w:rsidRPr="00A56B20" w:rsidRDefault="00FC230D" w:rsidP="00FC230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41" w:type="dxa"/>
            <w:shd w:val="clear" w:color="auto" w:fill="auto"/>
          </w:tcPr>
          <w:p w14:paraId="7A4CBC9A" w14:textId="2E6811BF" w:rsidR="00FC230D" w:rsidRPr="00A56B20" w:rsidRDefault="00C273B6" w:rsidP="00FC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3B6"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540" w:type="dxa"/>
            <w:shd w:val="clear" w:color="auto" w:fill="auto"/>
          </w:tcPr>
          <w:p w14:paraId="6CEC51AF" w14:textId="5F81EE9E" w:rsidR="00FC230D" w:rsidRPr="00A56B20" w:rsidRDefault="00C273B6" w:rsidP="00FC230D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C273B6">
              <w:rPr>
                <w:rFonts w:ascii="Angsana New" w:hAnsi="Angsana New"/>
                <w:szCs w:val="22"/>
                <w:lang w:val="en-US"/>
              </w:rPr>
              <w:t>11</w:t>
            </w:r>
          </w:p>
        </w:tc>
        <w:tc>
          <w:tcPr>
            <w:tcW w:w="630" w:type="dxa"/>
            <w:shd w:val="clear" w:color="auto" w:fill="auto"/>
          </w:tcPr>
          <w:p w14:paraId="41069C96" w14:textId="77777777" w:rsidR="00FC230D" w:rsidRPr="00A56B20" w:rsidRDefault="00FC230D" w:rsidP="00FC230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35B203A1" w14:textId="77777777" w:rsidR="00FC230D" w:rsidRPr="00A56B20" w:rsidRDefault="00FC230D" w:rsidP="00FC230D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094208DD" w14:textId="1CA292A4" w:rsidR="00FC230D" w:rsidRPr="00A56B20" w:rsidRDefault="00C273B6" w:rsidP="00FC230D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C273B6">
              <w:rPr>
                <w:rFonts w:ascii="Angsana New" w:hAnsi="Angsana New"/>
                <w:szCs w:val="22"/>
                <w:lang w:val="en-US"/>
              </w:rPr>
              <w:t>11</w:t>
            </w:r>
          </w:p>
        </w:tc>
        <w:tc>
          <w:tcPr>
            <w:tcW w:w="630" w:type="dxa"/>
            <w:shd w:val="clear" w:color="auto" w:fill="auto"/>
          </w:tcPr>
          <w:p w14:paraId="455AC3CD" w14:textId="77777777" w:rsidR="00FC230D" w:rsidRPr="00A56B20" w:rsidRDefault="00FC230D" w:rsidP="00FC230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46166E2F" w14:textId="77777777" w:rsidR="00FC230D" w:rsidRPr="00A56B20" w:rsidRDefault="00FC230D" w:rsidP="00FC230D">
            <w:pPr>
              <w:pStyle w:val="acctfourfigures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58DCB54" w14:textId="3D19402A" w:rsidR="00FC230D" w:rsidRPr="00A56B20" w:rsidRDefault="00C273B6" w:rsidP="00FC230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C273B6">
              <w:rPr>
                <w:rFonts w:ascii="Angsana New" w:hAnsi="Angsana New"/>
                <w:szCs w:val="22"/>
                <w:lang w:val="en-US"/>
              </w:rPr>
              <w:t>15</w:t>
            </w:r>
          </w:p>
        </w:tc>
        <w:tc>
          <w:tcPr>
            <w:tcW w:w="180" w:type="dxa"/>
            <w:shd w:val="clear" w:color="auto" w:fill="auto"/>
          </w:tcPr>
          <w:p w14:paraId="0BBE2F95" w14:textId="77777777" w:rsidR="00FC230D" w:rsidRPr="00A56B20" w:rsidRDefault="00FC230D" w:rsidP="00FC230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A342758" w14:textId="23EFB4C4" w:rsidR="00FC230D" w:rsidRPr="00A56B20" w:rsidRDefault="00C273B6" w:rsidP="00FC230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C273B6">
              <w:rPr>
                <w:rFonts w:ascii="Angsana New" w:hAnsi="Angsana New"/>
                <w:szCs w:val="22"/>
                <w:lang w:val="en-US"/>
              </w:rPr>
              <w:t>15</w:t>
            </w:r>
          </w:p>
        </w:tc>
        <w:tc>
          <w:tcPr>
            <w:tcW w:w="180" w:type="dxa"/>
            <w:shd w:val="clear" w:color="auto" w:fill="auto"/>
          </w:tcPr>
          <w:p w14:paraId="5DD627FE" w14:textId="77777777" w:rsidR="00FC230D" w:rsidRPr="00A56B20" w:rsidRDefault="00FC230D" w:rsidP="00FC230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BC930FC" w14:textId="33907EC4" w:rsidR="00FC230D" w:rsidRPr="00A56B20" w:rsidRDefault="00C273B6" w:rsidP="00FC230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13</w:t>
            </w:r>
          </w:p>
        </w:tc>
        <w:tc>
          <w:tcPr>
            <w:tcW w:w="180" w:type="dxa"/>
            <w:shd w:val="clear" w:color="auto" w:fill="auto"/>
          </w:tcPr>
          <w:p w14:paraId="70691B18" w14:textId="77777777" w:rsidR="00FC230D" w:rsidRPr="00A56B20" w:rsidRDefault="00FC230D" w:rsidP="00FC230D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B416920" w14:textId="7099C34D" w:rsidR="00FC230D" w:rsidRPr="00A56B20" w:rsidRDefault="00C273B6" w:rsidP="00FC230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14</w:t>
            </w:r>
          </w:p>
        </w:tc>
        <w:tc>
          <w:tcPr>
            <w:tcW w:w="180" w:type="dxa"/>
            <w:shd w:val="clear" w:color="auto" w:fill="auto"/>
          </w:tcPr>
          <w:p w14:paraId="676A9869" w14:textId="77777777" w:rsidR="00FC230D" w:rsidRPr="00A56B20" w:rsidRDefault="00FC230D" w:rsidP="00FC230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7F65DF4A" w14:textId="6F554531" w:rsidR="00FC230D" w:rsidRPr="00A545B4" w:rsidRDefault="00FC230D" w:rsidP="00FC230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2341059" w14:textId="77777777" w:rsidR="00FC230D" w:rsidRPr="00A56B20" w:rsidRDefault="00FC230D" w:rsidP="00FC230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263E08E" w14:textId="77777777" w:rsidR="00FC230D" w:rsidRPr="00A545B4" w:rsidRDefault="00FC230D" w:rsidP="00FC230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CAA603B" w14:textId="77777777" w:rsidR="00FC230D" w:rsidRPr="00A56B20" w:rsidRDefault="00FC230D" w:rsidP="00FC230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F3AB490" w14:textId="67FB2A2F" w:rsidR="00FC230D" w:rsidRPr="00A56B20" w:rsidRDefault="00C273B6" w:rsidP="00FC23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13</w:t>
            </w:r>
          </w:p>
        </w:tc>
        <w:tc>
          <w:tcPr>
            <w:tcW w:w="180" w:type="dxa"/>
            <w:shd w:val="clear" w:color="auto" w:fill="auto"/>
          </w:tcPr>
          <w:p w14:paraId="6A2DDF56" w14:textId="77777777" w:rsidR="00FC230D" w:rsidRPr="00A56B20" w:rsidRDefault="00FC230D" w:rsidP="00FC230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7CDDDD13" w14:textId="01EE6FE4" w:rsidR="00FC230D" w:rsidRPr="00A56B20" w:rsidRDefault="00C273B6" w:rsidP="00FC23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14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6772540" w14:textId="77777777" w:rsidR="00FC230D" w:rsidRPr="00A56B20" w:rsidRDefault="00FC230D" w:rsidP="00FC23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3DCF221" w14:textId="510E0C7F" w:rsidR="00FC230D" w:rsidRPr="00FC230D" w:rsidRDefault="00C273B6" w:rsidP="00DC52FC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lang w:val="en-US" w:bidi="th-TH"/>
              </w:rPr>
            </w:pP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1</w:t>
            </w:r>
          </w:p>
        </w:tc>
        <w:tc>
          <w:tcPr>
            <w:tcW w:w="182" w:type="dxa"/>
            <w:shd w:val="clear" w:color="auto" w:fill="auto"/>
          </w:tcPr>
          <w:p w14:paraId="4E41825A" w14:textId="77777777" w:rsidR="00FC230D" w:rsidRPr="00A56B20" w:rsidRDefault="00FC230D" w:rsidP="00FC230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18" w:type="dxa"/>
            <w:shd w:val="clear" w:color="auto" w:fill="auto"/>
          </w:tcPr>
          <w:p w14:paraId="42329089" w14:textId="77777777" w:rsidR="00FC230D" w:rsidRPr="00A545B4" w:rsidRDefault="00FC230D" w:rsidP="00FC230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FC230D" w:rsidRPr="00A56B20" w14:paraId="3C667F15" w14:textId="77777777" w:rsidTr="00E378E8">
        <w:trPr>
          <w:cantSplit/>
        </w:trPr>
        <w:tc>
          <w:tcPr>
            <w:tcW w:w="3150" w:type="dxa"/>
            <w:shd w:val="clear" w:color="auto" w:fill="auto"/>
          </w:tcPr>
          <w:p w14:paraId="27742D71" w14:textId="77777777" w:rsidR="00FC230D" w:rsidRPr="00ED792A" w:rsidRDefault="00FC230D" w:rsidP="00FC230D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792A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วิสดอม วาสท์ จำกัด</w:t>
            </w:r>
          </w:p>
        </w:tc>
        <w:tc>
          <w:tcPr>
            <w:tcW w:w="540" w:type="dxa"/>
            <w:shd w:val="clear" w:color="auto" w:fill="auto"/>
          </w:tcPr>
          <w:p w14:paraId="2F001647" w14:textId="116FDA8D" w:rsidR="00FC230D" w:rsidRPr="00A56B20" w:rsidRDefault="00C273B6" w:rsidP="00FC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3B6"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180" w:type="dxa"/>
            <w:shd w:val="clear" w:color="auto" w:fill="auto"/>
          </w:tcPr>
          <w:p w14:paraId="31636D8C" w14:textId="77777777" w:rsidR="00FC230D" w:rsidRPr="00A56B20" w:rsidRDefault="00FC230D" w:rsidP="00FC230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41" w:type="dxa"/>
            <w:shd w:val="clear" w:color="auto" w:fill="auto"/>
          </w:tcPr>
          <w:p w14:paraId="4E6E5FD6" w14:textId="673D8C3B" w:rsidR="00FC230D" w:rsidRPr="00A56B20" w:rsidRDefault="00C273B6" w:rsidP="00FC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3B6"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540" w:type="dxa"/>
            <w:shd w:val="clear" w:color="auto" w:fill="auto"/>
          </w:tcPr>
          <w:p w14:paraId="7B5F759F" w14:textId="2179DF3D" w:rsidR="00FC230D" w:rsidRPr="00A56B20" w:rsidRDefault="00C273B6" w:rsidP="00FC230D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C273B6">
              <w:rPr>
                <w:rFonts w:ascii="Angsana New" w:hAnsi="Angsana New"/>
                <w:szCs w:val="22"/>
                <w:lang w:val="en-US"/>
              </w:rPr>
              <w:t>10</w:t>
            </w:r>
          </w:p>
        </w:tc>
        <w:tc>
          <w:tcPr>
            <w:tcW w:w="630" w:type="dxa"/>
            <w:shd w:val="clear" w:color="auto" w:fill="auto"/>
          </w:tcPr>
          <w:p w14:paraId="18304FA6" w14:textId="77777777" w:rsidR="00FC230D" w:rsidRPr="00A56B20" w:rsidRDefault="00FC230D" w:rsidP="00FC230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106C4296" w14:textId="77777777" w:rsidR="00FC230D" w:rsidRPr="00A56B20" w:rsidRDefault="00FC230D" w:rsidP="00FC230D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24433F93" w14:textId="5390AE0A" w:rsidR="00FC230D" w:rsidRPr="00A56B20" w:rsidRDefault="00C273B6" w:rsidP="00FC230D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C273B6">
              <w:rPr>
                <w:rFonts w:ascii="Angsana New" w:hAnsi="Angsana New"/>
                <w:szCs w:val="22"/>
                <w:lang w:val="en-US"/>
              </w:rPr>
              <w:t>10</w:t>
            </w:r>
          </w:p>
        </w:tc>
        <w:tc>
          <w:tcPr>
            <w:tcW w:w="630" w:type="dxa"/>
            <w:shd w:val="clear" w:color="auto" w:fill="auto"/>
          </w:tcPr>
          <w:p w14:paraId="42EA9E07" w14:textId="77777777" w:rsidR="00FC230D" w:rsidRPr="00A56B20" w:rsidRDefault="00FC230D" w:rsidP="00FC230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3DBD5227" w14:textId="77777777" w:rsidR="00FC230D" w:rsidRPr="00A56B20" w:rsidRDefault="00FC230D" w:rsidP="00FC230D">
            <w:pPr>
              <w:pStyle w:val="acctfourfigures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3057351" w14:textId="37AEAF48" w:rsidR="00FC230D" w:rsidRPr="00A56B20" w:rsidRDefault="00C273B6" w:rsidP="00FC230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2325B967" w14:textId="77777777" w:rsidR="00FC230D" w:rsidRPr="00A56B20" w:rsidRDefault="00FC230D" w:rsidP="00FC230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9466920" w14:textId="36107DE7" w:rsidR="00FC230D" w:rsidRPr="00A56B20" w:rsidRDefault="00C273B6" w:rsidP="00FC230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1D3BE01F" w14:textId="77777777" w:rsidR="00FC230D" w:rsidRPr="00A56B20" w:rsidRDefault="00FC230D" w:rsidP="00FC230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D11C388" w14:textId="4AF98901" w:rsidR="00FC230D" w:rsidRPr="00A56B20" w:rsidRDefault="00C273B6" w:rsidP="00FC230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4D86E9B5" w14:textId="77777777" w:rsidR="00FC230D" w:rsidRPr="00A56B20" w:rsidRDefault="00FC230D" w:rsidP="00FC230D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BC0B286" w14:textId="2CE7A1AA" w:rsidR="00FC230D" w:rsidRPr="00A56B20" w:rsidRDefault="00C273B6" w:rsidP="00FC230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3A8D9C7E" w14:textId="77777777" w:rsidR="00FC230D" w:rsidRPr="00A56B20" w:rsidRDefault="00FC230D" w:rsidP="00FC230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5B95122" w14:textId="354C6076" w:rsidR="00FC230D" w:rsidRPr="00A545B4" w:rsidRDefault="00FC230D" w:rsidP="00FC230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16A6A82" w14:textId="77777777" w:rsidR="00FC230D" w:rsidRPr="00A56B20" w:rsidRDefault="00FC230D" w:rsidP="00FC230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A84B8F2" w14:textId="77777777" w:rsidR="00FC230D" w:rsidRPr="00A545B4" w:rsidRDefault="00FC230D" w:rsidP="00FC230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0B7ECD7" w14:textId="77777777" w:rsidR="00FC230D" w:rsidRPr="00A56B20" w:rsidRDefault="00FC230D" w:rsidP="00FC230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B05AE2C" w14:textId="0BB78846" w:rsidR="00FC230D" w:rsidRPr="00A56B20" w:rsidRDefault="00C273B6" w:rsidP="00FC23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23F7C56C" w14:textId="77777777" w:rsidR="00FC230D" w:rsidRPr="00A56B20" w:rsidRDefault="00FC230D" w:rsidP="00FC230D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735D8863" w14:textId="0F51C18B" w:rsidR="00FC230D" w:rsidRPr="00A56B20" w:rsidRDefault="00C273B6" w:rsidP="00FC23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6463B18" w14:textId="77777777" w:rsidR="00FC230D" w:rsidRPr="00A56B20" w:rsidRDefault="00FC230D" w:rsidP="00FC23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F55EEBF" w14:textId="3CE493FB" w:rsidR="00FC230D" w:rsidRPr="00864AFD" w:rsidRDefault="00FC230D" w:rsidP="00FC230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0EB4E5DD" w14:textId="77777777" w:rsidR="00FC230D" w:rsidRPr="00A56B20" w:rsidRDefault="00FC230D" w:rsidP="00FC230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18" w:type="dxa"/>
            <w:shd w:val="clear" w:color="auto" w:fill="auto"/>
          </w:tcPr>
          <w:p w14:paraId="4CE305E8" w14:textId="77777777" w:rsidR="00FC230D" w:rsidRPr="00A545B4" w:rsidRDefault="00FC230D" w:rsidP="00FC230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FC230D" w:rsidRPr="00A56B20" w14:paraId="2417DCF7" w14:textId="77777777" w:rsidTr="00E378E8">
        <w:trPr>
          <w:cantSplit/>
        </w:trPr>
        <w:tc>
          <w:tcPr>
            <w:tcW w:w="3150" w:type="dxa"/>
            <w:shd w:val="clear" w:color="auto" w:fill="auto"/>
          </w:tcPr>
          <w:p w14:paraId="43260E63" w14:textId="77777777" w:rsidR="00FC230D" w:rsidRPr="00ED792A" w:rsidRDefault="00FC230D" w:rsidP="00FC230D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792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โมบาย อินโนเวชั่น จำกัด</w:t>
            </w:r>
          </w:p>
        </w:tc>
        <w:tc>
          <w:tcPr>
            <w:tcW w:w="540" w:type="dxa"/>
            <w:shd w:val="clear" w:color="auto" w:fill="auto"/>
          </w:tcPr>
          <w:p w14:paraId="2602C9ED" w14:textId="6F3E0242" w:rsidR="00FC230D" w:rsidRPr="00A56B20" w:rsidRDefault="00C273B6" w:rsidP="00FC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3B6">
              <w:rPr>
                <w:rFonts w:ascii="Angsana New" w:hAnsi="Angsana New"/>
                <w:sz w:val="22"/>
                <w:szCs w:val="22"/>
              </w:rPr>
              <w:t>27</w:t>
            </w:r>
          </w:p>
        </w:tc>
        <w:tc>
          <w:tcPr>
            <w:tcW w:w="180" w:type="dxa"/>
            <w:shd w:val="clear" w:color="auto" w:fill="auto"/>
          </w:tcPr>
          <w:p w14:paraId="54095A65" w14:textId="77777777" w:rsidR="00FC230D" w:rsidRPr="00A56B20" w:rsidRDefault="00FC230D" w:rsidP="00FC230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41" w:type="dxa"/>
            <w:shd w:val="clear" w:color="auto" w:fill="auto"/>
          </w:tcPr>
          <w:p w14:paraId="05DDB19B" w14:textId="7318D70B" w:rsidR="00FC230D" w:rsidRPr="00A56B20" w:rsidRDefault="00C273B6" w:rsidP="00FC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3B6">
              <w:rPr>
                <w:rFonts w:ascii="Angsana New" w:hAnsi="Angsana New"/>
                <w:sz w:val="22"/>
                <w:szCs w:val="22"/>
              </w:rPr>
              <w:t>27</w:t>
            </w:r>
          </w:p>
        </w:tc>
        <w:tc>
          <w:tcPr>
            <w:tcW w:w="540" w:type="dxa"/>
            <w:shd w:val="clear" w:color="auto" w:fill="auto"/>
          </w:tcPr>
          <w:p w14:paraId="24F343C7" w14:textId="46436C4C" w:rsidR="00FC230D" w:rsidRPr="00A56B20" w:rsidRDefault="00C273B6" w:rsidP="00FC230D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rtl/>
                <w:cs/>
              </w:rPr>
            </w:pPr>
            <w:r w:rsidRPr="00C273B6">
              <w:rPr>
                <w:rFonts w:ascii="Angsana New" w:hAnsi="Angsana New"/>
                <w:szCs w:val="22"/>
                <w:lang w:val="en-US"/>
              </w:rPr>
              <w:t>184</w:t>
            </w:r>
          </w:p>
        </w:tc>
        <w:tc>
          <w:tcPr>
            <w:tcW w:w="630" w:type="dxa"/>
            <w:shd w:val="clear" w:color="auto" w:fill="auto"/>
          </w:tcPr>
          <w:p w14:paraId="237BF32D" w14:textId="77777777" w:rsidR="00FC230D" w:rsidRPr="00A56B20" w:rsidRDefault="00FC230D" w:rsidP="00FC230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652CBC91" w14:textId="77777777" w:rsidR="00FC230D" w:rsidRPr="00A56B20" w:rsidRDefault="00FC230D" w:rsidP="00FC230D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004B01DD" w14:textId="130A726A" w:rsidR="00FC230D" w:rsidRPr="00A56B20" w:rsidRDefault="00C273B6" w:rsidP="00FC230D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rtl/>
                <w:cs/>
              </w:rPr>
            </w:pPr>
            <w:r w:rsidRPr="00C273B6">
              <w:rPr>
                <w:rFonts w:ascii="Angsana New" w:hAnsi="Angsana New"/>
                <w:szCs w:val="22"/>
                <w:lang w:val="en-US"/>
              </w:rPr>
              <w:t>184</w:t>
            </w:r>
          </w:p>
        </w:tc>
        <w:tc>
          <w:tcPr>
            <w:tcW w:w="630" w:type="dxa"/>
            <w:shd w:val="clear" w:color="auto" w:fill="auto"/>
          </w:tcPr>
          <w:p w14:paraId="58932013" w14:textId="77777777" w:rsidR="00FC230D" w:rsidRPr="00A56B20" w:rsidRDefault="00FC230D" w:rsidP="00FC230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1F4259DD" w14:textId="77777777" w:rsidR="00FC230D" w:rsidRPr="00A56B20" w:rsidRDefault="00FC230D" w:rsidP="00FC230D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F7E36CC" w14:textId="5331BD3E" w:rsidR="00FC230D" w:rsidRPr="00A56B20" w:rsidRDefault="00C273B6" w:rsidP="00FC230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50</w:t>
            </w:r>
          </w:p>
        </w:tc>
        <w:tc>
          <w:tcPr>
            <w:tcW w:w="180" w:type="dxa"/>
            <w:shd w:val="clear" w:color="auto" w:fill="auto"/>
          </w:tcPr>
          <w:p w14:paraId="3808FCD6" w14:textId="77777777" w:rsidR="00FC230D" w:rsidRPr="00A56B20" w:rsidRDefault="00FC230D" w:rsidP="00FC230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BD87795" w14:textId="4CA09197" w:rsidR="00FC230D" w:rsidRPr="00A56B20" w:rsidRDefault="00C273B6" w:rsidP="00FC230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50</w:t>
            </w:r>
          </w:p>
        </w:tc>
        <w:tc>
          <w:tcPr>
            <w:tcW w:w="180" w:type="dxa"/>
            <w:shd w:val="clear" w:color="auto" w:fill="auto"/>
          </w:tcPr>
          <w:p w14:paraId="4A7060CD" w14:textId="77777777" w:rsidR="00FC230D" w:rsidRPr="00A56B20" w:rsidRDefault="00FC230D" w:rsidP="00FC230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43E71DC" w14:textId="36345DB4" w:rsidR="00FC230D" w:rsidRPr="00A56B20" w:rsidRDefault="00C273B6" w:rsidP="00FC230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22</w:t>
            </w:r>
          </w:p>
        </w:tc>
        <w:tc>
          <w:tcPr>
            <w:tcW w:w="180" w:type="dxa"/>
            <w:shd w:val="clear" w:color="auto" w:fill="auto"/>
          </w:tcPr>
          <w:p w14:paraId="7AA2F982" w14:textId="77777777" w:rsidR="00FC230D" w:rsidRPr="00A56B20" w:rsidRDefault="00FC230D" w:rsidP="00FC230D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94AE257" w14:textId="7B85E209" w:rsidR="00FC230D" w:rsidRPr="00A56B20" w:rsidRDefault="00C273B6" w:rsidP="00FC230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21</w:t>
            </w:r>
          </w:p>
        </w:tc>
        <w:tc>
          <w:tcPr>
            <w:tcW w:w="180" w:type="dxa"/>
            <w:shd w:val="clear" w:color="auto" w:fill="auto"/>
          </w:tcPr>
          <w:p w14:paraId="28DA1606" w14:textId="77777777" w:rsidR="00FC230D" w:rsidRPr="00A56B20" w:rsidRDefault="00FC230D" w:rsidP="00FC230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518BA5AB" w14:textId="4E1D6BDA" w:rsidR="00FC230D" w:rsidRPr="00A545B4" w:rsidRDefault="00FC230D" w:rsidP="00FC230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55F6184" w14:textId="77777777" w:rsidR="00FC230D" w:rsidRPr="00A56B20" w:rsidRDefault="00FC230D" w:rsidP="00FC230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6B20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</w:p>
        </w:tc>
        <w:tc>
          <w:tcPr>
            <w:tcW w:w="630" w:type="dxa"/>
            <w:shd w:val="clear" w:color="auto" w:fill="auto"/>
          </w:tcPr>
          <w:p w14:paraId="672D0155" w14:textId="77777777" w:rsidR="00FC230D" w:rsidRPr="00A545B4" w:rsidRDefault="00FC230D" w:rsidP="00FC230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49907CC" w14:textId="77777777" w:rsidR="00FC230D" w:rsidRPr="00A56B20" w:rsidRDefault="00FC230D" w:rsidP="00FC230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DCD08DB" w14:textId="1B7532E0" w:rsidR="00FC230D" w:rsidRPr="00A56B20" w:rsidRDefault="00C273B6" w:rsidP="00FC23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22</w:t>
            </w:r>
          </w:p>
        </w:tc>
        <w:tc>
          <w:tcPr>
            <w:tcW w:w="180" w:type="dxa"/>
            <w:shd w:val="clear" w:color="auto" w:fill="auto"/>
          </w:tcPr>
          <w:p w14:paraId="7DD99B09" w14:textId="77777777" w:rsidR="00FC230D" w:rsidRPr="00A56B20" w:rsidRDefault="00FC230D" w:rsidP="00FC23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201DB48A" w14:textId="3F84BA74" w:rsidR="00FC230D" w:rsidRPr="00A56B20" w:rsidRDefault="00C273B6" w:rsidP="00FC23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21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EA3C6CF" w14:textId="77777777" w:rsidR="00FC230D" w:rsidRPr="00A56B20" w:rsidRDefault="00FC230D" w:rsidP="00FC230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C0EC146" w14:textId="280DDEC6" w:rsidR="00FC230D" w:rsidRPr="00864AFD" w:rsidRDefault="00FC230D" w:rsidP="00FC230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3D197E9C" w14:textId="77777777" w:rsidR="00FC230D" w:rsidRPr="00A56B20" w:rsidRDefault="00FC230D" w:rsidP="00FC230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18" w:type="dxa"/>
            <w:shd w:val="clear" w:color="auto" w:fill="auto"/>
          </w:tcPr>
          <w:p w14:paraId="161AFAE5" w14:textId="77777777" w:rsidR="00FC230D" w:rsidRPr="00A545B4" w:rsidRDefault="00FC230D" w:rsidP="00FC230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FC230D" w:rsidRPr="00A56B20" w14:paraId="15512E1E" w14:textId="77777777" w:rsidTr="00E378E8">
        <w:trPr>
          <w:cantSplit/>
          <w:trHeight w:val="290"/>
        </w:trPr>
        <w:tc>
          <w:tcPr>
            <w:tcW w:w="3150" w:type="dxa"/>
            <w:shd w:val="clear" w:color="auto" w:fill="auto"/>
          </w:tcPr>
          <w:p w14:paraId="4284A4EE" w14:textId="77777777" w:rsidR="00FC230D" w:rsidRPr="00ED792A" w:rsidRDefault="00FC230D" w:rsidP="00FC230D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792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โฟเซโก้ (ประเทศไทย)</w:t>
            </w:r>
            <w:r w:rsidRPr="00ED792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ED792A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540" w:type="dxa"/>
            <w:shd w:val="clear" w:color="auto" w:fill="auto"/>
          </w:tcPr>
          <w:p w14:paraId="75B816F3" w14:textId="1895A2A6" w:rsidR="00FC230D" w:rsidRPr="00A56B20" w:rsidRDefault="00C273B6" w:rsidP="00FC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3B6">
              <w:rPr>
                <w:rFonts w:ascii="Angsana New" w:hAnsi="Angsana New"/>
                <w:sz w:val="22"/>
                <w:szCs w:val="22"/>
              </w:rPr>
              <w:t>26</w:t>
            </w:r>
          </w:p>
        </w:tc>
        <w:tc>
          <w:tcPr>
            <w:tcW w:w="180" w:type="dxa"/>
            <w:shd w:val="clear" w:color="auto" w:fill="auto"/>
          </w:tcPr>
          <w:p w14:paraId="325555F9" w14:textId="77777777" w:rsidR="00FC230D" w:rsidRPr="00A56B20" w:rsidRDefault="00FC230D" w:rsidP="00FC230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41" w:type="dxa"/>
            <w:shd w:val="clear" w:color="auto" w:fill="auto"/>
          </w:tcPr>
          <w:p w14:paraId="0ED0084D" w14:textId="2EB6AEF8" w:rsidR="00FC230D" w:rsidRPr="00A56B20" w:rsidRDefault="00C273B6" w:rsidP="00FC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3B6">
              <w:rPr>
                <w:rFonts w:ascii="Angsana New" w:hAnsi="Angsana New"/>
                <w:sz w:val="22"/>
                <w:szCs w:val="22"/>
              </w:rPr>
              <w:t>26</w:t>
            </w:r>
          </w:p>
        </w:tc>
        <w:tc>
          <w:tcPr>
            <w:tcW w:w="540" w:type="dxa"/>
            <w:shd w:val="clear" w:color="auto" w:fill="auto"/>
          </w:tcPr>
          <w:p w14:paraId="5DDB3974" w14:textId="1F84E67E" w:rsidR="00FC230D" w:rsidRPr="00A56B20" w:rsidRDefault="00C273B6" w:rsidP="00FC230D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rtl/>
                <w:cs/>
              </w:rPr>
            </w:pPr>
            <w:r w:rsidRPr="00C273B6">
              <w:rPr>
                <w:rFonts w:ascii="Angsana New" w:hAnsi="Angsana New"/>
                <w:szCs w:val="22"/>
                <w:lang w:val="en-US"/>
              </w:rPr>
              <w:t>10</w:t>
            </w:r>
          </w:p>
        </w:tc>
        <w:tc>
          <w:tcPr>
            <w:tcW w:w="630" w:type="dxa"/>
            <w:shd w:val="clear" w:color="auto" w:fill="auto"/>
          </w:tcPr>
          <w:p w14:paraId="3E37FBEB" w14:textId="77777777" w:rsidR="00FC230D" w:rsidRPr="00A56B20" w:rsidRDefault="00FC230D" w:rsidP="00FC230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04C84BFA" w14:textId="77777777" w:rsidR="00FC230D" w:rsidRPr="00A56B20" w:rsidRDefault="00FC230D" w:rsidP="00FC230D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131774FD" w14:textId="206BF68A" w:rsidR="00FC230D" w:rsidRPr="00A56B20" w:rsidRDefault="00C273B6" w:rsidP="00FC230D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rtl/>
                <w:cs/>
              </w:rPr>
            </w:pPr>
            <w:r w:rsidRPr="00C273B6">
              <w:rPr>
                <w:rFonts w:ascii="Angsana New" w:hAnsi="Angsana New"/>
                <w:szCs w:val="22"/>
                <w:lang w:val="en-US"/>
              </w:rPr>
              <w:t>10</w:t>
            </w:r>
          </w:p>
        </w:tc>
        <w:tc>
          <w:tcPr>
            <w:tcW w:w="630" w:type="dxa"/>
            <w:shd w:val="clear" w:color="auto" w:fill="auto"/>
          </w:tcPr>
          <w:p w14:paraId="05EFC61C" w14:textId="77777777" w:rsidR="00FC230D" w:rsidRPr="00A56B20" w:rsidRDefault="00FC230D" w:rsidP="00FC230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5A8FDC7D" w14:textId="77777777" w:rsidR="00FC230D" w:rsidRPr="00A56B20" w:rsidRDefault="00FC230D" w:rsidP="00FC230D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C0A89B7" w14:textId="5B576F89" w:rsidR="00FC230D" w:rsidRPr="00A56B20" w:rsidRDefault="00C273B6" w:rsidP="00FC230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C273B6">
              <w:rPr>
                <w:rFonts w:ascii="Angsana New" w:hAnsi="Angsana New"/>
                <w:szCs w:val="22"/>
                <w:lang w:val="en-US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1B521750" w14:textId="77777777" w:rsidR="00FC230D" w:rsidRPr="00A56B20" w:rsidRDefault="00FC230D" w:rsidP="00FC230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75505C5" w14:textId="01298C00" w:rsidR="00FC230D" w:rsidRPr="00A56B20" w:rsidRDefault="00C273B6" w:rsidP="00FC230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C273B6">
              <w:rPr>
                <w:rFonts w:ascii="Angsana New" w:hAnsi="Angsana New"/>
                <w:szCs w:val="22"/>
                <w:lang w:val="en-US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53CB28C3" w14:textId="77777777" w:rsidR="00FC230D" w:rsidRPr="00A56B20" w:rsidRDefault="00FC230D" w:rsidP="00FC230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3E7A4A5" w14:textId="7E01E8CB" w:rsidR="00FC230D" w:rsidRPr="00A56B20" w:rsidRDefault="00C273B6" w:rsidP="00FC230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14</w:t>
            </w:r>
          </w:p>
        </w:tc>
        <w:tc>
          <w:tcPr>
            <w:tcW w:w="180" w:type="dxa"/>
            <w:shd w:val="clear" w:color="auto" w:fill="auto"/>
          </w:tcPr>
          <w:p w14:paraId="58A425AE" w14:textId="77777777" w:rsidR="00FC230D" w:rsidRPr="00A56B20" w:rsidRDefault="00FC230D" w:rsidP="00FC230D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C4678F3" w14:textId="6DE74BFD" w:rsidR="00FC230D" w:rsidRPr="00A56B20" w:rsidRDefault="00C273B6" w:rsidP="00FC230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18</w:t>
            </w:r>
          </w:p>
        </w:tc>
        <w:tc>
          <w:tcPr>
            <w:tcW w:w="180" w:type="dxa"/>
            <w:shd w:val="clear" w:color="auto" w:fill="auto"/>
          </w:tcPr>
          <w:p w14:paraId="269ADBF8" w14:textId="77777777" w:rsidR="00FC230D" w:rsidRPr="00A56B20" w:rsidRDefault="00FC230D" w:rsidP="00FC230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1DF57CD5" w14:textId="59BF73FE" w:rsidR="00FC230D" w:rsidRPr="00A545B4" w:rsidRDefault="00FC230D" w:rsidP="00FC230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DC2B2A5" w14:textId="77777777" w:rsidR="00FC230D" w:rsidRPr="00A56B20" w:rsidRDefault="00FC230D" w:rsidP="00FC230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6B20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</w:p>
        </w:tc>
        <w:tc>
          <w:tcPr>
            <w:tcW w:w="630" w:type="dxa"/>
            <w:shd w:val="clear" w:color="auto" w:fill="auto"/>
          </w:tcPr>
          <w:p w14:paraId="614C57C7" w14:textId="77777777" w:rsidR="00FC230D" w:rsidRPr="00A545B4" w:rsidRDefault="00FC230D" w:rsidP="00FC230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8D0669A" w14:textId="77777777" w:rsidR="00FC230D" w:rsidRPr="00A56B20" w:rsidRDefault="00FC230D" w:rsidP="00FC230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7DFCFEB4" w14:textId="5AD70C13" w:rsidR="00FC230D" w:rsidRPr="00A56B20" w:rsidRDefault="00C273B6" w:rsidP="00FC23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14</w:t>
            </w:r>
          </w:p>
        </w:tc>
        <w:tc>
          <w:tcPr>
            <w:tcW w:w="180" w:type="dxa"/>
            <w:shd w:val="clear" w:color="auto" w:fill="auto"/>
          </w:tcPr>
          <w:p w14:paraId="6DC43AA5" w14:textId="77777777" w:rsidR="00FC230D" w:rsidRPr="00A56B20" w:rsidRDefault="00FC230D" w:rsidP="00FC230D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1C0AC481" w14:textId="08F540F2" w:rsidR="00FC230D" w:rsidRPr="00A56B20" w:rsidRDefault="00C273B6" w:rsidP="00FC23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18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4214661" w14:textId="77777777" w:rsidR="00FC230D" w:rsidRPr="00A56B20" w:rsidRDefault="00FC230D" w:rsidP="00FC230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B95D5F2" w14:textId="44B86E42" w:rsidR="00FC230D" w:rsidRPr="00864AFD" w:rsidRDefault="00C273B6" w:rsidP="00DC52FC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lang w:val="en-US" w:bidi="th-TH"/>
              </w:rPr>
            </w:pP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6</w:t>
            </w:r>
          </w:p>
        </w:tc>
        <w:tc>
          <w:tcPr>
            <w:tcW w:w="182" w:type="dxa"/>
            <w:shd w:val="clear" w:color="auto" w:fill="auto"/>
          </w:tcPr>
          <w:p w14:paraId="6E3D9587" w14:textId="77777777" w:rsidR="00FC230D" w:rsidRPr="00A545B4" w:rsidRDefault="00FC230D" w:rsidP="00FC230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18" w:type="dxa"/>
            <w:shd w:val="clear" w:color="auto" w:fill="auto"/>
          </w:tcPr>
          <w:p w14:paraId="4B9E5C8B" w14:textId="6F6C1FE5" w:rsidR="00FC230D" w:rsidRPr="00A545B4" w:rsidRDefault="00C273B6" w:rsidP="00FC23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9</w:t>
            </w:r>
          </w:p>
        </w:tc>
      </w:tr>
      <w:tr w:rsidR="00FC230D" w:rsidRPr="00A56B20" w14:paraId="02BDA069" w14:textId="77777777" w:rsidTr="00E378E8">
        <w:trPr>
          <w:cantSplit/>
        </w:trPr>
        <w:tc>
          <w:tcPr>
            <w:tcW w:w="3150" w:type="dxa"/>
            <w:shd w:val="clear" w:color="auto" w:fill="auto"/>
          </w:tcPr>
          <w:p w14:paraId="666304C5" w14:textId="77777777" w:rsidR="00FC230D" w:rsidRPr="00ED792A" w:rsidRDefault="00FC230D" w:rsidP="00FC230D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792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เอ็มโอแค็ป จำกัด</w:t>
            </w:r>
          </w:p>
        </w:tc>
        <w:tc>
          <w:tcPr>
            <w:tcW w:w="540" w:type="dxa"/>
            <w:shd w:val="clear" w:color="auto" w:fill="auto"/>
          </w:tcPr>
          <w:p w14:paraId="7FBAEB87" w14:textId="037B4954" w:rsidR="00FC230D" w:rsidRPr="00A56B20" w:rsidRDefault="00C273B6" w:rsidP="00FC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3B6">
              <w:rPr>
                <w:rFonts w:ascii="Angsana New" w:hAnsi="Angsana New"/>
                <w:sz w:val="22"/>
                <w:szCs w:val="22"/>
              </w:rPr>
              <w:t>25</w:t>
            </w:r>
          </w:p>
        </w:tc>
        <w:tc>
          <w:tcPr>
            <w:tcW w:w="180" w:type="dxa"/>
            <w:shd w:val="clear" w:color="auto" w:fill="auto"/>
          </w:tcPr>
          <w:p w14:paraId="40EAA4CF" w14:textId="77777777" w:rsidR="00FC230D" w:rsidRPr="00A56B20" w:rsidRDefault="00FC230D" w:rsidP="00FC230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41" w:type="dxa"/>
            <w:shd w:val="clear" w:color="auto" w:fill="auto"/>
          </w:tcPr>
          <w:p w14:paraId="04C18254" w14:textId="6DCF8216" w:rsidR="00FC230D" w:rsidRPr="00A56B20" w:rsidRDefault="00C273B6" w:rsidP="00FC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3B6">
              <w:rPr>
                <w:rFonts w:ascii="Angsana New" w:hAnsi="Angsana New"/>
                <w:sz w:val="22"/>
                <w:szCs w:val="22"/>
              </w:rPr>
              <w:t>25</w:t>
            </w:r>
          </w:p>
        </w:tc>
        <w:tc>
          <w:tcPr>
            <w:tcW w:w="540" w:type="dxa"/>
            <w:shd w:val="clear" w:color="auto" w:fill="auto"/>
          </w:tcPr>
          <w:p w14:paraId="0EB17DED" w14:textId="01E5F196" w:rsidR="00FC230D" w:rsidRPr="00A56B20" w:rsidRDefault="00C273B6" w:rsidP="00FC230D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C273B6">
              <w:rPr>
                <w:rFonts w:ascii="Angsana New" w:hAnsi="Angsana New"/>
                <w:szCs w:val="22"/>
                <w:lang w:val="en-US"/>
              </w:rPr>
              <w:t>61</w:t>
            </w:r>
          </w:p>
        </w:tc>
        <w:tc>
          <w:tcPr>
            <w:tcW w:w="630" w:type="dxa"/>
            <w:shd w:val="clear" w:color="auto" w:fill="auto"/>
          </w:tcPr>
          <w:p w14:paraId="4A38A36C" w14:textId="77777777" w:rsidR="00FC230D" w:rsidRPr="00A56B20" w:rsidRDefault="00FC230D" w:rsidP="00FC230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79E23428" w14:textId="77777777" w:rsidR="00FC230D" w:rsidRPr="00A56B20" w:rsidRDefault="00FC230D" w:rsidP="00FC230D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75F7DF22" w14:textId="3DE81BBC" w:rsidR="00FC230D" w:rsidRPr="00A56B20" w:rsidRDefault="00C273B6" w:rsidP="00FC230D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C273B6">
              <w:rPr>
                <w:rFonts w:ascii="Angsana New" w:hAnsi="Angsana New"/>
                <w:szCs w:val="22"/>
                <w:lang w:val="en-US"/>
              </w:rPr>
              <w:t>61</w:t>
            </w:r>
          </w:p>
        </w:tc>
        <w:tc>
          <w:tcPr>
            <w:tcW w:w="630" w:type="dxa"/>
            <w:shd w:val="clear" w:color="auto" w:fill="auto"/>
          </w:tcPr>
          <w:p w14:paraId="41381E40" w14:textId="77777777" w:rsidR="00FC230D" w:rsidRPr="00A56B20" w:rsidRDefault="00FC230D" w:rsidP="00FC230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20ED63AE" w14:textId="77777777" w:rsidR="00FC230D" w:rsidRPr="00A56B20" w:rsidRDefault="00FC230D" w:rsidP="00FC230D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E15C94D" w14:textId="433AA8FB" w:rsidR="00FC230D" w:rsidRPr="00A56B20" w:rsidRDefault="00FC230D" w:rsidP="00FC230D">
            <w:pPr>
              <w:pStyle w:val="acctfourfigures"/>
              <w:tabs>
                <w:tab w:val="clear" w:pos="765"/>
                <w:tab w:val="right" w:pos="461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lang w:val="en-US"/>
              </w:rPr>
            </w:pPr>
            <w:r w:rsidRPr="00A56B20">
              <w:rPr>
                <w:rFonts w:ascii="Angsana New" w:hAnsi="Angsana New"/>
                <w:szCs w:val="22"/>
                <w:lang w:val="en-US"/>
              </w:rPr>
              <w:tab/>
            </w:r>
            <w:r w:rsidR="00C273B6" w:rsidRPr="00C273B6">
              <w:rPr>
                <w:rFonts w:ascii="Angsana New" w:hAnsi="Angsana New"/>
                <w:szCs w:val="22"/>
                <w:lang w:val="en-US"/>
              </w:rPr>
              <w:t>15</w:t>
            </w:r>
          </w:p>
        </w:tc>
        <w:tc>
          <w:tcPr>
            <w:tcW w:w="180" w:type="dxa"/>
            <w:shd w:val="clear" w:color="auto" w:fill="auto"/>
          </w:tcPr>
          <w:p w14:paraId="34D86691" w14:textId="77777777" w:rsidR="00FC230D" w:rsidRPr="00A56B20" w:rsidRDefault="00FC230D" w:rsidP="00FC230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CE3891D" w14:textId="66291D1F" w:rsidR="00FC230D" w:rsidRPr="00A56B20" w:rsidRDefault="00FC230D" w:rsidP="00FC230D">
            <w:pPr>
              <w:pStyle w:val="acctfourfigures"/>
              <w:tabs>
                <w:tab w:val="clear" w:pos="765"/>
                <w:tab w:val="right" w:pos="461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lang w:val="en-US"/>
              </w:rPr>
            </w:pPr>
            <w:r w:rsidRPr="00A56B20">
              <w:rPr>
                <w:rFonts w:ascii="Angsana New" w:hAnsi="Angsana New"/>
                <w:szCs w:val="22"/>
                <w:lang w:val="en-US"/>
              </w:rPr>
              <w:tab/>
            </w:r>
            <w:r w:rsidR="00C273B6" w:rsidRPr="00C273B6">
              <w:rPr>
                <w:rFonts w:ascii="Angsana New" w:hAnsi="Angsana New"/>
                <w:szCs w:val="22"/>
                <w:lang w:val="en-US"/>
              </w:rPr>
              <w:t>15</w:t>
            </w:r>
          </w:p>
        </w:tc>
        <w:tc>
          <w:tcPr>
            <w:tcW w:w="180" w:type="dxa"/>
            <w:shd w:val="clear" w:color="auto" w:fill="auto"/>
          </w:tcPr>
          <w:p w14:paraId="700FFF77" w14:textId="77777777" w:rsidR="00FC230D" w:rsidRPr="00A56B20" w:rsidRDefault="00FC230D" w:rsidP="00FC230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0C861A8" w14:textId="2D2324B7" w:rsidR="00FC230D" w:rsidRPr="00A56B20" w:rsidRDefault="00C273B6" w:rsidP="00FC230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16</w:t>
            </w:r>
          </w:p>
        </w:tc>
        <w:tc>
          <w:tcPr>
            <w:tcW w:w="180" w:type="dxa"/>
            <w:shd w:val="clear" w:color="auto" w:fill="auto"/>
          </w:tcPr>
          <w:p w14:paraId="12573364" w14:textId="77777777" w:rsidR="00FC230D" w:rsidRPr="00A56B20" w:rsidRDefault="00FC230D" w:rsidP="00FC230D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65B3023" w14:textId="5D8DB2DE" w:rsidR="00FC230D" w:rsidRPr="00A56B20" w:rsidRDefault="00C273B6" w:rsidP="00FC230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13</w:t>
            </w:r>
          </w:p>
        </w:tc>
        <w:tc>
          <w:tcPr>
            <w:tcW w:w="180" w:type="dxa"/>
            <w:shd w:val="clear" w:color="auto" w:fill="auto"/>
          </w:tcPr>
          <w:p w14:paraId="63527A04" w14:textId="77777777" w:rsidR="00FC230D" w:rsidRPr="00A56B20" w:rsidRDefault="00FC230D" w:rsidP="00FC230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E1FDA58" w14:textId="20D1C366" w:rsidR="00FC230D" w:rsidRPr="00A545B4" w:rsidRDefault="00FC230D" w:rsidP="00FC230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7085B94" w14:textId="77777777" w:rsidR="00FC230D" w:rsidRPr="00A56B20" w:rsidRDefault="00FC230D" w:rsidP="00FC230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6AE0F1C" w14:textId="77777777" w:rsidR="00FC230D" w:rsidRPr="00A545B4" w:rsidRDefault="00FC230D" w:rsidP="00FC230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E8696EB" w14:textId="77777777" w:rsidR="00FC230D" w:rsidRPr="00A56B20" w:rsidRDefault="00FC230D" w:rsidP="00FC230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C585EA8" w14:textId="2E307128" w:rsidR="00FC230D" w:rsidRPr="00A56B20" w:rsidRDefault="00C273B6" w:rsidP="00FC23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16</w:t>
            </w:r>
          </w:p>
        </w:tc>
        <w:tc>
          <w:tcPr>
            <w:tcW w:w="180" w:type="dxa"/>
            <w:shd w:val="clear" w:color="auto" w:fill="auto"/>
          </w:tcPr>
          <w:p w14:paraId="45343018" w14:textId="77777777" w:rsidR="00FC230D" w:rsidRPr="00A56B20" w:rsidRDefault="00FC230D" w:rsidP="00FC230D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7E25D31E" w14:textId="3561DE21" w:rsidR="00FC230D" w:rsidRPr="00A56B20" w:rsidRDefault="00C273B6" w:rsidP="00FC23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13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C213444" w14:textId="77777777" w:rsidR="00FC230D" w:rsidRPr="00A56B20" w:rsidRDefault="00FC230D" w:rsidP="00FC230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0DECCAC" w14:textId="4BC5B2D3" w:rsidR="00FC230D" w:rsidRPr="00864AFD" w:rsidRDefault="00FC230D" w:rsidP="00FC230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2E5ED6A0" w14:textId="77777777" w:rsidR="00FC230D" w:rsidRPr="00A545B4" w:rsidRDefault="00FC230D" w:rsidP="00FC230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18" w:type="dxa"/>
            <w:shd w:val="clear" w:color="auto" w:fill="auto"/>
          </w:tcPr>
          <w:p w14:paraId="075C8096" w14:textId="77777777" w:rsidR="00FC230D" w:rsidRPr="00A545B4" w:rsidRDefault="00FC230D" w:rsidP="00FC230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FC230D" w:rsidRPr="00A56B20" w14:paraId="005F7D1F" w14:textId="77777777" w:rsidTr="00E378E8">
        <w:trPr>
          <w:cantSplit/>
        </w:trPr>
        <w:tc>
          <w:tcPr>
            <w:tcW w:w="3150" w:type="dxa"/>
            <w:shd w:val="clear" w:color="auto" w:fill="auto"/>
          </w:tcPr>
          <w:p w14:paraId="3FBF8C2D" w14:textId="77777777" w:rsidR="00FC230D" w:rsidRPr="00ED792A" w:rsidRDefault="00FC230D" w:rsidP="00FC230D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792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เอ็นเอส  บลูสโคป ไลสาจท์</w:t>
            </w:r>
          </w:p>
        </w:tc>
        <w:tc>
          <w:tcPr>
            <w:tcW w:w="540" w:type="dxa"/>
            <w:shd w:val="clear" w:color="auto" w:fill="auto"/>
          </w:tcPr>
          <w:p w14:paraId="32715E63" w14:textId="77777777" w:rsidR="00FC230D" w:rsidRPr="00A56B20" w:rsidRDefault="00FC230D" w:rsidP="00FC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423EC3BF" w14:textId="77777777" w:rsidR="00FC230D" w:rsidRPr="00A56B20" w:rsidRDefault="00FC230D" w:rsidP="00FC230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41" w:type="dxa"/>
            <w:shd w:val="clear" w:color="auto" w:fill="auto"/>
          </w:tcPr>
          <w:p w14:paraId="7CE850AC" w14:textId="77777777" w:rsidR="00FC230D" w:rsidRPr="00A56B20" w:rsidRDefault="00FC230D" w:rsidP="00FC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776BD1F7" w14:textId="77777777" w:rsidR="00FC230D" w:rsidRPr="00A56B20" w:rsidRDefault="00FC230D" w:rsidP="00FC230D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E62D7C1" w14:textId="77777777" w:rsidR="00FC230D" w:rsidRPr="00A56B20" w:rsidRDefault="00FC230D" w:rsidP="00FC230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0FBFE07" w14:textId="77777777" w:rsidR="00FC230D" w:rsidRPr="00A56B20" w:rsidRDefault="00FC230D" w:rsidP="00FC230D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4E4D1035" w14:textId="77777777" w:rsidR="00FC230D" w:rsidRPr="00A56B20" w:rsidRDefault="00FC230D" w:rsidP="00FC230D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D73ADE6" w14:textId="77777777" w:rsidR="00FC230D" w:rsidRPr="00A56B20" w:rsidRDefault="00FC230D" w:rsidP="00FC230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9E338EE" w14:textId="77777777" w:rsidR="00FC230D" w:rsidRPr="00A56B20" w:rsidRDefault="00FC230D" w:rsidP="00FC230D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D0BDD58" w14:textId="77777777" w:rsidR="00FC230D" w:rsidRPr="00A56B20" w:rsidRDefault="00FC230D" w:rsidP="00FC230D">
            <w:pPr>
              <w:pStyle w:val="acctfourfigures"/>
              <w:tabs>
                <w:tab w:val="clear" w:pos="765"/>
                <w:tab w:val="right" w:pos="461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B3785D5" w14:textId="77777777" w:rsidR="00FC230D" w:rsidRPr="00A56B20" w:rsidRDefault="00FC230D" w:rsidP="00FC230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C1628CD" w14:textId="77777777" w:rsidR="00FC230D" w:rsidRPr="00A56B20" w:rsidRDefault="00FC230D" w:rsidP="00FC230D">
            <w:pPr>
              <w:pStyle w:val="acctfourfigures"/>
              <w:tabs>
                <w:tab w:val="clear" w:pos="765"/>
                <w:tab w:val="right" w:pos="461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92813F1" w14:textId="77777777" w:rsidR="00FC230D" w:rsidRPr="00A56B20" w:rsidRDefault="00FC230D" w:rsidP="00FC230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191EBBA" w14:textId="77777777" w:rsidR="00FC230D" w:rsidRPr="00A56B20" w:rsidRDefault="00FC230D" w:rsidP="00FC230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60D1CFC" w14:textId="77777777" w:rsidR="00FC230D" w:rsidRPr="00A56B20" w:rsidRDefault="00FC230D" w:rsidP="00FC230D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01D9DEE" w14:textId="77777777" w:rsidR="00FC230D" w:rsidRPr="00A56B20" w:rsidRDefault="00FC230D" w:rsidP="00FC230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B4077A5" w14:textId="77777777" w:rsidR="00FC230D" w:rsidRPr="00A56B20" w:rsidRDefault="00FC230D" w:rsidP="00FC230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33ADA05" w14:textId="77777777" w:rsidR="00FC230D" w:rsidRPr="00A545B4" w:rsidRDefault="00FC230D" w:rsidP="00FC230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3CACCEF" w14:textId="77777777" w:rsidR="00FC230D" w:rsidRPr="00A56B20" w:rsidRDefault="00FC230D" w:rsidP="00FC230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6249B81" w14:textId="77777777" w:rsidR="00FC230D" w:rsidRPr="00A545B4" w:rsidRDefault="00FC230D" w:rsidP="00FC230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56E83EC" w14:textId="77777777" w:rsidR="00FC230D" w:rsidRPr="00A56B20" w:rsidRDefault="00FC230D" w:rsidP="00FC230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BC7C955" w14:textId="77777777" w:rsidR="00FC230D" w:rsidRPr="00A56B20" w:rsidRDefault="00FC230D" w:rsidP="00FC23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A837820" w14:textId="77777777" w:rsidR="00FC230D" w:rsidRPr="00A56B20" w:rsidRDefault="00FC230D" w:rsidP="00FC230D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00A450F3" w14:textId="77777777" w:rsidR="00FC230D" w:rsidRPr="00A56B20" w:rsidRDefault="00FC230D" w:rsidP="00FC23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3AC22E47" w14:textId="77777777" w:rsidR="00FC230D" w:rsidRPr="00A56B20" w:rsidRDefault="00FC230D" w:rsidP="00FC230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67635E2" w14:textId="77777777" w:rsidR="00FC230D" w:rsidRPr="00A56B20" w:rsidRDefault="00FC230D" w:rsidP="00FC230D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3FFDE71C" w14:textId="77777777" w:rsidR="00FC230D" w:rsidRPr="00A56B20" w:rsidRDefault="00FC230D" w:rsidP="00FC230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18" w:type="dxa"/>
            <w:shd w:val="clear" w:color="auto" w:fill="auto"/>
          </w:tcPr>
          <w:p w14:paraId="0A97E601" w14:textId="77777777" w:rsidR="00FC230D" w:rsidRPr="00A56B20" w:rsidRDefault="00FC230D" w:rsidP="00FC230D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</w:tr>
      <w:tr w:rsidR="00FC230D" w:rsidRPr="00A56B20" w14:paraId="640E6E2D" w14:textId="77777777" w:rsidTr="00E378E8">
        <w:trPr>
          <w:cantSplit/>
        </w:trPr>
        <w:tc>
          <w:tcPr>
            <w:tcW w:w="3150" w:type="dxa"/>
            <w:shd w:val="clear" w:color="auto" w:fill="auto"/>
          </w:tcPr>
          <w:p w14:paraId="6A4FD00C" w14:textId="77777777" w:rsidR="00FC230D" w:rsidRPr="00ED792A" w:rsidRDefault="00FC230D" w:rsidP="00FC230D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792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(ประเทศไทย) จำกัด</w:t>
            </w:r>
          </w:p>
        </w:tc>
        <w:tc>
          <w:tcPr>
            <w:tcW w:w="540" w:type="dxa"/>
            <w:shd w:val="clear" w:color="auto" w:fill="auto"/>
          </w:tcPr>
          <w:p w14:paraId="12ED48A3" w14:textId="21932CBD" w:rsidR="00FC230D" w:rsidRPr="00A56B20" w:rsidRDefault="00C273B6" w:rsidP="00FC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3B6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340842C6" w14:textId="77777777" w:rsidR="00FC230D" w:rsidRPr="00A56B20" w:rsidRDefault="00FC230D" w:rsidP="00FC230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41" w:type="dxa"/>
            <w:shd w:val="clear" w:color="auto" w:fill="auto"/>
          </w:tcPr>
          <w:p w14:paraId="3BF66A31" w14:textId="69623950" w:rsidR="00FC230D" w:rsidRPr="00A56B20" w:rsidRDefault="00C273B6" w:rsidP="00FC2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3B6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540" w:type="dxa"/>
            <w:shd w:val="clear" w:color="auto" w:fill="auto"/>
          </w:tcPr>
          <w:p w14:paraId="77549F7B" w14:textId="3D7C2322" w:rsidR="00FC230D" w:rsidRPr="00A56B20" w:rsidRDefault="00C273B6" w:rsidP="00FC230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C273B6">
              <w:rPr>
                <w:rFonts w:ascii="Angsana New" w:hAnsi="Angsana New"/>
                <w:szCs w:val="22"/>
                <w:lang w:val="en-US"/>
              </w:rPr>
              <w:t>600</w:t>
            </w:r>
          </w:p>
        </w:tc>
        <w:tc>
          <w:tcPr>
            <w:tcW w:w="630" w:type="dxa"/>
            <w:shd w:val="clear" w:color="auto" w:fill="auto"/>
          </w:tcPr>
          <w:p w14:paraId="04772F0B" w14:textId="77777777" w:rsidR="00FC230D" w:rsidRPr="00A56B20" w:rsidRDefault="00FC230D" w:rsidP="00FC230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6B546820" w14:textId="77777777" w:rsidR="00FC230D" w:rsidRPr="00A56B20" w:rsidRDefault="00FC230D" w:rsidP="00FC230D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202B7722" w14:textId="11A36DE4" w:rsidR="00FC230D" w:rsidRPr="00A56B20" w:rsidRDefault="00C273B6" w:rsidP="00FC230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C273B6">
              <w:rPr>
                <w:rFonts w:ascii="Angsana New" w:hAnsi="Angsana New"/>
                <w:szCs w:val="22"/>
                <w:lang w:val="en-US"/>
              </w:rPr>
              <w:t>600</w:t>
            </w:r>
          </w:p>
        </w:tc>
        <w:tc>
          <w:tcPr>
            <w:tcW w:w="630" w:type="dxa"/>
            <w:shd w:val="clear" w:color="auto" w:fill="auto"/>
          </w:tcPr>
          <w:p w14:paraId="3E860F38" w14:textId="77777777" w:rsidR="00FC230D" w:rsidRPr="00A56B20" w:rsidRDefault="00FC230D" w:rsidP="00FC230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3802B634" w14:textId="77777777" w:rsidR="00FC230D" w:rsidRPr="00A56B20" w:rsidRDefault="00FC230D" w:rsidP="00FC230D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B14C114" w14:textId="46F33971" w:rsidR="00FC230D" w:rsidRPr="00A56B20" w:rsidRDefault="00C273B6" w:rsidP="00FC230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C273B6">
              <w:rPr>
                <w:rFonts w:ascii="Angsana New" w:hAnsi="Angsana New"/>
                <w:szCs w:val="22"/>
                <w:lang w:val="en-US"/>
              </w:rPr>
              <w:t>120</w:t>
            </w:r>
          </w:p>
        </w:tc>
        <w:tc>
          <w:tcPr>
            <w:tcW w:w="180" w:type="dxa"/>
            <w:shd w:val="clear" w:color="auto" w:fill="auto"/>
          </w:tcPr>
          <w:p w14:paraId="46401473" w14:textId="77777777" w:rsidR="00FC230D" w:rsidRPr="00A56B20" w:rsidRDefault="00FC230D" w:rsidP="00FC230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35D671B" w14:textId="304FA7E3" w:rsidR="00FC230D" w:rsidRPr="00A56B20" w:rsidRDefault="00C273B6" w:rsidP="00FC230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C273B6">
              <w:rPr>
                <w:rFonts w:ascii="Angsana New" w:hAnsi="Angsana New"/>
                <w:szCs w:val="22"/>
                <w:lang w:val="en-US"/>
              </w:rPr>
              <w:t>120</w:t>
            </w:r>
          </w:p>
        </w:tc>
        <w:tc>
          <w:tcPr>
            <w:tcW w:w="180" w:type="dxa"/>
            <w:shd w:val="clear" w:color="auto" w:fill="auto"/>
          </w:tcPr>
          <w:p w14:paraId="51493CCA" w14:textId="77777777" w:rsidR="00FC230D" w:rsidRPr="00A56B20" w:rsidRDefault="00FC230D" w:rsidP="00FC230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1AE0441" w14:textId="3F9460FC" w:rsidR="00FC230D" w:rsidRPr="00A56B20" w:rsidRDefault="00C273B6" w:rsidP="00FC230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215</w:t>
            </w:r>
          </w:p>
        </w:tc>
        <w:tc>
          <w:tcPr>
            <w:tcW w:w="180" w:type="dxa"/>
            <w:shd w:val="clear" w:color="auto" w:fill="auto"/>
          </w:tcPr>
          <w:p w14:paraId="0BE5D030" w14:textId="77777777" w:rsidR="00FC230D" w:rsidRPr="00A56B20" w:rsidRDefault="00FC230D" w:rsidP="00FC230D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A70791D" w14:textId="6D84755A" w:rsidR="00FC230D" w:rsidRPr="00A56B20" w:rsidRDefault="00C273B6" w:rsidP="00FC230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216</w:t>
            </w:r>
          </w:p>
        </w:tc>
        <w:tc>
          <w:tcPr>
            <w:tcW w:w="180" w:type="dxa"/>
            <w:shd w:val="clear" w:color="auto" w:fill="auto"/>
          </w:tcPr>
          <w:p w14:paraId="17E3166F" w14:textId="77777777" w:rsidR="00FC230D" w:rsidRPr="00A56B20" w:rsidRDefault="00FC230D" w:rsidP="00FC230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DE060CA" w14:textId="2A41D7A7" w:rsidR="00FC230D" w:rsidRPr="00A545B4" w:rsidRDefault="00FC230D" w:rsidP="00FC230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3EE0EBC" w14:textId="77777777" w:rsidR="00FC230D" w:rsidRPr="00A56B20" w:rsidRDefault="00FC230D" w:rsidP="00FC230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EB804C1" w14:textId="77777777" w:rsidR="00FC230D" w:rsidRPr="00A545B4" w:rsidRDefault="00FC230D" w:rsidP="00FC230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49B64BC" w14:textId="77777777" w:rsidR="00FC230D" w:rsidRPr="00A56B20" w:rsidRDefault="00FC230D" w:rsidP="00FC230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8746D9F" w14:textId="15EFB35B" w:rsidR="00FC230D" w:rsidRPr="00A56B20" w:rsidRDefault="00C273B6" w:rsidP="00FC23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215</w:t>
            </w:r>
          </w:p>
        </w:tc>
        <w:tc>
          <w:tcPr>
            <w:tcW w:w="180" w:type="dxa"/>
            <w:shd w:val="clear" w:color="auto" w:fill="auto"/>
          </w:tcPr>
          <w:p w14:paraId="759E20D5" w14:textId="77777777" w:rsidR="00FC230D" w:rsidRPr="00A56B20" w:rsidRDefault="00FC230D" w:rsidP="00FC230D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4E5E94CC" w14:textId="752CAB93" w:rsidR="00FC230D" w:rsidRPr="00A56B20" w:rsidRDefault="00C273B6" w:rsidP="00FC23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216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D7F350C" w14:textId="77777777" w:rsidR="00FC230D" w:rsidRPr="00A56B20" w:rsidRDefault="00FC230D" w:rsidP="00FC230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3422C628" w14:textId="08A700B1" w:rsidR="00FC230D" w:rsidRPr="00864AFD" w:rsidRDefault="00FC230D" w:rsidP="00FC230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3518BA3C" w14:textId="77777777" w:rsidR="00FC230D" w:rsidRPr="00A545B4" w:rsidRDefault="00FC230D" w:rsidP="00FC230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18" w:type="dxa"/>
            <w:shd w:val="clear" w:color="auto" w:fill="auto"/>
          </w:tcPr>
          <w:p w14:paraId="10AD5123" w14:textId="77777777" w:rsidR="00FC230D" w:rsidRPr="00A545B4" w:rsidRDefault="00FC230D" w:rsidP="00FC230D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</w:tbl>
    <w:p w14:paraId="18A5929C" w14:textId="77777777" w:rsidR="00536771" w:rsidRDefault="00536771">
      <w:r>
        <w:br w:type="page"/>
      </w:r>
    </w:p>
    <w:tbl>
      <w:tblPr>
        <w:tblW w:w="15493" w:type="dxa"/>
        <w:tblInd w:w="-19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540"/>
        <w:gridCol w:w="180"/>
        <w:gridCol w:w="641"/>
        <w:gridCol w:w="540"/>
        <w:gridCol w:w="630"/>
        <w:gridCol w:w="180"/>
        <w:gridCol w:w="54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720"/>
        <w:gridCol w:w="180"/>
        <w:gridCol w:w="720"/>
        <w:gridCol w:w="180"/>
        <w:gridCol w:w="720"/>
        <w:gridCol w:w="182"/>
        <w:gridCol w:w="712"/>
        <w:gridCol w:w="8"/>
      </w:tblGrid>
      <w:tr w:rsidR="00536771" w:rsidRPr="00E216F2" w14:paraId="59D5081C" w14:textId="77777777" w:rsidTr="00AC76C2">
        <w:trPr>
          <w:gridAfter w:val="1"/>
          <w:wAfter w:w="8" w:type="dxa"/>
          <w:cantSplit/>
        </w:trPr>
        <w:tc>
          <w:tcPr>
            <w:tcW w:w="15485" w:type="dxa"/>
            <w:gridSpan w:val="29"/>
            <w:shd w:val="clear" w:color="auto" w:fill="auto"/>
          </w:tcPr>
          <w:p w14:paraId="22F6317B" w14:textId="77777777" w:rsidR="00536771" w:rsidRPr="00E216F2" w:rsidRDefault="00536771" w:rsidP="0053677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  <w:r w:rsidRPr="00E216F2"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  <w:lastRenderedPageBreak/>
              <w:t>งบการเงินรวม</w:t>
            </w:r>
          </w:p>
        </w:tc>
      </w:tr>
      <w:tr w:rsidR="00322D77" w:rsidRPr="00E216F2" w14:paraId="4CC6627C" w14:textId="77777777" w:rsidTr="00AC76C2">
        <w:trPr>
          <w:cantSplit/>
        </w:trPr>
        <w:tc>
          <w:tcPr>
            <w:tcW w:w="3150" w:type="dxa"/>
            <w:shd w:val="clear" w:color="auto" w:fill="auto"/>
          </w:tcPr>
          <w:p w14:paraId="5CA4FE80" w14:textId="77777777" w:rsidR="00322D77" w:rsidRPr="00E216F2" w:rsidRDefault="00322D77" w:rsidP="00322D77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61" w:type="dxa"/>
            <w:gridSpan w:val="3"/>
            <w:shd w:val="clear" w:color="auto" w:fill="auto"/>
          </w:tcPr>
          <w:p w14:paraId="40C456A8" w14:textId="77777777" w:rsidR="00322D77" w:rsidRPr="00E216F2" w:rsidRDefault="00322D77" w:rsidP="00322D7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E216F2">
              <w:rPr>
                <w:rFonts w:ascii="Angsana New" w:hAnsi="Angsana New"/>
                <w:szCs w:val="22"/>
                <w:cs/>
                <w:lang w:bidi="th-TH"/>
              </w:rPr>
              <w:t>สัดส่วนความเป็น</w:t>
            </w:r>
          </w:p>
        </w:tc>
        <w:tc>
          <w:tcPr>
            <w:tcW w:w="2520" w:type="dxa"/>
            <w:gridSpan w:val="5"/>
            <w:shd w:val="clear" w:color="auto" w:fill="auto"/>
          </w:tcPr>
          <w:p w14:paraId="473D42EC" w14:textId="77777777" w:rsidR="00322D77" w:rsidRPr="00E216F2" w:rsidRDefault="00322D77" w:rsidP="00322D7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43D340D" w14:textId="77777777" w:rsidR="00322D77" w:rsidRPr="00E216F2" w:rsidRDefault="00322D77" w:rsidP="00322D7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0B0281CF" w14:textId="77777777" w:rsidR="00322D77" w:rsidRPr="00E216F2" w:rsidRDefault="00322D77" w:rsidP="00322D7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rtl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A3AA6AE" w14:textId="77777777" w:rsidR="00322D77" w:rsidRPr="00E216F2" w:rsidRDefault="00322D77" w:rsidP="00322D7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3719622A" w14:textId="77777777" w:rsidR="00322D77" w:rsidRPr="00E216F2" w:rsidRDefault="00322D77" w:rsidP="00322D77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3D7AFF6" w14:textId="77777777" w:rsidR="00322D77" w:rsidRPr="00E216F2" w:rsidRDefault="00322D77" w:rsidP="00322D77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64864DE0" w14:textId="77777777" w:rsidR="00322D77" w:rsidRPr="00E216F2" w:rsidRDefault="00322D77" w:rsidP="00322D77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80" w:type="dxa"/>
          </w:tcPr>
          <w:p w14:paraId="0F667E98" w14:textId="77777777" w:rsidR="00322D77" w:rsidRPr="00E216F2" w:rsidRDefault="00322D77" w:rsidP="00322D77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  <w:gridSpan w:val="3"/>
          </w:tcPr>
          <w:p w14:paraId="6A133621" w14:textId="77777777" w:rsidR="00322D77" w:rsidRPr="00E216F2" w:rsidRDefault="00322D77" w:rsidP="00322D77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80" w:type="dxa"/>
          </w:tcPr>
          <w:p w14:paraId="7E107091" w14:textId="77777777" w:rsidR="00322D77" w:rsidRPr="00E216F2" w:rsidRDefault="00322D77" w:rsidP="00322D77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622" w:type="dxa"/>
            <w:gridSpan w:val="4"/>
          </w:tcPr>
          <w:p w14:paraId="57BB700C" w14:textId="2D5595BF" w:rsidR="00322D77" w:rsidRPr="00E216F2" w:rsidRDefault="00322D77" w:rsidP="00322D77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216F2">
              <w:rPr>
                <w:rFonts w:ascii="Angsana New" w:hAnsi="Angsana New"/>
                <w:sz w:val="22"/>
                <w:szCs w:val="22"/>
                <w:cs/>
                <w:lang w:val="en-US"/>
              </w:rPr>
              <w:t>เงินปันผลรับ</w:t>
            </w:r>
            <w:r w:rsidR="00333F84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สำหรับ</w:t>
            </w:r>
          </w:p>
        </w:tc>
      </w:tr>
      <w:tr w:rsidR="00D977DB" w:rsidRPr="00E216F2" w14:paraId="5B9BB161" w14:textId="77777777" w:rsidTr="00AC76C2">
        <w:trPr>
          <w:cantSplit/>
        </w:trPr>
        <w:tc>
          <w:tcPr>
            <w:tcW w:w="3150" w:type="dxa"/>
            <w:shd w:val="clear" w:color="auto" w:fill="auto"/>
          </w:tcPr>
          <w:p w14:paraId="71BD1EFD" w14:textId="77777777" w:rsidR="00D977DB" w:rsidRPr="00E216F2" w:rsidRDefault="00D977DB" w:rsidP="00D977DB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61" w:type="dxa"/>
            <w:gridSpan w:val="3"/>
            <w:shd w:val="clear" w:color="auto" w:fill="auto"/>
          </w:tcPr>
          <w:p w14:paraId="7F5AB7FB" w14:textId="77777777" w:rsidR="00D977DB" w:rsidRPr="00E216F2" w:rsidDel="0068544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E216F2">
              <w:rPr>
                <w:rFonts w:ascii="Angsana New" w:hAnsi="Angsana New"/>
                <w:szCs w:val="22"/>
                <w:cs/>
                <w:lang w:bidi="th-TH"/>
              </w:rPr>
              <w:t>เจ้าของ</w:t>
            </w:r>
          </w:p>
        </w:tc>
        <w:tc>
          <w:tcPr>
            <w:tcW w:w="2520" w:type="dxa"/>
            <w:gridSpan w:val="5"/>
            <w:shd w:val="clear" w:color="auto" w:fill="auto"/>
          </w:tcPr>
          <w:p w14:paraId="565123EC" w14:textId="77777777" w:rsidR="00D977DB" w:rsidRPr="00E216F2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  <w:r w:rsidRPr="00E216F2">
              <w:rPr>
                <w:rFonts w:ascii="Angsana New" w:hAnsi="Angsana New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shd w:val="clear" w:color="auto" w:fill="auto"/>
          </w:tcPr>
          <w:p w14:paraId="01DC0BCD" w14:textId="77777777" w:rsidR="00D977DB" w:rsidRPr="00E216F2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71BD5CA2" w14:textId="77777777" w:rsidR="00D977DB" w:rsidRPr="00E216F2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  <w:r w:rsidRPr="00E216F2">
              <w:rPr>
                <w:rFonts w:ascii="Angsana New" w:hAnsi="Angsana New"/>
                <w:szCs w:val="22"/>
                <w:cs/>
                <w:lang w:bidi="th-TH"/>
              </w:rPr>
              <w:t>วิธีราคาทุน</w:t>
            </w:r>
          </w:p>
        </w:tc>
        <w:tc>
          <w:tcPr>
            <w:tcW w:w="180" w:type="dxa"/>
            <w:shd w:val="clear" w:color="auto" w:fill="auto"/>
          </w:tcPr>
          <w:p w14:paraId="0897B6A8" w14:textId="77777777" w:rsidR="00D977DB" w:rsidRPr="00E216F2" w:rsidRDefault="00D977DB" w:rsidP="00D977D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3F47028E" w14:textId="77777777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216F2">
              <w:rPr>
                <w:rFonts w:ascii="Angsana New" w:hAnsi="Angsana New"/>
                <w:sz w:val="22"/>
                <w:szCs w:val="22"/>
                <w:cs/>
                <w:lang w:val="en-US"/>
              </w:rPr>
              <w:t>วิธีส่วนได้เสีย</w:t>
            </w:r>
          </w:p>
        </w:tc>
        <w:tc>
          <w:tcPr>
            <w:tcW w:w="180" w:type="dxa"/>
            <w:shd w:val="clear" w:color="auto" w:fill="auto"/>
          </w:tcPr>
          <w:p w14:paraId="2239CBEB" w14:textId="77777777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1E50B10B" w14:textId="77777777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216F2">
              <w:rPr>
                <w:rFonts w:ascii="Angsana New" w:hAnsi="Angsana New"/>
                <w:sz w:val="22"/>
                <w:szCs w:val="22"/>
                <w:cs/>
                <w:lang w:val="en-US"/>
              </w:rPr>
              <w:t>การด้อยค่า</w:t>
            </w:r>
          </w:p>
        </w:tc>
        <w:tc>
          <w:tcPr>
            <w:tcW w:w="180" w:type="dxa"/>
          </w:tcPr>
          <w:p w14:paraId="18A4AF17" w14:textId="77777777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  <w:gridSpan w:val="3"/>
          </w:tcPr>
          <w:p w14:paraId="00DDD2C3" w14:textId="77777777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216F2">
              <w:rPr>
                <w:rFonts w:ascii="Angsana New" w:hAnsi="Angsana New"/>
                <w:sz w:val="22"/>
                <w:szCs w:val="22"/>
                <w:cs/>
                <w:lang w:val="en-US"/>
              </w:rPr>
              <w:t>ส่วนได้เสีย</w:t>
            </w:r>
            <w:r w:rsidRPr="00E216F2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  <w:r w:rsidRPr="00E216F2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สุทธิ</w:t>
            </w:r>
          </w:p>
        </w:tc>
        <w:tc>
          <w:tcPr>
            <w:tcW w:w="180" w:type="dxa"/>
          </w:tcPr>
          <w:p w14:paraId="58EB284E" w14:textId="77777777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622" w:type="dxa"/>
            <w:gridSpan w:val="4"/>
          </w:tcPr>
          <w:p w14:paraId="50760B48" w14:textId="2F73BDDB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งวด</w:t>
            </w:r>
            <w:r w:rsidR="00333F84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หก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เดือนสิ้นสุดวันที่</w:t>
            </w:r>
          </w:p>
        </w:tc>
      </w:tr>
      <w:tr w:rsidR="00BA514B" w:rsidRPr="00E216F2" w14:paraId="5474EDF3" w14:textId="77777777" w:rsidTr="00AC76C2">
        <w:trPr>
          <w:cantSplit/>
        </w:trPr>
        <w:tc>
          <w:tcPr>
            <w:tcW w:w="3150" w:type="dxa"/>
            <w:shd w:val="clear" w:color="auto" w:fill="auto"/>
          </w:tcPr>
          <w:p w14:paraId="7EF0C979" w14:textId="77777777" w:rsidR="00BA514B" w:rsidRPr="00E216F2" w:rsidRDefault="00BA514B" w:rsidP="00BA514B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766E3518" w14:textId="42676F5C" w:rsidR="00BA514B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30</w:t>
            </w:r>
            <w:r w:rsidR="00BA514B">
              <w:rPr>
                <w:rFonts w:ascii="Angsana New" w:hAnsi="Angsana New" w:hint="cs"/>
                <w:szCs w:val="22"/>
                <w:lang w:val="en-US" w:bidi="th-TH"/>
              </w:rPr>
              <w:t xml:space="preserve"> </w:t>
            </w:r>
            <w:r w:rsidR="00BA514B">
              <w:rPr>
                <w:rFonts w:ascii="Angsana New" w:hAnsi="Angsana New" w:hint="cs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14:paraId="7CF7C995" w14:textId="77777777" w:rsidR="00BA514B" w:rsidRPr="00E216F2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41" w:type="dxa"/>
            <w:shd w:val="clear" w:color="auto" w:fill="auto"/>
          </w:tcPr>
          <w:p w14:paraId="48FD60AD" w14:textId="609E94B4" w:rsidR="00BA514B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BA514B">
              <w:rPr>
                <w:rFonts w:ascii="Angsana New" w:hAnsi="Angsana New" w:hint="cs"/>
                <w:szCs w:val="22"/>
                <w:cs/>
                <w:lang w:bidi="th-TH"/>
              </w:rPr>
              <w:t xml:space="preserve"> ธันวาคม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4FE6E52D" w14:textId="364ADA9A" w:rsidR="00BA514B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30</w:t>
            </w:r>
            <w:r w:rsidR="00BA514B">
              <w:rPr>
                <w:rFonts w:ascii="Angsana New" w:hAnsi="Angsana New" w:hint="cs"/>
                <w:szCs w:val="22"/>
                <w:lang w:val="en-US" w:bidi="th-TH"/>
              </w:rPr>
              <w:t xml:space="preserve"> </w:t>
            </w:r>
          </w:p>
          <w:p w14:paraId="3615DAC5" w14:textId="342A2554" w:rsidR="00BA514B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14:paraId="7F768005" w14:textId="77777777" w:rsidR="00BA514B" w:rsidRPr="00E216F2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001A3276" w14:textId="6E7C35F2" w:rsidR="00BA514B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</w:p>
          <w:p w14:paraId="080E890D" w14:textId="77777777" w:rsidR="00BA514B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30AC6355" w14:textId="77777777" w:rsidR="00BA514B" w:rsidRPr="00E216F2" w:rsidRDefault="00BA514B" w:rsidP="00BA514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9AC7B98" w14:textId="56736FD0" w:rsidR="00BA514B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30</w:t>
            </w:r>
            <w:r w:rsidR="00BA514B">
              <w:rPr>
                <w:rFonts w:ascii="Angsana New" w:hAnsi="Angsana New" w:hint="cs"/>
                <w:szCs w:val="22"/>
                <w:lang w:val="en-US" w:bidi="th-TH"/>
              </w:rPr>
              <w:t xml:space="preserve"> </w:t>
            </w:r>
            <w:r w:rsidR="00BA514B">
              <w:rPr>
                <w:rFonts w:ascii="Angsana New" w:hAnsi="Angsana New" w:hint="cs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14:paraId="090E401A" w14:textId="77777777" w:rsidR="00BA514B" w:rsidRPr="00E216F2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2BDDCAC" w14:textId="680E7CC0" w:rsidR="00BA514B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</w:p>
          <w:p w14:paraId="48C760F1" w14:textId="77777777" w:rsidR="00BA514B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23DEC8B5" w14:textId="77777777" w:rsidR="00BA514B" w:rsidRPr="00E216F2" w:rsidRDefault="00BA514B" w:rsidP="00BA514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1F5E41E" w14:textId="6C14489B" w:rsidR="00BA514B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30</w:t>
            </w:r>
            <w:r w:rsidR="00BA514B">
              <w:rPr>
                <w:rFonts w:ascii="Angsana New" w:hAnsi="Angsana New" w:hint="cs"/>
                <w:szCs w:val="22"/>
                <w:lang w:val="en-US" w:bidi="th-TH"/>
              </w:rPr>
              <w:t xml:space="preserve"> </w:t>
            </w:r>
            <w:r w:rsidR="00BA514B">
              <w:rPr>
                <w:rFonts w:ascii="Angsana New" w:hAnsi="Angsana New" w:hint="cs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14:paraId="113D253F" w14:textId="77777777" w:rsidR="00BA514B" w:rsidRPr="00E216F2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754A37B" w14:textId="4F5A2C72" w:rsidR="00BA514B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BA514B">
              <w:rPr>
                <w:rFonts w:ascii="Angsana New" w:hAnsi="Angsana New" w:hint="cs"/>
                <w:szCs w:val="22"/>
                <w:cs/>
                <w:lang w:bidi="th-TH"/>
              </w:rPr>
              <w:t xml:space="preserve"> </w:t>
            </w:r>
          </w:p>
          <w:p w14:paraId="0765D935" w14:textId="7AF0F6A8" w:rsidR="00BA514B" w:rsidRDefault="00D71B71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694A6F16" w14:textId="77777777" w:rsidR="00BA514B" w:rsidRPr="00E216F2" w:rsidRDefault="00BA514B" w:rsidP="00BA514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BA37339" w14:textId="6447D55A" w:rsidR="00BA514B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30</w:t>
            </w:r>
            <w:r w:rsidR="00BA514B">
              <w:rPr>
                <w:rFonts w:ascii="Angsana New" w:hAnsi="Angsana New" w:hint="cs"/>
                <w:szCs w:val="22"/>
                <w:lang w:val="en-US" w:bidi="th-TH"/>
              </w:rPr>
              <w:t xml:space="preserve"> </w:t>
            </w:r>
            <w:r w:rsidR="00BA514B">
              <w:rPr>
                <w:rFonts w:ascii="Angsana New" w:hAnsi="Angsana New" w:hint="cs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14:paraId="58883775" w14:textId="77777777" w:rsidR="00BA514B" w:rsidRPr="00E216F2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CC476F7" w14:textId="657DF9CE" w:rsidR="00BA514B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</w:p>
          <w:p w14:paraId="1814DE6A" w14:textId="77777777" w:rsidR="00BA514B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73A54592" w14:textId="77777777" w:rsidR="00BA514B" w:rsidRPr="00C03FAC" w:rsidRDefault="00BA514B" w:rsidP="00BA514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2D47BCFE" w14:textId="10E37D7B" w:rsidR="00BA514B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30</w:t>
            </w:r>
          </w:p>
          <w:p w14:paraId="7012A3E3" w14:textId="46E3D3F8" w:rsidR="00BA514B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16262138" w14:textId="77777777" w:rsidR="00BA514B" w:rsidRPr="00E216F2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4FD52E98" w14:textId="60460DBB" w:rsidR="00BA514B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</w:p>
          <w:p w14:paraId="40696179" w14:textId="77777777" w:rsidR="00BA514B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25CD3A26" w14:textId="77777777" w:rsidR="00BA514B" w:rsidRPr="00E216F2" w:rsidRDefault="00BA514B" w:rsidP="00BA514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0ECB16AC" w14:textId="0F3FFF74" w:rsidR="00BA514B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30</w:t>
            </w:r>
          </w:p>
          <w:p w14:paraId="240C3314" w14:textId="2D4A19C3" w:rsidR="00BA514B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182" w:type="dxa"/>
          </w:tcPr>
          <w:p w14:paraId="03105B3D" w14:textId="77777777" w:rsidR="00BA514B" w:rsidRPr="00E216F2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</w:tcPr>
          <w:p w14:paraId="28044550" w14:textId="6941A513" w:rsidR="00BA514B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30</w:t>
            </w:r>
            <w:r w:rsidR="00BA514B">
              <w:rPr>
                <w:rFonts w:ascii="Angsana New" w:hAnsi="Angsana New" w:hint="cs"/>
                <w:szCs w:val="22"/>
                <w:lang w:val="en-US" w:bidi="th-TH"/>
              </w:rPr>
              <w:t xml:space="preserve"> </w:t>
            </w:r>
          </w:p>
          <w:p w14:paraId="0FE80E2F" w14:textId="20318D3E" w:rsidR="00BA514B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มิถุนายน</w:t>
            </w:r>
          </w:p>
        </w:tc>
      </w:tr>
      <w:tr w:rsidR="00BA514B" w:rsidRPr="00E216F2" w14:paraId="6AFAA26F" w14:textId="77777777" w:rsidTr="00AC76C2">
        <w:trPr>
          <w:cantSplit/>
        </w:trPr>
        <w:tc>
          <w:tcPr>
            <w:tcW w:w="3150" w:type="dxa"/>
            <w:shd w:val="clear" w:color="auto" w:fill="auto"/>
          </w:tcPr>
          <w:p w14:paraId="24D96B0E" w14:textId="77777777" w:rsidR="00BA514B" w:rsidRPr="00E216F2" w:rsidRDefault="00BA514B" w:rsidP="00BA514B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43ECC184" w14:textId="36D495AD" w:rsidR="00BA514B" w:rsidRPr="00B322D0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6CC8BF17" w14:textId="77777777" w:rsidR="00BA514B" w:rsidRPr="00E216F2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41" w:type="dxa"/>
            <w:shd w:val="clear" w:color="auto" w:fill="auto"/>
          </w:tcPr>
          <w:p w14:paraId="6C57C2E6" w14:textId="64E12D38" w:rsidR="00BA514B" w:rsidRPr="00E216F2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/>
              </w:rPr>
              <w:t>256</w:t>
            </w: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DDCE0F8" w14:textId="20328A2B" w:rsidR="00BA514B" w:rsidRPr="00B322D0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1DAF8E32" w14:textId="77777777" w:rsidR="00BA514B" w:rsidRPr="00E216F2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72EED0A1" w14:textId="5A26CCCF" w:rsidR="00BA514B" w:rsidRPr="00E216F2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/>
              </w:rPr>
              <w:t>256</w:t>
            </w: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4EC6A0BB" w14:textId="77777777" w:rsidR="00BA514B" w:rsidRPr="00E216F2" w:rsidRDefault="00BA514B" w:rsidP="00BA514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51103AB" w14:textId="1E21E0B2" w:rsidR="00BA514B" w:rsidRPr="00B322D0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68C699E0" w14:textId="77777777" w:rsidR="00BA514B" w:rsidRPr="00E216F2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60A0FA7" w14:textId="1D620231" w:rsidR="00BA514B" w:rsidRPr="00E216F2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/>
              </w:rPr>
              <w:t>256</w:t>
            </w: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6B073502" w14:textId="77777777" w:rsidR="00BA514B" w:rsidRPr="00E216F2" w:rsidRDefault="00BA514B" w:rsidP="00BA514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E89888A" w14:textId="55E7EC8B" w:rsidR="00BA514B" w:rsidRPr="00B322D0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4D47BE85" w14:textId="77777777" w:rsidR="00BA514B" w:rsidRPr="00E216F2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464CA7C" w14:textId="36B4D475" w:rsidR="00BA514B" w:rsidRPr="00E216F2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/>
              </w:rPr>
              <w:t>256</w:t>
            </w: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39B8CC8A" w14:textId="77777777" w:rsidR="00BA514B" w:rsidRPr="00E216F2" w:rsidRDefault="00BA514B" w:rsidP="00BA514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18BADA4" w14:textId="17E07323" w:rsidR="00BA514B" w:rsidRPr="00B322D0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66912872" w14:textId="77777777" w:rsidR="00BA514B" w:rsidRPr="00E216F2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9C97C46" w14:textId="5B0285D8" w:rsidR="00BA514B" w:rsidRPr="00E216F2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/>
              </w:rPr>
              <w:t>256</w:t>
            </w: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71B16D15" w14:textId="77777777" w:rsidR="00BA514B" w:rsidRPr="00C03FAC" w:rsidRDefault="00BA514B" w:rsidP="00BA514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3EB2AECC" w14:textId="3DA54600" w:rsidR="00BA514B" w:rsidRPr="00B322D0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67E89ECD" w14:textId="77777777" w:rsidR="00BA514B" w:rsidRPr="00E216F2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6220FE61" w14:textId="7BB97DB3" w:rsidR="00BA514B" w:rsidRPr="00E216F2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/>
              </w:rPr>
              <w:t>256</w:t>
            </w: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26CBBC43" w14:textId="77777777" w:rsidR="00BA514B" w:rsidRPr="00E216F2" w:rsidRDefault="00BA514B" w:rsidP="00BA514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710214D4" w14:textId="3758FCCF" w:rsidR="00BA514B" w:rsidRPr="00B322D0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182" w:type="dxa"/>
          </w:tcPr>
          <w:p w14:paraId="77E5F595" w14:textId="77777777" w:rsidR="00BA514B" w:rsidRPr="00E216F2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</w:tcPr>
          <w:p w14:paraId="4C0B5CF9" w14:textId="27D15281" w:rsidR="00BA514B" w:rsidRPr="00E216F2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/>
              </w:rPr>
              <w:t>256</w:t>
            </w: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</w:p>
        </w:tc>
      </w:tr>
      <w:tr w:rsidR="00BA514B" w:rsidRPr="00E216F2" w14:paraId="03A8D579" w14:textId="77777777" w:rsidTr="00AC76C2">
        <w:trPr>
          <w:cantSplit/>
        </w:trPr>
        <w:tc>
          <w:tcPr>
            <w:tcW w:w="3150" w:type="dxa"/>
            <w:shd w:val="clear" w:color="auto" w:fill="auto"/>
          </w:tcPr>
          <w:p w14:paraId="2C365E55" w14:textId="77777777" w:rsidR="00BA514B" w:rsidRPr="00E216F2" w:rsidRDefault="00BA514B" w:rsidP="00BA514B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61" w:type="dxa"/>
            <w:gridSpan w:val="3"/>
            <w:shd w:val="clear" w:color="auto" w:fill="auto"/>
          </w:tcPr>
          <w:p w14:paraId="3CCDACD5" w14:textId="77777777" w:rsidR="00BA514B" w:rsidRPr="00E216F2" w:rsidRDefault="00BA514B" w:rsidP="00BA514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  <w:r w:rsidRPr="00E216F2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96C4BEF" w14:textId="77777777" w:rsidR="00BA514B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AA9E087" w14:textId="77777777" w:rsidR="00BA514B" w:rsidRPr="00E216F2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32174035" w14:textId="77777777" w:rsidR="00BA514B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41070EB1" w14:textId="77777777" w:rsidR="00BA514B" w:rsidRPr="00E216F2" w:rsidRDefault="00BA514B" w:rsidP="00BA514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8282" w:type="dxa"/>
            <w:gridSpan w:val="20"/>
            <w:shd w:val="clear" w:color="auto" w:fill="auto"/>
          </w:tcPr>
          <w:p w14:paraId="46CB632F" w14:textId="77777777" w:rsidR="00BA514B" w:rsidRPr="00E216F2" w:rsidRDefault="00BA514B" w:rsidP="00BA514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  <w:tab w:val="left" w:pos="2717"/>
                <w:tab w:val="center" w:pos="406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i/>
                <w:iCs/>
                <w:sz w:val="22"/>
                <w:szCs w:val="22"/>
                <w:cs/>
                <w:lang w:val="en-US"/>
              </w:rPr>
              <w:tab/>
            </w:r>
            <w:r>
              <w:rPr>
                <w:rFonts w:ascii="Angsana New" w:hAnsi="Angsana New"/>
                <w:i/>
                <w:iCs/>
                <w:sz w:val="22"/>
                <w:szCs w:val="22"/>
                <w:cs/>
                <w:lang w:val="en-US"/>
              </w:rPr>
              <w:tab/>
            </w:r>
            <w:r>
              <w:rPr>
                <w:rFonts w:ascii="Angsana New" w:hAnsi="Angsana New"/>
                <w:i/>
                <w:iCs/>
                <w:sz w:val="22"/>
                <w:szCs w:val="22"/>
                <w:cs/>
                <w:lang w:val="en-US"/>
              </w:rPr>
              <w:tab/>
            </w:r>
            <w:r w:rsidRPr="00E216F2">
              <w:rPr>
                <w:rFonts w:ascii="Angsana New" w:hAnsi="Angsana New"/>
                <w:i/>
                <w:iCs/>
                <w:sz w:val="22"/>
                <w:szCs w:val="22"/>
                <w:cs/>
                <w:lang w:val="en-US"/>
              </w:rPr>
              <w:t>(ล้านบาท)</w:t>
            </w:r>
          </w:p>
        </w:tc>
      </w:tr>
      <w:tr w:rsidR="00AC76C2" w:rsidRPr="00A545B4" w14:paraId="59AF264B" w14:textId="77777777" w:rsidTr="00AC76C2">
        <w:trPr>
          <w:cantSplit/>
          <w:trHeight w:val="80"/>
        </w:trPr>
        <w:tc>
          <w:tcPr>
            <w:tcW w:w="3150" w:type="dxa"/>
            <w:shd w:val="clear" w:color="auto" w:fill="auto"/>
          </w:tcPr>
          <w:p w14:paraId="656C38CF" w14:textId="77777777" w:rsidR="00AC76C2" w:rsidRPr="00A545B4" w:rsidRDefault="00AC76C2" w:rsidP="001F0EF2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545B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540" w:type="dxa"/>
            <w:shd w:val="clear" w:color="auto" w:fill="auto"/>
          </w:tcPr>
          <w:p w14:paraId="03CC535D" w14:textId="77777777" w:rsidR="00AC76C2" w:rsidRPr="00A545B4" w:rsidRDefault="00AC76C2" w:rsidP="001F0EF2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0A6DB6B" w14:textId="77777777" w:rsidR="00AC76C2" w:rsidRPr="00A545B4" w:rsidRDefault="00AC76C2" w:rsidP="001F0EF2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1" w:type="dxa"/>
            <w:shd w:val="clear" w:color="auto" w:fill="auto"/>
          </w:tcPr>
          <w:p w14:paraId="2C3C8066" w14:textId="77777777" w:rsidR="00AC76C2" w:rsidRPr="00A545B4" w:rsidRDefault="00AC76C2" w:rsidP="001F0EF2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28168B71" w14:textId="77777777" w:rsidR="00AC76C2" w:rsidRPr="00A545B4" w:rsidRDefault="00AC76C2" w:rsidP="001F0EF2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3F04559" w14:textId="77777777" w:rsidR="00AC76C2" w:rsidRPr="00A545B4" w:rsidRDefault="00AC76C2" w:rsidP="001F0EF2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33A10BE6" w14:textId="77777777" w:rsidR="00AC76C2" w:rsidRPr="00A545B4" w:rsidRDefault="00AC76C2" w:rsidP="001F0EF2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4452429B" w14:textId="77777777" w:rsidR="00AC76C2" w:rsidRPr="00A545B4" w:rsidRDefault="00AC76C2" w:rsidP="001F0EF2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2D21C29" w14:textId="77777777" w:rsidR="00AC76C2" w:rsidRPr="00A545B4" w:rsidRDefault="00AC76C2" w:rsidP="001F0EF2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718F214A" w14:textId="77777777" w:rsidR="00AC76C2" w:rsidRPr="00A545B4" w:rsidRDefault="00AC76C2" w:rsidP="001F0EF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AFD1044" w14:textId="77777777" w:rsidR="00AC76C2" w:rsidRPr="00A545B4" w:rsidRDefault="00AC76C2" w:rsidP="001F0EF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7965C842" w14:textId="77777777" w:rsidR="00AC76C2" w:rsidRPr="00A545B4" w:rsidRDefault="00AC76C2" w:rsidP="001F0EF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0C077B9" w14:textId="77777777" w:rsidR="00AC76C2" w:rsidRPr="00A545B4" w:rsidRDefault="00AC76C2" w:rsidP="001F0EF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02BDD5D8" w14:textId="77777777" w:rsidR="00AC76C2" w:rsidRPr="00A545B4" w:rsidRDefault="00AC76C2" w:rsidP="001F0EF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7C16695" w14:textId="77777777" w:rsidR="00AC76C2" w:rsidRPr="00A545B4" w:rsidRDefault="00AC76C2" w:rsidP="001F0EF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618934ED" w14:textId="77777777" w:rsidR="00AC76C2" w:rsidRPr="00A545B4" w:rsidRDefault="00AC76C2" w:rsidP="001F0EF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7C04DEC" w14:textId="77777777" w:rsidR="00AC76C2" w:rsidRPr="00A545B4" w:rsidRDefault="00AC76C2" w:rsidP="001F0EF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577A512B" w14:textId="77777777" w:rsidR="00AC76C2" w:rsidRPr="00A545B4" w:rsidRDefault="00AC76C2" w:rsidP="001F0EF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A88B0D2" w14:textId="77777777" w:rsidR="00AC76C2" w:rsidRPr="00A545B4" w:rsidRDefault="00AC76C2" w:rsidP="001F0EF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38F425BB" w14:textId="77777777" w:rsidR="00AC76C2" w:rsidRPr="00A545B4" w:rsidRDefault="00AC76C2" w:rsidP="001F0EF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9584EAE" w14:textId="77777777" w:rsidR="00AC76C2" w:rsidRPr="00A545B4" w:rsidRDefault="00AC76C2" w:rsidP="001F0EF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</w:tcPr>
          <w:p w14:paraId="1BCF113A" w14:textId="77777777" w:rsidR="00AC76C2" w:rsidRPr="00A545B4" w:rsidRDefault="00AC76C2" w:rsidP="001F0EF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71D49165" w14:textId="77777777" w:rsidR="00AC76C2" w:rsidRPr="00A545B4" w:rsidRDefault="00AC76C2" w:rsidP="001F0EF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</w:tcPr>
          <w:p w14:paraId="02DAB9CB" w14:textId="77777777" w:rsidR="00AC76C2" w:rsidRPr="00A545B4" w:rsidRDefault="00AC76C2" w:rsidP="001F0EF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1C165C04" w14:textId="77777777" w:rsidR="00AC76C2" w:rsidRPr="00A545B4" w:rsidRDefault="00AC76C2" w:rsidP="001F0EF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</w:tcPr>
          <w:p w14:paraId="20D4D2EF" w14:textId="77777777" w:rsidR="00AC76C2" w:rsidRPr="00A545B4" w:rsidRDefault="00AC76C2" w:rsidP="001F0EF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1FACDE43" w14:textId="77777777" w:rsidR="00AC76C2" w:rsidRPr="00A545B4" w:rsidRDefault="00AC76C2" w:rsidP="001F0EF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2" w:type="dxa"/>
          </w:tcPr>
          <w:p w14:paraId="45D77619" w14:textId="77777777" w:rsidR="00AC76C2" w:rsidRPr="00A545B4" w:rsidRDefault="00AC76C2" w:rsidP="001F0EF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18" w:type="dxa"/>
            <w:gridSpan w:val="2"/>
          </w:tcPr>
          <w:p w14:paraId="75DA7B0A" w14:textId="77777777" w:rsidR="00AC76C2" w:rsidRPr="00A545B4" w:rsidRDefault="00AC76C2" w:rsidP="001F0EF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</w:tr>
      <w:tr w:rsidR="00E378E8" w:rsidRPr="00A56B20" w14:paraId="08B9A1C0" w14:textId="77777777" w:rsidTr="00AC76C2">
        <w:trPr>
          <w:cantSplit/>
        </w:trPr>
        <w:tc>
          <w:tcPr>
            <w:tcW w:w="3150" w:type="dxa"/>
            <w:shd w:val="clear" w:color="auto" w:fill="auto"/>
          </w:tcPr>
          <w:p w14:paraId="7F123CCC" w14:textId="77777777" w:rsidR="00E378E8" w:rsidRPr="005A0C93" w:rsidRDefault="00E378E8" w:rsidP="00E378E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0C9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เอ็นเอส บลูสโคป</w:t>
            </w:r>
            <w:r w:rsidRPr="005A0C9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5A0C93">
              <w:rPr>
                <w:rFonts w:asciiTheme="majorBidi" w:hAnsiTheme="majorBidi" w:cstheme="majorBidi"/>
                <w:sz w:val="22"/>
                <w:szCs w:val="22"/>
                <w:cs/>
              </w:rPr>
              <w:t>(ประเทศไทย)  จำกัด</w:t>
            </w:r>
          </w:p>
        </w:tc>
        <w:tc>
          <w:tcPr>
            <w:tcW w:w="540" w:type="dxa"/>
            <w:shd w:val="clear" w:color="auto" w:fill="auto"/>
          </w:tcPr>
          <w:p w14:paraId="79B36700" w14:textId="7EA99365" w:rsidR="00E378E8" w:rsidRPr="00A56B20" w:rsidRDefault="00C273B6" w:rsidP="00E37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3B6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728365CE" w14:textId="77777777" w:rsidR="00E378E8" w:rsidRPr="00A56B20" w:rsidRDefault="00E378E8" w:rsidP="00E378E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41" w:type="dxa"/>
            <w:shd w:val="clear" w:color="auto" w:fill="auto"/>
          </w:tcPr>
          <w:p w14:paraId="35E584F3" w14:textId="706D06F9" w:rsidR="00E378E8" w:rsidRPr="00A56B20" w:rsidRDefault="00C273B6" w:rsidP="00E37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3B6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540" w:type="dxa"/>
            <w:shd w:val="clear" w:color="auto" w:fill="auto"/>
          </w:tcPr>
          <w:p w14:paraId="412A3485" w14:textId="62D57989" w:rsidR="00E378E8" w:rsidRPr="00A56B20" w:rsidRDefault="00C273B6" w:rsidP="00E378E8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C273B6">
              <w:rPr>
                <w:rFonts w:ascii="Angsana New" w:hAnsi="Angsana New"/>
                <w:szCs w:val="22"/>
                <w:lang w:val="en-US"/>
              </w:rPr>
              <w:t>5</w:t>
            </w:r>
            <w:r w:rsidR="00E378E8" w:rsidRPr="00A56B20">
              <w:rPr>
                <w:rFonts w:ascii="Angsana New" w:hAnsi="Angsana New"/>
                <w:szCs w:val="22"/>
              </w:rPr>
              <w:t>,</w:t>
            </w:r>
            <w:r w:rsidRPr="00C273B6">
              <w:rPr>
                <w:rFonts w:ascii="Angsana New" w:hAnsi="Angsana New"/>
                <w:szCs w:val="22"/>
                <w:lang w:val="en-US"/>
              </w:rPr>
              <w:t>000</w:t>
            </w:r>
          </w:p>
        </w:tc>
        <w:tc>
          <w:tcPr>
            <w:tcW w:w="630" w:type="dxa"/>
            <w:shd w:val="clear" w:color="auto" w:fill="auto"/>
          </w:tcPr>
          <w:p w14:paraId="0B2DAEC8" w14:textId="77777777" w:rsidR="00E378E8" w:rsidRPr="00A56B20" w:rsidRDefault="00E378E8" w:rsidP="00E378E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7296E7AD" w14:textId="77777777" w:rsidR="00E378E8" w:rsidRPr="00A56B20" w:rsidRDefault="00E378E8" w:rsidP="00E378E8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2242BA75" w14:textId="5F49E0C3" w:rsidR="00E378E8" w:rsidRPr="00A56B20" w:rsidRDefault="00C273B6" w:rsidP="00E378E8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C273B6">
              <w:rPr>
                <w:rFonts w:ascii="Angsana New" w:hAnsi="Angsana New"/>
                <w:szCs w:val="22"/>
                <w:lang w:val="en-US"/>
              </w:rPr>
              <w:t>5</w:t>
            </w:r>
            <w:r w:rsidR="00E378E8" w:rsidRPr="00A56B20">
              <w:rPr>
                <w:rFonts w:ascii="Angsana New" w:hAnsi="Angsana New"/>
                <w:szCs w:val="22"/>
              </w:rPr>
              <w:t>,</w:t>
            </w:r>
            <w:r w:rsidRPr="00C273B6">
              <w:rPr>
                <w:rFonts w:ascii="Angsana New" w:hAnsi="Angsana New"/>
                <w:szCs w:val="22"/>
                <w:lang w:val="en-US"/>
              </w:rPr>
              <w:t>000</w:t>
            </w:r>
          </w:p>
        </w:tc>
        <w:tc>
          <w:tcPr>
            <w:tcW w:w="630" w:type="dxa"/>
            <w:shd w:val="clear" w:color="auto" w:fill="auto"/>
          </w:tcPr>
          <w:p w14:paraId="74F7CF7A" w14:textId="77777777" w:rsidR="00E378E8" w:rsidRPr="00A56B20" w:rsidRDefault="00E378E8" w:rsidP="00E378E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61DF6544" w14:textId="77777777" w:rsidR="00E378E8" w:rsidRPr="00A56B20" w:rsidRDefault="00E378E8" w:rsidP="00E378E8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23CDBE9" w14:textId="36117124" w:rsidR="00E378E8" w:rsidRPr="00A56B20" w:rsidRDefault="00C273B6" w:rsidP="00E378E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640</w:t>
            </w:r>
          </w:p>
        </w:tc>
        <w:tc>
          <w:tcPr>
            <w:tcW w:w="180" w:type="dxa"/>
            <w:shd w:val="clear" w:color="auto" w:fill="auto"/>
          </w:tcPr>
          <w:p w14:paraId="03CD5D4E" w14:textId="77777777" w:rsidR="00E378E8" w:rsidRPr="00A56B20" w:rsidRDefault="00E378E8" w:rsidP="00E378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8811CC6" w14:textId="450177A3" w:rsidR="00E378E8" w:rsidRPr="00A56B20" w:rsidRDefault="00C273B6" w:rsidP="00E378E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C273B6">
              <w:rPr>
                <w:rFonts w:ascii="Angsana New" w:hAnsi="Angsana New"/>
                <w:szCs w:val="22"/>
                <w:lang w:val="en-US"/>
              </w:rPr>
              <w:t>640</w:t>
            </w:r>
          </w:p>
        </w:tc>
        <w:tc>
          <w:tcPr>
            <w:tcW w:w="180" w:type="dxa"/>
            <w:shd w:val="clear" w:color="auto" w:fill="auto"/>
          </w:tcPr>
          <w:p w14:paraId="0C39D4EA" w14:textId="77777777" w:rsidR="00E378E8" w:rsidRPr="00A56B20" w:rsidRDefault="00E378E8" w:rsidP="00E378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1A9C796" w14:textId="09620493" w:rsidR="00E378E8" w:rsidRPr="00A56B20" w:rsidRDefault="00C273B6" w:rsidP="00E378E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1</w:t>
            </w:r>
            <w:r w:rsidR="00E378E8">
              <w:rPr>
                <w:rFonts w:ascii="Angsana New" w:hAnsi="Angsana New"/>
                <w:szCs w:val="22"/>
                <w:lang w:bidi="th-TH"/>
              </w:rPr>
              <w:t>,</w:t>
            </w:r>
            <w:r w:rsidRPr="00C273B6">
              <w:rPr>
                <w:rFonts w:ascii="Angsana New" w:hAnsi="Angsana New"/>
                <w:szCs w:val="22"/>
                <w:lang w:val="en-US" w:bidi="th-TH"/>
              </w:rPr>
              <w:t>408</w:t>
            </w:r>
          </w:p>
        </w:tc>
        <w:tc>
          <w:tcPr>
            <w:tcW w:w="180" w:type="dxa"/>
            <w:shd w:val="clear" w:color="auto" w:fill="auto"/>
          </w:tcPr>
          <w:p w14:paraId="095A9046" w14:textId="77777777" w:rsidR="00E378E8" w:rsidRPr="00A56B20" w:rsidRDefault="00E378E8" w:rsidP="00E378E8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25D8B8B" w14:textId="78E4CC25" w:rsidR="00E378E8" w:rsidRPr="00A56B20" w:rsidRDefault="00C273B6" w:rsidP="00E378E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1</w:t>
            </w:r>
            <w:r w:rsidR="00E378E8">
              <w:rPr>
                <w:rFonts w:ascii="Angsana New" w:hAnsi="Angsana New"/>
                <w:szCs w:val="22"/>
                <w:lang w:bidi="th-TH"/>
              </w:rPr>
              <w:t>,</w:t>
            </w:r>
            <w:r w:rsidRPr="00C273B6">
              <w:rPr>
                <w:rFonts w:ascii="Angsana New" w:hAnsi="Angsana New"/>
                <w:szCs w:val="22"/>
                <w:lang w:val="en-US" w:bidi="th-TH"/>
              </w:rPr>
              <w:t>348</w:t>
            </w:r>
          </w:p>
        </w:tc>
        <w:tc>
          <w:tcPr>
            <w:tcW w:w="180" w:type="dxa"/>
            <w:shd w:val="clear" w:color="auto" w:fill="auto"/>
          </w:tcPr>
          <w:p w14:paraId="09BF4398" w14:textId="77777777" w:rsidR="00E378E8" w:rsidRPr="00A56B20" w:rsidRDefault="00E378E8" w:rsidP="00E378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990C782" w14:textId="2D39B501" w:rsidR="00E378E8" w:rsidRPr="00A545B4" w:rsidRDefault="00E378E8" w:rsidP="00E378E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2427CED" w14:textId="77777777" w:rsidR="00E378E8" w:rsidRPr="00A56B20" w:rsidRDefault="00E378E8" w:rsidP="00E378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BBF5A81" w14:textId="77777777" w:rsidR="00E378E8" w:rsidRPr="00A545B4" w:rsidRDefault="00E378E8" w:rsidP="00E378E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6FFC881" w14:textId="77777777" w:rsidR="00E378E8" w:rsidRPr="00A56B20" w:rsidRDefault="00E378E8" w:rsidP="00E378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DBBB4D5" w14:textId="57B2A3FE" w:rsidR="00E378E8" w:rsidRPr="00A56B20" w:rsidRDefault="00C273B6" w:rsidP="00E378E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1</w:t>
            </w:r>
            <w:r w:rsidR="00E378E8">
              <w:rPr>
                <w:rFonts w:ascii="Angsana New" w:hAnsi="Angsana New"/>
                <w:szCs w:val="22"/>
                <w:lang w:bidi="th-TH"/>
              </w:rPr>
              <w:t>,</w:t>
            </w:r>
            <w:r w:rsidRPr="00C273B6">
              <w:rPr>
                <w:rFonts w:ascii="Angsana New" w:hAnsi="Angsana New"/>
                <w:szCs w:val="22"/>
                <w:lang w:val="en-US" w:bidi="th-TH"/>
              </w:rPr>
              <w:t>408</w:t>
            </w:r>
          </w:p>
        </w:tc>
        <w:tc>
          <w:tcPr>
            <w:tcW w:w="180" w:type="dxa"/>
            <w:shd w:val="clear" w:color="auto" w:fill="auto"/>
          </w:tcPr>
          <w:p w14:paraId="55154384" w14:textId="77777777" w:rsidR="00E378E8" w:rsidRPr="00A56B20" w:rsidRDefault="00E378E8" w:rsidP="00E378E8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BCC0DC6" w14:textId="1812621D" w:rsidR="00E378E8" w:rsidRPr="00A56B20" w:rsidRDefault="00C273B6" w:rsidP="00E378E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1</w:t>
            </w:r>
            <w:r w:rsidR="00E378E8">
              <w:rPr>
                <w:rFonts w:ascii="Angsana New" w:hAnsi="Angsana New"/>
                <w:szCs w:val="22"/>
                <w:lang w:bidi="th-TH"/>
              </w:rPr>
              <w:t>,</w:t>
            </w:r>
            <w:r w:rsidRPr="00C273B6">
              <w:rPr>
                <w:rFonts w:ascii="Angsana New" w:hAnsi="Angsana New"/>
                <w:szCs w:val="22"/>
                <w:lang w:val="en-US" w:bidi="th-TH"/>
              </w:rPr>
              <w:t>348</w:t>
            </w:r>
          </w:p>
        </w:tc>
        <w:tc>
          <w:tcPr>
            <w:tcW w:w="180" w:type="dxa"/>
            <w:shd w:val="clear" w:color="auto" w:fill="auto"/>
          </w:tcPr>
          <w:p w14:paraId="4E393135" w14:textId="77777777" w:rsidR="00E378E8" w:rsidRPr="00A56B20" w:rsidRDefault="00E378E8" w:rsidP="00E378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32194A6" w14:textId="0868A2C7" w:rsidR="00E378E8" w:rsidRPr="00864AFD" w:rsidRDefault="00E378E8" w:rsidP="00E378E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3A506857" w14:textId="77777777" w:rsidR="00E378E8" w:rsidRPr="00A545B4" w:rsidRDefault="00E378E8" w:rsidP="00E378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39BFA8C0" w14:textId="77777777" w:rsidR="00E378E8" w:rsidRPr="00A545B4" w:rsidRDefault="00E378E8" w:rsidP="00E378E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E378E8" w:rsidRPr="00A56B20" w14:paraId="30857345" w14:textId="77777777" w:rsidTr="00AC76C2">
        <w:trPr>
          <w:cantSplit/>
        </w:trPr>
        <w:tc>
          <w:tcPr>
            <w:tcW w:w="3150" w:type="dxa"/>
            <w:shd w:val="clear" w:color="auto" w:fill="auto"/>
          </w:tcPr>
          <w:p w14:paraId="547EE79D" w14:textId="77777777" w:rsidR="00E378E8" w:rsidRPr="005A0C93" w:rsidRDefault="00E378E8" w:rsidP="00E378E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0C9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บลูสโคป บิลดิ้งส์</w:t>
            </w:r>
            <w:r w:rsidRPr="005A0C9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5A0C93">
              <w:rPr>
                <w:rFonts w:asciiTheme="majorBidi" w:hAnsiTheme="majorBidi" w:cstheme="majorBidi"/>
                <w:sz w:val="22"/>
                <w:szCs w:val="22"/>
                <w:cs/>
              </w:rPr>
              <w:t>(ประเทศไทย)  จำกัด</w:t>
            </w:r>
          </w:p>
        </w:tc>
        <w:tc>
          <w:tcPr>
            <w:tcW w:w="540" w:type="dxa"/>
            <w:shd w:val="clear" w:color="auto" w:fill="auto"/>
          </w:tcPr>
          <w:p w14:paraId="238859F6" w14:textId="77777777" w:rsidR="00E378E8" w:rsidRPr="00A56B20" w:rsidRDefault="00E378E8" w:rsidP="00E37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40F009BC" w14:textId="77777777" w:rsidR="00E378E8" w:rsidRPr="00A56B20" w:rsidRDefault="00E378E8" w:rsidP="00E378E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41" w:type="dxa"/>
            <w:shd w:val="clear" w:color="auto" w:fill="auto"/>
          </w:tcPr>
          <w:p w14:paraId="53B24331" w14:textId="77777777" w:rsidR="00E378E8" w:rsidRPr="00A56B20" w:rsidRDefault="00E378E8" w:rsidP="00E37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78C89D18" w14:textId="77777777" w:rsidR="00E378E8" w:rsidRPr="00A56B20" w:rsidRDefault="00E378E8" w:rsidP="00E378E8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33F89F2" w14:textId="77777777" w:rsidR="00E378E8" w:rsidRPr="00A56B20" w:rsidRDefault="00E378E8" w:rsidP="00E378E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79BD5DD" w14:textId="77777777" w:rsidR="00E378E8" w:rsidRPr="00A56B20" w:rsidRDefault="00E378E8" w:rsidP="00E378E8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30686E08" w14:textId="77777777" w:rsidR="00E378E8" w:rsidRPr="00A56B20" w:rsidRDefault="00E378E8" w:rsidP="00E378E8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151EE5E" w14:textId="77777777" w:rsidR="00E378E8" w:rsidRPr="00A56B20" w:rsidRDefault="00E378E8" w:rsidP="00E378E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F324E3D" w14:textId="77777777" w:rsidR="00E378E8" w:rsidRPr="00A56B20" w:rsidRDefault="00E378E8" w:rsidP="00E378E8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7F03594" w14:textId="77777777" w:rsidR="00E378E8" w:rsidRDefault="00E378E8" w:rsidP="00E378E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15444A2E" w14:textId="77777777" w:rsidR="00E378E8" w:rsidRPr="00A56B20" w:rsidRDefault="00E378E8" w:rsidP="00E378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7DE9143" w14:textId="77777777" w:rsidR="00E378E8" w:rsidRDefault="00E378E8" w:rsidP="00E378E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3077AD47" w14:textId="77777777" w:rsidR="00E378E8" w:rsidRPr="00A56B20" w:rsidRDefault="00E378E8" w:rsidP="00E378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A3F5308" w14:textId="1327728A" w:rsidR="00E378E8" w:rsidRDefault="00E378E8" w:rsidP="00E378E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A615CBB" w14:textId="77777777" w:rsidR="00E378E8" w:rsidRPr="00A56B20" w:rsidRDefault="00E378E8" w:rsidP="00E378E8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42F5178" w14:textId="77777777" w:rsidR="00E378E8" w:rsidRDefault="00E378E8" w:rsidP="00E378E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65532C7" w14:textId="77777777" w:rsidR="00E378E8" w:rsidRPr="00A56B20" w:rsidRDefault="00E378E8" w:rsidP="00E378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D89A906" w14:textId="77777777" w:rsidR="00E378E8" w:rsidRPr="00A545B4" w:rsidRDefault="00E378E8" w:rsidP="00E378E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52635E2" w14:textId="77777777" w:rsidR="00E378E8" w:rsidRPr="00A56B20" w:rsidRDefault="00E378E8" w:rsidP="00E378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5EDC564" w14:textId="77777777" w:rsidR="00E378E8" w:rsidRPr="00A545B4" w:rsidRDefault="00E378E8" w:rsidP="00E378E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DBA6033" w14:textId="77777777" w:rsidR="00E378E8" w:rsidRPr="00A56B20" w:rsidRDefault="00E378E8" w:rsidP="00E378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2095A52" w14:textId="77777777" w:rsidR="00E378E8" w:rsidRDefault="00E378E8" w:rsidP="00E378E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BDAD4CE" w14:textId="77777777" w:rsidR="00E378E8" w:rsidRPr="00A56B20" w:rsidRDefault="00E378E8" w:rsidP="00E378E8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3522B495" w14:textId="77777777" w:rsidR="00E378E8" w:rsidRDefault="00E378E8" w:rsidP="00E378E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F76987D" w14:textId="77777777" w:rsidR="00E378E8" w:rsidRPr="00A56B20" w:rsidRDefault="00E378E8" w:rsidP="00E378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3C4BD83" w14:textId="77777777" w:rsidR="00E378E8" w:rsidRDefault="00E378E8" w:rsidP="00E378E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3DA73D15" w14:textId="77777777" w:rsidR="00E378E8" w:rsidRPr="00A56B20" w:rsidRDefault="00E378E8" w:rsidP="00E378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53DF1715" w14:textId="77777777" w:rsidR="00E378E8" w:rsidRDefault="00E378E8" w:rsidP="00E378E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E378E8" w:rsidRPr="00A56B20" w14:paraId="3E558533" w14:textId="77777777" w:rsidTr="00AC76C2">
        <w:trPr>
          <w:cantSplit/>
        </w:trPr>
        <w:tc>
          <w:tcPr>
            <w:tcW w:w="3150" w:type="dxa"/>
            <w:shd w:val="clear" w:color="auto" w:fill="auto"/>
          </w:tcPr>
          <w:p w14:paraId="0AA3F476" w14:textId="094FD272" w:rsidR="00E378E8" w:rsidRPr="005A0C93" w:rsidRDefault="00E378E8" w:rsidP="00E378E8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0C9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(หยุดดำเนินการในปี </w:t>
            </w:r>
            <w:r w:rsidR="00C273B6" w:rsidRPr="00C273B6">
              <w:rPr>
                <w:rFonts w:asciiTheme="majorBidi" w:hAnsiTheme="majorBidi" w:cstheme="majorBidi"/>
                <w:sz w:val="22"/>
                <w:szCs w:val="22"/>
              </w:rPr>
              <w:t>2561</w:t>
            </w:r>
            <w:r w:rsidRPr="005A0C93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540" w:type="dxa"/>
            <w:shd w:val="clear" w:color="auto" w:fill="auto"/>
          </w:tcPr>
          <w:p w14:paraId="4EE616E7" w14:textId="672158FB" w:rsidR="00E378E8" w:rsidRPr="00A56B20" w:rsidRDefault="00C273B6" w:rsidP="00E37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3B6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6C09730F" w14:textId="77777777" w:rsidR="00E378E8" w:rsidRPr="00A56B20" w:rsidRDefault="00E378E8" w:rsidP="00E378E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41" w:type="dxa"/>
            <w:shd w:val="clear" w:color="auto" w:fill="auto"/>
          </w:tcPr>
          <w:p w14:paraId="418FE9CE" w14:textId="3A2FFF79" w:rsidR="00E378E8" w:rsidRPr="00A56B20" w:rsidRDefault="00C273B6" w:rsidP="00E37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3B6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540" w:type="dxa"/>
            <w:shd w:val="clear" w:color="auto" w:fill="auto"/>
          </w:tcPr>
          <w:p w14:paraId="49095848" w14:textId="6BF4A88F" w:rsidR="00E378E8" w:rsidRPr="00A56B20" w:rsidRDefault="00C273B6" w:rsidP="00E378E8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C273B6">
              <w:rPr>
                <w:rFonts w:ascii="Angsana New" w:hAnsi="Angsana New"/>
                <w:szCs w:val="22"/>
                <w:lang w:val="en-US"/>
              </w:rPr>
              <w:t>360</w:t>
            </w:r>
          </w:p>
        </w:tc>
        <w:tc>
          <w:tcPr>
            <w:tcW w:w="630" w:type="dxa"/>
            <w:shd w:val="clear" w:color="auto" w:fill="auto"/>
          </w:tcPr>
          <w:p w14:paraId="068C90D6" w14:textId="77777777" w:rsidR="00E378E8" w:rsidRPr="00A56B20" w:rsidRDefault="00E378E8" w:rsidP="00E378E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599D0A94" w14:textId="77777777" w:rsidR="00E378E8" w:rsidRPr="00A56B20" w:rsidRDefault="00E378E8" w:rsidP="00E378E8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78ABA960" w14:textId="4B792567" w:rsidR="00E378E8" w:rsidRPr="00A56B20" w:rsidRDefault="00C273B6" w:rsidP="00E378E8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C273B6">
              <w:rPr>
                <w:rFonts w:ascii="Angsana New" w:hAnsi="Angsana New"/>
                <w:szCs w:val="22"/>
                <w:lang w:val="en-US"/>
              </w:rPr>
              <w:t>360</w:t>
            </w:r>
          </w:p>
        </w:tc>
        <w:tc>
          <w:tcPr>
            <w:tcW w:w="630" w:type="dxa"/>
            <w:shd w:val="clear" w:color="auto" w:fill="auto"/>
          </w:tcPr>
          <w:p w14:paraId="6C8DD15E" w14:textId="77777777" w:rsidR="00E378E8" w:rsidRPr="00A56B20" w:rsidRDefault="00E378E8" w:rsidP="00E378E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17A5E8FB" w14:textId="77777777" w:rsidR="00E378E8" w:rsidRPr="00A56B20" w:rsidRDefault="00E378E8" w:rsidP="00E378E8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2E792F7" w14:textId="36ABDCDD" w:rsidR="00E378E8" w:rsidRPr="00A56B20" w:rsidRDefault="00C273B6" w:rsidP="00E378E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72</w:t>
            </w:r>
          </w:p>
        </w:tc>
        <w:tc>
          <w:tcPr>
            <w:tcW w:w="180" w:type="dxa"/>
            <w:shd w:val="clear" w:color="auto" w:fill="auto"/>
          </w:tcPr>
          <w:p w14:paraId="18FDE6E6" w14:textId="77777777" w:rsidR="00E378E8" w:rsidRPr="00A56B20" w:rsidRDefault="00E378E8" w:rsidP="00E378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F8FBEE0" w14:textId="3EFC1C4A" w:rsidR="00E378E8" w:rsidRPr="00A56B20" w:rsidRDefault="00C273B6" w:rsidP="00E378E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C273B6">
              <w:rPr>
                <w:rFonts w:ascii="Angsana New" w:hAnsi="Angsana New"/>
                <w:szCs w:val="22"/>
                <w:lang w:val="en-US"/>
              </w:rPr>
              <w:t>72</w:t>
            </w:r>
          </w:p>
        </w:tc>
        <w:tc>
          <w:tcPr>
            <w:tcW w:w="180" w:type="dxa"/>
            <w:shd w:val="clear" w:color="auto" w:fill="auto"/>
          </w:tcPr>
          <w:p w14:paraId="289A6F7E" w14:textId="77777777" w:rsidR="00E378E8" w:rsidRPr="00A56B20" w:rsidRDefault="00E378E8" w:rsidP="00E378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7B3FFA0" w14:textId="6D766256" w:rsidR="00E378E8" w:rsidRPr="00A56B20" w:rsidRDefault="00C273B6" w:rsidP="00E378E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14:paraId="5F628892" w14:textId="77777777" w:rsidR="00E378E8" w:rsidRPr="00A56B20" w:rsidRDefault="00E378E8" w:rsidP="00E378E8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21E3502" w14:textId="415EF1EB" w:rsidR="00E378E8" w:rsidRPr="00A56B20" w:rsidRDefault="00C273B6" w:rsidP="00E378E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14:paraId="3BE4841D" w14:textId="77777777" w:rsidR="00E378E8" w:rsidRPr="00A56B20" w:rsidRDefault="00E378E8" w:rsidP="00E378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8AD2613" w14:textId="57195FD7" w:rsidR="00E378E8" w:rsidRPr="00A545B4" w:rsidRDefault="00E378E8" w:rsidP="00E378E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(</w:t>
            </w:r>
            <w:r w:rsidR="00C273B6" w:rsidRPr="00C273B6">
              <w:rPr>
                <w:rFonts w:ascii="Angsana New" w:hAnsi="Angsana New"/>
                <w:szCs w:val="22"/>
                <w:lang w:val="en-US" w:bidi="th-TH"/>
              </w:rPr>
              <w:t>9</w:t>
            </w:r>
            <w:r>
              <w:rPr>
                <w:rFonts w:ascii="Angsana New" w:hAnsi="Angsana New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59A8311" w14:textId="77777777" w:rsidR="00E378E8" w:rsidRPr="00A56B20" w:rsidRDefault="00E378E8" w:rsidP="00E378E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03A2E6B1" w14:textId="2E692872" w:rsidR="00E378E8" w:rsidRPr="00A545B4" w:rsidRDefault="00E378E8" w:rsidP="00E378E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(</w:t>
            </w:r>
            <w:r w:rsidR="00C273B6" w:rsidRPr="00C273B6">
              <w:rPr>
                <w:rFonts w:ascii="Angsana New" w:hAnsi="Angsana New"/>
                <w:szCs w:val="22"/>
                <w:lang w:val="en-US" w:bidi="th-TH"/>
              </w:rPr>
              <w:t>9</w:t>
            </w:r>
            <w:r>
              <w:rPr>
                <w:rFonts w:ascii="Angsana New" w:hAnsi="Angsana New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B78BAAB" w14:textId="77777777" w:rsidR="00E378E8" w:rsidRPr="00A56B20" w:rsidRDefault="00E378E8" w:rsidP="00E378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19DE59A" w14:textId="4D918FF4" w:rsidR="00E378E8" w:rsidRPr="00A545B4" w:rsidRDefault="00E378E8" w:rsidP="00E378E8">
            <w:pPr>
              <w:pStyle w:val="acctfourfigures"/>
              <w:tabs>
                <w:tab w:val="clear" w:pos="765"/>
              </w:tabs>
              <w:spacing w:line="240" w:lineRule="atLeast"/>
              <w:ind w:left="-79" w:right="-80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17DF042" w14:textId="77777777" w:rsidR="00E378E8" w:rsidRPr="00A545B4" w:rsidRDefault="00E378E8" w:rsidP="00E378E8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776C700" w14:textId="77777777" w:rsidR="00E378E8" w:rsidRPr="00A545B4" w:rsidRDefault="00E378E8" w:rsidP="00E378E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2BD4B18" w14:textId="77777777" w:rsidR="00E378E8" w:rsidRPr="00A56B20" w:rsidRDefault="00E378E8" w:rsidP="00E378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2F68BCB" w14:textId="31395235" w:rsidR="00E378E8" w:rsidRPr="00864AFD" w:rsidRDefault="00E378E8" w:rsidP="00E378E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575DCDCD" w14:textId="77777777" w:rsidR="00E378E8" w:rsidRPr="00A545B4" w:rsidRDefault="00E378E8" w:rsidP="00E378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44AD1042" w14:textId="77777777" w:rsidR="00E378E8" w:rsidRPr="00A545B4" w:rsidRDefault="00E378E8" w:rsidP="00E378E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E378E8" w:rsidRPr="004A10CE" w14:paraId="2C056B5E" w14:textId="77777777" w:rsidTr="00AC76C2">
        <w:trPr>
          <w:cantSplit/>
          <w:trHeight w:val="137"/>
        </w:trPr>
        <w:tc>
          <w:tcPr>
            <w:tcW w:w="3150" w:type="dxa"/>
            <w:shd w:val="clear" w:color="auto" w:fill="auto"/>
          </w:tcPr>
          <w:p w14:paraId="71E3CB78" w14:textId="77777777" w:rsidR="00E378E8" w:rsidRPr="005A0C93" w:rsidRDefault="00E378E8" w:rsidP="00E378E8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4B01A18B" w14:textId="77777777" w:rsidR="00E378E8" w:rsidRPr="004A10CE" w:rsidRDefault="00E378E8" w:rsidP="00E37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189F4184" w14:textId="77777777" w:rsidR="00E378E8" w:rsidRPr="004A10CE" w:rsidRDefault="00E378E8" w:rsidP="00E378E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41" w:type="dxa"/>
            <w:shd w:val="clear" w:color="auto" w:fill="auto"/>
          </w:tcPr>
          <w:p w14:paraId="30A12DA3" w14:textId="77777777" w:rsidR="00E378E8" w:rsidRPr="004A10CE" w:rsidRDefault="00E378E8" w:rsidP="00E37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32608109" w14:textId="77777777" w:rsidR="00E378E8" w:rsidRPr="004A10CE" w:rsidRDefault="00E378E8" w:rsidP="00E378E8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B43004D" w14:textId="77777777" w:rsidR="00E378E8" w:rsidRPr="004A10CE" w:rsidRDefault="00E378E8" w:rsidP="00E378E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46F4F22" w14:textId="77777777" w:rsidR="00E378E8" w:rsidRPr="004A10CE" w:rsidRDefault="00E378E8" w:rsidP="00E378E8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0D3B97EF" w14:textId="77777777" w:rsidR="00E378E8" w:rsidRPr="004A10CE" w:rsidRDefault="00E378E8" w:rsidP="00E378E8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240515D" w14:textId="77777777" w:rsidR="00E378E8" w:rsidRPr="004A10CE" w:rsidRDefault="00E378E8" w:rsidP="00E378E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87E36B3" w14:textId="77777777" w:rsidR="00E378E8" w:rsidRPr="004A10CE" w:rsidRDefault="00E378E8" w:rsidP="00E378E8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0549AB" w14:textId="2F68B43B" w:rsidR="00E378E8" w:rsidRPr="004A10CE" w:rsidRDefault="00C273B6" w:rsidP="00E378E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C273B6">
              <w:rPr>
                <w:rFonts w:ascii="Angsana New" w:hAnsi="Angsana New" w:hint="cs"/>
                <w:b/>
                <w:bCs/>
                <w:szCs w:val="22"/>
                <w:lang w:val="en-US" w:bidi="th-TH"/>
              </w:rPr>
              <w:t>1</w:t>
            </w:r>
            <w:r w:rsidR="00E378E8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Pr="00C273B6">
              <w:rPr>
                <w:rFonts w:ascii="Angsana New" w:hAnsi="Angsana New"/>
                <w:b/>
                <w:bCs/>
                <w:szCs w:val="22"/>
                <w:lang w:val="en-US" w:bidi="th-TH"/>
              </w:rPr>
              <w:t>422</w:t>
            </w:r>
          </w:p>
        </w:tc>
        <w:tc>
          <w:tcPr>
            <w:tcW w:w="180" w:type="dxa"/>
            <w:shd w:val="clear" w:color="auto" w:fill="auto"/>
          </w:tcPr>
          <w:p w14:paraId="2EE7FA64" w14:textId="77777777" w:rsidR="00E378E8" w:rsidRPr="004A10CE" w:rsidRDefault="00E378E8" w:rsidP="00E378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7D9CEE" w14:textId="3194475A" w:rsidR="00E378E8" w:rsidRPr="004A10CE" w:rsidRDefault="00C273B6" w:rsidP="00E378E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b/>
                <w:bCs/>
                <w:szCs w:val="22"/>
                <w:lang w:val="en-US"/>
              </w:rPr>
            </w:pPr>
            <w:r w:rsidRPr="00C273B6">
              <w:rPr>
                <w:rFonts w:ascii="Angsana New" w:hAnsi="Angsana New"/>
                <w:b/>
                <w:bCs/>
                <w:szCs w:val="22"/>
                <w:lang w:val="en-US"/>
              </w:rPr>
              <w:t>1</w:t>
            </w:r>
            <w:r w:rsidR="00E378E8">
              <w:rPr>
                <w:rFonts w:ascii="Angsana New" w:hAnsi="Angsana New"/>
                <w:b/>
                <w:bCs/>
                <w:szCs w:val="22"/>
                <w:lang w:val="en-US"/>
              </w:rPr>
              <w:t>,</w:t>
            </w:r>
            <w:r w:rsidRPr="00C273B6">
              <w:rPr>
                <w:rFonts w:ascii="Angsana New" w:hAnsi="Angsana New"/>
                <w:b/>
                <w:bCs/>
                <w:szCs w:val="22"/>
                <w:lang w:val="en-US"/>
              </w:rPr>
              <w:t>300</w:t>
            </w:r>
          </w:p>
        </w:tc>
        <w:tc>
          <w:tcPr>
            <w:tcW w:w="180" w:type="dxa"/>
            <w:shd w:val="clear" w:color="auto" w:fill="auto"/>
          </w:tcPr>
          <w:p w14:paraId="31FA1EB1" w14:textId="77777777" w:rsidR="00E378E8" w:rsidRPr="004A10CE" w:rsidRDefault="00E378E8" w:rsidP="00E378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784A09" w14:textId="38595874" w:rsidR="00E378E8" w:rsidRPr="004A10CE" w:rsidRDefault="00C273B6" w:rsidP="00E378E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C273B6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</w:t>
            </w:r>
            <w:r w:rsidR="00E378E8">
              <w:rPr>
                <w:rFonts w:ascii="Angsana New" w:hAnsi="Angsana New"/>
                <w:b/>
                <w:bCs/>
                <w:szCs w:val="22"/>
                <w:lang w:bidi="th-TH"/>
              </w:rPr>
              <w:t>,</w:t>
            </w:r>
            <w:r w:rsidRPr="00C273B6">
              <w:rPr>
                <w:rFonts w:ascii="Angsana New" w:hAnsi="Angsana New"/>
                <w:b/>
                <w:bCs/>
                <w:szCs w:val="22"/>
                <w:lang w:val="en-US" w:bidi="th-TH"/>
              </w:rPr>
              <w:t>906</w:t>
            </w:r>
          </w:p>
        </w:tc>
        <w:tc>
          <w:tcPr>
            <w:tcW w:w="180" w:type="dxa"/>
            <w:shd w:val="clear" w:color="auto" w:fill="auto"/>
          </w:tcPr>
          <w:p w14:paraId="18BD1E07" w14:textId="77777777" w:rsidR="00E378E8" w:rsidRPr="004A10CE" w:rsidRDefault="00E378E8" w:rsidP="00E378E8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35B575" w14:textId="1E77E63D" w:rsidR="00E378E8" w:rsidRPr="004A10CE" w:rsidRDefault="00C273B6" w:rsidP="00E378E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C273B6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</w:t>
            </w:r>
            <w:r w:rsidR="00E378E8">
              <w:rPr>
                <w:rFonts w:ascii="Angsana New" w:hAnsi="Angsana New"/>
                <w:b/>
                <w:bCs/>
                <w:szCs w:val="22"/>
                <w:lang w:bidi="th-TH"/>
              </w:rPr>
              <w:t>,</w:t>
            </w:r>
            <w:r w:rsidRPr="00C273B6">
              <w:rPr>
                <w:rFonts w:ascii="Angsana New" w:hAnsi="Angsana New"/>
                <w:b/>
                <w:bCs/>
                <w:szCs w:val="22"/>
                <w:lang w:val="en-US" w:bidi="th-TH"/>
              </w:rPr>
              <w:t>777</w:t>
            </w:r>
          </w:p>
        </w:tc>
        <w:tc>
          <w:tcPr>
            <w:tcW w:w="180" w:type="dxa"/>
            <w:shd w:val="clear" w:color="auto" w:fill="auto"/>
          </w:tcPr>
          <w:p w14:paraId="697F04D8" w14:textId="77777777" w:rsidR="00E378E8" w:rsidRPr="004A10CE" w:rsidRDefault="00E378E8" w:rsidP="00E378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E9CD47" w14:textId="599CCD78" w:rsidR="00E378E8" w:rsidRPr="00E4595B" w:rsidRDefault="00E378E8" w:rsidP="00E378E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(</w:t>
            </w:r>
            <w:r w:rsidR="00C273B6" w:rsidRPr="00C273B6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25</w:t>
            </w: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C74EB78" w14:textId="77777777" w:rsidR="00E378E8" w:rsidRPr="004A10CE" w:rsidRDefault="00E378E8" w:rsidP="00E378E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7A29CB" w14:textId="1C1FA198" w:rsidR="00E378E8" w:rsidRPr="00E4595B" w:rsidRDefault="00E378E8" w:rsidP="00E378E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(</w:t>
            </w:r>
            <w:r w:rsidR="00C273B6" w:rsidRPr="00C273B6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25</w:t>
            </w: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5A22A5C" w14:textId="77777777" w:rsidR="00E378E8" w:rsidRPr="004A10CE" w:rsidRDefault="00E378E8" w:rsidP="00E378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293FEE8E" w14:textId="53B4E6B5" w:rsidR="00E378E8" w:rsidRPr="004A10CE" w:rsidRDefault="00C273B6" w:rsidP="00E378E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C273B6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</w:t>
            </w:r>
            <w:r w:rsidR="00E378E8">
              <w:rPr>
                <w:rFonts w:ascii="Angsana New" w:hAnsi="Angsana New"/>
                <w:b/>
                <w:bCs/>
                <w:szCs w:val="22"/>
                <w:lang w:bidi="th-TH"/>
              </w:rPr>
              <w:t>,</w:t>
            </w:r>
            <w:r w:rsidRPr="00C273B6">
              <w:rPr>
                <w:rFonts w:ascii="Angsana New" w:hAnsi="Angsana New"/>
                <w:b/>
                <w:bCs/>
                <w:szCs w:val="22"/>
                <w:lang w:val="en-US" w:bidi="th-TH"/>
              </w:rPr>
              <w:t>881</w:t>
            </w:r>
          </w:p>
        </w:tc>
        <w:tc>
          <w:tcPr>
            <w:tcW w:w="180" w:type="dxa"/>
          </w:tcPr>
          <w:p w14:paraId="14AF7CFA" w14:textId="77777777" w:rsidR="00E378E8" w:rsidRPr="004A10CE" w:rsidRDefault="00E378E8" w:rsidP="00E378E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2B5A4FEC" w14:textId="3B96A863" w:rsidR="00E378E8" w:rsidRPr="004A10CE" w:rsidRDefault="00C273B6" w:rsidP="00E378E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C273B6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</w:t>
            </w:r>
            <w:r w:rsidR="00E378E8">
              <w:rPr>
                <w:rFonts w:ascii="Angsana New" w:hAnsi="Angsana New"/>
                <w:b/>
                <w:bCs/>
                <w:szCs w:val="22"/>
                <w:lang w:bidi="th-TH"/>
              </w:rPr>
              <w:t>,</w:t>
            </w:r>
            <w:r w:rsidRPr="00C273B6">
              <w:rPr>
                <w:rFonts w:ascii="Angsana New" w:hAnsi="Angsana New"/>
                <w:b/>
                <w:bCs/>
                <w:szCs w:val="22"/>
                <w:lang w:val="en-US" w:bidi="th-TH"/>
              </w:rPr>
              <w:t>752</w:t>
            </w:r>
          </w:p>
        </w:tc>
        <w:tc>
          <w:tcPr>
            <w:tcW w:w="180" w:type="dxa"/>
          </w:tcPr>
          <w:p w14:paraId="42B8E70D" w14:textId="77777777" w:rsidR="00E378E8" w:rsidRPr="004A10CE" w:rsidRDefault="00E378E8" w:rsidP="00E378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4A84C127" w14:textId="4F6F85F3" w:rsidR="00E378E8" w:rsidRPr="00C15774" w:rsidRDefault="00C273B6" w:rsidP="00FC230D">
            <w:pPr>
              <w:pStyle w:val="acctfourfigures"/>
              <w:tabs>
                <w:tab w:val="clear" w:pos="765"/>
              </w:tabs>
              <w:spacing w:line="240" w:lineRule="atLeast"/>
              <w:ind w:left="-79" w:right="-350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C273B6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201</w:t>
            </w:r>
          </w:p>
        </w:tc>
        <w:tc>
          <w:tcPr>
            <w:tcW w:w="182" w:type="dxa"/>
          </w:tcPr>
          <w:p w14:paraId="61F2D06E" w14:textId="77777777" w:rsidR="00E378E8" w:rsidRPr="00C15774" w:rsidRDefault="00E378E8" w:rsidP="00E378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32EEF1" w14:textId="7E1644A4" w:rsidR="00E378E8" w:rsidRPr="004A10CE" w:rsidRDefault="00C273B6" w:rsidP="00E378E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C273B6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233</w:t>
            </w:r>
          </w:p>
        </w:tc>
      </w:tr>
      <w:tr w:rsidR="00E378E8" w:rsidRPr="00A545B4" w14:paraId="36AEF356" w14:textId="77777777" w:rsidTr="00AC76C2">
        <w:trPr>
          <w:cantSplit/>
        </w:trPr>
        <w:tc>
          <w:tcPr>
            <w:tcW w:w="3150" w:type="dxa"/>
            <w:shd w:val="clear" w:color="auto" w:fill="auto"/>
          </w:tcPr>
          <w:p w14:paraId="66F4CA7D" w14:textId="77777777" w:rsidR="00E378E8" w:rsidRPr="005A0C93" w:rsidRDefault="00E378E8" w:rsidP="00E378E8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A0C9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540" w:type="dxa"/>
            <w:shd w:val="clear" w:color="auto" w:fill="auto"/>
          </w:tcPr>
          <w:p w14:paraId="58091957" w14:textId="77777777" w:rsidR="00E378E8" w:rsidRPr="009C2866" w:rsidRDefault="00E378E8" w:rsidP="00E37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701E0913" w14:textId="77777777" w:rsidR="00E378E8" w:rsidRPr="00A545B4" w:rsidRDefault="00E378E8" w:rsidP="00E378E8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41" w:type="dxa"/>
            <w:shd w:val="clear" w:color="auto" w:fill="auto"/>
          </w:tcPr>
          <w:p w14:paraId="4B4F2260" w14:textId="77777777" w:rsidR="00E378E8" w:rsidRPr="009C2866" w:rsidRDefault="00E378E8" w:rsidP="00E37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35E69C1C" w14:textId="77777777" w:rsidR="00E378E8" w:rsidRPr="009C2866" w:rsidRDefault="00E378E8" w:rsidP="00E378E8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6AFFB2D7" w14:textId="77777777" w:rsidR="00E378E8" w:rsidRPr="00A545B4" w:rsidRDefault="00E378E8" w:rsidP="00E378E8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E7CC5AF" w14:textId="77777777" w:rsidR="00E378E8" w:rsidRPr="00A545B4" w:rsidRDefault="00E378E8" w:rsidP="00E378E8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43B8B3D9" w14:textId="77777777" w:rsidR="00E378E8" w:rsidRPr="009C2866" w:rsidRDefault="00E378E8" w:rsidP="00E378E8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1FD86D9E" w14:textId="77777777" w:rsidR="00E378E8" w:rsidRPr="00A545B4" w:rsidRDefault="00E378E8" w:rsidP="00E378E8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CF1FB72" w14:textId="77777777" w:rsidR="00E378E8" w:rsidRPr="00A545B4" w:rsidRDefault="00E378E8" w:rsidP="00E378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A483554" w14:textId="77777777" w:rsidR="00E378E8" w:rsidRPr="00A545B4" w:rsidRDefault="00E378E8" w:rsidP="00E378E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F32CD74" w14:textId="77777777" w:rsidR="00E378E8" w:rsidRPr="00A545B4" w:rsidRDefault="00E378E8" w:rsidP="00E378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B00B163" w14:textId="77777777" w:rsidR="00E378E8" w:rsidRPr="009C2866" w:rsidRDefault="00E378E8" w:rsidP="00E378E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4A1D911" w14:textId="77777777" w:rsidR="00E378E8" w:rsidRPr="00A545B4" w:rsidRDefault="00E378E8" w:rsidP="00E378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0111A32" w14:textId="77777777" w:rsidR="00E378E8" w:rsidRPr="00A545B4" w:rsidRDefault="00E378E8" w:rsidP="00E378E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B26D2C5" w14:textId="77777777" w:rsidR="00E378E8" w:rsidRPr="00A545B4" w:rsidRDefault="00E378E8" w:rsidP="00E378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B70AAE7" w14:textId="77777777" w:rsidR="00E378E8" w:rsidRPr="00A545B4" w:rsidRDefault="00E378E8" w:rsidP="00E378E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C5949DF" w14:textId="77777777" w:rsidR="00E378E8" w:rsidRPr="00A545B4" w:rsidRDefault="00E378E8" w:rsidP="00E378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8739D58" w14:textId="77777777" w:rsidR="00E378E8" w:rsidRPr="00A545B4" w:rsidRDefault="00E378E8" w:rsidP="00E378E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6680EAF" w14:textId="77777777" w:rsidR="00E378E8" w:rsidRPr="00A545B4" w:rsidRDefault="00E378E8" w:rsidP="00E378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10847FC" w14:textId="77777777" w:rsidR="00E378E8" w:rsidRPr="00A545B4" w:rsidRDefault="00E378E8" w:rsidP="00E378E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5BE6469" w14:textId="77777777" w:rsidR="00E378E8" w:rsidRPr="00A545B4" w:rsidRDefault="00E378E8" w:rsidP="00E37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241F167E" w14:textId="77777777" w:rsidR="00E378E8" w:rsidRPr="00A545B4" w:rsidRDefault="00E378E8" w:rsidP="00E378E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7AEAD79" w14:textId="77777777" w:rsidR="00E378E8" w:rsidRPr="00A545B4" w:rsidRDefault="00E378E8" w:rsidP="00E378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6341E2A8" w14:textId="77777777" w:rsidR="00E378E8" w:rsidRPr="00A545B4" w:rsidRDefault="00E378E8" w:rsidP="00E378E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1A12FDA" w14:textId="77777777" w:rsidR="00E378E8" w:rsidRPr="00A545B4" w:rsidRDefault="00E378E8" w:rsidP="00E37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4FB5C2D1" w14:textId="77777777" w:rsidR="00E378E8" w:rsidRPr="00864AFD" w:rsidRDefault="00E378E8" w:rsidP="00E378E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2" w:type="dxa"/>
          </w:tcPr>
          <w:p w14:paraId="0AFFB940" w14:textId="77777777" w:rsidR="00E378E8" w:rsidRPr="00A545B4" w:rsidRDefault="00E378E8" w:rsidP="00E378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</w:tcPr>
          <w:p w14:paraId="0F728041" w14:textId="77777777" w:rsidR="00E378E8" w:rsidRPr="00864AFD" w:rsidRDefault="00E378E8" w:rsidP="00E378E8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9C4701" w:rsidRPr="00A545B4" w14:paraId="7665B8FE" w14:textId="77777777" w:rsidTr="00AC76C2">
        <w:trPr>
          <w:cantSplit/>
        </w:trPr>
        <w:tc>
          <w:tcPr>
            <w:tcW w:w="3150" w:type="dxa"/>
            <w:shd w:val="clear" w:color="auto" w:fill="auto"/>
          </w:tcPr>
          <w:p w14:paraId="70BA0D25" w14:textId="77777777" w:rsidR="009C4701" w:rsidRPr="005A0C93" w:rsidRDefault="009C4701" w:rsidP="009C4701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0C9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คาร์ คอนวินี่</w:t>
            </w:r>
            <w:r w:rsidRPr="005A0C9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5A0C93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540" w:type="dxa"/>
            <w:shd w:val="clear" w:color="auto" w:fill="auto"/>
          </w:tcPr>
          <w:p w14:paraId="2C973BA7" w14:textId="6B3A62E3" w:rsidR="009C4701" w:rsidRPr="00A545B4" w:rsidRDefault="00C273B6" w:rsidP="009C4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3B6"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180" w:type="dxa"/>
            <w:shd w:val="clear" w:color="auto" w:fill="auto"/>
          </w:tcPr>
          <w:p w14:paraId="40D84F35" w14:textId="77777777" w:rsidR="009C4701" w:rsidRPr="00A545B4" w:rsidRDefault="009C4701" w:rsidP="009C4701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41" w:type="dxa"/>
            <w:shd w:val="clear" w:color="auto" w:fill="auto"/>
          </w:tcPr>
          <w:p w14:paraId="4563806A" w14:textId="5ACB087E" w:rsidR="009C4701" w:rsidRPr="00A545B4" w:rsidRDefault="00C273B6" w:rsidP="009C4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3B6"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540" w:type="dxa"/>
            <w:shd w:val="clear" w:color="auto" w:fill="auto"/>
          </w:tcPr>
          <w:p w14:paraId="15424C62" w14:textId="3984E072" w:rsidR="009C4701" w:rsidRPr="00055D4F" w:rsidRDefault="00C273B6" w:rsidP="009C4701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50</w:t>
            </w:r>
          </w:p>
        </w:tc>
        <w:tc>
          <w:tcPr>
            <w:tcW w:w="630" w:type="dxa"/>
            <w:shd w:val="clear" w:color="auto" w:fill="auto"/>
          </w:tcPr>
          <w:p w14:paraId="2B791854" w14:textId="77777777" w:rsidR="009C4701" w:rsidRPr="00A545B4" w:rsidRDefault="009C4701" w:rsidP="009C4701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</w:rPr>
            </w:pPr>
            <w:r w:rsidRPr="00A545B4">
              <w:rPr>
                <w:rFonts w:ascii="Angsana New" w:hAnsi="Angsana New" w:hint="cs"/>
                <w:szCs w:val="22"/>
                <w:cs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5FA7285A" w14:textId="77777777" w:rsidR="009C4701" w:rsidRPr="00A545B4" w:rsidRDefault="009C4701" w:rsidP="009C4701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2AC3FCBB" w14:textId="455B8DDE" w:rsidR="009C4701" w:rsidRPr="00055D4F" w:rsidRDefault="00C273B6" w:rsidP="009C4701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50</w:t>
            </w:r>
          </w:p>
        </w:tc>
        <w:tc>
          <w:tcPr>
            <w:tcW w:w="630" w:type="dxa"/>
            <w:shd w:val="clear" w:color="auto" w:fill="auto"/>
          </w:tcPr>
          <w:p w14:paraId="3BC36B53" w14:textId="77777777" w:rsidR="009C4701" w:rsidRPr="00A545B4" w:rsidRDefault="009C4701" w:rsidP="009C4701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</w:rPr>
            </w:pPr>
            <w:r w:rsidRPr="00A545B4">
              <w:rPr>
                <w:rFonts w:ascii="Angsana New" w:hAnsi="Angsana New" w:hint="cs"/>
                <w:szCs w:val="22"/>
                <w:cs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52F91D60" w14:textId="77777777" w:rsidR="009C4701" w:rsidRPr="00A545B4" w:rsidRDefault="009C4701" w:rsidP="009C47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9E8DDFE" w14:textId="5032BB80" w:rsidR="009C4701" w:rsidRPr="00A545B4" w:rsidRDefault="00C273B6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25</w:t>
            </w:r>
          </w:p>
        </w:tc>
        <w:tc>
          <w:tcPr>
            <w:tcW w:w="180" w:type="dxa"/>
            <w:shd w:val="clear" w:color="auto" w:fill="auto"/>
          </w:tcPr>
          <w:p w14:paraId="35992540" w14:textId="77777777" w:rsidR="009C4701" w:rsidRPr="00A545B4" w:rsidRDefault="009C4701" w:rsidP="009C47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F36E922" w14:textId="28F2E938" w:rsidR="009C4701" w:rsidRPr="00A545B4" w:rsidRDefault="00C273B6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25</w:t>
            </w:r>
          </w:p>
        </w:tc>
        <w:tc>
          <w:tcPr>
            <w:tcW w:w="180" w:type="dxa"/>
            <w:shd w:val="clear" w:color="auto" w:fill="auto"/>
          </w:tcPr>
          <w:p w14:paraId="089A91E0" w14:textId="77777777" w:rsidR="009C4701" w:rsidRPr="00A545B4" w:rsidRDefault="009C4701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CDAEDA8" w14:textId="261FC0B8" w:rsidR="009C4701" w:rsidRPr="00A545B4" w:rsidRDefault="009C4701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-80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5DC111B" w14:textId="77777777" w:rsidR="009C4701" w:rsidRPr="00A545B4" w:rsidRDefault="009C4701" w:rsidP="009C47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6893929" w14:textId="77777777" w:rsidR="009C4701" w:rsidRPr="00A545B4" w:rsidRDefault="009C4701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962B981" w14:textId="77777777" w:rsidR="009C4701" w:rsidRPr="00A545B4" w:rsidRDefault="009C4701" w:rsidP="009C47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B735B02" w14:textId="0CDBB5DA" w:rsidR="009C4701" w:rsidRPr="00A545B4" w:rsidRDefault="009C4701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3775111" w14:textId="77777777" w:rsidR="009C4701" w:rsidRPr="00A545B4" w:rsidRDefault="009C4701" w:rsidP="009C47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36DBE08" w14:textId="77777777" w:rsidR="009C4701" w:rsidRPr="00A545B4" w:rsidRDefault="009C4701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4203657" w14:textId="77777777" w:rsidR="009C4701" w:rsidRPr="00A545B4" w:rsidRDefault="009C4701" w:rsidP="009C4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62D15DA1" w14:textId="32E93F24" w:rsidR="009C4701" w:rsidRPr="00A545B4" w:rsidRDefault="009C4701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-80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501C1E8" w14:textId="77777777" w:rsidR="009C4701" w:rsidRPr="00A545B4" w:rsidRDefault="009C4701" w:rsidP="009C4701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7F78A1A4" w14:textId="77777777" w:rsidR="009C4701" w:rsidRPr="00A545B4" w:rsidRDefault="009C4701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1DE11E7" w14:textId="77777777" w:rsidR="009C4701" w:rsidRPr="00A545B4" w:rsidRDefault="009C4701" w:rsidP="009C4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4F61B88A" w14:textId="7870604C" w:rsidR="009C4701" w:rsidRPr="00864AFD" w:rsidRDefault="009C4701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64AFD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864AF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72F15601" w14:textId="77777777" w:rsidR="009C4701" w:rsidRPr="00A545B4" w:rsidRDefault="009C4701" w:rsidP="009C47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</w:tcPr>
          <w:p w14:paraId="2F7D5655" w14:textId="77777777" w:rsidR="009C4701" w:rsidRPr="00864AFD" w:rsidRDefault="009C4701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64AFD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864AF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9C4701" w:rsidRPr="00A545B4" w14:paraId="52771092" w14:textId="77777777" w:rsidTr="00AC76C2">
        <w:trPr>
          <w:cantSplit/>
        </w:trPr>
        <w:tc>
          <w:tcPr>
            <w:tcW w:w="3150" w:type="dxa"/>
            <w:shd w:val="clear" w:color="auto" w:fill="auto"/>
          </w:tcPr>
          <w:p w14:paraId="3776D85E" w14:textId="77777777" w:rsidR="009C4701" w:rsidRPr="005A0C93" w:rsidRDefault="009C4701" w:rsidP="009C4701">
            <w:pPr>
              <w:ind w:right="-73"/>
              <w:jc w:val="thaiDistribute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r w:rsidRPr="005A0C9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แทรเวล แอดส์ เน็ทเวิร์ค (ประเทศไทย) จำกัด</w:t>
            </w:r>
          </w:p>
        </w:tc>
        <w:tc>
          <w:tcPr>
            <w:tcW w:w="540" w:type="dxa"/>
            <w:shd w:val="clear" w:color="auto" w:fill="auto"/>
          </w:tcPr>
          <w:p w14:paraId="65575DCC" w14:textId="13993A71" w:rsidR="009C4701" w:rsidRPr="00A545B4" w:rsidRDefault="009C4701" w:rsidP="009C4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3B6382B" w14:textId="77777777" w:rsidR="009C4701" w:rsidRPr="00A545B4" w:rsidRDefault="009C4701" w:rsidP="009C4701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41" w:type="dxa"/>
            <w:shd w:val="clear" w:color="auto" w:fill="auto"/>
          </w:tcPr>
          <w:p w14:paraId="6095BA63" w14:textId="67C9ACC7" w:rsidR="009C4701" w:rsidRPr="00A545B4" w:rsidRDefault="00C273B6" w:rsidP="009C4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3B6">
              <w:rPr>
                <w:rFonts w:ascii="Angsana New" w:hAnsi="Angsana New" w:hint="cs"/>
                <w:sz w:val="22"/>
                <w:szCs w:val="22"/>
              </w:rPr>
              <w:t>51</w:t>
            </w:r>
          </w:p>
        </w:tc>
        <w:tc>
          <w:tcPr>
            <w:tcW w:w="540" w:type="dxa"/>
            <w:shd w:val="clear" w:color="auto" w:fill="auto"/>
          </w:tcPr>
          <w:p w14:paraId="6B1C4FF7" w14:textId="33E5BA79" w:rsidR="009C4701" w:rsidRPr="00A545B4" w:rsidRDefault="009C4701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38349511" w14:textId="47CA7B7E" w:rsidR="009C4701" w:rsidRPr="00A545B4" w:rsidRDefault="009C4701" w:rsidP="009C4701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4477B06" w14:textId="77777777" w:rsidR="009C4701" w:rsidRPr="00A545B4" w:rsidRDefault="009C4701" w:rsidP="009C4701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55478AD1" w14:textId="4BD9BCD5" w:rsidR="009C4701" w:rsidRPr="00A545B4" w:rsidRDefault="00C273B6" w:rsidP="009C4701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28</w:t>
            </w:r>
          </w:p>
        </w:tc>
        <w:tc>
          <w:tcPr>
            <w:tcW w:w="630" w:type="dxa"/>
            <w:shd w:val="clear" w:color="auto" w:fill="auto"/>
          </w:tcPr>
          <w:p w14:paraId="34A55482" w14:textId="77777777" w:rsidR="009C4701" w:rsidRPr="00A545B4" w:rsidRDefault="009C4701" w:rsidP="009C4701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</w:rPr>
            </w:pPr>
            <w:r w:rsidRPr="00A545B4">
              <w:rPr>
                <w:rFonts w:ascii="Angsana New" w:hAnsi="Angsana New" w:hint="cs"/>
                <w:szCs w:val="22"/>
                <w:cs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45A7DE3C" w14:textId="77777777" w:rsidR="009C4701" w:rsidRPr="00A545B4" w:rsidRDefault="009C4701" w:rsidP="009C47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40589EC" w14:textId="1E96E631" w:rsidR="009C4701" w:rsidRPr="00A545B4" w:rsidRDefault="009C4701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38912AD" w14:textId="77777777" w:rsidR="009C4701" w:rsidRPr="00A545B4" w:rsidRDefault="009C4701" w:rsidP="009C47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C9E5EEC" w14:textId="7A6C6637" w:rsidR="009C4701" w:rsidRPr="00A545B4" w:rsidRDefault="00C273B6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14</w:t>
            </w:r>
          </w:p>
        </w:tc>
        <w:tc>
          <w:tcPr>
            <w:tcW w:w="180" w:type="dxa"/>
            <w:shd w:val="clear" w:color="auto" w:fill="auto"/>
          </w:tcPr>
          <w:p w14:paraId="12AC691E" w14:textId="77777777" w:rsidR="009C4701" w:rsidRPr="00A545B4" w:rsidRDefault="009C4701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B494E3B" w14:textId="616A344B" w:rsidR="009C4701" w:rsidRPr="00A545B4" w:rsidRDefault="009C4701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-80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64B1F53" w14:textId="77777777" w:rsidR="009C4701" w:rsidRPr="00A545B4" w:rsidRDefault="009C4701" w:rsidP="009C47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AFD9096" w14:textId="06823A1A" w:rsidR="009C4701" w:rsidRPr="00A545B4" w:rsidRDefault="00C273B6" w:rsidP="009C470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val="en-US"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7CA0B7BC" w14:textId="77777777" w:rsidR="009C4701" w:rsidRPr="00A545B4" w:rsidRDefault="009C4701" w:rsidP="009C47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CB5A10E" w14:textId="63DC23B7" w:rsidR="009C4701" w:rsidRPr="00A545B4" w:rsidRDefault="009C4701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EF0765F" w14:textId="77777777" w:rsidR="009C4701" w:rsidRPr="00A545B4" w:rsidRDefault="009C4701" w:rsidP="009C47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9F9DDA7" w14:textId="77777777" w:rsidR="009C4701" w:rsidRPr="00A545B4" w:rsidRDefault="009C4701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1B8F98D" w14:textId="77777777" w:rsidR="009C4701" w:rsidRPr="00A545B4" w:rsidRDefault="009C4701" w:rsidP="009C4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404A84AB" w14:textId="1511F6D2" w:rsidR="009C4701" w:rsidRPr="00A545B4" w:rsidRDefault="009C4701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-80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5D063EC" w14:textId="77777777" w:rsidR="009C4701" w:rsidRPr="00A545B4" w:rsidRDefault="009C4701" w:rsidP="009C47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2696195F" w14:textId="6E8289C6" w:rsidR="009C4701" w:rsidRPr="00A545B4" w:rsidRDefault="00C273B6" w:rsidP="009C470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val="en-US"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675813AC" w14:textId="77777777" w:rsidR="009C4701" w:rsidRPr="00A545B4" w:rsidRDefault="009C4701" w:rsidP="009C4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38F7963C" w14:textId="0A2B36C7" w:rsidR="009C4701" w:rsidRPr="00A545B4" w:rsidRDefault="009C4701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0D4B5317" w14:textId="77777777" w:rsidR="009C4701" w:rsidRPr="00A545B4" w:rsidRDefault="009C4701" w:rsidP="009C47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</w:tcPr>
          <w:p w14:paraId="1DBF6449" w14:textId="77777777" w:rsidR="009C4701" w:rsidRPr="00A545B4" w:rsidRDefault="009C4701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9C4701" w:rsidRPr="00A545B4" w14:paraId="0EDAE325" w14:textId="77777777" w:rsidTr="00AC76C2">
        <w:trPr>
          <w:cantSplit/>
        </w:trPr>
        <w:tc>
          <w:tcPr>
            <w:tcW w:w="3150" w:type="dxa"/>
            <w:shd w:val="clear" w:color="auto" w:fill="auto"/>
          </w:tcPr>
          <w:p w14:paraId="3CC398E4" w14:textId="77777777" w:rsidR="009C4701" w:rsidRPr="005A0C93" w:rsidRDefault="009C4701" w:rsidP="009C4701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0C9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แอล เอส เทคโนโลยี โซลูชั่นส์</w:t>
            </w:r>
            <w:r w:rsidRPr="005A0C9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5A0C93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540" w:type="dxa"/>
            <w:shd w:val="clear" w:color="auto" w:fill="auto"/>
          </w:tcPr>
          <w:p w14:paraId="36CD333A" w14:textId="1365FB8A" w:rsidR="009C4701" w:rsidRPr="00A545B4" w:rsidRDefault="00C273B6" w:rsidP="009C4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3B6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80" w:type="dxa"/>
            <w:shd w:val="clear" w:color="auto" w:fill="auto"/>
          </w:tcPr>
          <w:p w14:paraId="79330E16" w14:textId="77777777" w:rsidR="009C4701" w:rsidRPr="00A545B4" w:rsidRDefault="009C4701" w:rsidP="009C4701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41" w:type="dxa"/>
            <w:shd w:val="clear" w:color="auto" w:fill="auto"/>
          </w:tcPr>
          <w:p w14:paraId="36B04FEA" w14:textId="384FFCB6" w:rsidR="009C4701" w:rsidRPr="00A545B4" w:rsidRDefault="00C273B6" w:rsidP="009C4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3B6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540" w:type="dxa"/>
            <w:shd w:val="clear" w:color="auto" w:fill="auto"/>
          </w:tcPr>
          <w:p w14:paraId="24F68978" w14:textId="33A819A7" w:rsidR="009C4701" w:rsidRPr="00A545B4" w:rsidRDefault="00C273B6" w:rsidP="009C4701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10</w:t>
            </w:r>
          </w:p>
        </w:tc>
        <w:tc>
          <w:tcPr>
            <w:tcW w:w="630" w:type="dxa"/>
            <w:shd w:val="clear" w:color="auto" w:fill="auto"/>
          </w:tcPr>
          <w:p w14:paraId="210482AF" w14:textId="77777777" w:rsidR="009C4701" w:rsidRPr="00A545B4" w:rsidRDefault="009C4701" w:rsidP="009C4701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</w:rPr>
            </w:pPr>
            <w:r w:rsidRPr="00A545B4">
              <w:rPr>
                <w:rFonts w:ascii="Angsana New" w:hAnsi="Angsana New" w:hint="cs"/>
                <w:szCs w:val="22"/>
                <w:cs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45162EFE" w14:textId="77777777" w:rsidR="009C4701" w:rsidRPr="00A545B4" w:rsidRDefault="009C4701" w:rsidP="009C4701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7F15A1AF" w14:textId="67205312" w:rsidR="009C4701" w:rsidRPr="00A545B4" w:rsidRDefault="00C273B6" w:rsidP="009C4701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10</w:t>
            </w:r>
          </w:p>
        </w:tc>
        <w:tc>
          <w:tcPr>
            <w:tcW w:w="630" w:type="dxa"/>
            <w:shd w:val="clear" w:color="auto" w:fill="auto"/>
          </w:tcPr>
          <w:p w14:paraId="7BE8A77D" w14:textId="77777777" w:rsidR="009C4701" w:rsidRPr="00A545B4" w:rsidRDefault="009C4701" w:rsidP="009C4701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</w:rPr>
            </w:pPr>
            <w:r w:rsidRPr="00A545B4">
              <w:rPr>
                <w:rFonts w:ascii="Angsana New" w:hAnsi="Angsana New" w:hint="cs"/>
                <w:szCs w:val="22"/>
                <w:cs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276E5C6D" w14:textId="77777777" w:rsidR="009C4701" w:rsidRPr="00A545B4" w:rsidRDefault="009C4701" w:rsidP="009C47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FDC785F" w14:textId="62F0E13A" w:rsidR="009C4701" w:rsidRPr="00A545B4" w:rsidRDefault="00C273B6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5802A5E2" w14:textId="77777777" w:rsidR="009C4701" w:rsidRPr="00A545B4" w:rsidRDefault="009C4701" w:rsidP="009C47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8A2B2FA" w14:textId="0B4909F7" w:rsidR="009C4701" w:rsidRPr="00A545B4" w:rsidRDefault="00C273B6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14B925E5" w14:textId="77777777" w:rsidR="009C4701" w:rsidRPr="00A545B4" w:rsidRDefault="009C4701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DEF8C73" w14:textId="15F40520" w:rsidR="009C4701" w:rsidRPr="00A545B4" w:rsidRDefault="009C4701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-80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9EBCB7B" w14:textId="77777777" w:rsidR="009C4701" w:rsidRPr="00A545B4" w:rsidRDefault="009C4701" w:rsidP="009C47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5E9EDE6" w14:textId="77777777" w:rsidR="009C4701" w:rsidRPr="00A545B4" w:rsidRDefault="009C4701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A585D94" w14:textId="77777777" w:rsidR="009C4701" w:rsidRPr="00A545B4" w:rsidRDefault="009C4701" w:rsidP="009C47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B0AEC7A" w14:textId="0F53142D" w:rsidR="009C4701" w:rsidRPr="00A545B4" w:rsidRDefault="009C4701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D1EEBDF" w14:textId="77777777" w:rsidR="009C4701" w:rsidRPr="00A545B4" w:rsidRDefault="009C4701" w:rsidP="009C47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64BA4E7" w14:textId="77777777" w:rsidR="009C4701" w:rsidRPr="00A545B4" w:rsidRDefault="009C4701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F01F20F" w14:textId="77777777" w:rsidR="009C4701" w:rsidRPr="00A545B4" w:rsidRDefault="009C4701" w:rsidP="009C4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58AFEF82" w14:textId="53148CC4" w:rsidR="009C4701" w:rsidRPr="00A545B4" w:rsidRDefault="009C4701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-80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08421B2" w14:textId="77777777" w:rsidR="009C4701" w:rsidRPr="00A545B4" w:rsidRDefault="009C4701" w:rsidP="009C4701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180D90D8" w14:textId="77777777" w:rsidR="009C4701" w:rsidRPr="00A545B4" w:rsidRDefault="009C4701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B7A6697" w14:textId="77777777" w:rsidR="009C4701" w:rsidRPr="00A545B4" w:rsidRDefault="009C4701" w:rsidP="009C4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01BE8A92" w14:textId="36E12AD0" w:rsidR="009C4701" w:rsidRPr="00864AFD" w:rsidRDefault="009C4701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64AFD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864AF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05D6C31B" w14:textId="77777777" w:rsidR="009C4701" w:rsidRPr="00A545B4" w:rsidRDefault="009C4701" w:rsidP="009C47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</w:tcPr>
          <w:p w14:paraId="1B07A1E7" w14:textId="77777777" w:rsidR="009C4701" w:rsidRPr="00864AFD" w:rsidRDefault="009C4701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64AFD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864AF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9C4701" w:rsidRPr="00A545B4" w14:paraId="73AAF5A4" w14:textId="77777777" w:rsidTr="00AC76C2">
        <w:trPr>
          <w:cantSplit/>
        </w:trPr>
        <w:tc>
          <w:tcPr>
            <w:tcW w:w="3150" w:type="dxa"/>
            <w:shd w:val="clear" w:color="auto" w:fill="auto"/>
          </w:tcPr>
          <w:p w14:paraId="7E48AA90" w14:textId="77777777" w:rsidR="009C4701" w:rsidRPr="005A0C93" w:rsidRDefault="009C4701" w:rsidP="009C4701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0C93">
              <w:rPr>
                <w:rFonts w:asciiTheme="majorBidi" w:hAnsiTheme="majorBidi" w:cstheme="majorBidi"/>
                <w:sz w:val="22"/>
                <w:szCs w:val="22"/>
                <w:cs/>
              </w:rPr>
              <w:t>กิจการร่วมค้า ล็อกซเล่ย์ นูแมพ อินฟรา พลัส</w:t>
            </w:r>
          </w:p>
        </w:tc>
        <w:tc>
          <w:tcPr>
            <w:tcW w:w="540" w:type="dxa"/>
            <w:shd w:val="clear" w:color="auto" w:fill="auto"/>
          </w:tcPr>
          <w:p w14:paraId="44C44DA3" w14:textId="021CCEC9" w:rsidR="009C4701" w:rsidRPr="006767B7" w:rsidRDefault="009C4701" w:rsidP="009C4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43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ab/>
            </w:r>
            <w:r w:rsidRPr="006767B7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9E33710" w14:textId="77777777" w:rsidR="009C4701" w:rsidRPr="00A545B4" w:rsidRDefault="009C4701" w:rsidP="009C4701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41" w:type="dxa"/>
            <w:shd w:val="clear" w:color="auto" w:fill="auto"/>
          </w:tcPr>
          <w:p w14:paraId="5CC43A47" w14:textId="77777777" w:rsidR="009C4701" w:rsidRPr="006767B7" w:rsidRDefault="009C4701" w:rsidP="009C4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43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ab/>
            </w:r>
            <w:r w:rsidRPr="006767B7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40" w:type="dxa"/>
            <w:shd w:val="clear" w:color="auto" w:fill="auto"/>
          </w:tcPr>
          <w:p w14:paraId="6EFC8AFC" w14:textId="0B0BAEA1" w:rsidR="009C4701" w:rsidRPr="00A545B4" w:rsidRDefault="009C4701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696CD38A" w14:textId="77777777" w:rsidR="009C4701" w:rsidRPr="00A545B4" w:rsidRDefault="009C4701" w:rsidP="009C4701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EFC47DA" w14:textId="77777777" w:rsidR="009C4701" w:rsidRPr="00A545B4" w:rsidRDefault="009C4701" w:rsidP="009C4701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7F5D2D30" w14:textId="77777777" w:rsidR="009C4701" w:rsidRPr="00A545B4" w:rsidRDefault="009C4701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349B9714" w14:textId="77777777" w:rsidR="009C4701" w:rsidRPr="00A545B4" w:rsidRDefault="009C4701" w:rsidP="009C4701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FFFB1DB" w14:textId="77777777" w:rsidR="009C4701" w:rsidRPr="00A545B4" w:rsidRDefault="009C4701" w:rsidP="009C47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F57055D" w14:textId="0377FFC3" w:rsidR="009C4701" w:rsidRPr="00A545B4" w:rsidRDefault="009C4701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8757C5A" w14:textId="77777777" w:rsidR="009C4701" w:rsidRPr="00A545B4" w:rsidRDefault="009C4701" w:rsidP="009C47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E30720B" w14:textId="77777777" w:rsidR="009C4701" w:rsidRPr="00A545B4" w:rsidRDefault="009C4701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393F8AC" w14:textId="77777777" w:rsidR="009C4701" w:rsidRPr="00A545B4" w:rsidRDefault="009C4701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EB7AEE1" w14:textId="5C525B62" w:rsidR="009C4701" w:rsidRPr="00A56B20" w:rsidRDefault="00C273B6" w:rsidP="009C470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67BCEA1E" w14:textId="77777777" w:rsidR="009C4701" w:rsidRPr="00A545B4" w:rsidRDefault="009C4701" w:rsidP="009C47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56E6ED1" w14:textId="3CBF7105" w:rsidR="009C4701" w:rsidRPr="00A56B20" w:rsidRDefault="00C273B6" w:rsidP="009C470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089E33AD" w14:textId="77777777" w:rsidR="009C4701" w:rsidRPr="00A545B4" w:rsidRDefault="009C4701" w:rsidP="009C47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8312EF8" w14:textId="0139BD05" w:rsidR="009C4701" w:rsidRPr="00A545B4" w:rsidRDefault="009C4701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1E39FA2" w14:textId="77777777" w:rsidR="009C4701" w:rsidRPr="00A545B4" w:rsidRDefault="009C4701" w:rsidP="009C47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46FE4E4" w14:textId="77777777" w:rsidR="009C4701" w:rsidRPr="00A545B4" w:rsidRDefault="009C4701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3ACCCE7" w14:textId="77777777" w:rsidR="009C4701" w:rsidRPr="00A545B4" w:rsidRDefault="009C4701" w:rsidP="009C4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473D9E19" w14:textId="4B97AC0E" w:rsidR="009C4701" w:rsidRPr="00A545B4" w:rsidRDefault="00C273B6" w:rsidP="009C470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val="en-US"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21E6F961" w14:textId="77777777" w:rsidR="009C4701" w:rsidRPr="00A545B4" w:rsidRDefault="009C4701" w:rsidP="009C47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34F9BEFA" w14:textId="52344DE5" w:rsidR="009C4701" w:rsidRPr="00A545B4" w:rsidRDefault="00C273B6" w:rsidP="009C470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val="en-US"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6C205442" w14:textId="77777777" w:rsidR="009C4701" w:rsidRPr="00A545B4" w:rsidRDefault="009C4701" w:rsidP="009C4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2F4D6735" w14:textId="77344214" w:rsidR="009C4701" w:rsidRPr="00864AFD" w:rsidRDefault="009C4701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64AFD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864AF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477D2037" w14:textId="77777777" w:rsidR="009C4701" w:rsidRPr="00A545B4" w:rsidRDefault="009C4701" w:rsidP="009C47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</w:tcPr>
          <w:p w14:paraId="2649AE28" w14:textId="77777777" w:rsidR="009C4701" w:rsidRPr="00864AFD" w:rsidRDefault="009C4701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64AFD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864AF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9C4701" w:rsidRPr="00A545B4" w14:paraId="37BAA2AA" w14:textId="77777777" w:rsidTr="00AC76C2">
        <w:trPr>
          <w:cantSplit/>
        </w:trPr>
        <w:tc>
          <w:tcPr>
            <w:tcW w:w="3150" w:type="dxa"/>
            <w:shd w:val="clear" w:color="auto" w:fill="auto"/>
          </w:tcPr>
          <w:p w14:paraId="009E8EDE" w14:textId="77777777" w:rsidR="009C4701" w:rsidRPr="005A0C93" w:rsidRDefault="009C4701" w:rsidP="009C4701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0C93">
              <w:rPr>
                <w:rFonts w:asciiTheme="majorBidi" w:hAnsiTheme="majorBidi" w:cstheme="majorBidi"/>
                <w:sz w:val="22"/>
                <w:szCs w:val="22"/>
                <w:cs/>
              </w:rPr>
              <w:t>กิจการร่วมค้า แอลเอ็กซ์เอฟเอ็ม</w:t>
            </w:r>
          </w:p>
        </w:tc>
        <w:tc>
          <w:tcPr>
            <w:tcW w:w="540" w:type="dxa"/>
            <w:shd w:val="clear" w:color="auto" w:fill="auto"/>
          </w:tcPr>
          <w:p w14:paraId="5DDB788B" w14:textId="2635A4FA" w:rsidR="009C4701" w:rsidRPr="006767B7" w:rsidRDefault="009C4701" w:rsidP="009C4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43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ab/>
            </w:r>
            <w:r w:rsidRPr="006767B7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7AC588B" w14:textId="77777777" w:rsidR="009C4701" w:rsidRPr="00A545B4" w:rsidRDefault="009C4701" w:rsidP="009C4701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41" w:type="dxa"/>
            <w:shd w:val="clear" w:color="auto" w:fill="auto"/>
          </w:tcPr>
          <w:p w14:paraId="39CDAEF4" w14:textId="77777777" w:rsidR="009C4701" w:rsidRPr="006767B7" w:rsidRDefault="009C4701" w:rsidP="009C4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43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ab/>
            </w:r>
            <w:r w:rsidRPr="006767B7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40" w:type="dxa"/>
            <w:shd w:val="clear" w:color="auto" w:fill="auto"/>
          </w:tcPr>
          <w:p w14:paraId="22BD940B" w14:textId="5A36FA27" w:rsidR="009C4701" w:rsidRPr="00A545B4" w:rsidRDefault="009C4701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5DE535D2" w14:textId="77777777" w:rsidR="009C4701" w:rsidRPr="00A545B4" w:rsidRDefault="009C4701" w:rsidP="009C4701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D4EB299" w14:textId="77777777" w:rsidR="009C4701" w:rsidRPr="00A545B4" w:rsidRDefault="009C4701" w:rsidP="009C4701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0F267459" w14:textId="77777777" w:rsidR="009C4701" w:rsidRPr="00A545B4" w:rsidRDefault="009C4701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514A28DD" w14:textId="77777777" w:rsidR="009C4701" w:rsidRPr="00A545B4" w:rsidRDefault="009C4701" w:rsidP="009C4701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50E7869" w14:textId="77777777" w:rsidR="009C4701" w:rsidRPr="00A545B4" w:rsidRDefault="009C4701" w:rsidP="009C47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72E0A9E" w14:textId="2D9B96BC" w:rsidR="009C4701" w:rsidRPr="00A545B4" w:rsidRDefault="009C4701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C5A2B42" w14:textId="77777777" w:rsidR="009C4701" w:rsidRPr="00A545B4" w:rsidRDefault="009C4701" w:rsidP="009C47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A3A7758" w14:textId="77777777" w:rsidR="009C4701" w:rsidRPr="00A545B4" w:rsidRDefault="009C4701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00121E5" w14:textId="77777777" w:rsidR="009C4701" w:rsidRPr="00A545B4" w:rsidRDefault="009C4701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67E0723" w14:textId="0448C04C" w:rsidR="009C4701" w:rsidRDefault="00C273B6" w:rsidP="009C470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0BE4A55B" w14:textId="77777777" w:rsidR="009C4701" w:rsidRPr="00A545B4" w:rsidRDefault="009C4701" w:rsidP="009C47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DA84D27" w14:textId="59A61253" w:rsidR="009C4701" w:rsidRDefault="00C273B6" w:rsidP="009C470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1CA4BABF" w14:textId="77777777" w:rsidR="009C4701" w:rsidRPr="00A545B4" w:rsidRDefault="009C4701" w:rsidP="009C47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69CE23D" w14:textId="1F1524E9" w:rsidR="009C4701" w:rsidRPr="00A545B4" w:rsidRDefault="009C4701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BA0287B" w14:textId="77777777" w:rsidR="009C4701" w:rsidRPr="00A545B4" w:rsidRDefault="009C4701" w:rsidP="009C47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A3DED4B" w14:textId="77777777" w:rsidR="009C4701" w:rsidRPr="00A545B4" w:rsidRDefault="009C4701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4C544C4" w14:textId="77777777" w:rsidR="009C4701" w:rsidRPr="00A545B4" w:rsidRDefault="009C4701" w:rsidP="009C4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5EEBE9F8" w14:textId="2513D8D7" w:rsidR="009C4701" w:rsidRPr="00A545B4" w:rsidRDefault="00C273B6" w:rsidP="009C470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1B7BB5F9" w14:textId="77777777" w:rsidR="009C4701" w:rsidRPr="00A545B4" w:rsidRDefault="009C4701" w:rsidP="009C47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7400D3FE" w14:textId="108B5AFE" w:rsidR="009C4701" w:rsidRPr="00A545B4" w:rsidRDefault="00C273B6" w:rsidP="009C470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5ED19C80" w14:textId="77777777" w:rsidR="009C4701" w:rsidRPr="00A545B4" w:rsidRDefault="009C4701" w:rsidP="009C4701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2A6DC3A0" w14:textId="2AD7F546" w:rsidR="009C4701" w:rsidRPr="00864AFD" w:rsidRDefault="009C4701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64AFD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864AF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4FF6A4E5" w14:textId="77777777" w:rsidR="009C4701" w:rsidRPr="00A545B4" w:rsidRDefault="009C4701" w:rsidP="009C47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</w:tcPr>
          <w:p w14:paraId="4420C1E1" w14:textId="77777777" w:rsidR="009C4701" w:rsidRPr="00864AFD" w:rsidRDefault="009C4701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64AFD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864AF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9C4701" w:rsidRPr="00A545B4" w14:paraId="58A8569C" w14:textId="77777777" w:rsidTr="00AC76C2">
        <w:trPr>
          <w:cantSplit/>
        </w:trPr>
        <w:tc>
          <w:tcPr>
            <w:tcW w:w="3150" w:type="dxa"/>
            <w:shd w:val="clear" w:color="auto" w:fill="auto"/>
          </w:tcPr>
          <w:p w14:paraId="0DFF2A01" w14:textId="77777777" w:rsidR="009C4701" w:rsidRPr="005A0C93" w:rsidRDefault="009C4701" w:rsidP="009C4701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0C93">
              <w:rPr>
                <w:rFonts w:asciiTheme="majorBidi" w:hAnsiTheme="majorBidi" w:cstheme="majorBidi"/>
                <w:sz w:val="22"/>
                <w:szCs w:val="22"/>
                <w:cs/>
              </w:rPr>
              <w:t>กิจการร่วมค้า แอลบีเอส</w:t>
            </w:r>
          </w:p>
        </w:tc>
        <w:tc>
          <w:tcPr>
            <w:tcW w:w="540" w:type="dxa"/>
            <w:shd w:val="clear" w:color="auto" w:fill="auto"/>
          </w:tcPr>
          <w:p w14:paraId="10FB1E77" w14:textId="7306C7E3" w:rsidR="009C4701" w:rsidRPr="006767B7" w:rsidRDefault="009C4701" w:rsidP="009C4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43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ab/>
            </w:r>
            <w:r w:rsidRPr="006767B7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CCC7441" w14:textId="77777777" w:rsidR="009C4701" w:rsidRPr="00A545B4" w:rsidRDefault="009C4701" w:rsidP="009C4701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41" w:type="dxa"/>
            <w:shd w:val="clear" w:color="auto" w:fill="auto"/>
          </w:tcPr>
          <w:p w14:paraId="1A949DDC" w14:textId="77777777" w:rsidR="009C4701" w:rsidRPr="006767B7" w:rsidRDefault="009C4701" w:rsidP="009C4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43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ab/>
            </w:r>
            <w:r w:rsidRPr="006767B7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40" w:type="dxa"/>
            <w:shd w:val="clear" w:color="auto" w:fill="auto"/>
          </w:tcPr>
          <w:p w14:paraId="5278B5E5" w14:textId="0A2795B2" w:rsidR="009C4701" w:rsidRPr="00A545B4" w:rsidRDefault="009C4701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7BE6FC23" w14:textId="77777777" w:rsidR="009C4701" w:rsidRPr="00A545B4" w:rsidRDefault="009C4701" w:rsidP="009C4701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763C4C5" w14:textId="77777777" w:rsidR="009C4701" w:rsidRPr="00A545B4" w:rsidRDefault="009C4701" w:rsidP="009C4701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7980B5B8" w14:textId="77777777" w:rsidR="009C4701" w:rsidRPr="00A545B4" w:rsidRDefault="009C4701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59C85338" w14:textId="77777777" w:rsidR="009C4701" w:rsidRPr="00A545B4" w:rsidRDefault="009C4701" w:rsidP="009C4701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52D8373" w14:textId="77777777" w:rsidR="009C4701" w:rsidRPr="00A545B4" w:rsidRDefault="009C4701" w:rsidP="009C47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E18D97F" w14:textId="44F27B4B" w:rsidR="009C4701" w:rsidRPr="00A545B4" w:rsidRDefault="009C4701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A5CCDC1" w14:textId="77777777" w:rsidR="009C4701" w:rsidRPr="00A545B4" w:rsidRDefault="009C4701" w:rsidP="009C47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54E3F40" w14:textId="77777777" w:rsidR="009C4701" w:rsidRPr="00A545B4" w:rsidRDefault="009C4701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5DD67CD" w14:textId="77777777" w:rsidR="009C4701" w:rsidRPr="00A545B4" w:rsidRDefault="009C4701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9E3C604" w14:textId="6A21BB8B" w:rsidR="009C4701" w:rsidRPr="00C15774" w:rsidRDefault="009C4701" w:rsidP="009C470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="00C273B6" w:rsidRPr="00C273B6">
              <w:rPr>
                <w:rFonts w:ascii="Angsana New" w:hAnsi="Angsana New"/>
                <w:szCs w:val="22"/>
                <w:lang w:val="en-US" w:bidi="th-TH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5230572D" w14:textId="77777777" w:rsidR="009C4701" w:rsidRPr="00A545B4" w:rsidRDefault="009C4701" w:rsidP="009C47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38D3D61" w14:textId="77777777" w:rsidR="009C4701" w:rsidRPr="00A545B4" w:rsidRDefault="009C4701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C787885" w14:textId="77777777" w:rsidR="009C4701" w:rsidRPr="00A545B4" w:rsidRDefault="009C4701" w:rsidP="009C47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4B46EB1" w14:textId="0935CC0D" w:rsidR="009C4701" w:rsidRPr="00A545B4" w:rsidRDefault="009C4701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9075731" w14:textId="77777777" w:rsidR="009C4701" w:rsidRPr="00A545B4" w:rsidRDefault="009C4701" w:rsidP="009C47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9A8B2F0" w14:textId="77777777" w:rsidR="009C4701" w:rsidRPr="00A545B4" w:rsidRDefault="009C4701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7E58D9C" w14:textId="77777777" w:rsidR="009C4701" w:rsidRPr="00A545B4" w:rsidRDefault="009C4701" w:rsidP="009C4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1C766D38" w14:textId="387AE97B" w:rsidR="009C4701" w:rsidRPr="00A545B4" w:rsidRDefault="009C4701" w:rsidP="009C470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="00C273B6" w:rsidRPr="00C273B6">
              <w:rPr>
                <w:rFonts w:ascii="Angsana New" w:hAnsi="Angsana New"/>
                <w:szCs w:val="22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0648C521" w14:textId="77777777" w:rsidR="009C4701" w:rsidRPr="00A545B4" w:rsidRDefault="009C4701" w:rsidP="009C47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30BF36EA" w14:textId="77777777" w:rsidR="009C4701" w:rsidRPr="00A545B4" w:rsidRDefault="009C4701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2AA8421" w14:textId="77777777" w:rsidR="009C4701" w:rsidRPr="00A545B4" w:rsidRDefault="009C4701" w:rsidP="009C4701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529BA6A7" w14:textId="39E94995" w:rsidR="009C4701" w:rsidRPr="00864AFD" w:rsidRDefault="009C4701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64AFD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864AF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38552524" w14:textId="77777777" w:rsidR="009C4701" w:rsidRPr="00A545B4" w:rsidRDefault="009C4701" w:rsidP="009C47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</w:tcPr>
          <w:p w14:paraId="357EB311" w14:textId="096FC2CD" w:rsidR="009C4701" w:rsidRPr="00864AFD" w:rsidRDefault="009C4701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64AFD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864AF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9C4701" w:rsidRPr="00A545B4" w14:paraId="38FF7929" w14:textId="77777777" w:rsidTr="00AC76C2">
        <w:trPr>
          <w:cantSplit/>
        </w:trPr>
        <w:tc>
          <w:tcPr>
            <w:tcW w:w="3150" w:type="dxa"/>
            <w:shd w:val="clear" w:color="auto" w:fill="auto"/>
          </w:tcPr>
          <w:p w14:paraId="5B377C1A" w14:textId="126A7750" w:rsidR="009C4701" w:rsidRPr="005A0C93" w:rsidRDefault="009C4701" w:rsidP="009C4701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กิจการร่วมค้า แอลเอ็กซ์บีอาร์เอ็น</w:t>
            </w:r>
          </w:p>
        </w:tc>
        <w:tc>
          <w:tcPr>
            <w:tcW w:w="540" w:type="dxa"/>
            <w:shd w:val="clear" w:color="auto" w:fill="auto"/>
          </w:tcPr>
          <w:p w14:paraId="7AA0D77F" w14:textId="217027F2" w:rsidR="009C4701" w:rsidRDefault="009C4701" w:rsidP="009C4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43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ab/>
            </w:r>
            <w:r w:rsidRPr="006767B7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7780C1D" w14:textId="77777777" w:rsidR="009C4701" w:rsidRPr="00A545B4" w:rsidRDefault="009C4701" w:rsidP="009C4701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41" w:type="dxa"/>
            <w:shd w:val="clear" w:color="auto" w:fill="auto"/>
          </w:tcPr>
          <w:p w14:paraId="23757A72" w14:textId="66B93199" w:rsidR="009C4701" w:rsidRDefault="009C4701" w:rsidP="009C4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43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ab/>
            </w:r>
            <w:r w:rsidRPr="006767B7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40" w:type="dxa"/>
            <w:shd w:val="clear" w:color="auto" w:fill="auto"/>
          </w:tcPr>
          <w:p w14:paraId="6CE72CF2" w14:textId="2FE57066" w:rsidR="009C4701" w:rsidRPr="00A545B4" w:rsidRDefault="009C4701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7BB42F54" w14:textId="77777777" w:rsidR="009C4701" w:rsidRPr="00A545B4" w:rsidRDefault="009C4701" w:rsidP="009C4701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A88AD9D" w14:textId="77777777" w:rsidR="009C4701" w:rsidRPr="00A545B4" w:rsidRDefault="009C4701" w:rsidP="009C4701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787942DD" w14:textId="1015C7BC" w:rsidR="009C4701" w:rsidRDefault="009C4701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5F070887" w14:textId="77777777" w:rsidR="009C4701" w:rsidRPr="00A545B4" w:rsidRDefault="009C4701" w:rsidP="009C4701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BDF00C8" w14:textId="77777777" w:rsidR="009C4701" w:rsidRPr="00A545B4" w:rsidRDefault="009C4701" w:rsidP="009C47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52DB50D" w14:textId="6A7F9262" w:rsidR="009C4701" w:rsidRPr="00A545B4" w:rsidRDefault="009C4701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58776A2" w14:textId="77777777" w:rsidR="009C4701" w:rsidRPr="00A545B4" w:rsidRDefault="009C4701" w:rsidP="009C47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8DF0690" w14:textId="3B1FBCA7" w:rsidR="009C4701" w:rsidRPr="00A545B4" w:rsidRDefault="009C4701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F0B7065" w14:textId="77777777" w:rsidR="009C4701" w:rsidRPr="00A545B4" w:rsidRDefault="009C4701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4E3A15E" w14:textId="317F4DEF" w:rsidR="009C4701" w:rsidRPr="00C15774" w:rsidRDefault="009C4701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-80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BB2625A" w14:textId="77777777" w:rsidR="009C4701" w:rsidRPr="00A545B4" w:rsidRDefault="009C4701" w:rsidP="009C47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573C9F3" w14:textId="7C41F773" w:rsidR="009C4701" w:rsidRPr="00A545B4" w:rsidRDefault="009C4701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6172C0B" w14:textId="77777777" w:rsidR="009C4701" w:rsidRPr="00A545B4" w:rsidRDefault="009C4701" w:rsidP="009C47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20187C0" w14:textId="6FE1BFB0" w:rsidR="009C4701" w:rsidRPr="00A545B4" w:rsidRDefault="009C4701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FC19DDA" w14:textId="77777777" w:rsidR="009C4701" w:rsidRPr="00A545B4" w:rsidRDefault="009C4701" w:rsidP="009C47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1D18A84" w14:textId="0734A863" w:rsidR="009C4701" w:rsidRPr="00A545B4" w:rsidRDefault="009C4701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EBBA705" w14:textId="77777777" w:rsidR="009C4701" w:rsidRPr="00A545B4" w:rsidRDefault="009C4701" w:rsidP="009C4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10034615" w14:textId="5FA54EF2" w:rsidR="009C4701" w:rsidRPr="00A545B4" w:rsidRDefault="009C4701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-80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8A4503E" w14:textId="77777777" w:rsidR="009C4701" w:rsidRPr="00A545B4" w:rsidRDefault="009C4701" w:rsidP="009C47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02A758B5" w14:textId="63D28416" w:rsidR="009C4701" w:rsidRPr="00A545B4" w:rsidRDefault="009C4701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902C6BB" w14:textId="77777777" w:rsidR="009C4701" w:rsidRPr="00A545B4" w:rsidRDefault="009C4701" w:rsidP="009C4701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2A8EEFDE" w14:textId="2F8F7E7A" w:rsidR="009C4701" w:rsidRPr="00864AFD" w:rsidRDefault="009C4701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64AFD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864AF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4894F2C3" w14:textId="77777777" w:rsidR="009C4701" w:rsidRPr="00A545B4" w:rsidRDefault="009C4701" w:rsidP="009C47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</w:tcPr>
          <w:p w14:paraId="1531F7E3" w14:textId="2EF3CE4F" w:rsidR="009C4701" w:rsidRPr="00864AFD" w:rsidRDefault="009C4701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64AFD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864AF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9C4701" w:rsidRPr="00A545B4" w14:paraId="6B4362DE" w14:textId="77777777" w:rsidTr="00AC76C2">
        <w:trPr>
          <w:cantSplit/>
        </w:trPr>
        <w:tc>
          <w:tcPr>
            <w:tcW w:w="3150" w:type="dxa"/>
            <w:shd w:val="clear" w:color="auto" w:fill="auto"/>
          </w:tcPr>
          <w:p w14:paraId="4D0F8ACB" w14:textId="77777777" w:rsidR="009C4701" w:rsidRPr="005A0C93" w:rsidRDefault="009C4701" w:rsidP="009C4701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0C9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ล็อกซเล่ย์ แอนด์ เอไอที โฮลดิ้ง จำกัด</w:t>
            </w:r>
          </w:p>
        </w:tc>
        <w:tc>
          <w:tcPr>
            <w:tcW w:w="540" w:type="dxa"/>
            <w:shd w:val="clear" w:color="auto" w:fill="auto"/>
          </w:tcPr>
          <w:p w14:paraId="684C6BB4" w14:textId="02D50F08" w:rsidR="009C4701" w:rsidRPr="00A545B4" w:rsidRDefault="00C273B6" w:rsidP="009C4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3B6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80" w:type="dxa"/>
            <w:shd w:val="clear" w:color="auto" w:fill="auto"/>
          </w:tcPr>
          <w:p w14:paraId="56CCD00D" w14:textId="77777777" w:rsidR="009C4701" w:rsidRPr="00A545B4" w:rsidRDefault="009C4701" w:rsidP="009C4701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41" w:type="dxa"/>
            <w:shd w:val="clear" w:color="auto" w:fill="auto"/>
          </w:tcPr>
          <w:p w14:paraId="0A565FA3" w14:textId="3768421A" w:rsidR="009C4701" w:rsidRPr="00A545B4" w:rsidRDefault="00C273B6" w:rsidP="009C4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3B6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540" w:type="dxa"/>
            <w:shd w:val="clear" w:color="auto" w:fill="auto"/>
          </w:tcPr>
          <w:p w14:paraId="2E9FACAF" w14:textId="57D9A062" w:rsidR="009C4701" w:rsidRPr="00A545B4" w:rsidRDefault="00C273B6" w:rsidP="009C4701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200</w:t>
            </w:r>
          </w:p>
        </w:tc>
        <w:tc>
          <w:tcPr>
            <w:tcW w:w="630" w:type="dxa"/>
            <w:shd w:val="clear" w:color="auto" w:fill="auto"/>
          </w:tcPr>
          <w:p w14:paraId="3EB07F74" w14:textId="77777777" w:rsidR="009C4701" w:rsidRPr="00A545B4" w:rsidRDefault="009C4701" w:rsidP="009C4701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</w:rPr>
            </w:pPr>
            <w:r w:rsidRPr="00A545B4">
              <w:rPr>
                <w:rFonts w:ascii="Angsana New" w:hAnsi="Angsana New" w:hint="cs"/>
                <w:szCs w:val="22"/>
                <w:cs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141662BB" w14:textId="77777777" w:rsidR="009C4701" w:rsidRPr="00A545B4" w:rsidRDefault="009C4701" w:rsidP="009C4701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39D64E64" w14:textId="52C52315" w:rsidR="009C4701" w:rsidRPr="00A545B4" w:rsidRDefault="00C273B6" w:rsidP="009C4701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200</w:t>
            </w:r>
          </w:p>
        </w:tc>
        <w:tc>
          <w:tcPr>
            <w:tcW w:w="630" w:type="dxa"/>
            <w:shd w:val="clear" w:color="auto" w:fill="auto"/>
          </w:tcPr>
          <w:p w14:paraId="6D8A1D7B" w14:textId="77777777" w:rsidR="009C4701" w:rsidRPr="00A545B4" w:rsidRDefault="009C4701" w:rsidP="009C4701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</w:rPr>
            </w:pPr>
            <w:r w:rsidRPr="00A545B4">
              <w:rPr>
                <w:rFonts w:ascii="Angsana New" w:hAnsi="Angsana New" w:hint="cs"/>
                <w:szCs w:val="22"/>
                <w:cs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6699D8A4" w14:textId="77777777" w:rsidR="009C4701" w:rsidRPr="00A545B4" w:rsidRDefault="009C4701" w:rsidP="009C47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718E737" w14:textId="374715EC" w:rsidR="009C4701" w:rsidRPr="00A545B4" w:rsidRDefault="00C273B6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1</w:t>
            </w:r>
            <w:r w:rsidRPr="00C273B6">
              <w:rPr>
                <w:rFonts w:ascii="Angsana New" w:hAnsi="Angsana New"/>
                <w:szCs w:val="22"/>
                <w:lang w:val="en-US" w:bidi="th-TH"/>
              </w:rPr>
              <w:t>1</w:t>
            </w: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516B0870" w14:textId="77777777" w:rsidR="009C4701" w:rsidRPr="00A545B4" w:rsidRDefault="009C4701" w:rsidP="009C47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22F9A44" w14:textId="2DD40B96" w:rsidR="009C4701" w:rsidRPr="00A545B4" w:rsidRDefault="00C273B6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1</w:t>
            </w:r>
            <w:r w:rsidRPr="00C273B6">
              <w:rPr>
                <w:rFonts w:ascii="Angsana New" w:hAnsi="Angsana New"/>
                <w:szCs w:val="22"/>
                <w:lang w:val="en-US" w:bidi="th-TH"/>
              </w:rPr>
              <w:t>1</w:t>
            </w: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473DD38E" w14:textId="77777777" w:rsidR="009C4701" w:rsidRPr="00A545B4" w:rsidRDefault="009C4701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9E9D8E9" w14:textId="705E77A0" w:rsidR="009C4701" w:rsidRPr="00A545B4" w:rsidRDefault="009C4701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-80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B3332D2" w14:textId="77777777" w:rsidR="009C4701" w:rsidRPr="00A545B4" w:rsidRDefault="009C4701" w:rsidP="009C47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6316367" w14:textId="77777777" w:rsidR="009C4701" w:rsidRPr="00A545B4" w:rsidRDefault="009C4701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FBF3A56" w14:textId="77777777" w:rsidR="009C4701" w:rsidRPr="00A545B4" w:rsidRDefault="009C4701" w:rsidP="009C47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62DDFDE" w14:textId="4283A488" w:rsidR="009C4701" w:rsidRPr="00A545B4" w:rsidRDefault="009C4701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8F20D67" w14:textId="77777777" w:rsidR="009C4701" w:rsidRPr="00A545B4" w:rsidRDefault="009C4701" w:rsidP="009C47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8F92CBD" w14:textId="77777777" w:rsidR="009C4701" w:rsidRPr="00A545B4" w:rsidRDefault="009C4701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A364679" w14:textId="77777777" w:rsidR="009C4701" w:rsidRPr="00A545B4" w:rsidRDefault="009C4701" w:rsidP="009C4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5F3A5484" w14:textId="4460586E" w:rsidR="009C4701" w:rsidRPr="00A545B4" w:rsidRDefault="009C4701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-80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BC92D82" w14:textId="77777777" w:rsidR="009C4701" w:rsidRPr="00A545B4" w:rsidRDefault="009C4701" w:rsidP="009C4701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4FE3C119" w14:textId="77777777" w:rsidR="009C4701" w:rsidRPr="00A545B4" w:rsidRDefault="009C4701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F73B2FF" w14:textId="77777777" w:rsidR="009C4701" w:rsidRPr="00A545B4" w:rsidRDefault="009C4701" w:rsidP="009C4701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44A6D573" w14:textId="45B8BA16" w:rsidR="009C4701" w:rsidRPr="00864AFD" w:rsidRDefault="009C4701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64AFD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864AF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4F577D82" w14:textId="77777777" w:rsidR="009C4701" w:rsidRPr="00A545B4" w:rsidRDefault="009C4701" w:rsidP="009C47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</w:tcPr>
          <w:p w14:paraId="6A76D12C" w14:textId="77777777" w:rsidR="009C4701" w:rsidRPr="00864AFD" w:rsidRDefault="009C4701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64AFD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864AF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9C4701" w:rsidRPr="00A545B4" w14:paraId="288184B1" w14:textId="77777777" w:rsidTr="00AC76C2">
        <w:trPr>
          <w:cantSplit/>
          <w:trHeight w:val="74"/>
        </w:trPr>
        <w:tc>
          <w:tcPr>
            <w:tcW w:w="3150" w:type="dxa"/>
            <w:shd w:val="clear" w:color="auto" w:fill="auto"/>
          </w:tcPr>
          <w:p w14:paraId="3264008C" w14:textId="77777777" w:rsidR="009C4701" w:rsidRPr="005A0C93" w:rsidRDefault="009C4701" w:rsidP="009C4701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0C93">
              <w:rPr>
                <w:rFonts w:asciiTheme="majorBidi" w:hAnsiTheme="majorBidi" w:cstheme="majorBidi"/>
                <w:sz w:val="22"/>
                <w:szCs w:val="22"/>
                <w:cs/>
              </w:rPr>
              <w:t>กิจการร่วมค้า ล็อกซเล่ย์</w:t>
            </w:r>
            <w:r w:rsidRPr="005A0C93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5A0C93">
              <w:rPr>
                <w:rFonts w:asciiTheme="majorBidi" w:hAnsiTheme="majorBidi" w:cstheme="majorBidi"/>
                <w:sz w:val="22"/>
                <w:szCs w:val="22"/>
                <w:cs/>
              </w:rPr>
              <w:t>พรธิสาร</w:t>
            </w:r>
            <w:r w:rsidRPr="005A0C93">
              <w:rPr>
                <w:rFonts w:asciiTheme="majorBidi" w:hAnsiTheme="majorBidi" w:cstheme="majorBidi"/>
                <w:sz w:val="22"/>
                <w:szCs w:val="22"/>
              </w:rPr>
              <w:t>*</w:t>
            </w:r>
          </w:p>
        </w:tc>
        <w:tc>
          <w:tcPr>
            <w:tcW w:w="540" w:type="dxa"/>
            <w:shd w:val="clear" w:color="auto" w:fill="auto"/>
          </w:tcPr>
          <w:p w14:paraId="4175C0D8" w14:textId="3DF97CEC" w:rsidR="009C4701" w:rsidRPr="006767B7" w:rsidRDefault="009C4701" w:rsidP="009C4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43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ab/>
            </w:r>
            <w:r w:rsidRPr="006767B7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D73EAF8" w14:textId="77777777" w:rsidR="009C4701" w:rsidRPr="00A545B4" w:rsidRDefault="009C4701" w:rsidP="009C4701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41" w:type="dxa"/>
            <w:shd w:val="clear" w:color="auto" w:fill="auto"/>
          </w:tcPr>
          <w:p w14:paraId="430A1764" w14:textId="77777777" w:rsidR="009C4701" w:rsidRPr="006767B7" w:rsidRDefault="009C4701" w:rsidP="009C4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43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ab/>
            </w:r>
            <w:r w:rsidRPr="006767B7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40" w:type="dxa"/>
            <w:shd w:val="clear" w:color="auto" w:fill="auto"/>
          </w:tcPr>
          <w:p w14:paraId="7530355C" w14:textId="02D6C97F" w:rsidR="009C4701" w:rsidRPr="00A545B4" w:rsidRDefault="009C4701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557C090D" w14:textId="77777777" w:rsidR="009C4701" w:rsidRPr="00A545B4" w:rsidRDefault="009C4701" w:rsidP="009C4701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27410AA" w14:textId="77777777" w:rsidR="009C4701" w:rsidRPr="00A545B4" w:rsidRDefault="009C4701" w:rsidP="009C4701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09B0148A" w14:textId="77777777" w:rsidR="009C4701" w:rsidRPr="00A545B4" w:rsidRDefault="009C4701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4310B040" w14:textId="77777777" w:rsidR="009C4701" w:rsidRPr="00A545B4" w:rsidRDefault="009C4701" w:rsidP="009C4701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24650FA" w14:textId="77777777" w:rsidR="009C4701" w:rsidRPr="008B14A5" w:rsidRDefault="009C4701" w:rsidP="009C470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0E9D7CD6" w14:textId="74745441" w:rsidR="009C4701" w:rsidRPr="00A545B4" w:rsidRDefault="009C4701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ACAD484" w14:textId="77777777" w:rsidR="009C4701" w:rsidRPr="00A545B4" w:rsidRDefault="009C4701" w:rsidP="009C47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2479D53" w14:textId="77777777" w:rsidR="009C4701" w:rsidRPr="00A545B4" w:rsidRDefault="009C4701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06B5D07" w14:textId="77777777" w:rsidR="009C4701" w:rsidRPr="008B14A5" w:rsidRDefault="009C4701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1DCDA9D" w14:textId="732031A7" w:rsidR="009C4701" w:rsidRPr="00A545B4" w:rsidRDefault="009C4701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-80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0BBA9A6" w14:textId="77777777" w:rsidR="009C4701" w:rsidRPr="00A545B4" w:rsidRDefault="009C4701" w:rsidP="009C47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A6845BB" w14:textId="77777777" w:rsidR="009C4701" w:rsidRPr="00A545B4" w:rsidRDefault="009C4701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D47FDA9" w14:textId="77777777" w:rsidR="009C4701" w:rsidRPr="008B14A5" w:rsidRDefault="009C4701" w:rsidP="009C47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DDB175C" w14:textId="4F4BD2B1" w:rsidR="009C4701" w:rsidRPr="00A545B4" w:rsidRDefault="009C4701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91BEB88" w14:textId="77777777" w:rsidR="009C4701" w:rsidRPr="00A545B4" w:rsidRDefault="009C4701" w:rsidP="009C47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F278258" w14:textId="77777777" w:rsidR="009C4701" w:rsidRPr="00A545B4" w:rsidRDefault="009C4701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9C03DD1" w14:textId="77777777" w:rsidR="009C4701" w:rsidRPr="00A545B4" w:rsidRDefault="009C4701" w:rsidP="009C4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7F103837" w14:textId="3F2D402A" w:rsidR="009C4701" w:rsidRPr="00A545B4" w:rsidRDefault="009C4701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-80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C498626" w14:textId="77777777" w:rsidR="009C4701" w:rsidRPr="00A545B4" w:rsidRDefault="009C4701" w:rsidP="009C4701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1BAC3680" w14:textId="77777777" w:rsidR="009C4701" w:rsidRPr="00A545B4" w:rsidRDefault="009C4701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8B3860C" w14:textId="77777777" w:rsidR="009C4701" w:rsidRPr="00A545B4" w:rsidRDefault="009C4701" w:rsidP="009C4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5A2A4104" w14:textId="5AC7B97A" w:rsidR="009C4701" w:rsidRPr="00864AFD" w:rsidRDefault="009C4701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64AFD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864AF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220D1B4F" w14:textId="77777777" w:rsidR="009C4701" w:rsidRPr="00A545B4" w:rsidRDefault="009C4701" w:rsidP="009C47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</w:tcPr>
          <w:p w14:paraId="6BDD6BE8" w14:textId="77777777" w:rsidR="009C4701" w:rsidRPr="00864AFD" w:rsidRDefault="009C4701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64AFD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864AF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9C4701" w:rsidRPr="00A545B4" w14:paraId="50D886D1" w14:textId="77777777" w:rsidTr="00AC76C2">
        <w:trPr>
          <w:cantSplit/>
        </w:trPr>
        <w:tc>
          <w:tcPr>
            <w:tcW w:w="3150" w:type="dxa"/>
            <w:shd w:val="clear" w:color="auto" w:fill="auto"/>
          </w:tcPr>
          <w:p w14:paraId="0BCC32E0" w14:textId="77777777" w:rsidR="009C4701" w:rsidRPr="005A0C93" w:rsidRDefault="009C4701" w:rsidP="009C4701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33C8742C" w14:textId="77777777" w:rsidR="009C4701" w:rsidRPr="00A545B4" w:rsidRDefault="009C4701" w:rsidP="009C4701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C1D89B0" w14:textId="77777777" w:rsidR="009C4701" w:rsidRPr="00A545B4" w:rsidRDefault="009C4701" w:rsidP="009C4701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1" w:type="dxa"/>
            <w:shd w:val="clear" w:color="auto" w:fill="auto"/>
          </w:tcPr>
          <w:p w14:paraId="0437E647" w14:textId="77777777" w:rsidR="009C4701" w:rsidRPr="00A545B4" w:rsidRDefault="009C4701" w:rsidP="009C4701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6F89F440" w14:textId="77777777" w:rsidR="009C4701" w:rsidRPr="00A545B4" w:rsidRDefault="009C4701" w:rsidP="009C4701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A6C3FE0" w14:textId="77777777" w:rsidR="009C4701" w:rsidRPr="00A545B4" w:rsidRDefault="009C4701" w:rsidP="009C4701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45DB3B55" w14:textId="77777777" w:rsidR="009C4701" w:rsidRPr="00A545B4" w:rsidRDefault="009C4701" w:rsidP="009C4701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0680063F" w14:textId="77777777" w:rsidR="009C4701" w:rsidRPr="00A545B4" w:rsidRDefault="009C4701" w:rsidP="009C4701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87C549B" w14:textId="77777777" w:rsidR="009C4701" w:rsidRPr="00A545B4" w:rsidRDefault="009C4701" w:rsidP="009C4701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54C6C794" w14:textId="77777777" w:rsidR="009C4701" w:rsidRPr="00A545B4" w:rsidRDefault="009C4701" w:rsidP="009C47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68E3499C" w14:textId="55B7C371" w:rsidR="009C4701" w:rsidRPr="007523BB" w:rsidRDefault="00C273B6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C273B6">
              <w:rPr>
                <w:rFonts w:ascii="Angsana New" w:hAnsi="Angsana New" w:hint="cs"/>
                <w:b/>
                <w:bCs/>
                <w:szCs w:val="22"/>
                <w:lang w:val="en-US" w:bidi="th-TH"/>
              </w:rPr>
              <w:t>143</w:t>
            </w:r>
          </w:p>
        </w:tc>
        <w:tc>
          <w:tcPr>
            <w:tcW w:w="180" w:type="dxa"/>
            <w:shd w:val="clear" w:color="auto" w:fill="auto"/>
          </w:tcPr>
          <w:p w14:paraId="728BE57F" w14:textId="77777777" w:rsidR="009C4701" w:rsidRPr="007523BB" w:rsidRDefault="009C4701" w:rsidP="009C47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7BF034B1" w14:textId="07CAFE52" w:rsidR="009C4701" w:rsidRPr="007523BB" w:rsidRDefault="00C273B6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C273B6">
              <w:rPr>
                <w:rFonts w:ascii="Angsana New" w:hAnsi="Angsana New" w:hint="cs"/>
                <w:b/>
                <w:bCs/>
                <w:szCs w:val="22"/>
                <w:lang w:val="en-US" w:bidi="th-TH"/>
              </w:rPr>
              <w:t>157</w:t>
            </w:r>
          </w:p>
        </w:tc>
        <w:tc>
          <w:tcPr>
            <w:tcW w:w="180" w:type="dxa"/>
            <w:shd w:val="clear" w:color="auto" w:fill="auto"/>
          </w:tcPr>
          <w:p w14:paraId="4922585F" w14:textId="77777777" w:rsidR="009C4701" w:rsidRPr="007523BB" w:rsidRDefault="009C4701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45A507E8" w14:textId="7778A7F5" w:rsidR="009C4701" w:rsidRPr="007523BB" w:rsidRDefault="00C273B6" w:rsidP="009C470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C273B6">
              <w:rPr>
                <w:rFonts w:ascii="Angsana New" w:hAnsi="Angsana New"/>
                <w:b/>
                <w:bCs/>
                <w:szCs w:val="22"/>
                <w:lang w:val="en-US" w:bidi="th-TH"/>
              </w:rPr>
              <w:t>10</w:t>
            </w:r>
          </w:p>
        </w:tc>
        <w:tc>
          <w:tcPr>
            <w:tcW w:w="180" w:type="dxa"/>
            <w:shd w:val="clear" w:color="auto" w:fill="auto"/>
          </w:tcPr>
          <w:p w14:paraId="672D2F7D" w14:textId="77777777" w:rsidR="009C4701" w:rsidRPr="007523BB" w:rsidRDefault="009C4701" w:rsidP="009C47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4B83B0F1" w14:textId="347C3ECE" w:rsidR="009C4701" w:rsidRPr="007523BB" w:rsidRDefault="00C273B6" w:rsidP="009C470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C273B6">
              <w:rPr>
                <w:rFonts w:ascii="Angsana New" w:hAnsi="Angsana New"/>
                <w:b/>
                <w:bCs/>
                <w:szCs w:val="22"/>
                <w:lang w:val="en-US" w:bidi="th-TH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1627E1EC" w14:textId="77777777" w:rsidR="009C4701" w:rsidRPr="007523BB" w:rsidRDefault="009C4701" w:rsidP="009C47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1312E272" w14:textId="2ADEAF9C" w:rsidR="009C4701" w:rsidRPr="003A5EF3" w:rsidRDefault="009C4701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3A5EF3">
              <w:rPr>
                <w:rFonts w:ascii="Angsana New" w:hAnsi="Angsana New"/>
                <w:b/>
                <w:bCs/>
                <w:szCs w:val="22"/>
                <w:lang w:val="en-US" w:bidi="th-TH"/>
              </w:rPr>
              <w:t xml:space="preserve">   </w:t>
            </w:r>
            <w:r w:rsidRPr="003A5EF3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685DC5F" w14:textId="77777777" w:rsidR="009C4701" w:rsidRPr="007523BB" w:rsidRDefault="009C4701" w:rsidP="009C47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686401C0" w14:textId="77777777" w:rsidR="009C4701" w:rsidRPr="003A5EF3" w:rsidRDefault="009C4701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3A5EF3">
              <w:rPr>
                <w:rFonts w:ascii="Angsana New" w:hAnsi="Angsana New"/>
                <w:b/>
                <w:bCs/>
                <w:szCs w:val="22"/>
                <w:lang w:val="en-US" w:bidi="th-TH"/>
              </w:rPr>
              <w:t xml:space="preserve">   </w:t>
            </w:r>
            <w:r w:rsidRPr="003A5EF3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FA40966" w14:textId="77777777" w:rsidR="009C4701" w:rsidRPr="007523BB" w:rsidRDefault="009C4701" w:rsidP="009C47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3309886A" w14:textId="5565F33E" w:rsidR="009C4701" w:rsidRPr="00E16AB9" w:rsidRDefault="00C273B6" w:rsidP="009C470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C273B6">
              <w:rPr>
                <w:rFonts w:ascii="Angsana New" w:hAnsi="Angsana New" w:hint="cs"/>
                <w:b/>
                <w:bCs/>
                <w:szCs w:val="22"/>
                <w:lang w:val="en-US" w:bidi="th-TH"/>
              </w:rPr>
              <w:t>10</w:t>
            </w:r>
          </w:p>
        </w:tc>
        <w:tc>
          <w:tcPr>
            <w:tcW w:w="180" w:type="dxa"/>
          </w:tcPr>
          <w:p w14:paraId="0FC315BD" w14:textId="77777777" w:rsidR="009C4701" w:rsidRPr="007523BB" w:rsidRDefault="009C4701" w:rsidP="009C47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4A25B539" w14:textId="282CCA36" w:rsidR="009C4701" w:rsidRPr="00E16AB9" w:rsidRDefault="00C273B6" w:rsidP="009C470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C273B6">
              <w:rPr>
                <w:rFonts w:ascii="Angsana New" w:hAnsi="Angsana New"/>
                <w:b/>
                <w:bCs/>
                <w:szCs w:val="22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23A62313" w14:textId="77777777" w:rsidR="009C4701" w:rsidRPr="007523BB" w:rsidRDefault="009C4701" w:rsidP="009C47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379C61CD" w14:textId="3B237535" w:rsidR="009C4701" w:rsidRPr="007523BB" w:rsidRDefault="009C4701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7523BB">
              <w:rPr>
                <w:rFonts w:ascii="Angsana New" w:hAnsi="Angsana New"/>
                <w:b/>
                <w:bCs/>
                <w:szCs w:val="22"/>
                <w:lang w:val="en-US" w:bidi="th-TH"/>
              </w:rPr>
              <w:t xml:space="preserve">   </w:t>
            </w:r>
            <w:r w:rsidRPr="007523BB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0560BD68" w14:textId="77777777" w:rsidR="009C4701" w:rsidRPr="007523BB" w:rsidRDefault="009C4701" w:rsidP="009C47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</w:tcBorders>
          </w:tcPr>
          <w:p w14:paraId="6B4F00A4" w14:textId="77777777" w:rsidR="009C4701" w:rsidRPr="007523BB" w:rsidRDefault="009C4701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7523BB">
              <w:rPr>
                <w:rFonts w:ascii="Angsana New" w:hAnsi="Angsana New"/>
                <w:b/>
                <w:bCs/>
                <w:szCs w:val="22"/>
                <w:lang w:val="en-US" w:bidi="th-TH"/>
              </w:rPr>
              <w:t xml:space="preserve">   </w:t>
            </w:r>
            <w:r w:rsidRPr="007523BB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-</w:t>
            </w:r>
          </w:p>
        </w:tc>
      </w:tr>
      <w:tr w:rsidR="009C4701" w:rsidRPr="00E216F2" w14:paraId="1CFF1084" w14:textId="77777777" w:rsidTr="00AC76C2">
        <w:trPr>
          <w:cantSplit/>
        </w:trPr>
        <w:tc>
          <w:tcPr>
            <w:tcW w:w="3150" w:type="dxa"/>
            <w:shd w:val="clear" w:color="auto" w:fill="auto"/>
          </w:tcPr>
          <w:p w14:paraId="1DB8E7DB" w14:textId="77777777" w:rsidR="009C4701" w:rsidRPr="005A0C93" w:rsidRDefault="009C4701" w:rsidP="009C4701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A0C9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540" w:type="dxa"/>
            <w:shd w:val="clear" w:color="auto" w:fill="auto"/>
          </w:tcPr>
          <w:p w14:paraId="59A36D8F" w14:textId="77777777" w:rsidR="009C4701" w:rsidRPr="00E216F2" w:rsidRDefault="009C4701" w:rsidP="009C4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6DAEFF35" w14:textId="77777777" w:rsidR="009C4701" w:rsidRPr="00E216F2" w:rsidRDefault="009C4701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41" w:type="dxa"/>
            <w:shd w:val="clear" w:color="auto" w:fill="auto"/>
          </w:tcPr>
          <w:p w14:paraId="6D81828C" w14:textId="77777777" w:rsidR="009C4701" w:rsidRPr="00E216F2" w:rsidRDefault="009C4701" w:rsidP="009C4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1C7A1D16" w14:textId="77777777" w:rsidR="009C4701" w:rsidRPr="00E216F2" w:rsidRDefault="009C4701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13BAA1F2" w14:textId="77777777" w:rsidR="009C4701" w:rsidRPr="00E216F2" w:rsidRDefault="009C4701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9E3894B" w14:textId="77777777" w:rsidR="009C4701" w:rsidRPr="00E216F2" w:rsidRDefault="009C4701" w:rsidP="009C4701">
            <w:pPr>
              <w:pStyle w:val="acctfourfigures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2916EDEB" w14:textId="77777777" w:rsidR="009C4701" w:rsidRPr="00E216F2" w:rsidRDefault="009C4701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6FB22AF5" w14:textId="77777777" w:rsidR="009C4701" w:rsidRPr="00E216F2" w:rsidRDefault="009C4701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126E9FF" w14:textId="77777777" w:rsidR="009C4701" w:rsidRPr="00E216F2" w:rsidRDefault="009C4701" w:rsidP="009C4701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EBB22D" w14:textId="7406961A" w:rsidR="009C4701" w:rsidRPr="007523BB" w:rsidRDefault="00C273B6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C273B6">
              <w:rPr>
                <w:rFonts w:ascii="Angsana New" w:hAnsi="Angsana New" w:hint="cs"/>
                <w:b/>
                <w:bCs/>
                <w:szCs w:val="22"/>
                <w:lang w:val="en-US" w:bidi="th-TH"/>
              </w:rPr>
              <w:t>1</w:t>
            </w:r>
            <w:r w:rsidR="009C4701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Pr="00C273B6">
              <w:rPr>
                <w:rFonts w:ascii="Angsana New" w:hAnsi="Angsana New"/>
                <w:b/>
                <w:bCs/>
                <w:szCs w:val="22"/>
                <w:lang w:val="en-US" w:bidi="th-TH"/>
              </w:rPr>
              <w:t>565</w:t>
            </w:r>
          </w:p>
        </w:tc>
        <w:tc>
          <w:tcPr>
            <w:tcW w:w="180" w:type="dxa"/>
            <w:shd w:val="clear" w:color="auto" w:fill="auto"/>
          </w:tcPr>
          <w:p w14:paraId="291F60AF" w14:textId="77777777" w:rsidR="009C4701" w:rsidRPr="007523BB" w:rsidRDefault="009C4701" w:rsidP="009C47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CCE8A0" w14:textId="275E10D7" w:rsidR="009C4701" w:rsidRPr="007523BB" w:rsidRDefault="00C273B6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C273B6">
              <w:rPr>
                <w:rFonts w:ascii="Angsana New" w:hAnsi="Angsana New" w:hint="cs"/>
                <w:b/>
                <w:bCs/>
                <w:szCs w:val="22"/>
                <w:lang w:val="en-US" w:bidi="th-TH"/>
              </w:rPr>
              <w:t>1</w:t>
            </w:r>
            <w:r w:rsidR="009C4701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Pr="00C273B6">
              <w:rPr>
                <w:rFonts w:ascii="Angsana New" w:hAnsi="Angsana New"/>
                <w:b/>
                <w:bCs/>
                <w:szCs w:val="22"/>
                <w:lang w:val="en-US" w:bidi="th-TH"/>
              </w:rPr>
              <w:t>457</w:t>
            </w:r>
          </w:p>
        </w:tc>
        <w:tc>
          <w:tcPr>
            <w:tcW w:w="180" w:type="dxa"/>
            <w:shd w:val="clear" w:color="auto" w:fill="auto"/>
          </w:tcPr>
          <w:p w14:paraId="57050DCD" w14:textId="77777777" w:rsidR="009C4701" w:rsidRPr="007523BB" w:rsidRDefault="009C4701" w:rsidP="009C470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EF5CD8" w14:textId="3534E17E" w:rsidR="009C4701" w:rsidRPr="007523BB" w:rsidRDefault="00C273B6" w:rsidP="009C470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C273B6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</w:t>
            </w:r>
            <w:r w:rsidR="009C4701">
              <w:rPr>
                <w:rFonts w:ascii="Angsana New" w:hAnsi="Angsana New"/>
                <w:b/>
                <w:bCs/>
                <w:szCs w:val="22"/>
                <w:lang w:bidi="th-TH"/>
              </w:rPr>
              <w:t>,</w:t>
            </w:r>
            <w:r w:rsidRPr="00C273B6">
              <w:rPr>
                <w:rFonts w:ascii="Angsana New" w:hAnsi="Angsana New"/>
                <w:b/>
                <w:bCs/>
                <w:szCs w:val="22"/>
                <w:lang w:val="en-US" w:bidi="th-TH"/>
              </w:rPr>
              <w:t>916</w:t>
            </w:r>
          </w:p>
        </w:tc>
        <w:tc>
          <w:tcPr>
            <w:tcW w:w="180" w:type="dxa"/>
            <w:shd w:val="clear" w:color="auto" w:fill="auto"/>
          </w:tcPr>
          <w:p w14:paraId="34C9AF79" w14:textId="77777777" w:rsidR="009C4701" w:rsidRPr="007523BB" w:rsidRDefault="009C4701" w:rsidP="009C4701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5D891A" w14:textId="5E28D40E" w:rsidR="009C4701" w:rsidRPr="007523BB" w:rsidRDefault="00C273B6" w:rsidP="009C470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C273B6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</w:t>
            </w:r>
            <w:r w:rsidR="009C4701">
              <w:rPr>
                <w:rFonts w:ascii="Angsana New" w:hAnsi="Angsana New"/>
                <w:b/>
                <w:bCs/>
                <w:szCs w:val="22"/>
                <w:lang w:bidi="th-TH"/>
              </w:rPr>
              <w:t>,</w:t>
            </w:r>
            <w:r w:rsidRPr="00C273B6">
              <w:rPr>
                <w:rFonts w:ascii="Angsana New" w:hAnsi="Angsana New"/>
                <w:b/>
                <w:bCs/>
                <w:szCs w:val="22"/>
                <w:lang w:val="en-US" w:bidi="th-TH"/>
              </w:rPr>
              <w:t>785</w:t>
            </w:r>
          </w:p>
        </w:tc>
        <w:tc>
          <w:tcPr>
            <w:tcW w:w="180" w:type="dxa"/>
            <w:shd w:val="clear" w:color="auto" w:fill="auto"/>
          </w:tcPr>
          <w:p w14:paraId="7761839B" w14:textId="77777777" w:rsidR="009C4701" w:rsidRPr="007523BB" w:rsidRDefault="009C4701" w:rsidP="009C47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02D75A" w14:textId="478E077A" w:rsidR="009C4701" w:rsidRPr="00E4595B" w:rsidRDefault="009C4701" w:rsidP="009C470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(</w:t>
            </w:r>
            <w:r w:rsidR="00C273B6" w:rsidRPr="00C273B6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25</w:t>
            </w: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F0C9640" w14:textId="77777777" w:rsidR="009C4701" w:rsidRPr="007523BB" w:rsidRDefault="009C4701" w:rsidP="009C47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ECE726" w14:textId="5622BAD1" w:rsidR="009C4701" w:rsidRPr="00E4595B" w:rsidRDefault="009C4701" w:rsidP="009C470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(</w:t>
            </w:r>
            <w:r w:rsidR="00C273B6" w:rsidRPr="00C273B6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25</w:t>
            </w: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B6C64BD" w14:textId="77777777" w:rsidR="009C4701" w:rsidRPr="007523BB" w:rsidRDefault="009C4701" w:rsidP="009C47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8616885" w14:textId="598DC209" w:rsidR="009C4701" w:rsidRPr="00E16AB9" w:rsidRDefault="00C273B6" w:rsidP="009C470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C273B6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</w:t>
            </w:r>
            <w:r w:rsidR="009C4701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Pr="00C273B6">
              <w:rPr>
                <w:rFonts w:ascii="Angsana New" w:hAnsi="Angsana New" w:hint="cs"/>
                <w:b/>
                <w:bCs/>
                <w:szCs w:val="22"/>
                <w:lang w:val="en-US" w:bidi="th-TH"/>
              </w:rPr>
              <w:t>891</w:t>
            </w:r>
          </w:p>
        </w:tc>
        <w:tc>
          <w:tcPr>
            <w:tcW w:w="180" w:type="dxa"/>
          </w:tcPr>
          <w:p w14:paraId="2BF3A98F" w14:textId="77777777" w:rsidR="009C4701" w:rsidRPr="007523BB" w:rsidRDefault="009C4701" w:rsidP="009C4701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DBC945D" w14:textId="5DAAF585" w:rsidR="009C4701" w:rsidRPr="00E16AB9" w:rsidRDefault="00C273B6" w:rsidP="009C470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C273B6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</w:t>
            </w:r>
            <w:r w:rsidR="009C4701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Pr="00C273B6">
              <w:rPr>
                <w:rFonts w:ascii="Angsana New" w:hAnsi="Angsana New"/>
                <w:b/>
                <w:bCs/>
                <w:szCs w:val="22"/>
                <w:lang w:val="en-US" w:bidi="th-TH"/>
              </w:rPr>
              <w:t>760</w:t>
            </w:r>
          </w:p>
        </w:tc>
        <w:tc>
          <w:tcPr>
            <w:tcW w:w="180" w:type="dxa"/>
          </w:tcPr>
          <w:p w14:paraId="06947D38" w14:textId="77777777" w:rsidR="009C4701" w:rsidRPr="007523BB" w:rsidRDefault="009C4701" w:rsidP="009C47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994811F" w14:textId="62A3FFBC" w:rsidR="009C4701" w:rsidRPr="00C15774" w:rsidRDefault="00C273B6" w:rsidP="009C4701">
            <w:pPr>
              <w:pStyle w:val="acctfourfigures"/>
              <w:tabs>
                <w:tab w:val="clear" w:pos="765"/>
              </w:tabs>
              <w:spacing w:line="240" w:lineRule="atLeast"/>
              <w:ind w:left="-79" w:right="-350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C273B6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201</w:t>
            </w:r>
          </w:p>
        </w:tc>
        <w:tc>
          <w:tcPr>
            <w:tcW w:w="182" w:type="dxa"/>
          </w:tcPr>
          <w:p w14:paraId="212A4972" w14:textId="77777777" w:rsidR="009C4701" w:rsidRPr="007523BB" w:rsidRDefault="009C4701" w:rsidP="009C47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E506351" w14:textId="15F6A903" w:rsidR="009C4701" w:rsidRPr="007523BB" w:rsidRDefault="00C273B6" w:rsidP="009C4701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C273B6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233</w:t>
            </w:r>
          </w:p>
        </w:tc>
      </w:tr>
    </w:tbl>
    <w:p w14:paraId="002955A0" w14:textId="77777777" w:rsidR="00536771" w:rsidRDefault="00536771" w:rsidP="00536771"/>
    <w:p w14:paraId="4CC67B0B" w14:textId="0F30ACDF" w:rsidR="00536771" w:rsidRDefault="00536771" w:rsidP="00536771">
      <w:pPr>
        <w:jc w:val="thaiDistribute"/>
        <w:rPr>
          <w:rFonts w:ascii="Angsana New" w:hAnsi="Angsana New"/>
          <w:sz w:val="30"/>
          <w:szCs w:val="30"/>
        </w:rPr>
      </w:pPr>
      <w:r w:rsidRPr="00E617D0">
        <w:rPr>
          <w:rFonts w:ascii="Angsana New" w:hAnsi="Angsana New"/>
          <w:sz w:val="30"/>
          <w:szCs w:val="30"/>
        </w:rPr>
        <w:t xml:space="preserve">* </w:t>
      </w:r>
      <w:r w:rsidRPr="00E617D0">
        <w:rPr>
          <w:rFonts w:ascii="Angsana New" w:hAnsi="Angsana New"/>
          <w:sz w:val="30"/>
          <w:szCs w:val="30"/>
          <w:cs/>
        </w:rPr>
        <w:t xml:space="preserve">ณ วันที่ </w:t>
      </w:r>
      <w:r w:rsidR="00C273B6" w:rsidRPr="00C273B6">
        <w:rPr>
          <w:rFonts w:ascii="Angsana New" w:hAnsi="Angsana New"/>
          <w:sz w:val="30"/>
          <w:szCs w:val="30"/>
        </w:rPr>
        <w:t>30</w:t>
      </w:r>
      <w:r w:rsidR="002830BD">
        <w:rPr>
          <w:rFonts w:ascii="Angsana New" w:hAnsi="Angsana New"/>
          <w:sz w:val="30"/>
          <w:szCs w:val="30"/>
        </w:rPr>
        <w:t xml:space="preserve"> </w:t>
      </w:r>
      <w:r w:rsidR="002830BD">
        <w:rPr>
          <w:rFonts w:ascii="Angsana New" w:hAnsi="Angsana New"/>
          <w:sz w:val="30"/>
          <w:szCs w:val="30"/>
          <w:cs/>
        </w:rPr>
        <w:t>มิถุนายน</w:t>
      </w:r>
      <w:r w:rsidRPr="00E617D0">
        <w:rPr>
          <w:rFonts w:ascii="Angsana New" w:hAnsi="Angsana New"/>
          <w:sz w:val="30"/>
          <w:szCs w:val="30"/>
          <w:cs/>
        </w:rPr>
        <w:t xml:space="preserve"> </w:t>
      </w:r>
      <w:r w:rsidR="00C273B6" w:rsidRPr="00C273B6">
        <w:rPr>
          <w:rFonts w:ascii="Angsana New" w:hAnsi="Angsana New"/>
          <w:sz w:val="30"/>
          <w:szCs w:val="30"/>
        </w:rPr>
        <w:t>256</w:t>
      </w:r>
      <w:r w:rsidR="00C273B6" w:rsidRPr="00C273B6">
        <w:rPr>
          <w:rFonts w:ascii="Angsana New" w:hAnsi="Angsana New" w:hint="cs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="00C15774">
        <w:rPr>
          <w:rFonts w:ascii="Angsana New" w:hAnsi="Angsana New" w:hint="cs"/>
          <w:sz w:val="30"/>
          <w:szCs w:val="30"/>
          <w:cs/>
        </w:rPr>
        <w:t xml:space="preserve"> </w:t>
      </w:r>
      <w:r w:rsidR="00C273B6" w:rsidRPr="00C273B6">
        <w:rPr>
          <w:rFonts w:ascii="Angsana New" w:hAnsi="Angsana New"/>
          <w:sz w:val="30"/>
          <w:szCs w:val="30"/>
        </w:rPr>
        <w:t>31</w:t>
      </w:r>
      <w:r w:rsidR="00C15774">
        <w:rPr>
          <w:rFonts w:ascii="Angsana New" w:hAnsi="Angsana New"/>
          <w:sz w:val="30"/>
          <w:szCs w:val="30"/>
        </w:rPr>
        <w:t xml:space="preserve"> </w:t>
      </w:r>
      <w:r w:rsidR="00C15774">
        <w:rPr>
          <w:rFonts w:ascii="Angsana New" w:hAnsi="Angsana New" w:hint="cs"/>
          <w:sz w:val="30"/>
          <w:szCs w:val="30"/>
          <w:cs/>
        </w:rPr>
        <w:t>ธันวาคม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C273B6" w:rsidRPr="00C273B6">
        <w:rPr>
          <w:rFonts w:ascii="Angsana New" w:hAnsi="Angsana New"/>
          <w:sz w:val="30"/>
          <w:szCs w:val="30"/>
        </w:rPr>
        <w:t>256</w:t>
      </w:r>
      <w:r w:rsidR="00C273B6" w:rsidRPr="00C273B6">
        <w:rPr>
          <w:rFonts w:ascii="Angsana New" w:hAnsi="Angsana New" w:hint="cs"/>
          <w:sz w:val="30"/>
          <w:szCs w:val="30"/>
        </w:rPr>
        <w:t>2</w:t>
      </w:r>
      <w:r w:rsidRPr="00E617D0">
        <w:rPr>
          <w:rFonts w:ascii="Angsana New" w:hAnsi="Angsana New"/>
          <w:sz w:val="30"/>
          <w:szCs w:val="30"/>
        </w:rPr>
        <w:t xml:space="preserve"> </w:t>
      </w:r>
      <w:r w:rsidRPr="00E617D0">
        <w:rPr>
          <w:rFonts w:ascii="Angsana New" w:hAnsi="Angsana New"/>
          <w:sz w:val="30"/>
          <w:szCs w:val="30"/>
          <w:cs/>
        </w:rPr>
        <w:t>กลุ่มบริษัทได้บันทึกส่วนแบ่งขาดทุน</w:t>
      </w:r>
      <w:r w:rsidRPr="00E617D0">
        <w:rPr>
          <w:rFonts w:ascii="Angsana New" w:hAnsi="Angsana New" w:hint="cs"/>
          <w:sz w:val="30"/>
          <w:szCs w:val="30"/>
          <w:cs/>
        </w:rPr>
        <w:t>จากการร่วมค้าดังกล่าวโดย</w:t>
      </w:r>
      <w:r w:rsidRPr="00E617D0">
        <w:rPr>
          <w:rFonts w:ascii="Angsana New" w:hAnsi="Angsana New"/>
          <w:sz w:val="30"/>
          <w:szCs w:val="30"/>
          <w:cs/>
        </w:rPr>
        <w:t>รับรู้ค่าเผื่อ</w:t>
      </w:r>
      <w:r w:rsidR="00DD61C3">
        <w:rPr>
          <w:rFonts w:ascii="Angsana New" w:hAnsi="Angsana New" w:hint="cs"/>
          <w:sz w:val="30"/>
          <w:szCs w:val="30"/>
          <w:cs/>
        </w:rPr>
        <w:t>ผลขาดทุนจากการด้อยค่า</w:t>
      </w:r>
      <w:r w:rsidRPr="00E617D0">
        <w:rPr>
          <w:rFonts w:ascii="Angsana New" w:hAnsi="Angsana New"/>
          <w:sz w:val="30"/>
          <w:szCs w:val="30"/>
          <w:cs/>
        </w:rPr>
        <w:t>สำหรับ</w:t>
      </w:r>
      <w:r w:rsidRPr="00E617D0">
        <w:rPr>
          <w:rFonts w:ascii="Angsana New" w:hAnsi="Angsana New" w:hint="cs"/>
          <w:sz w:val="30"/>
          <w:szCs w:val="30"/>
          <w:cs/>
        </w:rPr>
        <w:t>ลูกหนี้การค้าและ</w:t>
      </w:r>
      <w:r w:rsidRPr="00E617D0">
        <w:rPr>
          <w:rFonts w:ascii="Angsana New" w:hAnsi="Angsana New"/>
          <w:sz w:val="30"/>
          <w:szCs w:val="30"/>
          <w:cs/>
        </w:rPr>
        <w:t>เงินให้กู้ยืมระยะสั้นในงบการเงินรวม</w:t>
      </w:r>
      <w:r>
        <w:rPr>
          <w:rFonts w:ascii="Angsana New" w:hAnsi="Angsana New" w:hint="cs"/>
          <w:sz w:val="30"/>
          <w:szCs w:val="30"/>
          <w:cs/>
        </w:rPr>
        <w:t xml:space="preserve"> เนื่องจากกลุ่มบริษัทมีภาระผูกพันที่ต้องจ่ายชำระตามสัญญา</w:t>
      </w:r>
    </w:p>
    <w:tbl>
      <w:tblPr>
        <w:tblW w:w="15578" w:type="dxa"/>
        <w:tblInd w:w="-342" w:type="dxa"/>
        <w:tblLayout w:type="fixed"/>
        <w:tblLook w:val="0000" w:firstRow="0" w:lastRow="0" w:firstColumn="0" w:lastColumn="0" w:noHBand="0" w:noVBand="0"/>
      </w:tblPr>
      <w:tblGrid>
        <w:gridCol w:w="3240"/>
        <w:gridCol w:w="684"/>
        <w:gridCol w:w="270"/>
        <w:gridCol w:w="612"/>
        <w:gridCol w:w="270"/>
        <w:gridCol w:w="720"/>
        <w:gridCol w:w="720"/>
        <w:gridCol w:w="270"/>
        <w:gridCol w:w="630"/>
        <w:gridCol w:w="630"/>
        <w:gridCol w:w="270"/>
        <w:gridCol w:w="720"/>
        <w:gridCol w:w="270"/>
        <w:gridCol w:w="720"/>
        <w:gridCol w:w="270"/>
        <w:gridCol w:w="630"/>
        <w:gridCol w:w="270"/>
        <w:gridCol w:w="630"/>
        <w:gridCol w:w="270"/>
        <w:gridCol w:w="720"/>
        <w:gridCol w:w="270"/>
        <w:gridCol w:w="684"/>
        <w:gridCol w:w="270"/>
        <w:gridCol w:w="630"/>
        <w:gridCol w:w="270"/>
        <w:gridCol w:w="630"/>
        <w:gridCol w:w="8"/>
      </w:tblGrid>
      <w:tr w:rsidR="00536771" w:rsidRPr="00E216F2" w14:paraId="2E1E4EB6" w14:textId="77777777" w:rsidTr="00BA514B">
        <w:tc>
          <w:tcPr>
            <w:tcW w:w="15578" w:type="dxa"/>
            <w:gridSpan w:val="27"/>
            <w:shd w:val="clear" w:color="auto" w:fill="auto"/>
          </w:tcPr>
          <w:p w14:paraId="756B3D5F" w14:textId="77777777" w:rsidR="00536771" w:rsidRPr="002F2EF7" w:rsidRDefault="00536771" w:rsidP="00536771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lastRenderedPageBreak/>
              <w:br w:type="page"/>
            </w:r>
            <w:r w:rsidRPr="00E216F2">
              <w:rPr>
                <w:sz w:val="22"/>
                <w:szCs w:val="22"/>
              </w:rPr>
              <w:br w:type="page"/>
            </w:r>
            <w:r w:rsidRPr="00E216F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22D77" w:rsidRPr="00E216F2" w14:paraId="16707D9C" w14:textId="77777777" w:rsidTr="00BA514B">
        <w:trPr>
          <w:gridAfter w:val="1"/>
          <w:wAfter w:w="8" w:type="dxa"/>
        </w:trPr>
        <w:tc>
          <w:tcPr>
            <w:tcW w:w="3240" w:type="dxa"/>
            <w:shd w:val="clear" w:color="auto" w:fill="auto"/>
          </w:tcPr>
          <w:p w14:paraId="5BBE76DB" w14:textId="77777777" w:rsidR="00322D77" w:rsidRPr="00E216F2" w:rsidRDefault="00322D77" w:rsidP="00322D77">
            <w:pPr>
              <w:pStyle w:val="10"/>
              <w:tabs>
                <w:tab w:val="clear" w:pos="1080"/>
                <w:tab w:val="left" w:pos="270"/>
              </w:tabs>
              <w:ind w:right="-738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66" w:type="dxa"/>
            <w:gridSpan w:val="3"/>
            <w:shd w:val="clear" w:color="auto" w:fill="auto"/>
          </w:tcPr>
          <w:p w14:paraId="34E28820" w14:textId="77777777" w:rsidR="00322D77" w:rsidRPr="00E216F2" w:rsidRDefault="00322D77" w:rsidP="00322D7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E216F2">
              <w:rPr>
                <w:rFonts w:ascii="Angsana New" w:hAnsi="Angsana New"/>
                <w:szCs w:val="22"/>
                <w:cs/>
                <w:lang w:bidi="th-TH"/>
              </w:rPr>
              <w:t>สัดส่วนความเป็น</w:t>
            </w:r>
          </w:p>
        </w:tc>
        <w:tc>
          <w:tcPr>
            <w:tcW w:w="270" w:type="dxa"/>
            <w:shd w:val="clear" w:color="auto" w:fill="auto"/>
          </w:tcPr>
          <w:p w14:paraId="718D01EC" w14:textId="77777777" w:rsidR="00322D77" w:rsidRPr="00E216F2" w:rsidRDefault="00322D77" w:rsidP="00322D77">
            <w:pPr>
              <w:spacing w:line="240" w:lineRule="auto"/>
              <w:ind w:left="-108" w:right="-1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2970" w:type="dxa"/>
            <w:gridSpan w:val="5"/>
            <w:shd w:val="clear" w:color="auto" w:fill="auto"/>
          </w:tcPr>
          <w:p w14:paraId="498FB3D1" w14:textId="77777777" w:rsidR="00322D77" w:rsidRPr="00E216F2" w:rsidRDefault="00322D77" w:rsidP="00322D7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8F24726" w14:textId="77777777" w:rsidR="00322D77" w:rsidRPr="00E216F2" w:rsidRDefault="00322D77" w:rsidP="00322D77">
            <w:pPr>
              <w:spacing w:line="240" w:lineRule="auto"/>
              <w:ind w:left="-108" w:right="-1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71A037B2" w14:textId="77777777" w:rsidR="00322D77" w:rsidRPr="00E216F2" w:rsidRDefault="00322D77" w:rsidP="00322D77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A859F07" w14:textId="77777777" w:rsidR="00322D77" w:rsidRPr="00E216F2" w:rsidRDefault="00322D77" w:rsidP="00322D77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633290A7" w14:textId="77777777" w:rsidR="00322D77" w:rsidRPr="00E216F2" w:rsidRDefault="00322D77" w:rsidP="00322D77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5E450F4" w14:textId="77777777" w:rsidR="00322D77" w:rsidRPr="00E216F2" w:rsidRDefault="00322D77" w:rsidP="00322D77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674" w:type="dxa"/>
            <w:gridSpan w:val="3"/>
            <w:shd w:val="clear" w:color="auto" w:fill="auto"/>
          </w:tcPr>
          <w:p w14:paraId="430264E7" w14:textId="77777777" w:rsidR="00322D77" w:rsidRPr="00E216F2" w:rsidRDefault="00322D77" w:rsidP="00322D77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DE5B79A" w14:textId="77777777" w:rsidR="00322D77" w:rsidRPr="00E216F2" w:rsidRDefault="00322D77" w:rsidP="00322D77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00C165F1" w14:textId="32949F01" w:rsidR="00322D77" w:rsidRPr="00E216F2" w:rsidRDefault="00322D77" w:rsidP="00322D77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216F2">
              <w:rPr>
                <w:rFonts w:ascii="Angsana New" w:hAnsi="Angsana New"/>
                <w:sz w:val="22"/>
                <w:szCs w:val="22"/>
                <w:cs/>
                <w:lang w:val="en-US"/>
              </w:rPr>
              <w:t>เงินปันผลรับ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สำหรับ</w:t>
            </w:r>
          </w:p>
        </w:tc>
      </w:tr>
      <w:tr w:rsidR="00D977DB" w:rsidRPr="00E216F2" w14:paraId="4C4E0D75" w14:textId="77777777" w:rsidTr="00BA514B">
        <w:trPr>
          <w:gridAfter w:val="1"/>
          <w:wAfter w:w="8" w:type="dxa"/>
        </w:trPr>
        <w:tc>
          <w:tcPr>
            <w:tcW w:w="3240" w:type="dxa"/>
            <w:shd w:val="clear" w:color="auto" w:fill="auto"/>
          </w:tcPr>
          <w:p w14:paraId="748F7FD8" w14:textId="77777777" w:rsidR="00D977DB" w:rsidRPr="00E216F2" w:rsidRDefault="00D977DB" w:rsidP="00D977DB">
            <w:pPr>
              <w:pStyle w:val="10"/>
              <w:tabs>
                <w:tab w:val="clear" w:pos="1080"/>
                <w:tab w:val="left" w:pos="270"/>
              </w:tabs>
              <w:ind w:right="-738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66" w:type="dxa"/>
            <w:gridSpan w:val="3"/>
            <w:shd w:val="clear" w:color="auto" w:fill="auto"/>
          </w:tcPr>
          <w:p w14:paraId="40287353" w14:textId="77777777" w:rsidR="00D977DB" w:rsidRPr="00E216F2" w:rsidDel="0068544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E216F2">
              <w:rPr>
                <w:rFonts w:ascii="Angsana New" w:hAnsi="Angsana New"/>
                <w:szCs w:val="22"/>
                <w:cs/>
                <w:lang w:bidi="th-TH"/>
              </w:rPr>
              <w:t>เจ้าของ</w:t>
            </w:r>
          </w:p>
        </w:tc>
        <w:tc>
          <w:tcPr>
            <w:tcW w:w="270" w:type="dxa"/>
            <w:shd w:val="clear" w:color="auto" w:fill="auto"/>
          </w:tcPr>
          <w:p w14:paraId="6ADCFDF5" w14:textId="77777777" w:rsidR="00D977DB" w:rsidRPr="00E216F2" w:rsidRDefault="00D977DB" w:rsidP="00D977DB">
            <w:pPr>
              <w:spacing w:line="240" w:lineRule="auto"/>
              <w:ind w:left="-108" w:right="-1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2970" w:type="dxa"/>
            <w:gridSpan w:val="5"/>
            <w:shd w:val="clear" w:color="auto" w:fill="auto"/>
          </w:tcPr>
          <w:p w14:paraId="3B0792CB" w14:textId="77777777" w:rsidR="00D977DB" w:rsidRPr="00E216F2" w:rsidDel="0068544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E216F2">
              <w:rPr>
                <w:rFonts w:ascii="Angsana New" w:hAnsi="Angsana New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270" w:type="dxa"/>
            <w:shd w:val="clear" w:color="auto" w:fill="auto"/>
          </w:tcPr>
          <w:p w14:paraId="2C975A14" w14:textId="77777777" w:rsidR="00D977DB" w:rsidRPr="00E216F2" w:rsidRDefault="00D977DB" w:rsidP="00D977DB">
            <w:pPr>
              <w:spacing w:line="240" w:lineRule="auto"/>
              <w:ind w:left="-108" w:right="-1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45676D0F" w14:textId="77777777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216F2">
              <w:rPr>
                <w:rFonts w:ascii="Angsana New" w:hAnsi="Angsana New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270" w:type="dxa"/>
            <w:shd w:val="clear" w:color="auto" w:fill="auto"/>
          </w:tcPr>
          <w:p w14:paraId="2BCFB057" w14:textId="77777777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59ACD5EA" w14:textId="77777777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216F2">
              <w:rPr>
                <w:rFonts w:ascii="Angsana New" w:hAnsi="Angsana New"/>
                <w:sz w:val="22"/>
                <w:szCs w:val="22"/>
                <w:cs/>
                <w:lang w:val="en-US"/>
              </w:rPr>
              <w:t>การด้อยค่า</w:t>
            </w:r>
          </w:p>
        </w:tc>
        <w:tc>
          <w:tcPr>
            <w:tcW w:w="270" w:type="dxa"/>
            <w:shd w:val="clear" w:color="auto" w:fill="auto"/>
          </w:tcPr>
          <w:p w14:paraId="569769D1" w14:textId="77777777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674" w:type="dxa"/>
            <w:gridSpan w:val="3"/>
            <w:shd w:val="clear" w:color="auto" w:fill="auto"/>
          </w:tcPr>
          <w:p w14:paraId="09C361C7" w14:textId="77777777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216F2">
              <w:rPr>
                <w:rFonts w:ascii="Angsana New" w:hAnsi="Angsana New"/>
                <w:sz w:val="22"/>
                <w:szCs w:val="22"/>
                <w:cs/>
                <w:lang w:val="en-US"/>
              </w:rPr>
              <w:t>วิธีราคาทุน - สุทธิ</w:t>
            </w:r>
          </w:p>
        </w:tc>
        <w:tc>
          <w:tcPr>
            <w:tcW w:w="270" w:type="dxa"/>
            <w:shd w:val="clear" w:color="auto" w:fill="auto"/>
          </w:tcPr>
          <w:p w14:paraId="278AC385" w14:textId="77777777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117B8FF3" w14:textId="47A5BD36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right="-144" w:hanging="55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งวด</w:t>
            </w:r>
            <w:r w:rsidR="00333F84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หก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เดือนสิ้นสุดวันที่</w:t>
            </w:r>
          </w:p>
        </w:tc>
      </w:tr>
      <w:tr w:rsidR="00BA514B" w:rsidRPr="00E216F2" w14:paraId="4376E988" w14:textId="77777777" w:rsidTr="00BA514B">
        <w:trPr>
          <w:gridAfter w:val="1"/>
          <w:wAfter w:w="8" w:type="dxa"/>
        </w:trPr>
        <w:tc>
          <w:tcPr>
            <w:tcW w:w="3240" w:type="dxa"/>
            <w:shd w:val="clear" w:color="auto" w:fill="auto"/>
          </w:tcPr>
          <w:p w14:paraId="69671379" w14:textId="77777777" w:rsidR="00BA514B" w:rsidRPr="00E216F2" w:rsidRDefault="00BA514B" w:rsidP="00BA514B">
            <w:pPr>
              <w:pStyle w:val="10"/>
              <w:tabs>
                <w:tab w:val="clear" w:pos="1080"/>
                <w:tab w:val="left" w:pos="270"/>
              </w:tabs>
              <w:ind w:right="-738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84" w:type="dxa"/>
            <w:shd w:val="clear" w:color="auto" w:fill="auto"/>
          </w:tcPr>
          <w:p w14:paraId="3262FE39" w14:textId="4764EDF0" w:rsidR="00BA514B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30</w:t>
            </w:r>
            <w:r w:rsidR="00BA514B">
              <w:rPr>
                <w:rFonts w:ascii="Angsana New" w:hAnsi="Angsana New" w:hint="cs"/>
                <w:szCs w:val="22"/>
                <w:lang w:val="en-US" w:bidi="th-TH"/>
              </w:rPr>
              <w:t xml:space="preserve"> </w:t>
            </w:r>
            <w:r w:rsidR="00BA514B">
              <w:rPr>
                <w:rFonts w:ascii="Angsana New" w:hAnsi="Angsana New" w:hint="cs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1ABF8E73" w14:textId="77777777" w:rsidR="00BA514B" w:rsidRPr="00E216F2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12" w:type="dxa"/>
            <w:shd w:val="clear" w:color="auto" w:fill="auto"/>
          </w:tcPr>
          <w:p w14:paraId="41C89F07" w14:textId="3CAED949" w:rsidR="00BA514B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BA514B">
              <w:rPr>
                <w:rFonts w:ascii="Angsana New" w:hAnsi="Angsana New" w:hint="cs"/>
                <w:szCs w:val="22"/>
                <w:cs/>
                <w:lang w:bidi="th-TH"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4889B3CC" w14:textId="77777777" w:rsidR="00BA514B" w:rsidRPr="00E216F2" w:rsidRDefault="00BA514B" w:rsidP="00BA514B">
            <w:pPr>
              <w:spacing w:line="240" w:lineRule="auto"/>
              <w:ind w:left="-108" w:right="-1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37B8201A" w14:textId="20AD6D35" w:rsidR="00BA514B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30</w:t>
            </w:r>
            <w:r w:rsidR="00BA514B">
              <w:rPr>
                <w:rFonts w:ascii="Angsana New" w:hAnsi="Angsana New" w:hint="cs"/>
                <w:szCs w:val="22"/>
                <w:lang w:val="en-US" w:bidi="th-TH"/>
              </w:rPr>
              <w:t xml:space="preserve"> </w:t>
            </w:r>
          </w:p>
          <w:p w14:paraId="165163A0" w14:textId="16E70504" w:rsidR="00BA514B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4B67A6B3" w14:textId="77777777" w:rsidR="00BA514B" w:rsidRPr="00E216F2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6272F5FF" w14:textId="1E5A79F7" w:rsidR="00BA514B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BA514B">
              <w:rPr>
                <w:rFonts w:ascii="Angsana New" w:hAnsi="Angsana New" w:hint="cs"/>
                <w:szCs w:val="22"/>
                <w:cs/>
                <w:lang w:bidi="th-TH"/>
              </w:rPr>
              <w:t xml:space="preserve"> </w:t>
            </w:r>
          </w:p>
          <w:p w14:paraId="6F5410B9" w14:textId="77777777" w:rsidR="00BA514B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0712884A" w14:textId="77777777" w:rsidR="00BA514B" w:rsidRPr="00E216F2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F0BC0F5" w14:textId="07C6538C" w:rsidR="00BA514B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30</w:t>
            </w:r>
            <w:r w:rsidR="00BA514B">
              <w:rPr>
                <w:rFonts w:ascii="Angsana New" w:hAnsi="Angsana New" w:hint="cs"/>
                <w:szCs w:val="22"/>
                <w:lang w:val="en-US" w:bidi="th-TH"/>
              </w:rPr>
              <w:t xml:space="preserve"> </w:t>
            </w:r>
            <w:r w:rsidR="00BA514B">
              <w:rPr>
                <w:rFonts w:ascii="Angsana New" w:hAnsi="Angsana New" w:hint="cs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70F63FC2" w14:textId="77777777" w:rsidR="00BA514B" w:rsidRPr="00E216F2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31F8DDA1" w14:textId="54AB44C4" w:rsidR="00BA514B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BA514B">
              <w:rPr>
                <w:rFonts w:ascii="Angsana New" w:hAnsi="Angsana New" w:hint="cs"/>
                <w:szCs w:val="22"/>
                <w:cs/>
                <w:lang w:bidi="th-TH"/>
              </w:rPr>
              <w:t xml:space="preserve"> </w:t>
            </w:r>
          </w:p>
          <w:p w14:paraId="335B2F8C" w14:textId="77777777" w:rsidR="00BA514B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4C3BE154" w14:textId="77777777" w:rsidR="00BA514B" w:rsidRPr="00E216F2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B1876B6" w14:textId="69F42CBB" w:rsidR="00BA514B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30</w:t>
            </w:r>
            <w:r w:rsidR="00BA514B">
              <w:rPr>
                <w:rFonts w:ascii="Angsana New" w:hAnsi="Angsana New" w:hint="cs"/>
                <w:szCs w:val="22"/>
                <w:lang w:val="en-US" w:bidi="th-TH"/>
              </w:rPr>
              <w:t xml:space="preserve"> </w:t>
            </w:r>
            <w:r w:rsidR="00BA514B">
              <w:rPr>
                <w:rFonts w:ascii="Angsana New" w:hAnsi="Angsana New" w:hint="cs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648EF8DC" w14:textId="77777777" w:rsidR="00BA514B" w:rsidRPr="00E216F2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BEDFA78" w14:textId="069E9EEC" w:rsidR="00BA514B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BA514B">
              <w:rPr>
                <w:rFonts w:ascii="Angsana New" w:hAnsi="Angsana New" w:hint="cs"/>
                <w:szCs w:val="22"/>
                <w:cs/>
                <w:lang w:bidi="th-TH"/>
              </w:rPr>
              <w:t xml:space="preserve"> </w:t>
            </w:r>
          </w:p>
          <w:p w14:paraId="53AEB2AC" w14:textId="77777777" w:rsidR="00BA514B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70094B98" w14:textId="77777777" w:rsidR="00BA514B" w:rsidRPr="00E216F2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E993743" w14:textId="5563D4AD" w:rsidR="00BA514B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30</w:t>
            </w:r>
            <w:r w:rsidR="00BA514B">
              <w:rPr>
                <w:rFonts w:ascii="Angsana New" w:hAnsi="Angsana New" w:hint="cs"/>
                <w:szCs w:val="22"/>
                <w:lang w:val="en-US" w:bidi="th-TH"/>
              </w:rPr>
              <w:t xml:space="preserve"> </w:t>
            </w:r>
            <w:r w:rsidR="00BA514B">
              <w:rPr>
                <w:rFonts w:ascii="Angsana New" w:hAnsi="Angsana New" w:hint="cs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26E9BA8A" w14:textId="77777777" w:rsidR="00BA514B" w:rsidRPr="00E216F2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84" w:type="dxa"/>
            <w:shd w:val="clear" w:color="auto" w:fill="auto"/>
          </w:tcPr>
          <w:p w14:paraId="6FA6189F" w14:textId="1EFA109E" w:rsidR="00BA514B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BA514B">
              <w:rPr>
                <w:rFonts w:ascii="Angsana New" w:hAnsi="Angsana New" w:hint="cs"/>
                <w:szCs w:val="22"/>
                <w:cs/>
                <w:lang w:bidi="th-TH"/>
              </w:rPr>
              <w:t xml:space="preserve"> </w:t>
            </w:r>
          </w:p>
          <w:p w14:paraId="520B7975" w14:textId="77777777" w:rsidR="00BA514B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1D3F5459" w14:textId="77777777" w:rsidR="00BA514B" w:rsidRPr="00E216F2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7B38D58" w14:textId="25302BFB" w:rsidR="00BA514B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30</w:t>
            </w:r>
            <w:r w:rsidR="00BA514B">
              <w:rPr>
                <w:rFonts w:ascii="Angsana New" w:hAnsi="Angsana New" w:hint="cs"/>
                <w:szCs w:val="22"/>
                <w:lang w:val="en-US" w:bidi="th-TH"/>
              </w:rPr>
              <w:t xml:space="preserve"> </w:t>
            </w:r>
            <w:r w:rsidR="00BA514B">
              <w:rPr>
                <w:rFonts w:ascii="Angsana New" w:hAnsi="Angsana New" w:hint="cs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7E422834" w14:textId="77777777" w:rsidR="00BA514B" w:rsidRPr="00E216F2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AF9FD4A" w14:textId="4F9E0CDF" w:rsidR="00BA514B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30</w:t>
            </w:r>
            <w:r w:rsidR="00BA514B">
              <w:rPr>
                <w:rFonts w:ascii="Angsana New" w:hAnsi="Angsana New" w:hint="cs"/>
                <w:szCs w:val="22"/>
                <w:lang w:val="en-US" w:bidi="th-TH"/>
              </w:rPr>
              <w:t xml:space="preserve"> </w:t>
            </w:r>
            <w:r w:rsidR="00BA514B">
              <w:rPr>
                <w:rFonts w:ascii="Angsana New" w:hAnsi="Angsana New" w:hint="cs"/>
                <w:szCs w:val="22"/>
                <w:cs/>
                <w:lang w:val="en-US" w:bidi="th-TH"/>
              </w:rPr>
              <w:t>มิถุนายน</w:t>
            </w:r>
          </w:p>
        </w:tc>
      </w:tr>
      <w:tr w:rsidR="00BA514B" w:rsidRPr="00E216F2" w14:paraId="744F3AD6" w14:textId="77777777" w:rsidTr="00BA514B">
        <w:trPr>
          <w:gridAfter w:val="1"/>
          <w:wAfter w:w="8" w:type="dxa"/>
        </w:trPr>
        <w:tc>
          <w:tcPr>
            <w:tcW w:w="3240" w:type="dxa"/>
            <w:shd w:val="clear" w:color="auto" w:fill="auto"/>
          </w:tcPr>
          <w:p w14:paraId="43E9E497" w14:textId="77777777" w:rsidR="00BA514B" w:rsidRPr="00E216F2" w:rsidRDefault="00BA514B" w:rsidP="00BA514B">
            <w:pPr>
              <w:pStyle w:val="10"/>
              <w:tabs>
                <w:tab w:val="clear" w:pos="1080"/>
                <w:tab w:val="left" w:pos="270"/>
              </w:tabs>
              <w:ind w:right="-738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84" w:type="dxa"/>
            <w:shd w:val="clear" w:color="auto" w:fill="auto"/>
          </w:tcPr>
          <w:p w14:paraId="7EF35B0E" w14:textId="4B8E97BE" w:rsidR="00BA514B" w:rsidRPr="00B322D0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8F91EFF" w14:textId="77777777" w:rsidR="00BA514B" w:rsidRPr="00E216F2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12" w:type="dxa"/>
            <w:shd w:val="clear" w:color="auto" w:fill="auto"/>
          </w:tcPr>
          <w:p w14:paraId="682700AA" w14:textId="5D8160CF" w:rsidR="00BA514B" w:rsidRPr="00E216F2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/>
              </w:rPr>
              <w:t>256</w:t>
            </w: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B516668" w14:textId="77777777" w:rsidR="00BA514B" w:rsidRPr="00E216F2" w:rsidRDefault="00BA514B" w:rsidP="00BA514B">
            <w:pPr>
              <w:spacing w:line="240" w:lineRule="auto"/>
              <w:ind w:left="-108" w:right="-1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3CD265CB" w14:textId="0CD185B2" w:rsidR="00BA514B" w:rsidRPr="00B322D0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E97F78F" w14:textId="77777777" w:rsidR="00BA514B" w:rsidRPr="00E216F2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5701087B" w14:textId="4A752DB5" w:rsidR="00BA514B" w:rsidRPr="00E216F2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/>
              </w:rPr>
              <w:t>256</w:t>
            </w: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DAF474D" w14:textId="77777777" w:rsidR="00BA514B" w:rsidRPr="00E216F2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84F2F0A" w14:textId="7456B1B0" w:rsidR="00BA514B" w:rsidRPr="00B322D0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0CC52DA" w14:textId="77777777" w:rsidR="00BA514B" w:rsidRPr="00E216F2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39931BDC" w14:textId="36A643B0" w:rsidR="00BA514B" w:rsidRPr="00E216F2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/>
              </w:rPr>
              <w:t>256</w:t>
            </w: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BA09645" w14:textId="77777777" w:rsidR="00BA514B" w:rsidRPr="00E216F2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AB1C815" w14:textId="6EA8A20F" w:rsidR="00BA514B" w:rsidRPr="00B322D0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155A080" w14:textId="77777777" w:rsidR="00BA514B" w:rsidRPr="00E216F2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CFB244B" w14:textId="714D6162" w:rsidR="00BA514B" w:rsidRPr="00E216F2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/>
              </w:rPr>
              <w:t>256</w:t>
            </w: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9AC2A43" w14:textId="77777777" w:rsidR="00BA514B" w:rsidRPr="00E216F2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CDE1E16" w14:textId="037EA496" w:rsidR="00BA514B" w:rsidRPr="00B322D0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035125B" w14:textId="77777777" w:rsidR="00BA514B" w:rsidRPr="00E216F2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84" w:type="dxa"/>
            <w:shd w:val="clear" w:color="auto" w:fill="auto"/>
          </w:tcPr>
          <w:p w14:paraId="0F0DD0CD" w14:textId="4A74A9E5" w:rsidR="00BA514B" w:rsidRPr="00E216F2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/>
              </w:rPr>
              <w:t>256</w:t>
            </w: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010149B" w14:textId="77777777" w:rsidR="00BA514B" w:rsidRPr="00E216F2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3F32EC5" w14:textId="26D6CCC4" w:rsidR="00BA514B" w:rsidRPr="00B322D0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3560AEA" w14:textId="77777777" w:rsidR="00BA514B" w:rsidRPr="00E216F2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6ED9A8F" w14:textId="7FD095B5" w:rsidR="00BA514B" w:rsidRPr="00E216F2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/>
              </w:rPr>
              <w:t>256</w:t>
            </w: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</w:p>
        </w:tc>
      </w:tr>
      <w:tr w:rsidR="00BA514B" w:rsidRPr="00E216F2" w14:paraId="7B2D7DFC" w14:textId="77777777" w:rsidTr="00BA514B">
        <w:trPr>
          <w:gridAfter w:val="1"/>
          <w:wAfter w:w="8" w:type="dxa"/>
          <w:trHeight w:val="128"/>
        </w:trPr>
        <w:tc>
          <w:tcPr>
            <w:tcW w:w="3240" w:type="dxa"/>
            <w:shd w:val="clear" w:color="auto" w:fill="auto"/>
          </w:tcPr>
          <w:p w14:paraId="1E910A3F" w14:textId="77777777" w:rsidR="00BA514B" w:rsidRPr="00E216F2" w:rsidRDefault="00BA514B" w:rsidP="00BA514B">
            <w:pPr>
              <w:pStyle w:val="10"/>
              <w:tabs>
                <w:tab w:val="clear" w:pos="1080"/>
                <w:tab w:val="left" w:pos="270"/>
              </w:tabs>
              <w:ind w:right="-738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66" w:type="dxa"/>
            <w:gridSpan w:val="3"/>
            <w:shd w:val="clear" w:color="auto" w:fill="auto"/>
          </w:tcPr>
          <w:p w14:paraId="3D42D8F2" w14:textId="77777777" w:rsidR="00BA514B" w:rsidRPr="00E216F2" w:rsidRDefault="00BA514B" w:rsidP="00BA514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  <w:r w:rsidRPr="00E216F2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48898F62" w14:textId="77777777" w:rsidR="00BA514B" w:rsidRPr="00E216F2" w:rsidRDefault="00BA514B" w:rsidP="00BA514B">
            <w:pPr>
              <w:spacing w:line="240" w:lineRule="auto"/>
              <w:ind w:left="-108" w:right="-1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720" w:type="dxa"/>
            <w:shd w:val="clear" w:color="auto" w:fill="auto"/>
          </w:tcPr>
          <w:p w14:paraId="604E89C7" w14:textId="77777777" w:rsidR="00BA514B" w:rsidRPr="00E216F2" w:rsidRDefault="00BA514B" w:rsidP="00BA514B">
            <w:pPr>
              <w:spacing w:line="240" w:lineRule="auto"/>
              <w:ind w:left="-108" w:right="-1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720" w:type="dxa"/>
            <w:shd w:val="clear" w:color="auto" w:fill="auto"/>
          </w:tcPr>
          <w:p w14:paraId="400875B4" w14:textId="77777777" w:rsidR="00BA514B" w:rsidRPr="00E216F2" w:rsidRDefault="00BA514B" w:rsidP="00BA514B">
            <w:pPr>
              <w:spacing w:line="240" w:lineRule="auto"/>
              <w:ind w:left="-108" w:right="-1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270" w:type="dxa"/>
            <w:shd w:val="clear" w:color="auto" w:fill="auto"/>
          </w:tcPr>
          <w:p w14:paraId="1F984F23" w14:textId="77777777" w:rsidR="00BA514B" w:rsidRPr="00E216F2" w:rsidRDefault="00BA514B" w:rsidP="00BA514B">
            <w:pPr>
              <w:spacing w:line="240" w:lineRule="auto"/>
              <w:ind w:left="-108" w:right="-1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630" w:type="dxa"/>
            <w:shd w:val="clear" w:color="auto" w:fill="auto"/>
          </w:tcPr>
          <w:p w14:paraId="3120B5E7" w14:textId="77777777" w:rsidR="00BA514B" w:rsidRPr="00E216F2" w:rsidRDefault="00BA514B" w:rsidP="00BA514B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EEF1DA2" w14:textId="77777777" w:rsidR="00BA514B" w:rsidRPr="00E216F2" w:rsidRDefault="00BA514B" w:rsidP="00BA514B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650AAF7" w14:textId="77777777" w:rsidR="00BA514B" w:rsidRPr="00E216F2" w:rsidRDefault="00BA514B" w:rsidP="00BA514B">
            <w:pPr>
              <w:spacing w:line="240" w:lineRule="auto"/>
              <w:ind w:left="-108" w:right="-1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7254" w:type="dxa"/>
            <w:gridSpan w:val="15"/>
            <w:shd w:val="clear" w:color="auto" w:fill="auto"/>
          </w:tcPr>
          <w:p w14:paraId="1FBB9AC7" w14:textId="77777777" w:rsidR="00BA514B" w:rsidRPr="00E216F2" w:rsidRDefault="00BA514B" w:rsidP="00BA514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216F2">
              <w:rPr>
                <w:rFonts w:ascii="Angsana New" w:hAnsi="Angsana New"/>
                <w:i/>
                <w:iCs/>
                <w:sz w:val="22"/>
                <w:szCs w:val="22"/>
                <w:cs/>
                <w:lang w:val="en-US"/>
              </w:rPr>
              <w:t>(ล้านบาท)</w:t>
            </w:r>
          </w:p>
        </w:tc>
      </w:tr>
      <w:tr w:rsidR="00BA514B" w:rsidRPr="00B70E02" w14:paraId="11CFAEA8" w14:textId="77777777" w:rsidTr="00BA514B">
        <w:trPr>
          <w:gridAfter w:val="1"/>
          <w:wAfter w:w="8" w:type="dxa"/>
          <w:trHeight w:val="74"/>
        </w:trPr>
        <w:tc>
          <w:tcPr>
            <w:tcW w:w="3240" w:type="dxa"/>
            <w:shd w:val="clear" w:color="auto" w:fill="auto"/>
          </w:tcPr>
          <w:p w14:paraId="1B472782" w14:textId="77777777" w:rsidR="00BA514B" w:rsidRPr="005A0C93" w:rsidRDefault="00BA514B" w:rsidP="00BA514B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A0C9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684" w:type="dxa"/>
            <w:shd w:val="clear" w:color="auto" w:fill="auto"/>
          </w:tcPr>
          <w:p w14:paraId="13C35C8D" w14:textId="77777777" w:rsidR="00BA514B" w:rsidRPr="00B70E02" w:rsidRDefault="00BA514B" w:rsidP="00BA514B">
            <w:pPr>
              <w:pStyle w:val="Heading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8C25B26" w14:textId="77777777" w:rsidR="00BA514B" w:rsidRPr="00B70E02" w:rsidRDefault="00BA514B" w:rsidP="00BA5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" w:type="dxa"/>
            <w:shd w:val="clear" w:color="auto" w:fill="auto"/>
          </w:tcPr>
          <w:p w14:paraId="632F970C" w14:textId="77777777" w:rsidR="00BA514B" w:rsidRPr="00B70E02" w:rsidRDefault="00BA514B" w:rsidP="00BA514B">
            <w:pPr>
              <w:pStyle w:val="Heading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3C283D2" w14:textId="77777777" w:rsidR="00BA514B" w:rsidRPr="00B70E02" w:rsidRDefault="00BA514B" w:rsidP="00BA5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847EEAC" w14:textId="77777777" w:rsidR="00BA514B" w:rsidRPr="00B70E02" w:rsidRDefault="00BA514B" w:rsidP="00BA514B">
            <w:pPr>
              <w:tabs>
                <w:tab w:val="clear" w:pos="227"/>
                <w:tab w:val="decimal" w:pos="412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A9C1F18" w14:textId="77777777" w:rsidR="00BA514B" w:rsidRPr="00B70E02" w:rsidRDefault="00BA514B" w:rsidP="00BA5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26190B2" w14:textId="77777777" w:rsidR="00BA514B" w:rsidRPr="00B70E02" w:rsidRDefault="00BA514B" w:rsidP="00BA514B">
            <w:pPr>
              <w:pStyle w:val="Heading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3F8C041" w14:textId="77777777" w:rsidR="00BA514B" w:rsidRPr="00B70E02" w:rsidRDefault="00BA514B" w:rsidP="00BA514B">
            <w:pPr>
              <w:tabs>
                <w:tab w:val="clear" w:pos="227"/>
                <w:tab w:val="clear" w:pos="454"/>
                <w:tab w:val="decimal" w:pos="387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8F42AF2" w14:textId="77777777" w:rsidR="00BA514B" w:rsidRPr="00B70E02" w:rsidRDefault="00BA514B" w:rsidP="00BA5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A205BA1" w14:textId="77777777" w:rsidR="00BA514B" w:rsidRPr="00B70E02" w:rsidRDefault="00BA514B" w:rsidP="00BA5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66827E6" w14:textId="77777777" w:rsidR="00BA514B" w:rsidRPr="00B70E02" w:rsidRDefault="00BA514B" w:rsidP="00BA514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4CF786D" w14:textId="77777777" w:rsidR="00BA514B" w:rsidRPr="00B70E02" w:rsidRDefault="00BA514B" w:rsidP="00BA514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64BA738" w14:textId="77777777" w:rsidR="00BA514B" w:rsidRPr="00B70E02" w:rsidRDefault="00BA514B" w:rsidP="00BA514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F5ADCF8" w14:textId="77777777" w:rsidR="00BA514B" w:rsidRPr="00B70E02" w:rsidRDefault="00BA514B" w:rsidP="00BA5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1BDBF6D4" w14:textId="77777777" w:rsidR="00BA514B" w:rsidRPr="00B70E02" w:rsidRDefault="00BA514B" w:rsidP="00BA514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098E999" w14:textId="77777777" w:rsidR="00BA514B" w:rsidRPr="00B70E02" w:rsidRDefault="00BA514B" w:rsidP="00BA514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65467077" w14:textId="77777777" w:rsidR="00BA514B" w:rsidRPr="00B70E02" w:rsidRDefault="00BA514B" w:rsidP="00BA514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A5575EC" w14:textId="77777777" w:rsidR="00BA514B" w:rsidRPr="00B70E02" w:rsidRDefault="00BA514B" w:rsidP="00BA514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B99BFC5" w14:textId="77777777" w:rsidR="00BA514B" w:rsidRPr="00B70E02" w:rsidRDefault="00BA514B" w:rsidP="00BA514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45EA4A8" w14:textId="77777777" w:rsidR="00BA514B" w:rsidRPr="00B70E02" w:rsidRDefault="00BA514B" w:rsidP="00BA514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6DDFB4CB" w14:textId="77777777" w:rsidR="00BA514B" w:rsidRPr="00B70E02" w:rsidRDefault="00BA514B" w:rsidP="00BA514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A27C203" w14:textId="77777777" w:rsidR="00BA514B" w:rsidRPr="00B70E02" w:rsidRDefault="00BA514B" w:rsidP="00BA514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224AC715" w14:textId="77777777" w:rsidR="00BA514B" w:rsidRPr="00B70E02" w:rsidRDefault="00BA514B" w:rsidP="00BA514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9C429E0" w14:textId="77777777" w:rsidR="00BA514B" w:rsidRPr="00B70E02" w:rsidRDefault="00BA514B" w:rsidP="00BA514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65874785" w14:textId="77777777" w:rsidR="00BA514B" w:rsidRPr="00B70E02" w:rsidRDefault="00BA514B" w:rsidP="00BA514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B15E79" w:rsidRPr="00B70E02" w14:paraId="59CDC8D3" w14:textId="77777777" w:rsidTr="00BA514B">
        <w:trPr>
          <w:gridAfter w:val="1"/>
          <w:wAfter w:w="8" w:type="dxa"/>
        </w:trPr>
        <w:tc>
          <w:tcPr>
            <w:tcW w:w="3240" w:type="dxa"/>
            <w:shd w:val="clear" w:color="auto" w:fill="auto"/>
          </w:tcPr>
          <w:p w14:paraId="676C27BD" w14:textId="77777777" w:rsidR="00B15E79" w:rsidRPr="005A0C93" w:rsidRDefault="00B15E79" w:rsidP="00B15E79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0C9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โอเรียนทัล โพสท์ จำกัด</w:t>
            </w:r>
          </w:p>
        </w:tc>
        <w:tc>
          <w:tcPr>
            <w:tcW w:w="684" w:type="dxa"/>
            <w:shd w:val="clear" w:color="auto" w:fill="auto"/>
            <w:vAlign w:val="center"/>
          </w:tcPr>
          <w:p w14:paraId="3B3D6D27" w14:textId="7FA8959F" w:rsidR="00B15E79" w:rsidRPr="00B70E02" w:rsidRDefault="00C273B6" w:rsidP="00B15E79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73B6">
              <w:rPr>
                <w:rFonts w:ascii="Angsana New" w:hAnsi="Angsana New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3E9155CC" w14:textId="77777777" w:rsidR="00B15E79" w:rsidRPr="00B70E02" w:rsidRDefault="00B15E79" w:rsidP="00B15E7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12" w:type="dxa"/>
            <w:shd w:val="clear" w:color="auto" w:fill="auto"/>
            <w:vAlign w:val="center"/>
          </w:tcPr>
          <w:p w14:paraId="68954AC6" w14:textId="4B1FFB07" w:rsidR="00B15E79" w:rsidRPr="00B70E02" w:rsidRDefault="00C273B6" w:rsidP="00B15E79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73B6">
              <w:rPr>
                <w:rFonts w:ascii="Angsana New" w:hAnsi="Angsana New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42627BB3" w14:textId="77777777" w:rsidR="00B15E79" w:rsidRPr="00B70E02" w:rsidRDefault="00B15E79" w:rsidP="00B1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7305FD6" w14:textId="5F5AAF58" w:rsidR="00B15E79" w:rsidRPr="00B70E02" w:rsidRDefault="00C273B6" w:rsidP="00B15E79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150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5D97E77" w14:textId="77777777" w:rsidR="00B15E79" w:rsidRPr="00B70E02" w:rsidRDefault="00B15E79" w:rsidP="00B1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B70E02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D58062" w14:textId="77777777" w:rsidR="00B15E79" w:rsidRPr="00B70E02" w:rsidRDefault="00B15E79" w:rsidP="00B15E79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0AB11D6" w14:textId="36711F70" w:rsidR="00B15E79" w:rsidRPr="00B70E02" w:rsidRDefault="00C273B6" w:rsidP="00B15E79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150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DD7F73D" w14:textId="77777777" w:rsidR="00B15E79" w:rsidRPr="00B70E02" w:rsidRDefault="00B15E79" w:rsidP="00B1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B70E02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4134B75A" w14:textId="77777777" w:rsidR="00B15E79" w:rsidRPr="00B70E02" w:rsidRDefault="00B15E79" w:rsidP="00B15E79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E6AC985" w14:textId="1BC4FBFC" w:rsidR="00B15E79" w:rsidRPr="00B70E02" w:rsidRDefault="00C273B6" w:rsidP="00B15E7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82</w:t>
            </w:r>
          </w:p>
        </w:tc>
        <w:tc>
          <w:tcPr>
            <w:tcW w:w="270" w:type="dxa"/>
            <w:shd w:val="clear" w:color="auto" w:fill="auto"/>
          </w:tcPr>
          <w:p w14:paraId="01C1B449" w14:textId="77777777" w:rsidR="00B15E79" w:rsidRPr="00B70E02" w:rsidRDefault="00B15E79" w:rsidP="00B15E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F2DF423" w14:textId="7A55823A" w:rsidR="00B15E79" w:rsidRPr="00B70E02" w:rsidRDefault="00C273B6" w:rsidP="00B15E7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82</w:t>
            </w:r>
          </w:p>
        </w:tc>
        <w:tc>
          <w:tcPr>
            <w:tcW w:w="270" w:type="dxa"/>
            <w:shd w:val="clear" w:color="auto" w:fill="auto"/>
          </w:tcPr>
          <w:p w14:paraId="20FBD596" w14:textId="77777777" w:rsidR="00B15E79" w:rsidRPr="00B70E02" w:rsidRDefault="00B15E79" w:rsidP="00B15E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83D9110" w14:textId="5644AF36" w:rsidR="00B15E79" w:rsidRPr="00B70E02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C273B6" w:rsidRPr="00C273B6">
              <w:rPr>
                <w:rFonts w:ascii="Angsana New" w:hAnsi="Angsana New"/>
                <w:sz w:val="22"/>
                <w:szCs w:val="22"/>
                <w:lang w:val="en-US"/>
              </w:rPr>
              <w:t>82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CF30E24" w14:textId="77777777" w:rsidR="00B15E79" w:rsidRPr="00B70E02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3727AAE" w14:textId="0FCB6C3D" w:rsidR="00B15E79" w:rsidRPr="00B70E02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C273B6" w:rsidRPr="00C273B6">
              <w:rPr>
                <w:rFonts w:ascii="Angsana New" w:hAnsi="Angsana New"/>
                <w:sz w:val="22"/>
                <w:szCs w:val="22"/>
                <w:lang w:val="en-US"/>
              </w:rPr>
              <w:t>82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9D94BF1" w14:textId="77777777" w:rsidR="00B15E79" w:rsidRPr="00B70E02" w:rsidRDefault="00B15E79" w:rsidP="00B15E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0431127" w14:textId="37001527" w:rsidR="00B15E79" w:rsidRPr="00B70E02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F5CC46" w14:textId="77777777" w:rsidR="00B15E79" w:rsidRPr="00B70E02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5BAA81BA" w14:textId="77777777" w:rsidR="00B15E79" w:rsidRPr="00B70E02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3FB6C7" w14:textId="77777777" w:rsidR="00B15E79" w:rsidRPr="00B70E02" w:rsidRDefault="00B15E79" w:rsidP="00B15E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253D3F3" w14:textId="72BB1DC7" w:rsidR="00B15E79" w:rsidRPr="00B70E02" w:rsidRDefault="00B15E79" w:rsidP="00DC52F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8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F6DB16" w14:textId="77777777" w:rsidR="00B15E79" w:rsidRPr="00B70E02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D3F8B40" w14:textId="77777777" w:rsidR="00B15E79" w:rsidRPr="00B70E02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B15E79" w:rsidRPr="00B70E02" w14:paraId="7E7E6AC2" w14:textId="77777777" w:rsidTr="00BA514B">
        <w:trPr>
          <w:gridAfter w:val="1"/>
          <w:wAfter w:w="8" w:type="dxa"/>
        </w:trPr>
        <w:tc>
          <w:tcPr>
            <w:tcW w:w="3240" w:type="dxa"/>
            <w:shd w:val="clear" w:color="auto" w:fill="auto"/>
          </w:tcPr>
          <w:p w14:paraId="469E37CB" w14:textId="77777777" w:rsidR="00B15E79" w:rsidRPr="005A0C93" w:rsidRDefault="00B15E79" w:rsidP="00B15E79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0C9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พาร์ทโซน (ประเทศไทย) จำกัด</w:t>
            </w:r>
          </w:p>
        </w:tc>
        <w:tc>
          <w:tcPr>
            <w:tcW w:w="684" w:type="dxa"/>
            <w:shd w:val="clear" w:color="auto" w:fill="auto"/>
            <w:vAlign w:val="center"/>
          </w:tcPr>
          <w:p w14:paraId="3ECF4B3A" w14:textId="6F5E9D2E" w:rsidR="00B15E79" w:rsidRPr="00B70E02" w:rsidRDefault="00C273B6" w:rsidP="00B15E79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73B6">
              <w:rPr>
                <w:rFonts w:ascii="Angsana New" w:hAnsi="Angsana New"/>
                <w:color w:val="000000"/>
                <w:sz w:val="22"/>
                <w:szCs w:val="22"/>
              </w:rPr>
              <w:t>46</w:t>
            </w:r>
          </w:p>
        </w:tc>
        <w:tc>
          <w:tcPr>
            <w:tcW w:w="270" w:type="dxa"/>
            <w:shd w:val="clear" w:color="auto" w:fill="auto"/>
          </w:tcPr>
          <w:p w14:paraId="3185B9CD" w14:textId="77777777" w:rsidR="00B15E79" w:rsidRPr="00B70E02" w:rsidRDefault="00B15E79" w:rsidP="00B15E79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" w:type="dxa"/>
            <w:shd w:val="clear" w:color="auto" w:fill="auto"/>
            <w:vAlign w:val="center"/>
          </w:tcPr>
          <w:p w14:paraId="7235BD1E" w14:textId="5445E006" w:rsidR="00B15E79" w:rsidRPr="00B70E02" w:rsidRDefault="00C273B6" w:rsidP="00B15E79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73B6">
              <w:rPr>
                <w:rFonts w:ascii="Angsana New" w:hAnsi="Angsana New"/>
                <w:color w:val="000000"/>
                <w:sz w:val="22"/>
                <w:szCs w:val="22"/>
              </w:rPr>
              <w:t>46</w:t>
            </w:r>
          </w:p>
        </w:tc>
        <w:tc>
          <w:tcPr>
            <w:tcW w:w="270" w:type="dxa"/>
            <w:shd w:val="clear" w:color="auto" w:fill="auto"/>
          </w:tcPr>
          <w:p w14:paraId="12A52B53" w14:textId="77777777" w:rsidR="00B15E79" w:rsidRPr="00B70E02" w:rsidRDefault="00B15E79" w:rsidP="00B1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57BD9B4" w14:textId="5E0DABDA" w:rsidR="00B15E79" w:rsidRPr="00B70E02" w:rsidRDefault="00C273B6" w:rsidP="00B15E79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</w:rPr>
            </w:pPr>
            <w:r w:rsidRPr="00C273B6">
              <w:rPr>
                <w:rFonts w:ascii="Angsana New" w:hAnsi="Angsana New"/>
                <w:szCs w:val="22"/>
                <w:lang w:val="en-US"/>
              </w:rPr>
              <w:t>56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B5BC454" w14:textId="77777777" w:rsidR="00B15E79" w:rsidRPr="00B70E02" w:rsidRDefault="00B15E79" w:rsidP="00B1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B70E02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87A09B" w14:textId="77777777" w:rsidR="00B15E79" w:rsidRPr="00B70E02" w:rsidRDefault="00B15E79" w:rsidP="00B15E79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0294F32" w14:textId="457FEEB4" w:rsidR="00B15E79" w:rsidRPr="00B70E02" w:rsidRDefault="00C273B6" w:rsidP="00B15E79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</w:rPr>
            </w:pPr>
            <w:r w:rsidRPr="00C273B6">
              <w:rPr>
                <w:rFonts w:ascii="Angsana New" w:hAnsi="Angsana New"/>
                <w:szCs w:val="22"/>
                <w:lang w:val="en-US"/>
              </w:rPr>
              <w:t>56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BD018C9" w14:textId="77777777" w:rsidR="00B15E79" w:rsidRPr="00B70E02" w:rsidRDefault="00B15E79" w:rsidP="00B1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B70E02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7953DF50" w14:textId="77777777" w:rsidR="00B15E79" w:rsidRPr="00B70E02" w:rsidRDefault="00B15E79" w:rsidP="00B15E79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1AAE97D" w14:textId="77915368" w:rsidR="00B15E79" w:rsidRPr="00B70E02" w:rsidRDefault="00C273B6" w:rsidP="00B15E7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  <w:r w:rsidRPr="00C273B6">
              <w:rPr>
                <w:rFonts w:ascii="Angsana New" w:hAnsi="Angsana New"/>
                <w:szCs w:val="22"/>
                <w:lang w:val="en-US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14:paraId="34CC29C4" w14:textId="77777777" w:rsidR="00B15E79" w:rsidRPr="00B70E02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76B1760" w14:textId="4795E970" w:rsidR="00B15E79" w:rsidRPr="00B70E02" w:rsidRDefault="00C273B6" w:rsidP="00B15E7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  <w:r w:rsidRPr="00C273B6">
              <w:rPr>
                <w:rFonts w:ascii="Angsana New" w:hAnsi="Angsana New"/>
                <w:szCs w:val="22"/>
                <w:lang w:val="en-US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14:paraId="026C892F" w14:textId="77777777" w:rsidR="00B15E79" w:rsidRPr="00B70E02" w:rsidRDefault="00B15E79" w:rsidP="00B1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8D7723F" w14:textId="15F15D77" w:rsidR="00B15E79" w:rsidRPr="00B70E02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C273B6" w:rsidRPr="00C273B6">
              <w:rPr>
                <w:rFonts w:ascii="Angsana New" w:hAnsi="Angsana New"/>
                <w:sz w:val="22"/>
                <w:szCs w:val="22"/>
                <w:lang w:val="en-US"/>
              </w:rPr>
              <w:t>26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C4687C6" w14:textId="77777777" w:rsidR="00B15E79" w:rsidRPr="00B70E02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8D379D7" w14:textId="4DA5B266" w:rsidR="00B15E79" w:rsidRPr="00B70E02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C273B6" w:rsidRPr="00C273B6">
              <w:rPr>
                <w:rFonts w:ascii="Angsana New" w:hAnsi="Angsana New"/>
                <w:sz w:val="22"/>
                <w:szCs w:val="22"/>
                <w:lang w:val="en-US"/>
              </w:rPr>
              <w:t>26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3F60ED0" w14:textId="77777777" w:rsidR="00B15E79" w:rsidRPr="00B70E02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1A31602" w14:textId="19385C00" w:rsidR="00B15E79" w:rsidRPr="00B70E02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901966" w14:textId="77777777" w:rsidR="00B15E79" w:rsidRPr="00B70E02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4B2B539E" w14:textId="77777777" w:rsidR="00B15E79" w:rsidRPr="00B70E02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33AE16" w14:textId="77777777" w:rsidR="00B15E79" w:rsidRPr="00B70E02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51AA6C17" w14:textId="0F723E5A" w:rsidR="00B15E79" w:rsidRPr="00B70E02" w:rsidRDefault="00B15E79" w:rsidP="00DC52F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8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018FFD" w14:textId="77777777" w:rsidR="00B15E79" w:rsidRPr="00B70E02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60FDAA62" w14:textId="77777777" w:rsidR="00B15E79" w:rsidRPr="00B70E02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B15E79" w:rsidRPr="00B70E02" w14:paraId="32F0F9E4" w14:textId="77777777" w:rsidTr="00BA514B">
        <w:trPr>
          <w:gridAfter w:val="1"/>
          <w:wAfter w:w="8" w:type="dxa"/>
        </w:trPr>
        <w:tc>
          <w:tcPr>
            <w:tcW w:w="3240" w:type="dxa"/>
            <w:shd w:val="clear" w:color="auto" w:fill="auto"/>
          </w:tcPr>
          <w:p w14:paraId="52D289AA" w14:textId="77777777" w:rsidR="00B15E79" w:rsidRPr="005A0C93" w:rsidRDefault="00B15E79" w:rsidP="00B15E79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0C93">
              <w:rPr>
                <w:rFonts w:asciiTheme="majorBidi" w:hAnsiTheme="majorBidi" w:cstheme="majorBidi"/>
                <w:sz w:val="22"/>
                <w:szCs w:val="22"/>
              </w:rPr>
              <w:t>DM-Loxley Co., Ltd.</w:t>
            </w:r>
          </w:p>
        </w:tc>
        <w:tc>
          <w:tcPr>
            <w:tcW w:w="684" w:type="dxa"/>
            <w:shd w:val="clear" w:color="auto" w:fill="auto"/>
            <w:vAlign w:val="center"/>
          </w:tcPr>
          <w:p w14:paraId="71F81BE4" w14:textId="28CA6113" w:rsidR="00B15E79" w:rsidRPr="00B70E02" w:rsidRDefault="00C273B6" w:rsidP="00B15E79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73B6">
              <w:rPr>
                <w:rFonts w:ascii="Angsana New" w:hAnsi="Angsana New"/>
                <w:color w:val="000000"/>
                <w:sz w:val="22"/>
                <w:szCs w:val="22"/>
              </w:rPr>
              <w:t>45</w:t>
            </w:r>
          </w:p>
        </w:tc>
        <w:tc>
          <w:tcPr>
            <w:tcW w:w="270" w:type="dxa"/>
            <w:shd w:val="clear" w:color="auto" w:fill="auto"/>
          </w:tcPr>
          <w:p w14:paraId="5652F190" w14:textId="77777777" w:rsidR="00B15E79" w:rsidRPr="00B70E02" w:rsidRDefault="00B15E79" w:rsidP="00B15E79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" w:type="dxa"/>
            <w:shd w:val="clear" w:color="auto" w:fill="auto"/>
            <w:vAlign w:val="center"/>
          </w:tcPr>
          <w:p w14:paraId="470A0557" w14:textId="10092906" w:rsidR="00B15E79" w:rsidRPr="00B70E02" w:rsidRDefault="00C273B6" w:rsidP="00B15E79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73B6">
              <w:rPr>
                <w:rFonts w:ascii="Angsana New" w:hAnsi="Angsana New"/>
                <w:color w:val="000000"/>
                <w:sz w:val="22"/>
                <w:szCs w:val="22"/>
              </w:rPr>
              <w:t>45</w:t>
            </w:r>
          </w:p>
        </w:tc>
        <w:tc>
          <w:tcPr>
            <w:tcW w:w="270" w:type="dxa"/>
            <w:shd w:val="clear" w:color="auto" w:fill="auto"/>
          </w:tcPr>
          <w:p w14:paraId="667BC740" w14:textId="77777777" w:rsidR="00B15E79" w:rsidRPr="00B70E02" w:rsidRDefault="00B15E79" w:rsidP="00B1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597CAA0" w14:textId="65204641" w:rsidR="00B15E79" w:rsidRPr="00B70E02" w:rsidRDefault="00C273B6" w:rsidP="00B15E79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</w:rPr>
            </w:pPr>
            <w:r w:rsidRPr="00C273B6">
              <w:rPr>
                <w:rFonts w:ascii="Angsana New" w:hAnsi="Angsana New"/>
                <w:szCs w:val="22"/>
                <w:lang w:val="en-US"/>
              </w:rPr>
              <w:t>45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B4536F1" w14:textId="77777777" w:rsidR="00B15E79" w:rsidRPr="00B70E02" w:rsidRDefault="00B15E79" w:rsidP="00B1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B70E02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5974B9" w14:textId="77777777" w:rsidR="00B15E79" w:rsidRPr="00B70E02" w:rsidRDefault="00B15E79" w:rsidP="00B15E79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7DFA764" w14:textId="425A3273" w:rsidR="00B15E79" w:rsidRPr="00B70E02" w:rsidRDefault="00C273B6" w:rsidP="00B15E79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</w:rPr>
            </w:pPr>
            <w:r w:rsidRPr="00C273B6">
              <w:rPr>
                <w:rFonts w:ascii="Angsana New" w:hAnsi="Angsana New"/>
                <w:szCs w:val="22"/>
                <w:lang w:val="en-US"/>
              </w:rPr>
              <w:t>45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A255410" w14:textId="77777777" w:rsidR="00B15E79" w:rsidRPr="00B70E02" w:rsidRDefault="00B15E79" w:rsidP="00B1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B70E02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7516AE25" w14:textId="77777777" w:rsidR="00B15E79" w:rsidRPr="00B70E02" w:rsidRDefault="00B15E79" w:rsidP="00B15E79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223B476" w14:textId="3C15DB34" w:rsidR="00B15E79" w:rsidRPr="00B70E02" w:rsidRDefault="00C273B6" w:rsidP="00B15E7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  <w:r w:rsidRPr="00C273B6">
              <w:rPr>
                <w:rFonts w:ascii="Angsana New" w:hAnsi="Angsana New"/>
                <w:szCs w:val="22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2ECEBF73" w14:textId="77777777" w:rsidR="00B15E79" w:rsidRPr="00B70E02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C937B8A" w14:textId="33DBC102" w:rsidR="00B15E79" w:rsidRPr="00B70E02" w:rsidRDefault="00C273B6" w:rsidP="00B15E7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  <w:r w:rsidRPr="00C273B6">
              <w:rPr>
                <w:rFonts w:ascii="Angsana New" w:hAnsi="Angsana New"/>
                <w:szCs w:val="22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50F74907" w14:textId="77777777" w:rsidR="00B15E79" w:rsidRPr="00B70E02" w:rsidRDefault="00B15E79" w:rsidP="00B1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9B980F6" w14:textId="2E89949E" w:rsidR="00B15E79" w:rsidRPr="00B70E02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953B08" w14:textId="77777777" w:rsidR="00B15E79" w:rsidRPr="00B70E02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4065755" w14:textId="77777777" w:rsidR="00B15E79" w:rsidRPr="00B70E02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511EEA" w14:textId="77777777" w:rsidR="00B15E79" w:rsidRPr="00B70E02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D1BB1FB" w14:textId="54110051" w:rsidR="00B15E79" w:rsidRPr="00B70E02" w:rsidRDefault="00C273B6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273B6">
              <w:rPr>
                <w:rFonts w:ascii="Angsana New" w:hAnsi="Angsana New"/>
                <w:sz w:val="22"/>
                <w:szCs w:val="22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4A879BC9" w14:textId="77777777" w:rsidR="00B15E79" w:rsidRPr="00B70E02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4F70514D" w14:textId="375CA803" w:rsidR="00B15E79" w:rsidRPr="00B70E02" w:rsidRDefault="00C273B6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273B6">
              <w:rPr>
                <w:rFonts w:ascii="Angsana New" w:hAnsi="Angsana New"/>
                <w:sz w:val="22"/>
                <w:szCs w:val="22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22EBC44D" w14:textId="77777777" w:rsidR="00B15E79" w:rsidRPr="00B70E02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49D682D5" w14:textId="2CCEBB45" w:rsidR="00B15E79" w:rsidRPr="00B70E02" w:rsidRDefault="00B15E79" w:rsidP="00DC52F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8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65FC72" w14:textId="77777777" w:rsidR="00B15E79" w:rsidRPr="00B70E02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74927DCC" w14:textId="77777777" w:rsidR="00B15E79" w:rsidRPr="00B70E02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B15E79" w:rsidRPr="00B70E02" w14:paraId="39AA3C04" w14:textId="77777777" w:rsidTr="00BA514B">
        <w:trPr>
          <w:gridAfter w:val="1"/>
          <w:wAfter w:w="8" w:type="dxa"/>
        </w:trPr>
        <w:tc>
          <w:tcPr>
            <w:tcW w:w="3240" w:type="dxa"/>
            <w:shd w:val="clear" w:color="auto" w:fill="auto"/>
          </w:tcPr>
          <w:p w14:paraId="61AF6031" w14:textId="77777777" w:rsidR="00B15E79" w:rsidRPr="005A0C93" w:rsidRDefault="00B15E79" w:rsidP="00B15E79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0C9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ไทยไฟเบอร์ออพติคส์ จำกัด</w:t>
            </w:r>
          </w:p>
        </w:tc>
        <w:tc>
          <w:tcPr>
            <w:tcW w:w="684" w:type="dxa"/>
            <w:shd w:val="clear" w:color="auto" w:fill="auto"/>
            <w:vAlign w:val="center"/>
          </w:tcPr>
          <w:p w14:paraId="200A12C4" w14:textId="21347334" w:rsidR="00B15E79" w:rsidRPr="00B70E02" w:rsidRDefault="00C273B6" w:rsidP="00B15E79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73B6">
              <w:rPr>
                <w:rFonts w:ascii="Angsana New" w:hAnsi="Angsana New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14:paraId="3D7EB050" w14:textId="77777777" w:rsidR="00B15E79" w:rsidRPr="00B70E02" w:rsidRDefault="00B15E79" w:rsidP="00B15E7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12" w:type="dxa"/>
            <w:shd w:val="clear" w:color="auto" w:fill="auto"/>
            <w:vAlign w:val="center"/>
          </w:tcPr>
          <w:p w14:paraId="403EAF00" w14:textId="15C5E845" w:rsidR="00B15E79" w:rsidRPr="00B70E02" w:rsidRDefault="00C273B6" w:rsidP="00B15E79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73B6">
              <w:rPr>
                <w:rFonts w:ascii="Angsana New" w:hAnsi="Angsana New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14:paraId="3FCC66D8" w14:textId="77777777" w:rsidR="00B15E79" w:rsidRPr="00B70E02" w:rsidRDefault="00B15E79" w:rsidP="00B1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F925020" w14:textId="124F4976" w:rsidR="00B15E79" w:rsidRPr="00B70E02" w:rsidRDefault="00C273B6" w:rsidP="00B15E79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100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B18A56E" w14:textId="77777777" w:rsidR="00B15E79" w:rsidRPr="00B70E02" w:rsidRDefault="00B15E79" w:rsidP="00B1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B70E02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B8F4395" w14:textId="77777777" w:rsidR="00B15E79" w:rsidRPr="00B70E02" w:rsidRDefault="00B15E79" w:rsidP="00B15E79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2205DB5" w14:textId="68639A45" w:rsidR="00B15E79" w:rsidRPr="00B70E02" w:rsidRDefault="00C273B6" w:rsidP="00B15E79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100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EB7B387" w14:textId="77777777" w:rsidR="00B15E79" w:rsidRPr="00B70E02" w:rsidRDefault="00B15E79" w:rsidP="00B1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B70E02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686F4CE2" w14:textId="77777777" w:rsidR="00B15E79" w:rsidRPr="00B70E02" w:rsidRDefault="00B15E79" w:rsidP="00B15E79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0E56A46" w14:textId="4DB5357F" w:rsidR="00B15E79" w:rsidRPr="00B70E02" w:rsidRDefault="00C273B6" w:rsidP="00B15E7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14:paraId="4C2AAFAF" w14:textId="77777777" w:rsidR="00B15E79" w:rsidRPr="00B70E02" w:rsidRDefault="00B15E79" w:rsidP="00B15E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CA2A584" w14:textId="0A12C5C9" w:rsidR="00B15E79" w:rsidRPr="00B70E02" w:rsidRDefault="00C273B6" w:rsidP="00B15E7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14:paraId="26B483BC" w14:textId="77777777" w:rsidR="00B15E79" w:rsidRPr="00B70E02" w:rsidRDefault="00B15E79" w:rsidP="00B15E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62E8169" w14:textId="6F173415" w:rsidR="00B15E79" w:rsidRPr="00B70E02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27893C" w14:textId="77777777" w:rsidR="00B15E79" w:rsidRPr="00B70E02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14C8B8D0" w14:textId="77777777" w:rsidR="00B15E79" w:rsidRPr="00B70E02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66BA55" w14:textId="77777777" w:rsidR="00B15E79" w:rsidRPr="00B70E02" w:rsidRDefault="00B15E79" w:rsidP="00B15E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707469D" w14:textId="14D6C780" w:rsidR="00B15E79" w:rsidRPr="00B70E02" w:rsidRDefault="00C273B6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C273B6">
              <w:rPr>
                <w:rFonts w:ascii="Angsana New" w:hAnsi="Angsana New"/>
                <w:sz w:val="22"/>
                <w:szCs w:val="22"/>
                <w:lang w:val="en-US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14:paraId="7D2CD910" w14:textId="77777777" w:rsidR="00B15E79" w:rsidRPr="00B70E02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3C902776" w14:textId="192FF3AF" w:rsidR="00B15E79" w:rsidRPr="00B70E02" w:rsidRDefault="00C273B6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C273B6">
              <w:rPr>
                <w:rFonts w:ascii="Angsana New" w:hAnsi="Angsana New"/>
                <w:sz w:val="22"/>
                <w:szCs w:val="22"/>
                <w:lang w:val="en-US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14:paraId="01469C08" w14:textId="77777777" w:rsidR="00B15E79" w:rsidRPr="00B70E02" w:rsidRDefault="00B15E79" w:rsidP="00B15E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CDCA14C" w14:textId="3F4F53A8" w:rsidR="00B15E79" w:rsidRPr="00B70E02" w:rsidRDefault="00B15E79" w:rsidP="00DC52F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8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724918B" w14:textId="77777777" w:rsidR="00B15E79" w:rsidRPr="00B70E02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0F03191" w14:textId="686473A8" w:rsidR="00B15E79" w:rsidRPr="00B70E02" w:rsidRDefault="00C273B6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273B6">
              <w:rPr>
                <w:rFonts w:ascii="Angsana New" w:hAnsi="Angsana New"/>
                <w:sz w:val="22"/>
                <w:szCs w:val="22"/>
                <w:lang w:val="en-US"/>
              </w:rPr>
              <w:t>5</w:t>
            </w:r>
          </w:p>
        </w:tc>
      </w:tr>
      <w:tr w:rsidR="00B15E79" w:rsidRPr="00E216F2" w14:paraId="69706629" w14:textId="77777777" w:rsidTr="00BA514B">
        <w:trPr>
          <w:gridAfter w:val="1"/>
          <w:wAfter w:w="8" w:type="dxa"/>
        </w:trPr>
        <w:tc>
          <w:tcPr>
            <w:tcW w:w="3240" w:type="dxa"/>
            <w:shd w:val="clear" w:color="auto" w:fill="auto"/>
          </w:tcPr>
          <w:p w14:paraId="10F3238A" w14:textId="77777777" w:rsidR="00B15E79" w:rsidRPr="005A0C93" w:rsidRDefault="00B15E79" w:rsidP="00B15E79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highlight w:val="yellow"/>
                <w:cs/>
              </w:rPr>
            </w:pPr>
            <w:r w:rsidRPr="005A0C9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แทรเวล แอดส์ เน็ทเวิร์ค (ประเทศไทย)</w:t>
            </w:r>
            <w:r w:rsidRPr="005A0C9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5A0C93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684" w:type="dxa"/>
            <w:shd w:val="clear" w:color="auto" w:fill="auto"/>
            <w:vAlign w:val="center"/>
          </w:tcPr>
          <w:p w14:paraId="5AA73169" w14:textId="3AF35EFE" w:rsidR="00B15E79" w:rsidRPr="00B70E02" w:rsidRDefault="00C273B6" w:rsidP="00B15E79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73B6">
              <w:rPr>
                <w:rFonts w:ascii="Angsana New" w:hAnsi="Angsana New"/>
                <w:color w:val="000000"/>
                <w:sz w:val="22"/>
                <w:szCs w:val="22"/>
              </w:rPr>
              <w:t>36</w:t>
            </w:r>
          </w:p>
        </w:tc>
        <w:tc>
          <w:tcPr>
            <w:tcW w:w="270" w:type="dxa"/>
            <w:shd w:val="clear" w:color="auto" w:fill="auto"/>
          </w:tcPr>
          <w:p w14:paraId="5B1F5F89" w14:textId="77777777" w:rsidR="00B15E79" w:rsidRPr="00C07C5D" w:rsidRDefault="00B15E79" w:rsidP="00B15E79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" w:type="dxa"/>
            <w:shd w:val="clear" w:color="auto" w:fill="auto"/>
            <w:vAlign w:val="center"/>
          </w:tcPr>
          <w:p w14:paraId="5DA0F52B" w14:textId="23FA9B52" w:rsidR="00B15E79" w:rsidRPr="00B70E02" w:rsidRDefault="00B15E79" w:rsidP="00B15E79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EA49C4" w14:textId="77777777" w:rsidR="00B15E79" w:rsidRPr="00C07C5D" w:rsidRDefault="00B15E79" w:rsidP="00B1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11CA131" w14:textId="399026D8" w:rsidR="00B15E79" w:rsidRPr="00C07C5D" w:rsidRDefault="00C273B6" w:rsidP="00B15E79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40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260CF75" w14:textId="77777777" w:rsidR="00B15E79" w:rsidRPr="00C07C5D" w:rsidRDefault="00B15E79" w:rsidP="00B1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C07C5D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03B99D" w14:textId="77777777" w:rsidR="00B15E79" w:rsidRPr="00C07C5D" w:rsidRDefault="00B15E79" w:rsidP="00B15E79">
            <w:pPr>
              <w:pStyle w:val="Heading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4F4641F" w14:textId="14F69B55" w:rsidR="00B15E79" w:rsidRPr="00C07C5D" w:rsidRDefault="00B15E79" w:rsidP="00B15E7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  <w:rtl/>
                <w:cs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EB1D9EC" w14:textId="53B1BAA2" w:rsidR="00B15E79" w:rsidRPr="00C07C5D" w:rsidRDefault="00B15E79" w:rsidP="00B1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801F25A" w14:textId="77777777" w:rsidR="00B15E79" w:rsidRPr="00C07C5D" w:rsidRDefault="00B15E79" w:rsidP="00B1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DBB2256" w14:textId="0A9C2894" w:rsidR="00B15E79" w:rsidRPr="00C07C5D" w:rsidRDefault="00C273B6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273B6">
              <w:rPr>
                <w:rFonts w:ascii="Angsana New" w:hAnsi="Angsana New"/>
                <w:sz w:val="22"/>
                <w:szCs w:val="22"/>
                <w:lang w:val="en-US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3F212D8F" w14:textId="77777777" w:rsidR="00B15E79" w:rsidRPr="00C07C5D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6DDAB93" w14:textId="2F3AEB36" w:rsidR="00B15E79" w:rsidRPr="00C07C5D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0C246F" w14:textId="77777777" w:rsidR="00B15E79" w:rsidRPr="00C07C5D" w:rsidRDefault="00B15E79" w:rsidP="00B1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9DE7DE2" w14:textId="6835FCCB" w:rsidR="00B15E79" w:rsidRPr="00B70E02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7900C7D" w14:textId="77777777" w:rsidR="00B15E79" w:rsidRPr="00C07C5D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5C3BD287" w14:textId="77777777" w:rsidR="00B15E79" w:rsidRPr="00B70E02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E086AF1" w14:textId="77777777" w:rsidR="00B15E79" w:rsidRPr="00C07C5D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3FBA0F4" w14:textId="1B8D32B7" w:rsidR="00B15E79" w:rsidRPr="00B70E02" w:rsidRDefault="00C273B6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273B6">
              <w:rPr>
                <w:rFonts w:ascii="Angsana New" w:hAnsi="Angsana New"/>
                <w:sz w:val="22"/>
                <w:szCs w:val="22"/>
                <w:lang w:val="en-US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075A7ECB" w14:textId="77777777" w:rsidR="00B15E79" w:rsidRPr="00C07C5D" w:rsidRDefault="00B15E79" w:rsidP="00B15E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84" w:type="dxa"/>
            <w:shd w:val="clear" w:color="auto" w:fill="auto"/>
          </w:tcPr>
          <w:p w14:paraId="35BEF688" w14:textId="77BA24BE" w:rsidR="00B15E79" w:rsidRPr="00B70E02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048F80" w14:textId="77777777" w:rsidR="00B15E79" w:rsidRPr="00C07C5D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1C022860" w14:textId="322831FD" w:rsidR="00B15E79" w:rsidRPr="00B70E02" w:rsidRDefault="00B15E79" w:rsidP="00DC52F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8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D39C8E" w14:textId="77777777" w:rsidR="00B15E79" w:rsidRPr="00C07C5D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6629B778" w14:textId="77777777" w:rsidR="00B15E79" w:rsidRPr="00B70E02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B15E79" w:rsidRPr="00B70E02" w14:paraId="4FDEC4BC" w14:textId="77777777" w:rsidTr="00BA514B">
        <w:trPr>
          <w:gridAfter w:val="1"/>
          <w:wAfter w:w="8" w:type="dxa"/>
        </w:trPr>
        <w:tc>
          <w:tcPr>
            <w:tcW w:w="3240" w:type="dxa"/>
            <w:shd w:val="clear" w:color="auto" w:fill="auto"/>
          </w:tcPr>
          <w:p w14:paraId="52CD275A" w14:textId="77777777" w:rsidR="00B15E79" w:rsidRPr="005A0C93" w:rsidRDefault="00B15E79" w:rsidP="00B15E79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0C9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ธัญธิญะ เทคโนโลยี จำกัด</w:t>
            </w:r>
          </w:p>
        </w:tc>
        <w:tc>
          <w:tcPr>
            <w:tcW w:w="684" w:type="dxa"/>
            <w:shd w:val="clear" w:color="auto" w:fill="auto"/>
            <w:vAlign w:val="center"/>
          </w:tcPr>
          <w:p w14:paraId="236B8B34" w14:textId="27572A4A" w:rsidR="00B15E79" w:rsidRPr="00B70E02" w:rsidRDefault="00C273B6" w:rsidP="00B15E79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73B6">
              <w:rPr>
                <w:rFonts w:ascii="Angsana New" w:hAnsi="Angsana New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14:paraId="6FC805C1" w14:textId="77777777" w:rsidR="00B15E79" w:rsidRPr="00B70E02" w:rsidRDefault="00B15E79" w:rsidP="00B15E7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12" w:type="dxa"/>
            <w:shd w:val="clear" w:color="auto" w:fill="auto"/>
            <w:vAlign w:val="center"/>
          </w:tcPr>
          <w:p w14:paraId="6791C255" w14:textId="113AD3EC" w:rsidR="00B15E79" w:rsidRPr="00B70E02" w:rsidRDefault="00C273B6" w:rsidP="00B15E79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73B6">
              <w:rPr>
                <w:rFonts w:ascii="Angsana New" w:hAnsi="Angsana New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14:paraId="5DD93595" w14:textId="77777777" w:rsidR="00B15E79" w:rsidRPr="00B70E02" w:rsidRDefault="00B15E79" w:rsidP="00B1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0E974E2" w14:textId="46886A4F" w:rsidR="00B15E79" w:rsidRPr="00B70E02" w:rsidRDefault="00C273B6" w:rsidP="00B15E79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11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736078C" w14:textId="77777777" w:rsidR="00B15E79" w:rsidRPr="00B70E02" w:rsidRDefault="00B15E79" w:rsidP="00B1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B70E02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CC7307" w14:textId="77777777" w:rsidR="00B15E79" w:rsidRPr="00B70E02" w:rsidRDefault="00B15E79" w:rsidP="00B15E79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465C656" w14:textId="13EC1B3F" w:rsidR="00B15E79" w:rsidRPr="00B70E02" w:rsidRDefault="00C273B6" w:rsidP="00B15E79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11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F768F35" w14:textId="77777777" w:rsidR="00B15E79" w:rsidRPr="00B70E02" w:rsidRDefault="00B15E79" w:rsidP="00B1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B70E02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1260C66A" w14:textId="77777777" w:rsidR="00B15E79" w:rsidRPr="00B70E02" w:rsidRDefault="00B15E79" w:rsidP="00B15E79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5A8820A" w14:textId="0D174E1D" w:rsidR="00B15E79" w:rsidRPr="00B70E02" w:rsidRDefault="00C273B6" w:rsidP="00B15E7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4C916F95" w14:textId="77777777" w:rsidR="00B15E79" w:rsidRPr="00B70E02" w:rsidRDefault="00B15E79" w:rsidP="00B15E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2727894" w14:textId="26955701" w:rsidR="00B15E79" w:rsidRPr="00B70E02" w:rsidRDefault="00C273B6" w:rsidP="00B15E7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7C888A3F" w14:textId="77777777" w:rsidR="00B15E79" w:rsidRPr="00B70E02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1D2C93D8" w14:textId="7A2FD8A0" w:rsidR="00B15E79" w:rsidRPr="00B70E02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23080BC" w14:textId="77777777" w:rsidR="00B15E79" w:rsidRPr="00B70E02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9C7A023" w14:textId="77777777" w:rsidR="00B15E79" w:rsidRPr="00B70E02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573182" w14:textId="77777777" w:rsidR="00B15E79" w:rsidRPr="00B70E02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E133D6A" w14:textId="4FA949D3" w:rsidR="00B15E79" w:rsidRPr="00B70E02" w:rsidRDefault="00C273B6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273B6">
              <w:rPr>
                <w:rFonts w:ascii="Angsana New" w:hAnsi="Angsana New"/>
                <w:sz w:val="22"/>
                <w:szCs w:val="22"/>
                <w:lang w:val="en-US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3327E8A5" w14:textId="77777777" w:rsidR="00B15E79" w:rsidRPr="00B70E02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1D14D351" w14:textId="129E942C" w:rsidR="00B15E79" w:rsidRPr="00B70E02" w:rsidRDefault="00C273B6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273B6">
              <w:rPr>
                <w:rFonts w:ascii="Angsana New" w:hAnsi="Angsana New"/>
                <w:sz w:val="22"/>
                <w:szCs w:val="22"/>
                <w:lang w:val="en-US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42FB87F1" w14:textId="77777777" w:rsidR="00B15E79" w:rsidRPr="00B70E02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469B0743" w14:textId="2317B5B7" w:rsidR="00B15E79" w:rsidRPr="00B70E02" w:rsidRDefault="00C273B6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0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273B6">
              <w:rPr>
                <w:rFonts w:ascii="Angsana New" w:hAnsi="Angsana New" w:hint="cs"/>
                <w:sz w:val="22"/>
                <w:szCs w:val="22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4725F98" w14:textId="77777777" w:rsidR="00B15E79" w:rsidRPr="00B70E02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72CA2448" w14:textId="77777777" w:rsidR="00B15E79" w:rsidRPr="00B70E02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B15E79" w:rsidRPr="00B70E02" w14:paraId="476F8D43" w14:textId="77777777" w:rsidTr="00BA514B">
        <w:trPr>
          <w:gridAfter w:val="1"/>
          <w:wAfter w:w="8" w:type="dxa"/>
        </w:trPr>
        <w:tc>
          <w:tcPr>
            <w:tcW w:w="3240" w:type="dxa"/>
            <w:shd w:val="clear" w:color="auto" w:fill="auto"/>
          </w:tcPr>
          <w:p w14:paraId="302E2D66" w14:textId="77777777" w:rsidR="00B15E79" w:rsidRPr="005A0C93" w:rsidRDefault="00B15E79" w:rsidP="00B15E79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0C9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โมบาย อินโนเวชั่น จำกัด</w:t>
            </w:r>
          </w:p>
        </w:tc>
        <w:tc>
          <w:tcPr>
            <w:tcW w:w="684" w:type="dxa"/>
            <w:shd w:val="clear" w:color="auto" w:fill="auto"/>
            <w:vAlign w:val="center"/>
          </w:tcPr>
          <w:p w14:paraId="7690785E" w14:textId="126FACCD" w:rsidR="00B15E79" w:rsidRPr="00B70E02" w:rsidRDefault="00C273B6" w:rsidP="00B15E79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73B6">
              <w:rPr>
                <w:rFonts w:ascii="Angsana New" w:hAnsi="Angsana New"/>
                <w:color w:val="000000"/>
                <w:sz w:val="22"/>
                <w:szCs w:val="22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14:paraId="1F66B7F2" w14:textId="77777777" w:rsidR="00B15E79" w:rsidRPr="00B70E02" w:rsidRDefault="00B15E79" w:rsidP="00B1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" w:type="dxa"/>
            <w:shd w:val="clear" w:color="auto" w:fill="auto"/>
            <w:vAlign w:val="center"/>
          </w:tcPr>
          <w:p w14:paraId="42AB73E3" w14:textId="2F461BA0" w:rsidR="00B15E79" w:rsidRPr="00B70E02" w:rsidRDefault="00C273B6" w:rsidP="00B15E79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73B6">
              <w:rPr>
                <w:rFonts w:ascii="Angsana New" w:hAnsi="Angsana New"/>
                <w:color w:val="000000"/>
                <w:sz w:val="22"/>
                <w:szCs w:val="22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14:paraId="4689B56A" w14:textId="77777777" w:rsidR="00B15E79" w:rsidRPr="00B70E02" w:rsidRDefault="00B15E79" w:rsidP="00B1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C017734" w14:textId="5B9CECED" w:rsidR="00B15E79" w:rsidRPr="00B70E02" w:rsidRDefault="00C273B6" w:rsidP="00B15E79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184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46DB9C" w14:textId="77777777" w:rsidR="00B15E79" w:rsidRPr="00B70E02" w:rsidRDefault="00B15E79" w:rsidP="00B1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B70E02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6C63C1B7" w14:textId="77777777" w:rsidR="00B15E79" w:rsidRPr="00B70E02" w:rsidRDefault="00B15E79" w:rsidP="00B1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A0B85B6" w14:textId="077A6CEC" w:rsidR="00B15E79" w:rsidRPr="00B70E02" w:rsidRDefault="00C273B6" w:rsidP="00B15E79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184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7157740" w14:textId="77777777" w:rsidR="00B15E79" w:rsidRPr="00B70E02" w:rsidRDefault="00B15E79" w:rsidP="00B1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B70E02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4D8CADD0" w14:textId="77777777" w:rsidR="00B15E79" w:rsidRPr="00B70E02" w:rsidRDefault="00B15E79" w:rsidP="00B1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8F4DD0E" w14:textId="7EB4908C" w:rsidR="00B15E79" w:rsidRPr="00B70E02" w:rsidRDefault="00C273B6" w:rsidP="00B15E7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54D1296B" w14:textId="77777777" w:rsidR="00B15E79" w:rsidRPr="00B70E02" w:rsidRDefault="00B15E79" w:rsidP="00B15E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72EC4B6" w14:textId="39D00CCE" w:rsidR="00B15E79" w:rsidRPr="00B70E02" w:rsidRDefault="00C273B6" w:rsidP="00B15E7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583D67F6" w14:textId="77777777" w:rsidR="00B15E79" w:rsidRPr="00B70E02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46CA2D4C" w14:textId="2353D3DF" w:rsidR="00B15E79" w:rsidRPr="00B70E02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C273B6" w:rsidRPr="00C273B6">
              <w:rPr>
                <w:rFonts w:ascii="Angsana New" w:hAnsi="Angsana New"/>
                <w:sz w:val="22"/>
                <w:szCs w:val="22"/>
                <w:lang w:val="en-US"/>
              </w:rPr>
              <w:t>36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53889C9" w14:textId="77777777" w:rsidR="00B15E79" w:rsidRPr="00B70E02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750AC14D" w14:textId="64168E1A" w:rsidR="00B15E79" w:rsidRPr="00B70E02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C273B6" w:rsidRPr="00C273B6">
              <w:rPr>
                <w:rFonts w:ascii="Angsana New" w:hAnsi="Angsana New"/>
                <w:sz w:val="22"/>
                <w:szCs w:val="22"/>
                <w:lang w:val="en-US"/>
              </w:rPr>
              <w:t>36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8A6ACA5" w14:textId="77777777" w:rsidR="00B15E79" w:rsidRPr="00B70E02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D3A1194" w14:textId="112558A0" w:rsidR="00B15E79" w:rsidRPr="00B70E02" w:rsidRDefault="00C273B6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273B6">
              <w:rPr>
                <w:rFonts w:ascii="Angsana New" w:hAnsi="Angsana New"/>
                <w:sz w:val="22"/>
                <w:szCs w:val="22"/>
                <w:lang w:val="en-US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67C13A39" w14:textId="77777777" w:rsidR="00B15E79" w:rsidRPr="00B70E02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7AE3866D" w14:textId="18D95D58" w:rsidR="00B15E79" w:rsidRPr="00B70E02" w:rsidRDefault="00C273B6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273B6">
              <w:rPr>
                <w:rFonts w:ascii="Angsana New" w:hAnsi="Angsana New"/>
                <w:sz w:val="22"/>
                <w:szCs w:val="22"/>
                <w:lang w:val="en-US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05A90F1E" w14:textId="77777777" w:rsidR="00B15E79" w:rsidRPr="00B70E02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41B5ADC4" w14:textId="1E9BF1B7" w:rsidR="00B15E79" w:rsidRPr="00B70E02" w:rsidRDefault="00B15E79" w:rsidP="00DC52F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8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D8170F" w14:textId="77777777" w:rsidR="00B15E79" w:rsidRPr="00B70E02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9F99902" w14:textId="77777777" w:rsidR="00B15E79" w:rsidRPr="00B70E02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B15E79" w:rsidRPr="00B70E02" w14:paraId="5CE4045F" w14:textId="77777777" w:rsidTr="00BA514B">
        <w:trPr>
          <w:gridAfter w:val="1"/>
          <w:wAfter w:w="8" w:type="dxa"/>
        </w:trPr>
        <w:tc>
          <w:tcPr>
            <w:tcW w:w="3240" w:type="dxa"/>
            <w:shd w:val="clear" w:color="auto" w:fill="auto"/>
          </w:tcPr>
          <w:p w14:paraId="1D8B0B46" w14:textId="77777777" w:rsidR="00B15E79" w:rsidRPr="005A0C93" w:rsidRDefault="00B15E79" w:rsidP="00B15E79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0C9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โฟเซโก้ (ประเทศไทย)</w:t>
            </w:r>
            <w:r w:rsidRPr="005A0C9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5A0C93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684" w:type="dxa"/>
            <w:shd w:val="clear" w:color="auto" w:fill="auto"/>
            <w:vAlign w:val="center"/>
          </w:tcPr>
          <w:p w14:paraId="7A3C3E4A" w14:textId="1BD8FA45" w:rsidR="00B15E79" w:rsidRPr="00B70E02" w:rsidRDefault="00C273B6" w:rsidP="00B15E79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73B6">
              <w:rPr>
                <w:rFonts w:ascii="Angsana New" w:hAnsi="Angsana New"/>
                <w:color w:val="000000"/>
                <w:sz w:val="22"/>
                <w:szCs w:val="22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14:paraId="742E901F" w14:textId="77777777" w:rsidR="00B15E79" w:rsidRPr="00B70E02" w:rsidRDefault="00B15E79" w:rsidP="00B15E7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12" w:type="dxa"/>
            <w:shd w:val="clear" w:color="auto" w:fill="auto"/>
            <w:vAlign w:val="center"/>
          </w:tcPr>
          <w:p w14:paraId="395BDD30" w14:textId="753A8C04" w:rsidR="00B15E79" w:rsidRPr="00B70E02" w:rsidRDefault="00C273B6" w:rsidP="00B15E79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73B6">
              <w:rPr>
                <w:rFonts w:ascii="Angsana New" w:hAnsi="Angsana New"/>
                <w:color w:val="000000"/>
                <w:sz w:val="22"/>
                <w:szCs w:val="22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14:paraId="144151E2" w14:textId="77777777" w:rsidR="00B15E79" w:rsidRPr="00B70E02" w:rsidRDefault="00B15E79" w:rsidP="00B15E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8EEFD9B" w14:textId="668899CC" w:rsidR="00B15E79" w:rsidRPr="00B70E02" w:rsidRDefault="00C273B6" w:rsidP="00B15E79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cs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10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383E71E" w14:textId="77777777" w:rsidR="00B15E79" w:rsidRPr="00B70E02" w:rsidRDefault="00B15E79" w:rsidP="00B1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B70E02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465280" w14:textId="77777777" w:rsidR="00B15E79" w:rsidRPr="00B70E02" w:rsidRDefault="00B15E79" w:rsidP="00B15E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2D7C1DA" w14:textId="6EF12638" w:rsidR="00B15E79" w:rsidRPr="00B70E02" w:rsidRDefault="00C273B6" w:rsidP="00B15E79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cs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10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A34C1BA" w14:textId="77777777" w:rsidR="00B15E79" w:rsidRPr="00B70E02" w:rsidRDefault="00B15E79" w:rsidP="00B1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B70E02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34F8EE63" w14:textId="77777777" w:rsidR="00B15E79" w:rsidRPr="00B70E02" w:rsidRDefault="00B15E79" w:rsidP="00B15E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CDE226E" w14:textId="19F55CA3" w:rsidR="00B15E79" w:rsidRPr="00B70E02" w:rsidRDefault="00C273B6" w:rsidP="00B15E7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  <w:r w:rsidRPr="00C273B6">
              <w:rPr>
                <w:rFonts w:ascii="Angsana New" w:hAnsi="Angsana New"/>
                <w:szCs w:val="22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0DBC755" w14:textId="77777777" w:rsidR="00B15E79" w:rsidRPr="00B70E02" w:rsidRDefault="00B15E79" w:rsidP="00B15E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A7AB48A" w14:textId="25095312" w:rsidR="00B15E79" w:rsidRPr="00B70E02" w:rsidRDefault="00C273B6" w:rsidP="00B15E7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  <w:r w:rsidRPr="00C273B6">
              <w:rPr>
                <w:rFonts w:ascii="Angsana New" w:hAnsi="Angsana New"/>
                <w:szCs w:val="22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206CCF81" w14:textId="77777777" w:rsidR="00B15E79" w:rsidRPr="00B70E02" w:rsidRDefault="00B15E79" w:rsidP="00B15E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9613DC7" w14:textId="5DE0BB5E" w:rsidR="00B15E79" w:rsidRPr="00B70E02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8BB612" w14:textId="77777777" w:rsidR="00B15E79" w:rsidRPr="00B70E02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74D4D0A0" w14:textId="77777777" w:rsidR="00B15E79" w:rsidRPr="00B70E02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548AEE" w14:textId="77777777" w:rsidR="00B15E79" w:rsidRPr="00B70E02" w:rsidRDefault="00B15E79" w:rsidP="00B15E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D628939" w14:textId="1DC1545A" w:rsidR="00B15E79" w:rsidRPr="00B70E02" w:rsidRDefault="00C273B6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273B6">
              <w:rPr>
                <w:rFonts w:ascii="Angsana New" w:hAnsi="Angsana New"/>
                <w:sz w:val="22"/>
                <w:szCs w:val="22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8375BD3" w14:textId="77777777" w:rsidR="00B15E79" w:rsidRPr="00B70E02" w:rsidRDefault="00B15E79" w:rsidP="00B15E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0ECA7AE8" w14:textId="19D9556B" w:rsidR="00B15E79" w:rsidRPr="00B70E02" w:rsidRDefault="00C273B6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273B6">
              <w:rPr>
                <w:rFonts w:ascii="Angsana New" w:hAnsi="Angsana New"/>
                <w:sz w:val="22"/>
                <w:szCs w:val="22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8D9D42D" w14:textId="77777777" w:rsidR="00B15E79" w:rsidRPr="00B70E02" w:rsidRDefault="00B15E79" w:rsidP="00B15E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7AD772D" w14:textId="281B6E14" w:rsidR="00B15E79" w:rsidRPr="00B70E02" w:rsidRDefault="00C273B6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0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273B6">
              <w:rPr>
                <w:rFonts w:ascii="Angsana New" w:hAnsi="Angsana New" w:hint="cs"/>
                <w:sz w:val="22"/>
                <w:szCs w:val="22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4C1AEFF" w14:textId="77777777" w:rsidR="00B15E79" w:rsidRPr="00B70E02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5634893" w14:textId="4386437F" w:rsidR="00B15E79" w:rsidRPr="00B70E02" w:rsidRDefault="00C273B6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273B6">
              <w:rPr>
                <w:rFonts w:ascii="Angsana New" w:hAnsi="Angsana New"/>
                <w:sz w:val="22"/>
                <w:szCs w:val="22"/>
                <w:lang w:val="en-US"/>
              </w:rPr>
              <w:t>9</w:t>
            </w:r>
          </w:p>
        </w:tc>
      </w:tr>
      <w:tr w:rsidR="00B15E79" w:rsidRPr="00B70E02" w14:paraId="09B04C7D" w14:textId="77777777" w:rsidTr="00BA514B">
        <w:trPr>
          <w:gridAfter w:val="1"/>
          <w:wAfter w:w="8" w:type="dxa"/>
        </w:trPr>
        <w:tc>
          <w:tcPr>
            <w:tcW w:w="3240" w:type="dxa"/>
            <w:shd w:val="clear" w:color="auto" w:fill="auto"/>
          </w:tcPr>
          <w:p w14:paraId="3288899A" w14:textId="77777777" w:rsidR="00B15E79" w:rsidRPr="005A0C93" w:rsidRDefault="00B15E79" w:rsidP="00B15E79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0C9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เอ็นเอส  บลูสโคป  ไลสาจท์</w:t>
            </w:r>
          </w:p>
        </w:tc>
        <w:tc>
          <w:tcPr>
            <w:tcW w:w="684" w:type="dxa"/>
            <w:shd w:val="clear" w:color="auto" w:fill="auto"/>
            <w:vAlign w:val="center"/>
          </w:tcPr>
          <w:p w14:paraId="3B13B1A9" w14:textId="77777777" w:rsidR="00B15E79" w:rsidRPr="00B70E02" w:rsidRDefault="00B15E79" w:rsidP="00B15E79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7D937CA1" w14:textId="77777777" w:rsidR="00B15E79" w:rsidRPr="00B70E02" w:rsidRDefault="00B15E79" w:rsidP="00B15E7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12" w:type="dxa"/>
            <w:shd w:val="clear" w:color="auto" w:fill="auto"/>
            <w:vAlign w:val="center"/>
          </w:tcPr>
          <w:p w14:paraId="1E211D55" w14:textId="77777777" w:rsidR="00B15E79" w:rsidRPr="00B70E02" w:rsidRDefault="00B15E79" w:rsidP="00B15E79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776F0EA2" w14:textId="77777777" w:rsidR="00B15E79" w:rsidRPr="00B70E02" w:rsidRDefault="00B15E79" w:rsidP="00B15E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A914500" w14:textId="77777777" w:rsidR="00B15E79" w:rsidRPr="00B70E02" w:rsidRDefault="00B15E79" w:rsidP="00B15E79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210FD6C" w14:textId="77777777" w:rsidR="00B15E79" w:rsidRPr="00B70E02" w:rsidRDefault="00B15E79" w:rsidP="00B1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0D6EBC7" w14:textId="77777777" w:rsidR="00B15E79" w:rsidRPr="00B70E02" w:rsidRDefault="00B15E79" w:rsidP="00B15E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0201F70" w14:textId="77777777" w:rsidR="00B15E79" w:rsidRPr="00B70E02" w:rsidRDefault="00B15E79" w:rsidP="00B15E79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B62E5FA" w14:textId="77777777" w:rsidR="00B15E79" w:rsidRPr="00B70E02" w:rsidRDefault="00B15E79" w:rsidP="00B1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C1D7CF1" w14:textId="77777777" w:rsidR="00B15E79" w:rsidRPr="00B70E02" w:rsidRDefault="00B15E79" w:rsidP="00B15E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24EEA38" w14:textId="77777777" w:rsidR="00B15E79" w:rsidRPr="00B70E02" w:rsidRDefault="00B15E79" w:rsidP="00B15E7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287C1075" w14:textId="77777777" w:rsidR="00B15E79" w:rsidRPr="00B70E02" w:rsidRDefault="00B15E79" w:rsidP="00B15E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3A900F21" w14:textId="77777777" w:rsidR="00B15E79" w:rsidRPr="00B70E02" w:rsidRDefault="00B15E79" w:rsidP="00B15E7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43A13F6D" w14:textId="77777777" w:rsidR="00B15E79" w:rsidRPr="00B70E02" w:rsidRDefault="00B15E79" w:rsidP="00B15E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C0B1BA8" w14:textId="77777777" w:rsidR="00B15E79" w:rsidRPr="00B70E02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130B473" w14:textId="77777777" w:rsidR="00B15E79" w:rsidRPr="00B70E02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7487975C" w14:textId="77777777" w:rsidR="00B15E79" w:rsidRPr="00B70E02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0C6A0BB" w14:textId="77777777" w:rsidR="00B15E79" w:rsidRPr="00B70E02" w:rsidRDefault="00B15E79" w:rsidP="00B15E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F10E699" w14:textId="77777777" w:rsidR="00B15E79" w:rsidRPr="00B70E02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66B4C0E" w14:textId="77777777" w:rsidR="00B15E79" w:rsidRPr="00B70E02" w:rsidRDefault="00B15E79" w:rsidP="00B15E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4D519212" w14:textId="77777777" w:rsidR="00B15E79" w:rsidRPr="00B70E02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D5DA656" w14:textId="77777777" w:rsidR="00B15E79" w:rsidRPr="00B70E02" w:rsidRDefault="00B15E79" w:rsidP="00B15E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CC31D5E" w14:textId="77777777" w:rsidR="00B15E79" w:rsidRPr="00B70E02" w:rsidRDefault="00B15E79" w:rsidP="00B15E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44A56C0" w14:textId="77777777" w:rsidR="00B15E79" w:rsidRPr="00B70E02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2EEAEAF" w14:textId="77777777" w:rsidR="00B15E79" w:rsidRPr="00B70E02" w:rsidRDefault="00B15E79" w:rsidP="00B15E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B15E79" w:rsidRPr="00B70E02" w14:paraId="4E654BAB" w14:textId="77777777" w:rsidTr="00BA514B">
        <w:trPr>
          <w:gridAfter w:val="1"/>
          <w:wAfter w:w="8" w:type="dxa"/>
        </w:trPr>
        <w:tc>
          <w:tcPr>
            <w:tcW w:w="3240" w:type="dxa"/>
            <w:shd w:val="clear" w:color="auto" w:fill="auto"/>
          </w:tcPr>
          <w:p w14:paraId="4B7313E0" w14:textId="77777777" w:rsidR="00B15E79" w:rsidRPr="005A0C93" w:rsidRDefault="00B15E79" w:rsidP="00B15E79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0C9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(ประเทศไทย) จำกัด  </w:t>
            </w:r>
          </w:p>
        </w:tc>
        <w:tc>
          <w:tcPr>
            <w:tcW w:w="684" w:type="dxa"/>
            <w:shd w:val="clear" w:color="auto" w:fill="auto"/>
          </w:tcPr>
          <w:p w14:paraId="18CE689F" w14:textId="1CCDBA7D" w:rsidR="00B15E79" w:rsidRPr="00B70E02" w:rsidRDefault="00C273B6" w:rsidP="00B15E79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73B6">
              <w:rPr>
                <w:rFonts w:ascii="Angsana New" w:hAnsi="Angsana New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419052FC" w14:textId="77777777" w:rsidR="00B15E79" w:rsidRPr="00B70E02" w:rsidRDefault="00B15E79" w:rsidP="00B15E79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" w:type="dxa"/>
            <w:shd w:val="clear" w:color="auto" w:fill="auto"/>
          </w:tcPr>
          <w:p w14:paraId="58CC625D" w14:textId="68089C24" w:rsidR="00B15E79" w:rsidRPr="00B70E02" w:rsidRDefault="00C273B6" w:rsidP="00B15E79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73B6">
              <w:rPr>
                <w:rFonts w:ascii="Angsana New" w:hAnsi="Angsana New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33E67B4D" w14:textId="77777777" w:rsidR="00B15E79" w:rsidRPr="00B70E02" w:rsidRDefault="00B15E79" w:rsidP="00B15E79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C1519EE" w14:textId="01B0035B" w:rsidR="00B15E79" w:rsidRPr="00B70E02" w:rsidRDefault="00C273B6" w:rsidP="00B15E79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600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0909AF3" w14:textId="77777777" w:rsidR="00B15E79" w:rsidRPr="00B70E02" w:rsidRDefault="00B15E79" w:rsidP="00B1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B70E02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952DCE" w14:textId="77777777" w:rsidR="00B15E79" w:rsidRPr="00B70E02" w:rsidRDefault="00B15E79" w:rsidP="00B15E79">
            <w:pPr>
              <w:pStyle w:val="Heading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40ADCED" w14:textId="42448F5F" w:rsidR="00B15E79" w:rsidRPr="00B70E02" w:rsidRDefault="00C273B6" w:rsidP="00B15E79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600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FCA4690" w14:textId="77777777" w:rsidR="00B15E79" w:rsidRPr="00B70E02" w:rsidRDefault="00B15E79" w:rsidP="00B1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B70E02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1E01F3AE" w14:textId="77777777" w:rsidR="00B15E79" w:rsidRPr="00B70E02" w:rsidRDefault="00B15E79" w:rsidP="00B1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BEE2D3B" w14:textId="4E26E42E" w:rsidR="00B15E79" w:rsidRPr="00B70E02" w:rsidRDefault="00C273B6" w:rsidP="00B15E7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  <w:r w:rsidRPr="00C273B6">
              <w:rPr>
                <w:rFonts w:ascii="Angsana New" w:hAnsi="Angsana New"/>
                <w:szCs w:val="22"/>
                <w:lang w:val="en-US"/>
              </w:rPr>
              <w:t>120</w:t>
            </w:r>
          </w:p>
        </w:tc>
        <w:tc>
          <w:tcPr>
            <w:tcW w:w="270" w:type="dxa"/>
            <w:shd w:val="clear" w:color="auto" w:fill="auto"/>
          </w:tcPr>
          <w:p w14:paraId="0B4A142B" w14:textId="77777777" w:rsidR="00B15E79" w:rsidRPr="00B70E02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3F46008" w14:textId="0E1A0000" w:rsidR="00B15E79" w:rsidRPr="00B70E02" w:rsidRDefault="00C273B6" w:rsidP="00B15E7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  <w:r w:rsidRPr="00C273B6">
              <w:rPr>
                <w:rFonts w:ascii="Angsana New" w:hAnsi="Angsana New"/>
                <w:szCs w:val="22"/>
                <w:lang w:val="en-US"/>
              </w:rPr>
              <w:t>120</w:t>
            </w:r>
          </w:p>
        </w:tc>
        <w:tc>
          <w:tcPr>
            <w:tcW w:w="270" w:type="dxa"/>
            <w:shd w:val="clear" w:color="auto" w:fill="auto"/>
          </w:tcPr>
          <w:p w14:paraId="4114E567" w14:textId="77777777" w:rsidR="00B15E79" w:rsidRPr="00B70E02" w:rsidRDefault="00B15E79" w:rsidP="00B1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9B179BB" w14:textId="1180F698" w:rsidR="00B15E79" w:rsidRPr="00B70E02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97E88F" w14:textId="77777777" w:rsidR="00B15E79" w:rsidRPr="00B70E02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6C15F76" w14:textId="77777777" w:rsidR="00B15E79" w:rsidRPr="00B70E02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77FD79" w14:textId="77777777" w:rsidR="00B15E79" w:rsidRPr="00B70E02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D43C900" w14:textId="18F9BB7E" w:rsidR="00B15E79" w:rsidRPr="00B70E02" w:rsidRDefault="00C273B6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273B6">
              <w:rPr>
                <w:rFonts w:ascii="Angsana New" w:hAnsi="Angsana New"/>
                <w:sz w:val="22"/>
                <w:szCs w:val="22"/>
                <w:lang w:val="en-US"/>
              </w:rPr>
              <w:t>120</w:t>
            </w:r>
          </w:p>
        </w:tc>
        <w:tc>
          <w:tcPr>
            <w:tcW w:w="270" w:type="dxa"/>
            <w:shd w:val="clear" w:color="auto" w:fill="auto"/>
          </w:tcPr>
          <w:p w14:paraId="1C82C7C3" w14:textId="77777777" w:rsidR="00B15E79" w:rsidRPr="00B70E02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6036579C" w14:textId="24DEE7CA" w:rsidR="00B15E79" w:rsidRPr="00B70E02" w:rsidRDefault="00C273B6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273B6">
              <w:rPr>
                <w:rFonts w:ascii="Angsana New" w:hAnsi="Angsana New"/>
                <w:sz w:val="22"/>
                <w:szCs w:val="22"/>
                <w:lang w:val="en-US"/>
              </w:rPr>
              <w:t>120</w:t>
            </w:r>
          </w:p>
        </w:tc>
        <w:tc>
          <w:tcPr>
            <w:tcW w:w="270" w:type="dxa"/>
            <w:shd w:val="clear" w:color="auto" w:fill="auto"/>
          </w:tcPr>
          <w:p w14:paraId="1FCBD85C" w14:textId="77777777" w:rsidR="00B15E79" w:rsidRPr="00B70E02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6A380F58" w14:textId="66659D0B" w:rsidR="00B15E79" w:rsidRPr="00B70E02" w:rsidRDefault="00B15E79" w:rsidP="00DC52F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8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B19F94" w14:textId="77777777" w:rsidR="00B15E79" w:rsidRPr="00B70E02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043A6DD" w14:textId="77777777" w:rsidR="00B15E79" w:rsidRPr="00B70E02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B15E79" w:rsidRPr="00B70E02" w14:paraId="57B8FE1E" w14:textId="77777777" w:rsidTr="00BA514B">
        <w:trPr>
          <w:gridAfter w:val="1"/>
          <w:wAfter w:w="8" w:type="dxa"/>
        </w:trPr>
        <w:tc>
          <w:tcPr>
            <w:tcW w:w="3240" w:type="dxa"/>
            <w:shd w:val="clear" w:color="auto" w:fill="auto"/>
          </w:tcPr>
          <w:p w14:paraId="1F14C1BB" w14:textId="77777777" w:rsidR="00B15E79" w:rsidRPr="005A0C93" w:rsidRDefault="00B15E79" w:rsidP="00B15E79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0C9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เอ็นเอส บลูสโคป (ประเทศไทย)  จำกัด</w:t>
            </w:r>
          </w:p>
        </w:tc>
        <w:tc>
          <w:tcPr>
            <w:tcW w:w="684" w:type="dxa"/>
            <w:shd w:val="clear" w:color="auto" w:fill="auto"/>
            <w:vAlign w:val="center"/>
          </w:tcPr>
          <w:p w14:paraId="7A58D7E8" w14:textId="37397FD2" w:rsidR="00B15E79" w:rsidRPr="00B70E02" w:rsidRDefault="00C273B6" w:rsidP="00B15E79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73B6">
              <w:rPr>
                <w:rFonts w:ascii="Angsana New" w:hAnsi="Angsana New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3D5FC93B" w14:textId="77777777" w:rsidR="00B15E79" w:rsidRPr="00B70E02" w:rsidRDefault="00B15E79" w:rsidP="00B15E79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" w:type="dxa"/>
            <w:shd w:val="clear" w:color="auto" w:fill="auto"/>
            <w:vAlign w:val="center"/>
          </w:tcPr>
          <w:p w14:paraId="1EB7B048" w14:textId="1A79701E" w:rsidR="00B15E79" w:rsidRPr="00B70E02" w:rsidRDefault="00C273B6" w:rsidP="00B15E79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73B6">
              <w:rPr>
                <w:rFonts w:ascii="Angsana New" w:hAnsi="Angsana New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07F27774" w14:textId="77777777" w:rsidR="00B15E79" w:rsidRPr="00B70E02" w:rsidRDefault="00B15E79" w:rsidP="00B1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BDD4094" w14:textId="6A6F6BD7" w:rsidR="00B15E79" w:rsidRPr="00B70E02" w:rsidRDefault="00C273B6" w:rsidP="00B15E79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5</w:t>
            </w:r>
            <w:r w:rsidR="00B15E79" w:rsidRPr="00B70E02">
              <w:rPr>
                <w:rFonts w:ascii="Angsana New" w:hAnsi="Angsana New"/>
                <w:szCs w:val="22"/>
                <w:lang w:bidi="th-TH"/>
              </w:rPr>
              <w:t>,</w:t>
            </w:r>
            <w:r w:rsidRPr="00C273B6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2036ABE" w14:textId="77777777" w:rsidR="00B15E79" w:rsidRPr="00B70E02" w:rsidRDefault="00B15E79" w:rsidP="00B1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B70E02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22FA55" w14:textId="77777777" w:rsidR="00B15E79" w:rsidRPr="00B70E02" w:rsidRDefault="00B15E79" w:rsidP="00B15E79">
            <w:pPr>
              <w:pStyle w:val="Heading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0EA335F" w14:textId="207F685A" w:rsidR="00B15E79" w:rsidRPr="00B70E02" w:rsidRDefault="00C273B6" w:rsidP="00B15E79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5</w:t>
            </w:r>
            <w:r w:rsidR="00B15E79" w:rsidRPr="00B70E02">
              <w:rPr>
                <w:rFonts w:ascii="Angsana New" w:hAnsi="Angsana New"/>
                <w:szCs w:val="22"/>
                <w:lang w:bidi="th-TH"/>
              </w:rPr>
              <w:t>,</w:t>
            </w:r>
            <w:r w:rsidRPr="00C273B6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3C18898" w14:textId="77777777" w:rsidR="00B15E79" w:rsidRPr="00B70E02" w:rsidRDefault="00B15E79" w:rsidP="00B1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B70E02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62A21B30" w14:textId="77777777" w:rsidR="00B15E79" w:rsidRPr="00B70E02" w:rsidRDefault="00B15E79" w:rsidP="00B1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FF9F6E5" w14:textId="042E0EA6" w:rsidR="00B15E79" w:rsidRPr="00B70E02" w:rsidRDefault="00C273B6" w:rsidP="00B15E7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  <w:r w:rsidRPr="00C273B6">
              <w:rPr>
                <w:rFonts w:ascii="Angsana New" w:hAnsi="Angsana New"/>
                <w:szCs w:val="22"/>
                <w:lang w:val="en-US"/>
              </w:rPr>
              <w:t>640</w:t>
            </w:r>
          </w:p>
        </w:tc>
        <w:tc>
          <w:tcPr>
            <w:tcW w:w="270" w:type="dxa"/>
            <w:shd w:val="clear" w:color="auto" w:fill="auto"/>
          </w:tcPr>
          <w:p w14:paraId="3381B610" w14:textId="77777777" w:rsidR="00B15E79" w:rsidRPr="00B70E02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2325BDB" w14:textId="47448244" w:rsidR="00B15E79" w:rsidRPr="00B70E02" w:rsidRDefault="00C273B6" w:rsidP="00B15E7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  <w:r w:rsidRPr="00C273B6">
              <w:rPr>
                <w:rFonts w:ascii="Angsana New" w:hAnsi="Angsana New"/>
                <w:szCs w:val="22"/>
                <w:lang w:val="en-US"/>
              </w:rPr>
              <w:t>640</w:t>
            </w:r>
          </w:p>
        </w:tc>
        <w:tc>
          <w:tcPr>
            <w:tcW w:w="270" w:type="dxa"/>
            <w:shd w:val="clear" w:color="auto" w:fill="auto"/>
          </w:tcPr>
          <w:p w14:paraId="30FAA472" w14:textId="77777777" w:rsidR="00B15E79" w:rsidRPr="00B70E02" w:rsidRDefault="00B15E79" w:rsidP="00B1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1A83729F" w14:textId="1B80D8D9" w:rsidR="00B15E79" w:rsidRPr="00B70E02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FD102FF" w14:textId="77777777" w:rsidR="00B15E79" w:rsidRPr="00B70E02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06CC42E" w14:textId="77777777" w:rsidR="00B15E79" w:rsidRPr="00B70E02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AF06DA" w14:textId="77777777" w:rsidR="00B15E79" w:rsidRPr="00B70E02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10A6D9DA" w14:textId="658F50DB" w:rsidR="00B15E79" w:rsidRPr="00B70E02" w:rsidRDefault="00C273B6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C273B6">
              <w:rPr>
                <w:rFonts w:ascii="Angsana New" w:hAnsi="Angsana New"/>
                <w:sz w:val="22"/>
                <w:szCs w:val="22"/>
                <w:lang w:val="en-US"/>
              </w:rPr>
              <w:t>640</w:t>
            </w:r>
          </w:p>
        </w:tc>
        <w:tc>
          <w:tcPr>
            <w:tcW w:w="270" w:type="dxa"/>
            <w:shd w:val="clear" w:color="auto" w:fill="auto"/>
          </w:tcPr>
          <w:p w14:paraId="6C002F06" w14:textId="77777777" w:rsidR="00B15E79" w:rsidRPr="00B70E02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5E18E72C" w14:textId="7F20B8E9" w:rsidR="00B15E79" w:rsidRPr="00B70E02" w:rsidRDefault="00C273B6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C273B6">
              <w:rPr>
                <w:rFonts w:ascii="Angsana New" w:hAnsi="Angsana New"/>
                <w:sz w:val="22"/>
                <w:szCs w:val="22"/>
                <w:lang w:val="en-US"/>
              </w:rPr>
              <w:t>640</w:t>
            </w:r>
          </w:p>
        </w:tc>
        <w:tc>
          <w:tcPr>
            <w:tcW w:w="270" w:type="dxa"/>
            <w:shd w:val="clear" w:color="auto" w:fill="auto"/>
          </w:tcPr>
          <w:p w14:paraId="7C6975B2" w14:textId="77777777" w:rsidR="00B15E79" w:rsidRPr="00B70E02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74D53163" w14:textId="6346A1C9" w:rsidR="00B15E79" w:rsidRPr="00B70E02" w:rsidRDefault="00B15E79" w:rsidP="00DC52F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8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D48965" w14:textId="77777777" w:rsidR="00B15E79" w:rsidRPr="00B70E02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1A7A6DB" w14:textId="77777777" w:rsidR="00B15E79" w:rsidRPr="00B70E02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B15E79" w:rsidRPr="00B70E02" w14:paraId="3D8AE383" w14:textId="77777777" w:rsidTr="00BA514B">
        <w:trPr>
          <w:gridAfter w:val="1"/>
          <w:wAfter w:w="8" w:type="dxa"/>
        </w:trPr>
        <w:tc>
          <w:tcPr>
            <w:tcW w:w="3240" w:type="dxa"/>
            <w:shd w:val="clear" w:color="auto" w:fill="auto"/>
          </w:tcPr>
          <w:p w14:paraId="6EF9A794" w14:textId="77777777" w:rsidR="00B15E79" w:rsidRPr="005A0C93" w:rsidRDefault="00B15E79" w:rsidP="00B15E79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0C9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บลูสโคป บิลดิ้งส์ (ประเทศไทย)  จำกัด</w:t>
            </w:r>
          </w:p>
        </w:tc>
        <w:tc>
          <w:tcPr>
            <w:tcW w:w="684" w:type="dxa"/>
            <w:shd w:val="clear" w:color="auto" w:fill="auto"/>
            <w:vAlign w:val="center"/>
          </w:tcPr>
          <w:p w14:paraId="7A9EBB11" w14:textId="77777777" w:rsidR="00B15E79" w:rsidRPr="00B70E02" w:rsidRDefault="00B15E79" w:rsidP="00B15E79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367B875E" w14:textId="77777777" w:rsidR="00B15E79" w:rsidRPr="00B70E02" w:rsidRDefault="00B15E79" w:rsidP="00B15E79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" w:type="dxa"/>
            <w:shd w:val="clear" w:color="auto" w:fill="auto"/>
            <w:vAlign w:val="center"/>
          </w:tcPr>
          <w:p w14:paraId="3C04F54B" w14:textId="77777777" w:rsidR="00B15E79" w:rsidRPr="00B70E02" w:rsidRDefault="00B15E79" w:rsidP="00B15E79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2543176A" w14:textId="77777777" w:rsidR="00B15E79" w:rsidRPr="00B70E02" w:rsidRDefault="00B15E79" w:rsidP="00B1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9E5F6D5" w14:textId="77777777" w:rsidR="00B15E79" w:rsidRPr="00B70E02" w:rsidRDefault="00B15E79" w:rsidP="00B15E79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63AFB22" w14:textId="77777777" w:rsidR="00B15E79" w:rsidRPr="00B70E02" w:rsidRDefault="00B15E79" w:rsidP="00B1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FC11235" w14:textId="77777777" w:rsidR="00B15E79" w:rsidRPr="00B70E02" w:rsidRDefault="00B15E79" w:rsidP="00B15E79">
            <w:pPr>
              <w:pStyle w:val="Heading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6CE44056" w14:textId="77777777" w:rsidR="00B15E79" w:rsidRPr="00B70E02" w:rsidRDefault="00B15E79" w:rsidP="00B15E79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B850F38" w14:textId="77777777" w:rsidR="00B15E79" w:rsidRPr="00B70E02" w:rsidRDefault="00B15E79" w:rsidP="00B1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AA58115" w14:textId="77777777" w:rsidR="00B15E79" w:rsidRPr="00B70E02" w:rsidRDefault="00B15E79" w:rsidP="00B1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A55BCC7" w14:textId="77777777" w:rsidR="00B15E79" w:rsidRDefault="00B15E79" w:rsidP="00B15E7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637CFF9" w14:textId="77777777" w:rsidR="00B15E79" w:rsidRPr="00B70E02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6324757" w14:textId="77777777" w:rsidR="00B15E79" w:rsidRDefault="00B15E79" w:rsidP="00B15E7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1E7C42E" w14:textId="77777777" w:rsidR="00B15E79" w:rsidRPr="00B70E02" w:rsidRDefault="00B15E79" w:rsidP="00B1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335DB7A8" w14:textId="77777777" w:rsidR="00B15E79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D5B828C" w14:textId="77777777" w:rsidR="00B15E79" w:rsidRPr="00B70E02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AAC0F86" w14:textId="77777777" w:rsidR="00B15E79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5DC5947" w14:textId="77777777" w:rsidR="00B15E79" w:rsidRPr="00B70E02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1159CB38" w14:textId="77777777" w:rsidR="00B15E79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CD5CF54" w14:textId="77777777" w:rsidR="00B15E79" w:rsidRPr="00B70E02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717F94E4" w14:textId="77777777" w:rsidR="00B15E79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67FE4B1" w14:textId="77777777" w:rsidR="00B15E79" w:rsidRPr="00B70E02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33752980" w14:textId="77777777" w:rsidR="00B15E79" w:rsidRDefault="00B15E79" w:rsidP="00B15E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0C5ED1E" w14:textId="77777777" w:rsidR="00B15E79" w:rsidRPr="00B70E02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42654AB" w14:textId="77777777" w:rsidR="00B15E79" w:rsidRDefault="00B15E79" w:rsidP="00B15E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</w:p>
        </w:tc>
      </w:tr>
      <w:tr w:rsidR="00B15E79" w:rsidRPr="00B70E02" w14:paraId="7B0DE582" w14:textId="77777777" w:rsidTr="00BA514B">
        <w:trPr>
          <w:gridAfter w:val="1"/>
          <w:wAfter w:w="8" w:type="dxa"/>
        </w:trPr>
        <w:tc>
          <w:tcPr>
            <w:tcW w:w="3240" w:type="dxa"/>
            <w:shd w:val="clear" w:color="auto" w:fill="auto"/>
          </w:tcPr>
          <w:p w14:paraId="1446E5B2" w14:textId="63C16D61" w:rsidR="00B15E79" w:rsidRPr="005A0C93" w:rsidRDefault="00B15E79" w:rsidP="00B15E79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0C9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(หยุดดำเนินการในปี </w:t>
            </w:r>
            <w:r w:rsidR="00C273B6" w:rsidRPr="00C273B6">
              <w:rPr>
                <w:rFonts w:asciiTheme="majorBidi" w:hAnsiTheme="majorBidi" w:cstheme="majorBidi"/>
                <w:sz w:val="22"/>
                <w:szCs w:val="22"/>
              </w:rPr>
              <w:t>2561</w:t>
            </w:r>
            <w:r w:rsidRPr="005A0C93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684" w:type="dxa"/>
            <w:shd w:val="clear" w:color="auto" w:fill="auto"/>
            <w:vAlign w:val="center"/>
          </w:tcPr>
          <w:p w14:paraId="7EE68D9D" w14:textId="58FC4F07" w:rsidR="00B15E79" w:rsidRPr="00B70E02" w:rsidRDefault="00C273B6" w:rsidP="00B15E79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73B6">
              <w:rPr>
                <w:rFonts w:ascii="Angsana New" w:hAnsi="Angsana New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6DD3C9D3" w14:textId="77777777" w:rsidR="00B15E79" w:rsidRPr="00B70E02" w:rsidRDefault="00B15E79" w:rsidP="00B15E79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" w:type="dxa"/>
            <w:shd w:val="clear" w:color="auto" w:fill="auto"/>
            <w:vAlign w:val="center"/>
          </w:tcPr>
          <w:p w14:paraId="70F2A55A" w14:textId="1409BE2A" w:rsidR="00B15E79" w:rsidRPr="00B70E02" w:rsidRDefault="00C273B6" w:rsidP="00B15E79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73B6">
              <w:rPr>
                <w:rFonts w:ascii="Angsana New" w:hAnsi="Angsana New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27BE57B8" w14:textId="77777777" w:rsidR="00B15E79" w:rsidRPr="00B70E02" w:rsidRDefault="00B15E79" w:rsidP="00B1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C380895" w14:textId="74CBAE24" w:rsidR="00B15E79" w:rsidRPr="00B70E02" w:rsidRDefault="00C273B6" w:rsidP="00B15E79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360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CAE14B2" w14:textId="77777777" w:rsidR="00B15E79" w:rsidRPr="00B70E02" w:rsidRDefault="00B15E79" w:rsidP="00B1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B70E02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5CBEF6" w14:textId="77777777" w:rsidR="00B15E79" w:rsidRPr="00B70E02" w:rsidRDefault="00B15E79" w:rsidP="00B15E79">
            <w:pPr>
              <w:pStyle w:val="Heading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A16DC73" w14:textId="127BFB97" w:rsidR="00B15E79" w:rsidRPr="00B70E02" w:rsidRDefault="00C273B6" w:rsidP="00B15E79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360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A1415FF" w14:textId="77777777" w:rsidR="00B15E79" w:rsidRPr="00B70E02" w:rsidRDefault="00B15E79" w:rsidP="00B1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B70E02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1F9CB8E5" w14:textId="77777777" w:rsidR="00B15E79" w:rsidRPr="00B70E02" w:rsidRDefault="00B15E79" w:rsidP="00B1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A6DFA30" w14:textId="73E18F45" w:rsidR="00B15E79" w:rsidRPr="00B70E02" w:rsidRDefault="00C273B6" w:rsidP="00B15E7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  <w:r w:rsidRPr="00C273B6">
              <w:rPr>
                <w:rFonts w:ascii="Angsana New" w:hAnsi="Angsana New"/>
                <w:szCs w:val="22"/>
                <w:lang w:val="en-US"/>
              </w:rPr>
              <w:t>72</w:t>
            </w:r>
          </w:p>
        </w:tc>
        <w:tc>
          <w:tcPr>
            <w:tcW w:w="270" w:type="dxa"/>
            <w:shd w:val="clear" w:color="auto" w:fill="auto"/>
          </w:tcPr>
          <w:p w14:paraId="4823EAD7" w14:textId="77777777" w:rsidR="00B15E79" w:rsidRPr="00B70E02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4F5070F" w14:textId="1C78B2C8" w:rsidR="00B15E79" w:rsidRPr="00B70E02" w:rsidRDefault="00C273B6" w:rsidP="00B15E7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  <w:r w:rsidRPr="00C273B6">
              <w:rPr>
                <w:rFonts w:ascii="Angsana New" w:hAnsi="Angsana New"/>
                <w:szCs w:val="22"/>
                <w:lang w:val="en-US"/>
              </w:rPr>
              <w:t>72</w:t>
            </w:r>
          </w:p>
        </w:tc>
        <w:tc>
          <w:tcPr>
            <w:tcW w:w="270" w:type="dxa"/>
            <w:shd w:val="clear" w:color="auto" w:fill="auto"/>
          </w:tcPr>
          <w:p w14:paraId="671C92D4" w14:textId="77777777" w:rsidR="00B15E79" w:rsidRPr="00B70E02" w:rsidRDefault="00B15E79" w:rsidP="00B1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4E39BAB0" w14:textId="12BB4E5D" w:rsidR="00B15E79" w:rsidRPr="0051524B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1524B"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C273B6" w:rsidRPr="00C273B6">
              <w:rPr>
                <w:rFonts w:ascii="Angsana New" w:hAnsi="Angsana New"/>
                <w:sz w:val="22"/>
                <w:szCs w:val="22"/>
                <w:lang w:val="en-US"/>
              </w:rPr>
              <w:t>72</w:t>
            </w:r>
            <w:r w:rsidRPr="0051524B"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7BBCC74" w14:textId="77777777" w:rsidR="00B15E79" w:rsidRPr="0051524B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1A9F41CE" w14:textId="190F2055" w:rsidR="00B15E79" w:rsidRPr="0051524B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1524B"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C273B6" w:rsidRPr="00C273B6">
              <w:rPr>
                <w:rFonts w:ascii="Angsana New" w:hAnsi="Angsana New"/>
                <w:sz w:val="22"/>
                <w:szCs w:val="22"/>
                <w:lang w:val="en-US"/>
              </w:rPr>
              <w:t>72</w:t>
            </w:r>
            <w:r w:rsidRPr="0051524B"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AAC3022" w14:textId="77777777" w:rsidR="00B15E79" w:rsidRPr="0051524B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6ABF804F" w14:textId="71CC4F97" w:rsidR="00B15E79" w:rsidRPr="00B70E02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FAA4F7C" w14:textId="77777777" w:rsidR="00B15E79" w:rsidRPr="00B70E02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53B81A64" w14:textId="77777777" w:rsidR="00B15E79" w:rsidRPr="00B70E02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D96011" w14:textId="77777777" w:rsidR="00B15E79" w:rsidRPr="00B70E02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2647620A" w14:textId="27B9805A" w:rsidR="00B15E79" w:rsidRPr="00B70E02" w:rsidRDefault="00B15E79" w:rsidP="00DC52F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8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88E8C2" w14:textId="77777777" w:rsidR="00B15E79" w:rsidRPr="00B70E02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6E562D1F" w14:textId="77777777" w:rsidR="00B15E79" w:rsidRPr="00B70E02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B15E79" w:rsidRPr="00C07C5D" w14:paraId="20A14FA6" w14:textId="77777777" w:rsidTr="00BA514B">
        <w:trPr>
          <w:gridAfter w:val="1"/>
          <w:wAfter w:w="8" w:type="dxa"/>
        </w:trPr>
        <w:tc>
          <w:tcPr>
            <w:tcW w:w="3240" w:type="dxa"/>
            <w:shd w:val="clear" w:color="auto" w:fill="auto"/>
          </w:tcPr>
          <w:p w14:paraId="5F2AB81E" w14:textId="77777777" w:rsidR="00B15E79" w:rsidRPr="005A0C93" w:rsidRDefault="00B15E79" w:rsidP="00B15E79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0C9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</w:t>
            </w:r>
            <w:r w:rsidRPr="005A0C9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5A0C9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ล็อกซเล่ย์ จีเท็ค เทคโนโลยี จำกัด</w:t>
            </w:r>
          </w:p>
        </w:tc>
        <w:tc>
          <w:tcPr>
            <w:tcW w:w="684" w:type="dxa"/>
            <w:shd w:val="clear" w:color="auto" w:fill="auto"/>
            <w:vAlign w:val="center"/>
          </w:tcPr>
          <w:p w14:paraId="04E63589" w14:textId="727047D9" w:rsidR="00B15E79" w:rsidRPr="00C07C5D" w:rsidRDefault="00C273B6" w:rsidP="00B15E79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73B6">
              <w:rPr>
                <w:rFonts w:ascii="Angsana New" w:hAnsi="Angsana New"/>
                <w:color w:val="000000"/>
                <w:sz w:val="22"/>
                <w:szCs w:val="22"/>
              </w:rPr>
              <w:t>18</w:t>
            </w:r>
          </w:p>
        </w:tc>
        <w:tc>
          <w:tcPr>
            <w:tcW w:w="270" w:type="dxa"/>
            <w:shd w:val="clear" w:color="auto" w:fill="auto"/>
          </w:tcPr>
          <w:p w14:paraId="0EA08C0F" w14:textId="77777777" w:rsidR="00B15E79" w:rsidRPr="00C07C5D" w:rsidRDefault="00B15E79" w:rsidP="00B15E79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" w:type="dxa"/>
            <w:shd w:val="clear" w:color="auto" w:fill="auto"/>
            <w:vAlign w:val="center"/>
          </w:tcPr>
          <w:p w14:paraId="4029D345" w14:textId="71A954E1" w:rsidR="00B15E79" w:rsidRPr="00C07C5D" w:rsidRDefault="00C273B6" w:rsidP="00B15E79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73B6">
              <w:rPr>
                <w:rFonts w:ascii="Angsana New" w:hAnsi="Angsana New"/>
                <w:color w:val="000000"/>
                <w:sz w:val="22"/>
                <w:szCs w:val="22"/>
              </w:rPr>
              <w:t>18</w:t>
            </w:r>
          </w:p>
        </w:tc>
        <w:tc>
          <w:tcPr>
            <w:tcW w:w="270" w:type="dxa"/>
            <w:shd w:val="clear" w:color="auto" w:fill="auto"/>
          </w:tcPr>
          <w:p w14:paraId="1F9AE445" w14:textId="77777777" w:rsidR="00B15E79" w:rsidRPr="00C07C5D" w:rsidRDefault="00B15E79" w:rsidP="00B1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433FB9E" w14:textId="0EC35F45" w:rsidR="00B15E79" w:rsidRPr="00C07C5D" w:rsidRDefault="00C273B6" w:rsidP="00B15E79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300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4899FE" w14:textId="77777777" w:rsidR="00B15E79" w:rsidRPr="00C07C5D" w:rsidRDefault="00B15E79" w:rsidP="00B1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C07C5D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486496" w14:textId="77777777" w:rsidR="00B15E79" w:rsidRPr="00C07C5D" w:rsidRDefault="00B15E79" w:rsidP="00B15E79">
            <w:pPr>
              <w:pStyle w:val="Heading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147BAFD" w14:textId="13F19EE0" w:rsidR="00B15E79" w:rsidRPr="00C07C5D" w:rsidRDefault="00C273B6" w:rsidP="00B15E79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300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7DD565A" w14:textId="77777777" w:rsidR="00B15E79" w:rsidRPr="00C07C5D" w:rsidRDefault="00B15E79" w:rsidP="00B1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C07C5D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71467762" w14:textId="77777777" w:rsidR="00B15E79" w:rsidRPr="00C07C5D" w:rsidRDefault="00B15E79" w:rsidP="00B1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375EEFC0" w14:textId="672077C4" w:rsidR="00B15E79" w:rsidRPr="00C07C5D" w:rsidRDefault="00C273B6" w:rsidP="00B15E7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  <w:r w:rsidRPr="00C273B6">
              <w:rPr>
                <w:rFonts w:ascii="Angsana New" w:hAnsi="Angsana New"/>
                <w:szCs w:val="22"/>
                <w:lang w:val="en-US"/>
              </w:rPr>
              <w:t>55</w:t>
            </w:r>
          </w:p>
        </w:tc>
        <w:tc>
          <w:tcPr>
            <w:tcW w:w="270" w:type="dxa"/>
            <w:shd w:val="clear" w:color="auto" w:fill="auto"/>
          </w:tcPr>
          <w:p w14:paraId="50206A0C" w14:textId="77777777" w:rsidR="00B15E79" w:rsidRPr="00C07C5D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06912B46" w14:textId="008C8F1A" w:rsidR="00B15E79" w:rsidRPr="00C07C5D" w:rsidRDefault="00C273B6" w:rsidP="00B15E7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  <w:r w:rsidRPr="00C273B6">
              <w:rPr>
                <w:rFonts w:ascii="Angsana New" w:hAnsi="Angsana New"/>
                <w:szCs w:val="22"/>
                <w:lang w:val="en-US"/>
              </w:rPr>
              <w:t>55</w:t>
            </w:r>
          </w:p>
        </w:tc>
        <w:tc>
          <w:tcPr>
            <w:tcW w:w="270" w:type="dxa"/>
            <w:shd w:val="clear" w:color="auto" w:fill="auto"/>
          </w:tcPr>
          <w:p w14:paraId="0A35D8E7" w14:textId="77777777" w:rsidR="00B15E79" w:rsidRPr="00C07C5D" w:rsidRDefault="00B15E79" w:rsidP="00B1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4ECEB96F" w14:textId="29206051" w:rsidR="00B15E79" w:rsidRPr="00C07C5D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C273B6" w:rsidRPr="00C273B6">
              <w:rPr>
                <w:rFonts w:ascii="Angsana New" w:hAnsi="Angsana New"/>
                <w:sz w:val="22"/>
                <w:szCs w:val="22"/>
                <w:lang w:val="en-US"/>
              </w:rPr>
              <w:t>55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BACB4E8" w14:textId="77777777" w:rsidR="00B15E79" w:rsidRPr="00C07C5D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5BA52376" w14:textId="6F4DC64C" w:rsidR="00B15E79" w:rsidRPr="00C07C5D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C273B6" w:rsidRPr="00C273B6">
              <w:rPr>
                <w:rFonts w:ascii="Angsana New" w:hAnsi="Angsana New"/>
                <w:sz w:val="22"/>
                <w:szCs w:val="22"/>
                <w:lang w:val="en-US"/>
              </w:rPr>
              <w:t>55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94E5762" w14:textId="77777777" w:rsidR="00B15E79" w:rsidRPr="00C07C5D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 w:bidi="ar-S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7D7B2B8E" w14:textId="46164599" w:rsidR="00B15E79" w:rsidRPr="00B70E02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942E86F" w14:textId="77777777" w:rsidR="00B15E79" w:rsidRPr="00C07C5D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shd w:val="clear" w:color="auto" w:fill="auto"/>
          </w:tcPr>
          <w:p w14:paraId="16DBE24A" w14:textId="77777777" w:rsidR="00B15E79" w:rsidRPr="00B70E02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84DD05" w14:textId="77777777" w:rsidR="00B15E79" w:rsidRPr="00C07C5D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601FBBC4" w14:textId="127DB87E" w:rsidR="00B15E79" w:rsidRPr="00B70E02" w:rsidRDefault="00B15E79" w:rsidP="00DC52F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38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733BD3" w14:textId="77777777" w:rsidR="00B15E79" w:rsidRPr="00C07C5D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2BCADD87" w14:textId="77777777" w:rsidR="00B15E79" w:rsidRPr="00B70E02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B15E79" w:rsidRPr="00C07C5D" w14:paraId="0D018A4B" w14:textId="77777777" w:rsidTr="00BA514B">
        <w:trPr>
          <w:gridAfter w:val="1"/>
          <w:wAfter w:w="8" w:type="dxa"/>
          <w:trHeight w:val="145"/>
        </w:trPr>
        <w:tc>
          <w:tcPr>
            <w:tcW w:w="3240" w:type="dxa"/>
            <w:shd w:val="clear" w:color="auto" w:fill="auto"/>
          </w:tcPr>
          <w:p w14:paraId="67795158" w14:textId="77777777" w:rsidR="00B15E79" w:rsidRPr="00A545B4" w:rsidRDefault="00B15E79" w:rsidP="00B15E79">
            <w:pPr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14:paraId="34328618" w14:textId="77777777" w:rsidR="00B15E79" w:rsidRPr="00B70E02" w:rsidRDefault="00B15E79" w:rsidP="00B15E79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114F1A7E" w14:textId="77777777" w:rsidR="00B15E79" w:rsidRPr="00C07C5D" w:rsidRDefault="00B15E79" w:rsidP="00B15E79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" w:type="dxa"/>
            <w:shd w:val="clear" w:color="auto" w:fill="auto"/>
            <w:vAlign w:val="center"/>
          </w:tcPr>
          <w:p w14:paraId="22B80A19" w14:textId="77777777" w:rsidR="00B15E79" w:rsidRPr="00B70E02" w:rsidRDefault="00B15E79" w:rsidP="00B15E79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9682F03" w14:textId="77777777" w:rsidR="00B15E79" w:rsidRPr="00C07C5D" w:rsidRDefault="00B15E79" w:rsidP="00B15E79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CE035F7" w14:textId="77777777" w:rsidR="00B15E79" w:rsidRPr="00C07C5D" w:rsidRDefault="00B15E79" w:rsidP="00B15E7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083478E" w14:textId="77777777" w:rsidR="00B15E79" w:rsidRPr="00C07C5D" w:rsidRDefault="00B15E79" w:rsidP="00B15E79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75CF220" w14:textId="77777777" w:rsidR="00B15E79" w:rsidRPr="00C07C5D" w:rsidRDefault="00B15E79" w:rsidP="00B15E79">
            <w:pPr>
              <w:pStyle w:val="acctfourfigures"/>
              <w:tabs>
                <w:tab w:val="clear" w:pos="765"/>
                <w:tab w:val="decimal" w:pos="412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3C15972" w14:textId="77777777" w:rsidR="00B15E79" w:rsidRPr="00C07C5D" w:rsidRDefault="00B15E79" w:rsidP="00B15E7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B911725" w14:textId="77777777" w:rsidR="00B15E79" w:rsidRPr="00C07C5D" w:rsidRDefault="00B15E79" w:rsidP="00B15E79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831D125" w14:textId="77777777" w:rsidR="00B15E79" w:rsidRPr="00C07C5D" w:rsidRDefault="00B15E79" w:rsidP="00B15E79">
            <w:pPr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311EBA" w14:textId="7238DC10" w:rsidR="00B15E79" w:rsidRPr="00C07C5D" w:rsidRDefault="00C273B6" w:rsidP="00B15E7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C273B6">
              <w:rPr>
                <w:rFonts w:ascii="Angsana New" w:hAnsi="Angsana New"/>
                <w:b/>
                <w:bCs/>
                <w:szCs w:val="22"/>
                <w:lang w:val="en-US" w:bidi="th-TH"/>
              </w:rPr>
              <w:t>1</w:t>
            </w:r>
            <w:r w:rsidR="00B15E79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Pr="00C273B6">
              <w:rPr>
                <w:rFonts w:ascii="Angsana New" w:hAnsi="Angsana New"/>
                <w:b/>
                <w:bCs/>
                <w:szCs w:val="22"/>
                <w:lang w:val="en-US" w:bidi="th-TH"/>
              </w:rPr>
              <w:t>137</w:t>
            </w:r>
          </w:p>
        </w:tc>
        <w:tc>
          <w:tcPr>
            <w:tcW w:w="270" w:type="dxa"/>
            <w:shd w:val="clear" w:color="auto" w:fill="auto"/>
          </w:tcPr>
          <w:p w14:paraId="4974BECE" w14:textId="77777777" w:rsidR="00B15E79" w:rsidRPr="00C07C5D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C8BAC8" w14:textId="6F95A0A5" w:rsidR="00B15E79" w:rsidRPr="00C07C5D" w:rsidRDefault="00C273B6" w:rsidP="00B15E7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C273B6">
              <w:rPr>
                <w:rFonts w:ascii="Angsana New" w:hAnsi="Angsana New"/>
                <w:b/>
                <w:bCs/>
                <w:szCs w:val="22"/>
                <w:lang w:val="en-US" w:bidi="th-TH"/>
              </w:rPr>
              <w:t>1</w:t>
            </w:r>
            <w:r w:rsidR="00B15E79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Pr="00C273B6">
              <w:rPr>
                <w:rFonts w:ascii="Angsana New" w:hAnsi="Angsana New"/>
                <w:b/>
                <w:bCs/>
                <w:szCs w:val="22"/>
                <w:lang w:val="en-US" w:bidi="th-TH"/>
              </w:rPr>
              <w:t>123</w:t>
            </w:r>
          </w:p>
        </w:tc>
        <w:tc>
          <w:tcPr>
            <w:tcW w:w="270" w:type="dxa"/>
            <w:shd w:val="clear" w:color="auto" w:fill="auto"/>
          </w:tcPr>
          <w:p w14:paraId="15B24B3F" w14:textId="77777777" w:rsidR="00B15E79" w:rsidRPr="00C07C5D" w:rsidRDefault="00B15E79" w:rsidP="00B1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FD7963" w14:textId="04A982EA" w:rsidR="00B15E79" w:rsidRPr="00C07C5D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rtl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(</w:t>
            </w:r>
            <w:r w:rsidR="00C273B6" w:rsidRPr="00C273B6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271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E26D26F" w14:textId="77777777" w:rsidR="00B15E79" w:rsidRPr="00C07C5D" w:rsidRDefault="00B15E79" w:rsidP="00B15E79">
            <w:pPr>
              <w:pStyle w:val="Heading9"/>
              <w:tabs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63D5C0" w14:textId="5C162A13" w:rsidR="00B15E79" w:rsidRPr="00C07C5D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rtl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(</w:t>
            </w:r>
            <w:r w:rsidR="00C273B6" w:rsidRPr="00C273B6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271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B0BF008" w14:textId="77777777" w:rsidR="00B15E79" w:rsidRPr="00C07C5D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042F1C" w14:textId="554D9543" w:rsidR="00B15E79" w:rsidRPr="00C07C5D" w:rsidRDefault="00C273B6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C273B6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866</w:t>
            </w:r>
          </w:p>
        </w:tc>
        <w:tc>
          <w:tcPr>
            <w:tcW w:w="270" w:type="dxa"/>
            <w:shd w:val="clear" w:color="auto" w:fill="auto"/>
          </w:tcPr>
          <w:p w14:paraId="1F901499" w14:textId="77777777" w:rsidR="00B15E79" w:rsidRPr="00C07C5D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72F9BC" w14:textId="46410F33" w:rsidR="00B15E79" w:rsidRPr="00C07C5D" w:rsidRDefault="00C273B6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C273B6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852</w:t>
            </w:r>
          </w:p>
        </w:tc>
        <w:tc>
          <w:tcPr>
            <w:tcW w:w="270" w:type="dxa"/>
            <w:shd w:val="clear" w:color="auto" w:fill="auto"/>
          </w:tcPr>
          <w:p w14:paraId="56E39E6D" w14:textId="77777777" w:rsidR="00B15E79" w:rsidRPr="00C07C5D" w:rsidRDefault="00B15E79" w:rsidP="00B15E79">
            <w:pPr>
              <w:pStyle w:val="Heading9"/>
              <w:tabs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41A29F" w14:textId="46D9D5DD" w:rsidR="00B15E79" w:rsidRPr="00B15E79" w:rsidRDefault="00C273B6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0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C273B6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208A498" w14:textId="77777777" w:rsidR="00B15E79" w:rsidRPr="00B70E02" w:rsidRDefault="00B15E79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9F5EB8" w14:textId="731A3492" w:rsidR="00B15E79" w:rsidRPr="00C07C5D" w:rsidRDefault="00C273B6" w:rsidP="00B15E79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  <w:r w:rsidRPr="00C273B6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14</w:t>
            </w:r>
          </w:p>
        </w:tc>
      </w:tr>
    </w:tbl>
    <w:p w14:paraId="0F2323BC" w14:textId="77777777" w:rsidR="008C616C" w:rsidRDefault="008C616C">
      <w:r>
        <w:br w:type="page"/>
      </w:r>
    </w:p>
    <w:tbl>
      <w:tblPr>
        <w:tblW w:w="15506" w:type="dxa"/>
        <w:tblInd w:w="-342" w:type="dxa"/>
        <w:tblLayout w:type="fixed"/>
        <w:tblLook w:val="0000" w:firstRow="0" w:lastRow="0" w:firstColumn="0" w:lastColumn="0" w:noHBand="0" w:noVBand="0"/>
      </w:tblPr>
      <w:tblGrid>
        <w:gridCol w:w="3240"/>
        <w:gridCol w:w="612"/>
        <w:gridCol w:w="270"/>
        <w:gridCol w:w="612"/>
        <w:gridCol w:w="270"/>
        <w:gridCol w:w="720"/>
        <w:gridCol w:w="720"/>
        <w:gridCol w:w="270"/>
        <w:gridCol w:w="630"/>
        <w:gridCol w:w="630"/>
        <w:gridCol w:w="270"/>
        <w:gridCol w:w="720"/>
        <w:gridCol w:w="270"/>
        <w:gridCol w:w="720"/>
        <w:gridCol w:w="270"/>
        <w:gridCol w:w="630"/>
        <w:gridCol w:w="270"/>
        <w:gridCol w:w="630"/>
        <w:gridCol w:w="270"/>
        <w:gridCol w:w="720"/>
        <w:gridCol w:w="270"/>
        <w:gridCol w:w="684"/>
        <w:gridCol w:w="270"/>
        <w:gridCol w:w="630"/>
        <w:gridCol w:w="270"/>
        <w:gridCol w:w="630"/>
        <w:gridCol w:w="8"/>
      </w:tblGrid>
      <w:tr w:rsidR="008C616C" w:rsidRPr="00E216F2" w14:paraId="7AA7BA4E" w14:textId="77777777" w:rsidTr="00BA514B">
        <w:tc>
          <w:tcPr>
            <w:tcW w:w="15506" w:type="dxa"/>
            <w:gridSpan w:val="27"/>
            <w:shd w:val="clear" w:color="auto" w:fill="auto"/>
          </w:tcPr>
          <w:p w14:paraId="521E9785" w14:textId="77777777" w:rsidR="008C616C" w:rsidRPr="002F2EF7" w:rsidRDefault="008C616C" w:rsidP="004F65BF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lastRenderedPageBreak/>
              <w:br w:type="page"/>
            </w:r>
            <w:r w:rsidRPr="00E216F2">
              <w:rPr>
                <w:sz w:val="22"/>
                <w:szCs w:val="22"/>
              </w:rPr>
              <w:br w:type="page"/>
            </w:r>
            <w:r w:rsidRPr="00E216F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977DB" w:rsidRPr="00E216F2" w14:paraId="5A100227" w14:textId="77777777" w:rsidTr="00BA514B">
        <w:trPr>
          <w:gridAfter w:val="1"/>
          <w:wAfter w:w="8" w:type="dxa"/>
        </w:trPr>
        <w:tc>
          <w:tcPr>
            <w:tcW w:w="3240" w:type="dxa"/>
            <w:shd w:val="clear" w:color="auto" w:fill="auto"/>
          </w:tcPr>
          <w:p w14:paraId="0FA33F3F" w14:textId="77777777" w:rsidR="00D977DB" w:rsidRPr="00E216F2" w:rsidRDefault="00D977DB" w:rsidP="00D977DB">
            <w:pPr>
              <w:pStyle w:val="10"/>
              <w:tabs>
                <w:tab w:val="clear" w:pos="1080"/>
                <w:tab w:val="left" w:pos="270"/>
              </w:tabs>
              <w:ind w:right="-738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94" w:type="dxa"/>
            <w:gridSpan w:val="3"/>
            <w:shd w:val="clear" w:color="auto" w:fill="auto"/>
          </w:tcPr>
          <w:p w14:paraId="04BDFF93" w14:textId="77777777" w:rsidR="00D977DB" w:rsidRPr="00E216F2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E216F2">
              <w:rPr>
                <w:rFonts w:ascii="Angsana New" w:hAnsi="Angsana New"/>
                <w:szCs w:val="22"/>
                <w:cs/>
                <w:lang w:bidi="th-TH"/>
              </w:rPr>
              <w:t>สัดส่วนความเป็น</w:t>
            </w:r>
          </w:p>
        </w:tc>
        <w:tc>
          <w:tcPr>
            <w:tcW w:w="270" w:type="dxa"/>
            <w:shd w:val="clear" w:color="auto" w:fill="auto"/>
          </w:tcPr>
          <w:p w14:paraId="080259E9" w14:textId="77777777" w:rsidR="00D977DB" w:rsidRPr="00E216F2" w:rsidRDefault="00D977DB" w:rsidP="00D977DB">
            <w:pPr>
              <w:spacing w:line="240" w:lineRule="auto"/>
              <w:ind w:left="-108" w:right="-1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2970" w:type="dxa"/>
            <w:gridSpan w:val="5"/>
            <w:shd w:val="clear" w:color="auto" w:fill="auto"/>
          </w:tcPr>
          <w:p w14:paraId="5D3FF943" w14:textId="77777777" w:rsidR="00D977DB" w:rsidRPr="00E216F2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A4A7353" w14:textId="77777777" w:rsidR="00D977DB" w:rsidRPr="00E216F2" w:rsidRDefault="00D977DB" w:rsidP="00D977DB">
            <w:pPr>
              <w:spacing w:line="240" w:lineRule="auto"/>
              <w:ind w:left="-108" w:right="-1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15373E40" w14:textId="77777777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35BE3E9" w14:textId="77777777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77432022" w14:textId="77777777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534A4EC" w14:textId="77777777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674" w:type="dxa"/>
            <w:gridSpan w:val="3"/>
            <w:shd w:val="clear" w:color="auto" w:fill="auto"/>
          </w:tcPr>
          <w:p w14:paraId="2FA7D338" w14:textId="77777777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45ECAE2" w14:textId="77777777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539A1B23" w14:textId="07091E1F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216F2">
              <w:rPr>
                <w:rFonts w:ascii="Angsana New" w:hAnsi="Angsana New"/>
                <w:sz w:val="22"/>
                <w:szCs w:val="22"/>
                <w:cs/>
                <w:lang w:val="en-US"/>
              </w:rPr>
              <w:t>เงินปันผลรับ</w:t>
            </w:r>
            <w:r w:rsidR="00322D77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สำหรับ</w:t>
            </w:r>
          </w:p>
        </w:tc>
      </w:tr>
      <w:tr w:rsidR="00D977DB" w:rsidRPr="00E216F2" w14:paraId="5A6E211E" w14:textId="77777777" w:rsidTr="00BA514B">
        <w:trPr>
          <w:gridAfter w:val="1"/>
          <w:wAfter w:w="8" w:type="dxa"/>
        </w:trPr>
        <w:tc>
          <w:tcPr>
            <w:tcW w:w="3240" w:type="dxa"/>
            <w:shd w:val="clear" w:color="auto" w:fill="auto"/>
          </w:tcPr>
          <w:p w14:paraId="332F7659" w14:textId="77777777" w:rsidR="00D977DB" w:rsidRPr="00E216F2" w:rsidRDefault="00D977DB" w:rsidP="00D977DB">
            <w:pPr>
              <w:pStyle w:val="10"/>
              <w:tabs>
                <w:tab w:val="clear" w:pos="1080"/>
                <w:tab w:val="left" w:pos="270"/>
              </w:tabs>
              <w:ind w:right="-738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94" w:type="dxa"/>
            <w:gridSpan w:val="3"/>
            <w:shd w:val="clear" w:color="auto" w:fill="auto"/>
          </w:tcPr>
          <w:p w14:paraId="3EDC088D" w14:textId="77777777" w:rsidR="00D977DB" w:rsidRPr="00E216F2" w:rsidDel="0068544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E216F2">
              <w:rPr>
                <w:rFonts w:ascii="Angsana New" w:hAnsi="Angsana New"/>
                <w:szCs w:val="22"/>
                <w:cs/>
                <w:lang w:bidi="th-TH"/>
              </w:rPr>
              <w:t>เจ้าของ</w:t>
            </w:r>
          </w:p>
        </w:tc>
        <w:tc>
          <w:tcPr>
            <w:tcW w:w="270" w:type="dxa"/>
            <w:shd w:val="clear" w:color="auto" w:fill="auto"/>
          </w:tcPr>
          <w:p w14:paraId="1A40E95C" w14:textId="77777777" w:rsidR="00D977DB" w:rsidRPr="00E216F2" w:rsidRDefault="00D977DB" w:rsidP="00D977DB">
            <w:pPr>
              <w:spacing w:line="240" w:lineRule="auto"/>
              <w:ind w:left="-108" w:right="-1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2970" w:type="dxa"/>
            <w:gridSpan w:val="5"/>
            <w:shd w:val="clear" w:color="auto" w:fill="auto"/>
          </w:tcPr>
          <w:p w14:paraId="4745239F" w14:textId="77777777" w:rsidR="00D977DB" w:rsidRPr="00E216F2" w:rsidDel="00685444" w:rsidRDefault="00D977DB" w:rsidP="00D977D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E216F2">
              <w:rPr>
                <w:rFonts w:ascii="Angsana New" w:hAnsi="Angsana New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270" w:type="dxa"/>
            <w:shd w:val="clear" w:color="auto" w:fill="auto"/>
          </w:tcPr>
          <w:p w14:paraId="42746341" w14:textId="77777777" w:rsidR="00D977DB" w:rsidRPr="00E216F2" w:rsidRDefault="00D977DB" w:rsidP="00D977DB">
            <w:pPr>
              <w:spacing w:line="240" w:lineRule="auto"/>
              <w:ind w:left="-108" w:right="-1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06107BF3" w14:textId="77777777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216F2">
              <w:rPr>
                <w:rFonts w:ascii="Angsana New" w:hAnsi="Angsana New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270" w:type="dxa"/>
            <w:shd w:val="clear" w:color="auto" w:fill="auto"/>
          </w:tcPr>
          <w:p w14:paraId="416FC9C2" w14:textId="77777777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789BDEF4" w14:textId="77777777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216F2">
              <w:rPr>
                <w:rFonts w:ascii="Angsana New" w:hAnsi="Angsana New"/>
                <w:sz w:val="22"/>
                <w:szCs w:val="22"/>
                <w:cs/>
                <w:lang w:val="en-US"/>
              </w:rPr>
              <w:t>การด้อยค่า</w:t>
            </w:r>
          </w:p>
        </w:tc>
        <w:tc>
          <w:tcPr>
            <w:tcW w:w="270" w:type="dxa"/>
            <w:shd w:val="clear" w:color="auto" w:fill="auto"/>
          </w:tcPr>
          <w:p w14:paraId="0EC541C9" w14:textId="77777777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674" w:type="dxa"/>
            <w:gridSpan w:val="3"/>
            <w:shd w:val="clear" w:color="auto" w:fill="auto"/>
          </w:tcPr>
          <w:p w14:paraId="40797B56" w14:textId="77777777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216F2">
              <w:rPr>
                <w:rFonts w:ascii="Angsana New" w:hAnsi="Angsana New"/>
                <w:sz w:val="22"/>
                <w:szCs w:val="22"/>
                <w:cs/>
                <w:lang w:val="en-US"/>
              </w:rPr>
              <w:t>วิธีราคาทุน - สุทธิ</w:t>
            </w:r>
          </w:p>
        </w:tc>
        <w:tc>
          <w:tcPr>
            <w:tcW w:w="270" w:type="dxa"/>
            <w:shd w:val="clear" w:color="auto" w:fill="auto"/>
          </w:tcPr>
          <w:p w14:paraId="0F7D5861" w14:textId="77777777" w:rsidR="00D977DB" w:rsidRPr="00E216F2" w:rsidRDefault="00D977DB" w:rsidP="00D977D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56B43550" w14:textId="0FC7883F" w:rsidR="00D977DB" w:rsidRPr="00E216F2" w:rsidRDefault="00D977DB" w:rsidP="005A0C93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right="-144" w:hanging="55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งวด</w:t>
            </w:r>
            <w:r w:rsidR="00333F84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หก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เดือนสิ้นสุดวันที่</w:t>
            </w:r>
          </w:p>
        </w:tc>
      </w:tr>
      <w:tr w:rsidR="00BA514B" w:rsidRPr="00E216F2" w14:paraId="07F1A141" w14:textId="77777777" w:rsidTr="00BA514B">
        <w:trPr>
          <w:gridAfter w:val="1"/>
          <w:wAfter w:w="8" w:type="dxa"/>
        </w:trPr>
        <w:tc>
          <w:tcPr>
            <w:tcW w:w="3240" w:type="dxa"/>
            <w:shd w:val="clear" w:color="auto" w:fill="auto"/>
          </w:tcPr>
          <w:p w14:paraId="4DF95AAF" w14:textId="77777777" w:rsidR="00BA514B" w:rsidRPr="00E216F2" w:rsidRDefault="00BA514B" w:rsidP="00BA514B">
            <w:pPr>
              <w:pStyle w:val="10"/>
              <w:tabs>
                <w:tab w:val="clear" w:pos="1080"/>
                <w:tab w:val="left" w:pos="270"/>
              </w:tabs>
              <w:ind w:right="-738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14:paraId="7218BCCB" w14:textId="4718ABBA" w:rsidR="00BA514B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30</w:t>
            </w:r>
            <w:r w:rsidR="00BA514B">
              <w:rPr>
                <w:rFonts w:ascii="Angsana New" w:hAnsi="Angsana New" w:hint="cs"/>
                <w:szCs w:val="22"/>
                <w:lang w:val="en-US" w:bidi="th-TH"/>
              </w:rPr>
              <w:t xml:space="preserve"> </w:t>
            </w:r>
            <w:r w:rsidR="00BA514B">
              <w:rPr>
                <w:rFonts w:ascii="Angsana New" w:hAnsi="Angsana New" w:hint="cs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3A0FB40E" w14:textId="77777777" w:rsidR="00BA514B" w:rsidRPr="00E216F2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12" w:type="dxa"/>
            <w:shd w:val="clear" w:color="auto" w:fill="auto"/>
          </w:tcPr>
          <w:p w14:paraId="077B3DC1" w14:textId="3576D84A" w:rsidR="00BA514B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BA514B">
              <w:rPr>
                <w:rFonts w:ascii="Angsana New" w:hAnsi="Angsana New" w:hint="cs"/>
                <w:szCs w:val="22"/>
                <w:cs/>
                <w:lang w:bidi="th-TH"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1DFCBF3A" w14:textId="77777777" w:rsidR="00BA514B" w:rsidRPr="00E216F2" w:rsidRDefault="00BA514B" w:rsidP="00BA514B">
            <w:pPr>
              <w:spacing w:line="240" w:lineRule="auto"/>
              <w:ind w:left="-108" w:right="-1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7FDA728E" w14:textId="227F3FDF" w:rsidR="00BA514B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30</w:t>
            </w:r>
          </w:p>
          <w:p w14:paraId="44ACD219" w14:textId="71E52C1E" w:rsidR="00BA514B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3504F534" w14:textId="77777777" w:rsidR="00BA514B" w:rsidRPr="00E216F2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1A3FA9DA" w14:textId="25EE88AC" w:rsidR="00BA514B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BA514B">
              <w:rPr>
                <w:rFonts w:ascii="Angsana New" w:hAnsi="Angsana New" w:hint="cs"/>
                <w:szCs w:val="22"/>
                <w:cs/>
                <w:lang w:bidi="th-TH"/>
              </w:rPr>
              <w:t xml:space="preserve"> </w:t>
            </w:r>
          </w:p>
          <w:p w14:paraId="1763E17F" w14:textId="77777777" w:rsidR="00BA514B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6DCE7BAF" w14:textId="77777777" w:rsidR="00BA514B" w:rsidRPr="00E216F2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33671EBD" w14:textId="5C04E6FA" w:rsidR="00BA514B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30</w:t>
            </w:r>
            <w:r w:rsidR="00BA514B">
              <w:rPr>
                <w:rFonts w:ascii="Angsana New" w:hAnsi="Angsana New" w:hint="cs"/>
                <w:szCs w:val="22"/>
                <w:lang w:val="en-US" w:bidi="th-TH"/>
              </w:rPr>
              <w:t xml:space="preserve"> </w:t>
            </w:r>
            <w:r w:rsidR="00BA514B">
              <w:rPr>
                <w:rFonts w:ascii="Angsana New" w:hAnsi="Angsana New" w:hint="cs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1612F6DB" w14:textId="77777777" w:rsidR="00BA514B" w:rsidRPr="00E216F2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977F1B9" w14:textId="12352745" w:rsidR="00BA514B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BA514B">
              <w:rPr>
                <w:rFonts w:ascii="Angsana New" w:hAnsi="Angsana New" w:hint="cs"/>
                <w:szCs w:val="22"/>
                <w:cs/>
                <w:lang w:bidi="th-TH"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2980FD48" w14:textId="77777777" w:rsidR="00BA514B" w:rsidRPr="00E216F2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633A508" w14:textId="6E4F6FE8" w:rsidR="00BA514B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30</w:t>
            </w:r>
            <w:r w:rsidR="00BA514B">
              <w:rPr>
                <w:rFonts w:ascii="Angsana New" w:hAnsi="Angsana New" w:hint="cs"/>
                <w:szCs w:val="22"/>
                <w:lang w:val="en-US" w:bidi="th-TH"/>
              </w:rPr>
              <w:t xml:space="preserve"> </w:t>
            </w:r>
            <w:r w:rsidR="00BA514B">
              <w:rPr>
                <w:rFonts w:ascii="Angsana New" w:hAnsi="Angsana New" w:hint="cs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064EDDC1" w14:textId="77777777" w:rsidR="00BA514B" w:rsidRPr="00E216F2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83E2B87" w14:textId="3504BEF3" w:rsidR="00BA514B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BA514B">
              <w:rPr>
                <w:rFonts w:ascii="Angsana New" w:hAnsi="Angsana New" w:hint="cs"/>
                <w:szCs w:val="22"/>
                <w:cs/>
                <w:lang w:bidi="th-TH"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4418A1C0" w14:textId="77777777" w:rsidR="00BA514B" w:rsidRPr="00E216F2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B1589C7" w14:textId="219B678F" w:rsidR="00BA514B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30</w:t>
            </w:r>
            <w:r w:rsidR="00BA514B">
              <w:rPr>
                <w:rFonts w:ascii="Angsana New" w:hAnsi="Angsana New" w:hint="cs"/>
                <w:szCs w:val="22"/>
                <w:lang w:val="en-US" w:bidi="th-TH"/>
              </w:rPr>
              <w:t xml:space="preserve"> </w:t>
            </w:r>
            <w:r w:rsidR="00BA514B">
              <w:rPr>
                <w:rFonts w:ascii="Angsana New" w:hAnsi="Angsana New" w:hint="cs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34537DF2" w14:textId="77777777" w:rsidR="00BA514B" w:rsidRPr="00E216F2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84" w:type="dxa"/>
            <w:shd w:val="clear" w:color="auto" w:fill="auto"/>
          </w:tcPr>
          <w:p w14:paraId="435BDDD1" w14:textId="48485544" w:rsidR="00BA514B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BA514B">
              <w:rPr>
                <w:rFonts w:ascii="Angsana New" w:hAnsi="Angsana New" w:hint="cs"/>
                <w:szCs w:val="22"/>
                <w:cs/>
                <w:lang w:bidi="th-TH"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3659839B" w14:textId="77777777" w:rsidR="00BA514B" w:rsidRPr="00E216F2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D6A4D6A" w14:textId="01915F94" w:rsidR="00BA514B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30</w:t>
            </w:r>
            <w:r w:rsidR="00BA514B">
              <w:rPr>
                <w:rFonts w:ascii="Angsana New" w:hAnsi="Angsana New" w:hint="cs"/>
                <w:szCs w:val="22"/>
                <w:lang w:val="en-US" w:bidi="th-TH"/>
              </w:rPr>
              <w:t xml:space="preserve"> </w:t>
            </w:r>
            <w:r w:rsidR="00BA514B">
              <w:rPr>
                <w:rFonts w:ascii="Angsana New" w:hAnsi="Angsana New" w:hint="cs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0228A804" w14:textId="77777777" w:rsidR="00BA514B" w:rsidRPr="00E216F2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31F0437" w14:textId="156299B2" w:rsidR="00BA514B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30</w:t>
            </w:r>
            <w:r w:rsidR="00BA514B">
              <w:rPr>
                <w:rFonts w:ascii="Angsana New" w:hAnsi="Angsana New" w:hint="cs"/>
                <w:szCs w:val="22"/>
                <w:lang w:val="en-US" w:bidi="th-TH"/>
              </w:rPr>
              <w:t xml:space="preserve"> </w:t>
            </w:r>
            <w:r w:rsidR="00BA514B">
              <w:rPr>
                <w:rFonts w:ascii="Angsana New" w:hAnsi="Angsana New" w:hint="cs"/>
                <w:szCs w:val="22"/>
                <w:cs/>
                <w:lang w:val="en-US" w:bidi="th-TH"/>
              </w:rPr>
              <w:t>มิถุนายน</w:t>
            </w:r>
          </w:p>
        </w:tc>
      </w:tr>
      <w:tr w:rsidR="00BA514B" w:rsidRPr="00E216F2" w14:paraId="0F97742F" w14:textId="77777777" w:rsidTr="00BA514B">
        <w:trPr>
          <w:gridAfter w:val="1"/>
          <w:wAfter w:w="8" w:type="dxa"/>
        </w:trPr>
        <w:tc>
          <w:tcPr>
            <w:tcW w:w="3240" w:type="dxa"/>
            <w:shd w:val="clear" w:color="auto" w:fill="auto"/>
          </w:tcPr>
          <w:p w14:paraId="5BC3E40C" w14:textId="77777777" w:rsidR="00BA514B" w:rsidRPr="00E216F2" w:rsidRDefault="00BA514B" w:rsidP="00BA514B">
            <w:pPr>
              <w:pStyle w:val="10"/>
              <w:tabs>
                <w:tab w:val="clear" w:pos="1080"/>
                <w:tab w:val="left" w:pos="270"/>
              </w:tabs>
              <w:ind w:right="-738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14:paraId="05108B5C" w14:textId="1EFF15EC" w:rsidR="00BA514B" w:rsidRPr="00B322D0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6BF0A95" w14:textId="77777777" w:rsidR="00BA514B" w:rsidRPr="00E216F2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12" w:type="dxa"/>
            <w:shd w:val="clear" w:color="auto" w:fill="auto"/>
          </w:tcPr>
          <w:p w14:paraId="4A05DEE1" w14:textId="73287438" w:rsidR="00BA514B" w:rsidRPr="00E216F2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/>
              </w:rPr>
              <w:t>256</w:t>
            </w: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E443507" w14:textId="77777777" w:rsidR="00BA514B" w:rsidRPr="00E216F2" w:rsidRDefault="00BA514B" w:rsidP="00BA514B">
            <w:pPr>
              <w:spacing w:line="240" w:lineRule="auto"/>
              <w:ind w:left="-108" w:right="-1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79B33ED5" w14:textId="7300D65C" w:rsidR="00BA514B" w:rsidRPr="00B322D0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C7E63CB" w14:textId="77777777" w:rsidR="00BA514B" w:rsidRPr="00E216F2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47C74AAC" w14:textId="7FEBE76C" w:rsidR="00BA514B" w:rsidRPr="00E216F2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/>
              </w:rPr>
              <w:t>256</w:t>
            </w: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3887FED" w14:textId="77777777" w:rsidR="00BA514B" w:rsidRPr="00E216F2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6A07FF6" w14:textId="3BFF48BD" w:rsidR="00BA514B" w:rsidRPr="00B322D0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659EA8B" w14:textId="77777777" w:rsidR="00BA514B" w:rsidRPr="00E216F2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328798BC" w14:textId="6325CDCC" w:rsidR="00BA514B" w:rsidRPr="00E216F2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/>
              </w:rPr>
              <w:t>256</w:t>
            </w: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6FB2DA8" w14:textId="77777777" w:rsidR="00BA514B" w:rsidRPr="00E216F2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D1332D7" w14:textId="2233152E" w:rsidR="00BA514B" w:rsidRPr="00B322D0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24922D69" w14:textId="77777777" w:rsidR="00BA514B" w:rsidRPr="00E216F2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6E4DDAE" w14:textId="19B16652" w:rsidR="00BA514B" w:rsidRPr="00E216F2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/>
              </w:rPr>
              <w:t>256</w:t>
            </w: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5190917" w14:textId="77777777" w:rsidR="00BA514B" w:rsidRPr="00E216F2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C7EAFFE" w14:textId="6AF0779A" w:rsidR="00BA514B" w:rsidRPr="00B322D0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33267AE" w14:textId="77777777" w:rsidR="00BA514B" w:rsidRPr="00E216F2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84" w:type="dxa"/>
            <w:shd w:val="clear" w:color="auto" w:fill="auto"/>
          </w:tcPr>
          <w:p w14:paraId="6FC07831" w14:textId="15BAC56D" w:rsidR="00BA514B" w:rsidRPr="00E216F2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/>
              </w:rPr>
              <w:t>256</w:t>
            </w: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5CFE4EA" w14:textId="77777777" w:rsidR="00BA514B" w:rsidRPr="00E216F2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38DBB40" w14:textId="31EDBDBD" w:rsidR="00BA514B" w:rsidRPr="00B322D0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F5562B5" w14:textId="77777777" w:rsidR="00BA514B" w:rsidRPr="00E216F2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9B8BF81" w14:textId="508D4425" w:rsidR="00BA514B" w:rsidRPr="00E216F2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/>
              </w:rPr>
              <w:t>256</w:t>
            </w: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</w:p>
        </w:tc>
      </w:tr>
      <w:tr w:rsidR="00BA514B" w:rsidRPr="00E216F2" w14:paraId="09FFED7D" w14:textId="77777777" w:rsidTr="00BA514B">
        <w:trPr>
          <w:gridAfter w:val="1"/>
          <w:wAfter w:w="8" w:type="dxa"/>
          <w:trHeight w:val="128"/>
        </w:trPr>
        <w:tc>
          <w:tcPr>
            <w:tcW w:w="3240" w:type="dxa"/>
            <w:shd w:val="clear" w:color="auto" w:fill="auto"/>
          </w:tcPr>
          <w:p w14:paraId="4050EB04" w14:textId="77777777" w:rsidR="00BA514B" w:rsidRPr="00E216F2" w:rsidRDefault="00BA514B" w:rsidP="00BA514B">
            <w:pPr>
              <w:pStyle w:val="10"/>
              <w:tabs>
                <w:tab w:val="clear" w:pos="1080"/>
                <w:tab w:val="left" w:pos="270"/>
              </w:tabs>
              <w:ind w:right="-738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94" w:type="dxa"/>
            <w:gridSpan w:val="3"/>
            <w:shd w:val="clear" w:color="auto" w:fill="auto"/>
          </w:tcPr>
          <w:p w14:paraId="7B54DE47" w14:textId="77777777" w:rsidR="00BA514B" w:rsidRPr="00E216F2" w:rsidRDefault="00BA514B" w:rsidP="00BA514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  <w:r w:rsidRPr="00E216F2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01E0443B" w14:textId="77777777" w:rsidR="00BA514B" w:rsidRPr="00E216F2" w:rsidRDefault="00BA514B" w:rsidP="00BA514B">
            <w:pPr>
              <w:spacing w:line="240" w:lineRule="auto"/>
              <w:ind w:left="-108" w:right="-1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720" w:type="dxa"/>
            <w:shd w:val="clear" w:color="auto" w:fill="auto"/>
          </w:tcPr>
          <w:p w14:paraId="13A6376B" w14:textId="77777777" w:rsidR="00BA514B" w:rsidRPr="00E216F2" w:rsidRDefault="00BA514B" w:rsidP="00BA514B">
            <w:pPr>
              <w:spacing w:line="240" w:lineRule="auto"/>
              <w:ind w:left="-108" w:right="-1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720" w:type="dxa"/>
            <w:shd w:val="clear" w:color="auto" w:fill="auto"/>
          </w:tcPr>
          <w:p w14:paraId="6AA8CF40" w14:textId="77777777" w:rsidR="00BA514B" w:rsidRPr="00E216F2" w:rsidRDefault="00BA514B" w:rsidP="00BA514B">
            <w:pPr>
              <w:spacing w:line="240" w:lineRule="auto"/>
              <w:ind w:left="-108" w:right="-1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270" w:type="dxa"/>
            <w:shd w:val="clear" w:color="auto" w:fill="auto"/>
          </w:tcPr>
          <w:p w14:paraId="6923B0C0" w14:textId="77777777" w:rsidR="00BA514B" w:rsidRPr="00E216F2" w:rsidRDefault="00BA514B" w:rsidP="00BA514B">
            <w:pPr>
              <w:spacing w:line="240" w:lineRule="auto"/>
              <w:ind w:left="-108" w:right="-1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630" w:type="dxa"/>
            <w:shd w:val="clear" w:color="auto" w:fill="auto"/>
          </w:tcPr>
          <w:p w14:paraId="1940A22D" w14:textId="77777777" w:rsidR="00BA514B" w:rsidRPr="00E216F2" w:rsidRDefault="00BA514B" w:rsidP="00BA514B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F9A4574" w14:textId="77777777" w:rsidR="00BA514B" w:rsidRPr="00E216F2" w:rsidRDefault="00BA514B" w:rsidP="00BA514B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C675A51" w14:textId="77777777" w:rsidR="00BA514B" w:rsidRPr="00E216F2" w:rsidRDefault="00BA514B" w:rsidP="00BA514B">
            <w:pPr>
              <w:spacing w:line="240" w:lineRule="auto"/>
              <w:ind w:left="-108" w:right="-1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7254" w:type="dxa"/>
            <w:gridSpan w:val="15"/>
            <w:shd w:val="clear" w:color="auto" w:fill="auto"/>
          </w:tcPr>
          <w:p w14:paraId="6400B3D5" w14:textId="77777777" w:rsidR="00BA514B" w:rsidRPr="00E216F2" w:rsidRDefault="00BA514B" w:rsidP="00BA514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216F2">
              <w:rPr>
                <w:rFonts w:ascii="Angsana New" w:hAnsi="Angsana New"/>
                <w:i/>
                <w:iCs/>
                <w:sz w:val="22"/>
                <w:szCs w:val="22"/>
                <w:cs/>
                <w:lang w:val="en-US"/>
              </w:rPr>
              <w:t>(ล้านบาท)</w:t>
            </w:r>
          </w:p>
        </w:tc>
      </w:tr>
      <w:tr w:rsidR="00BA514B" w:rsidRPr="00C07C5D" w14:paraId="531273A8" w14:textId="77777777" w:rsidTr="00BA514B">
        <w:trPr>
          <w:gridAfter w:val="1"/>
          <w:wAfter w:w="8" w:type="dxa"/>
        </w:trPr>
        <w:tc>
          <w:tcPr>
            <w:tcW w:w="3240" w:type="dxa"/>
            <w:shd w:val="clear" w:color="auto" w:fill="auto"/>
          </w:tcPr>
          <w:p w14:paraId="3A469898" w14:textId="77777777" w:rsidR="00BA514B" w:rsidRPr="005A0C93" w:rsidRDefault="00BA514B" w:rsidP="00BA514B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0C9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612" w:type="dxa"/>
            <w:shd w:val="clear" w:color="auto" w:fill="auto"/>
          </w:tcPr>
          <w:p w14:paraId="4158E44C" w14:textId="77777777" w:rsidR="00BA514B" w:rsidRPr="00C07C5D" w:rsidRDefault="00BA514B" w:rsidP="00BA5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A3B12BA" w14:textId="77777777" w:rsidR="00BA514B" w:rsidRPr="00C07C5D" w:rsidRDefault="00BA514B" w:rsidP="00BA514B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" w:type="dxa"/>
            <w:shd w:val="clear" w:color="auto" w:fill="auto"/>
          </w:tcPr>
          <w:p w14:paraId="174A1841" w14:textId="77777777" w:rsidR="00BA514B" w:rsidRPr="00C07C5D" w:rsidRDefault="00BA514B" w:rsidP="00BA5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10912F50" w14:textId="77777777" w:rsidR="00BA514B" w:rsidRPr="00C07C5D" w:rsidRDefault="00BA514B" w:rsidP="00BA5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CD0BE4B" w14:textId="77777777" w:rsidR="00BA514B" w:rsidRPr="00C07C5D" w:rsidRDefault="00BA514B" w:rsidP="00BA514B">
            <w:pPr>
              <w:pStyle w:val="acctfourfigures"/>
              <w:tabs>
                <w:tab w:val="clear" w:pos="765"/>
                <w:tab w:val="decimal" w:pos="412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F211FDB" w14:textId="77777777" w:rsidR="00BA514B" w:rsidRPr="00C07C5D" w:rsidRDefault="00BA514B" w:rsidP="00BA5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D001E2" w14:textId="77777777" w:rsidR="00BA514B" w:rsidRPr="00C07C5D" w:rsidRDefault="00BA514B" w:rsidP="00BA5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AE4EF1B" w14:textId="77777777" w:rsidR="00BA514B" w:rsidRPr="00C07C5D" w:rsidRDefault="00BA514B" w:rsidP="00BA514B">
            <w:pPr>
              <w:pStyle w:val="acctfourfigures"/>
              <w:tabs>
                <w:tab w:val="clear" w:pos="765"/>
                <w:tab w:val="decimal" w:pos="412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BB59489" w14:textId="77777777" w:rsidR="00BA514B" w:rsidRPr="00C07C5D" w:rsidRDefault="00BA514B" w:rsidP="00BA5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0100850" w14:textId="77777777" w:rsidR="00BA514B" w:rsidRPr="00C07C5D" w:rsidRDefault="00BA514B" w:rsidP="00BA5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21BB5EA" w14:textId="77777777" w:rsidR="00BA514B" w:rsidRPr="00C07C5D" w:rsidRDefault="00BA514B" w:rsidP="00BA514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C1E851C" w14:textId="77777777" w:rsidR="00BA514B" w:rsidRPr="00C07C5D" w:rsidRDefault="00BA514B" w:rsidP="00BA514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9E5585D" w14:textId="77777777" w:rsidR="00BA514B" w:rsidRPr="00C07C5D" w:rsidRDefault="00BA514B" w:rsidP="00BA514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E7BD5C7" w14:textId="77777777" w:rsidR="00BA514B" w:rsidRPr="00C07C5D" w:rsidRDefault="00BA514B" w:rsidP="00BA5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6FC52601" w14:textId="77777777" w:rsidR="00BA514B" w:rsidRPr="00C07C5D" w:rsidRDefault="00BA514B" w:rsidP="00BA514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94FF829" w14:textId="77777777" w:rsidR="00BA514B" w:rsidRPr="00C07C5D" w:rsidRDefault="00BA514B" w:rsidP="00BA514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BF02A38" w14:textId="77777777" w:rsidR="00BA514B" w:rsidRPr="00C07C5D" w:rsidRDefault="00BA514B" w:rsidP="00BA514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7905A6C" w14:textId="77777777" w:rsidR="00BA514B" w:rsidRPr="00C07C5D" w:rsidRDefault="00BA514B" w:rsidP="00BA514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7E99DEE" w14:textId="77777777" w:rsidR="00BA514B" w:rsidRPr="00C07C5D" w:rsidRDefault="00BA514B" w:rsidP="00BA514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85C6BE1" w14:textId="77777777" w:rsidR="00BA514B" w:rsidRPr="00C07C5D" w:rsidRDefault="00BA514B" w:rsidP="00BA514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0CA38E54" w14:textId="77777777" w:rsidR="00BA514B" w:rsidRPr="00C07C5D" w:rsidRDefault="00BA514B" w:rsidP="00BA514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997DC18" w14:textId="77777777" w:rsidR="00BA514B" w:rsidRPr="00C07C5D" w:rsidRDefault="00BA514B" w:rsidP="00BA514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51E36BAB" w14:textId="77777777" w:rsidR="00BA514B" w:rsidRPr="00C07C5D" w:rsidRDefault="00BA514B" w:rsidP="00BA514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CA66F24" w14:textId="77777777" w:rsidR="00BA514B" w:rsidRPr="00C07C5D" w:rsidRDefault="00BA514B" w:rsidP="00BA514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80280C2" w14:textId="77777777" w:rsidR="00BA514B" w:rsidRPr="00C07C5D" w:rsidRDefault="00BA514B" w:rsidP="00BA514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</w:tr>
      <w:tr w:rsidR="003E34D4" w:rsidRPr="00C07C5D" w14:paraId="6F64A0A4" w14:textId="77777777" w:rsidTr="00BA514B">
        <w:trPr>
          <w:gridAfter w:val="1"/>
          <w:wAfter w:w="8" w:type="dxa"/>
        </w:trPr>
        <w:tc>
          <w:tcPr>
            <w:tcW w:w="3240" w:type="dxa"/>
            <w:shd w:val="clear" w:color="auto" w:fill="auto"/>
          </w:tcPr>
          <w:p w14:paraId="05EBE46D" w14:textId="77777777" w:rsidR="003E34D4" w:rsidRPr="005A0C93" w:rsidRDefault="003E34D4" w:rsidP="003E34D4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0C9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คาร์ คอนวินี่</w:t>
            </w:r>
            <w:r w:rsidRPr="005A0C9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5A0C93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45A6EEC2" w14:textId="355F0CB5" w:rsidR="003E34D4" w:rsidRPr="00B70E02" w:rsidRDefault="00C273B6" w:rsidP="003E34D4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73B6">
              <w:rPr>
                <w:rFonts w:ascii="Angsana New" w:hAnsi="Angsana New" w:hint="cs"/>
                <w:color w:val="000000"/>
                <w:sz w:val="22"/>
                <w:szCs w:val="22"/>
              </w:rPr>
              <w:t>51</w:t>
            </w:r>
          </w:p>
        </w:tc>
        <w:tc>
          <w:tcPr>
            <w:tcW w:w="270" w:type="dxa"/>
            <w:shd w:val="clear" w:color="auto" w:fill="auto"/>
          </w:tcPr>
          <w:p w14:paraId="3022550E" w14:textId="77777777" w:rsidR="003E34D4" w:rsidRPr="00C07C5D" w:rsidRDefault="003E34D4" w:rsidP="003E3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" w:type="dxa"/>
            <w:shd w:val="clear" w:color="auto" w:fill="auto"/>
            <w:vAlign w:val="center"/>
          </w:tcPr>
          <w:p w14:paraId="3025C5FD" w14:textId="6C5B3993" w:rsidR="003E34D4" w:rsidRPr="00B70E02" w:rsidRDefault="00C273B6" w:rsidP="003E34D4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73B6">
              <w:rPr>
                <w:rFonts w:ascii="Angsana New" w:hAnsi="Angsana New" w:hint="cs"/>
                <w:color w:val="000000"/>
                <w:sz w:val="22"/>
                <w:szCs w:val="22"/>
              </w:rPr>
              <w:t>51</w:t>
            </w:r>
          </w:p>
        </w:tc>
        <w:tc>
          <w:tcPr>
            <w:tcW w:w="270" w:type="dxa"/>
            <w:shd w:val="clear" w:color="auto" w:fill="auto"/>
          </w:tcPr>
          <w:p w14:paraId="342954D3" w14:textId="77777777" w:rsidR="003E34D4" w:rsidRPr="00C07C5D" w:rsidRDefault="003E34D4" w:rsidP="003E3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0A7FB4B" w14:textId="106BF04F" w:rsidR="003E34D4" w:rsidRPr="00C07C5D" w:rsidRDefault="00C273B6" w:rsidP="003E34D4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50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7604184" w14:textId="77777777" w:rsidR="003E34D4" w:rsidRPr="00C07C5D" w:rsidRDefault="003E34D4" w:rsidP="003E3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C07C5D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BE338F" w14:textId="77777777" w:rsidR="003E34D4" w:rsidRPr="00C07C5D" w:rsidRDefault="003E34D4" w:rsidP="003E34D4">
            <w:pPr>
              <w:pStyle w:val="Heading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5CC96D1" w14:textId="3DB3CA27" w:rsidR="003E34D4" w:rsidRPr="00C07C5D" w:rsidRDefault="00C273B6" w:rsidP="003E34D4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50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4C2ADAA" w14:textId="77777777" w:rsidR="003E34D4" w:rsidRPr="00C07C5D" w:rsidRDefault="003E34D4" w:rsidP="003E3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C07C5D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5B8D2627" w14:textId="77777777" w:rsidR="003E34D4" w:rsidRPr="00C07C5D" w:rsidRDefault="003E34D4" w:rsidP="003E3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0FD8660" w14:textId="65949939" w:rsidR="003E34D4" w:rsidRPr="00C07C5D" w:rsidRDefault="00C273B6" w:rsidP="003E34D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273B6">
              <w:rPr>
                <w:rFonts w:ascii="Angsana New" w:hAnsi="Angsana New" w:hint="cs"/>
                <w:sz w:val="22"/>
                <w:szCs w:val="22"/>
                <w:lang w:val="en-US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2918F368" w14:textId="77777777" w:rsidR="003E34D4" w:rsidRPr="00C07C5D" w:rsidRDefault="003E34D4" w:rsidP="003E34D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D3EB127" w14:textId="3C8B5F98" w:rsidR="003E34D4" w:rsidRPr="00C07C5D" w:rsidRDefault="00C273B6" w:rsidP="003E34D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273B6">
              <w:rPr>
                <w:rFonts w:ascii="Angsana New" w:hAnsi="Angsana New" w:hint="cs"/>
                <w:sz w:val="22"/>
                <w:szCs w:val="22"/>
                <w:lang w:val="en-US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291EECE0" w14:textId="77777777" w:rsidR="003E34D4" w:rsidRPr="00C07C5D" w:rsidRDefault="003E34D4" w:rsidP="003E34D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27220B3" w14:textId="0CE22E61" w:rsidR="003E34D4" w:rsidRPr="00B70E02" w:rsidRDefault="003E34D4" w:rsidP="003E34D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C273B6" w:rsidRPr="00C273B6">
              <w:rPr>
                <w:rFonts w:ascii="Angsana New" w:hAnsi="Angsana New"/>
                <w:sz w:val="22"/>
                <w:szCs w:val="22"/>
                <w:lang w:val="en-US"/>
              </w:rPr>
              <w:t>25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F5D25E8" w14:textId="77777777" w:rsidR="003E34D4" w:rsidRPr="00C07C5D" w:rsidRDefault="003E34D4" w:rsidP="003E34D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0383F593" w14:textId="6BF9B735" w:rsidR="003E34D4" w:rsidRPr="00B70E02" w:rsidRDefault="003E34D4" w:rsidP="003E34D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C273B6" w:rsidRPr="00C273B6">
              <w:rPr>
                <w:rFonts w:ascii="Angsana New" w:hAnsi="Angsana New"/>
                <w:sz w:val="22"/>
                <w:szCs w:val="22"/>
                <w:lang w:val="en-US"/>
              </w:rPr>
              <w:t>25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870B608" w14:textId="77777777" w:rsidR="003E34D4" w:rsidRPr="00C07C5D" w:rsidRDefault="003E34D4" w:rsidP="003E34D4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7044280" w14:textId="159B5557" w:rsidR="003E34D4" w:rsidRPr="00B70E02" w:rsidRDefault="003E34D4" w:rsidP="003E34D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77EA11" w14:textId="77777777" w:rsidR="003E34D4" w:rsidRPr="00C07C5D" w:rsidRDefault="003E34D4" w:rsidP="003E34D4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84" w:type="dxa"/>
            <w:shd w:val="clear" w:color="auto" w:fill="auto"/>
          </w:tcPr>
          <w:p w14:paraId="285B3F2E" w14:textId="77777777" w:rsidR="003E34D4" w:rsidRPr="00B70E02" w:rsidRDefault="003E34D4" w:rsidP="003E34D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F93999B" w14:textId="77777777" w:rsidR="003E34D4" w:rsidRPr="00C07C5D" w:rsidRDefault="003E34D4" w:rsidP="003E34D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6C78BD9A" w14:textId="73DAB92C" w:rsidR="003E34D4" w:rsidRPr="00B70E02" w:rsidRDefault="003E34D4" w:rsidP="003E34D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0EA52B" w14:textId="77777777" w:rsidR="003E34D4" w:rsidRPr="00C07C5D" w:rsidRDefault="003E34D4" w:rsidP="003E34D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1FE355F0" w14:textId="77777777" w:rsidR="003E34D4" w:rsidRPr="00B70E02" w:rsidRDefault="003E34D4" w:rsidP="003E34D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3E34D4" w:rsidRPr="00E216F2" w14:paraId="2E2CA7AF" w14:textId="77777777" w:rsidTr="00BA514B">
        <w:trPr>
          <w:gridAfter w:val="1"/>
          <w:wAfter w:w="8" w:type="dxa"/>
        </w:trPr>
        <w:tc>
          <w:tcPr>
            <w:tcW w:w="3240" w:type="dxa"/>
            <w:shd w:val="clear" w:color="auto" w:fill="auto"/>
          </w:tcPr>
          <w:p w14:paraId="0273A639" w14:textId="77777777" w:rsidR="003E34D4" w:rsidRPr="003A5EF3" w:rsidRDefault="003E34D4" w:rsidP="003E34D4">
            <w:pPr>
              <w:jc w:val="thaiDistribute"/>
              <w:rPr>
                <w:rFonts w:ascii="Angsana New" w:hAnsi="Angsana New"/>
                <w:sz w:val="22"/>
                <w:szCs w:val="22"/>
                <w:highlight w:val="yellow"/>
                <w:cs/>
              </w:rPr>
            </w:pPr>
            <w:r w:rsidRPr="00D267FA">
              <w:rPr>
                <w:rFonts w:ascii="Angsana New" w:hAnsi="Angsana New" w:hint="cs"/>
                <w:sz w:val="22"/>
                <w:szCs w:val="22"/>
                <w:cs/>
              </w:rPr>
              <w:t>บริษัท</w:t>
            </w:r>
            <w:r w:rsidRPr="00D267F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D267FA">
              <w:rPr>
                <w:rFonts w:ascii="Angsana New" w:hAnsi="Angsana New" w:hint="cs"/>
                <w:sz w:val="22"/>
                <w:szCs w:val="22"/>
                <w:cs/>
              </w:rPr>
              <w:t>แทรเวล</w:t>
            </w:r>
            <w:r w:rsidRPr="00D267F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D267FA">
              <w:rPr>
                <w:rFonts w:ascii="Angsana New" w:hAnsi="Angsana New" w:hint="cs"/>
                <w:sz w:val="22"/>
                <w:szCs w:val="22"/>
                <w:cs/>
              </w:rPr>
              <w:t>แอดส์</w:t>
            </w:r>
            <w:r w:rsidRPr="00D267F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D267FA">
              <w:rPr>
                <w:rFonts w:ascii="Angsana New" w:hAnsi="Angsana New" w:hint="cs"/>
                <w:sz w:val="22"/>
                <w:szCs w:val="22"/>
                <w:cs/>
              </w:rPr>
              <w:t>เน็ทเวิร์ค</w:t>
            </w:r>
            <w:r w:rsidRPr="00D267FA">
              <w:rPr>
                <w:rFonts w:ascii="Angsana New" w:hAnsi="Angsana New"/>
                <w:sz w:val="22"/>
                <w:szCs w:val="22"/>
                <w:cs/>
              </w:rPr>
              <w:t xml:space="preserve"> (</w:t>
            </w:r>
            <w:r w:rsidRPr="00D267FA">
              <w:rPr>
                <w:rFonts w:ascii="Angsana New" w:hAnsi="Angsana New" w:hint="cs"/>
                <w:sz w:val="22"/>
                <w:szCs w:val="22"/>
                <w:cs/>
              </w:rPr>
              <w:t>ประเทศไทย</w:t>
            </w:r>
            <w:r w:rsidRPr="00D267FA">
              <w:rPr>
                <w:rFonts w:ascii="Angsana New" w:hAnsi="Angsana New"/>
                <w:sz w:val="22"/>
                <w:szCs w:val="22"/>
                <w:cs/>
              </w:rPr>
              <w:t>)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29BC88E3" w14:textId="697E55CF" w:rsidR="003E34D4" w:rsidRPr="00B70E02" w:rsidRDefault="003E34D4" w:rsidP="003E34D4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DC3E70" w14:textId="77777777" w:rsidR="003E34D4" w:rsidRPr="00C07C5D" w:rsidRDefault="003E34D4" w:rsidP="003E34D4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" w:type="dxa"/>
            <w:shd w:val="clear" w:color="auto" w:fill="auto"/>
            <w:vAlign w:val="center"/>
          </w:tcPr>
          <w:p w14:paraId="5C543497" w14:textId="392FFBBD" w:rsidR="003E34D4" w:rsidRPr="00B70E02" w:rsidRDefault="00C273B6" w:rsidP="003E34D4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73B6">
              <w:rPr>
                <w:rFonts w:ascii="Angsana New" w:hAnsi="Angsana New" w:hint="cs"/>
                <w:color w:val="000000"/>
                <w:sz w:val="22"/>
                <w:szCs w:val="22"/>
              </w:rPr>
              <w:t>51</w:t>
            </w:r>
          </w:p>
        </w:tc>
        <w:tc>
          <w:tcPr>
            <w:tcW w:w="270" w:type="dxa"/>
            <w:shd w:val="clear" w:color="auto" w:fill="auto"/>
          </w:tcPr>
          <w:p w14:paraId="25725FE5" w14:textId="77777777" w:rsidR="003E34D4" w:rsidRPr="00C07C5D" w:rsidRDefault="003E34D4" w:rsidP="003E3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FD5A245" w14:textId="5BD56637" w:rsidR="003E34D4" w:rsidRPr="00C07C5D" w:rsidRDefault="003E34D4" w:rsidP="003E34D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  <w:rtl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1BEEEE2" w14:textId="0972429A" w:rsidR="003E34D4" w:rsidRPr="00C07C5D" w:rsidRDefault="003E34D4" w:rsidP="003E3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4DF2853" w14:textId="77777777" w:rsidR="003E34D4" w:rsidRPr="00C07C5D" w:rsidRDefault="003E34D4" w:rsidP="003E34D4">
            <w:pPr>
              <w:pStyle w:val="Heading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01AB1ED" w14:textId="5DD5DB6A" w:rsidR="003E34D4" w:rsidRPr="00C07C5D" w:rsidRDefault="00C273B6" w:rsidP="003E34D4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  <w:lang w:bidi="th-TH"/>
              </w:rPr>
            </w:pP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28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B28864D" w14:textId="77777777" w:rsidR="003E34D4" w:rsidRPr="00C07C5D" w:rsidRDefault="003E34D4" w:rsidP="003E3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C07C5D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7CB4EA19" w14:textId="77777777" w:rsidR="003E34D4" w:rsidRPr="00C07C5D" w:rsidRDefault="003E34D4" w:rsidP="003E3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385BD2A" w14:textId="4F03D176" w:rsidR="003E34D4" w:rsidRPr="00C07C5D" w:rsidRDefault="003E34D4" w:rsidP="003E34D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1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B6C64D" w14:textId="77777777" w:rsidR="003E34D4" w:rsidRPr="00C07C5D" w:rsidRDefault="003E34D4" w:rsidP="003E34D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AE27435" w14:textId="26A8FE16" w:rsidR="003E34D4" w:rsidRPr="00C07C5D" w:rsidRDefault="00C273B6" w:rsidP="003E34D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273B6">
              <w:rPr>
                <w:rFonts w:ascii="Angsana New" w:hAnsi="Angsana New" w:hint="cs"/>
                <w:sz w:val="22"/>
                <w:szCs w:val="22"/>
                <w:lang w:val="en-US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2C90CF06" w14:textId="77777777" w:rsidR="003E34D4" w:rsidRPr="00C07C5D" w:rsidRDefault="003E34D4" w:rsidP="003E3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A62F4BE" w14:textId="132CB2F8" w:rsidR="003E34D4" w:rsidRPr="00B70E02" w:rsidRDefault="003E34D4" w:rsidP="003E34D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53F583" w14:textId="77777777" w:rsidR="003E34D4" w:rsidRPr="00C07C5D" w:rsidRDefault="003E34D4" w:rsidP="003E34D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1CFE904A" w14:textId="77777777" w:rsidR="003E34D4" w:rsidRPr="00B70E02" w:rsidRDefault="003E34D4" w:rsidP="003E34D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F2175C" w14:textId="77777777" w:rsidR="003E34D4" w:rsidRPr="00C07C5D" w:rsidRDefault="003E34D4" w:rsidP="003E34D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E771245" w14:textId="2115C729" w:rsidR="003E34D4" w:rsidRPr="00B70E02" w:rsidRDefault="003E34D4" w:rsidP="003E34D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049FA1" w14:textId="77777777" w:rsidR="003E34D4" w:rsidRPr="00C07C5D" w:rsidRDefault="003E34D4" w:rsidP="003E34D4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84" w:type="dxa"/>
            <w:shd w:val="clear" w:color="auto" w:fill="auto"/>
          </w:tcPr>
          <w:p w14:paraId="216CD708" w14:textId="70C43557" w:rsidR="003E34D4" w:rsidRPr="00B70E02" w:rsidRDefault="00C273B6" w:rsidP="003E34D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273B6">
              <w:rPr>
                <w:rFonts w:ascii="Angsana New" w:hAnsi="Angsana New"/>
                <w:sz w:val="22"/>
                <w:szCs w:val="22"/>
                <w:lang w:val="en-US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678204D4" w14:textId="77777777" w:rsidR="003E34D4" w:rsidRPr="00C07C5D" w:rsidRDefault="003E34D4" w:rsidP="003E34D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02001854" w14:textId="28FEB31D" w:rsidR="003E34D4" w:rsidRPr="00B70E02" w:rsidRDefault="003E34D4" w:rsidP="003E34D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B203CA" w14:textId="77777777" w:rsidR="003E34D4" w:rsidRPr="00C07C5D" w:rsidRDefault="003E34D4" w:rsidP="003E34D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0483BD8" w14:textId="77777777" w:rsidR="003E34D4" w:rsidRPr="00B70E02" w:rsidRDefault="003E34D4" w:rsidP="003E34D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3E34D4" w:rsidRPr="00E216F2" w14:paraId="3AFFD891" w14:textId="77777777" w:rsidTr="00BA514B">
        <w:trPr>
          <w:gridAfter w:val="1"/>
          <w:wAfter w:w="8" w:type="dxa"/>
        </w:trPr>
        <w:tc>
          <w:tcPr>
            <w:tcW w:w="3240" w:type="dxa"/>
            <w:shd w:val="clear" w:color="auto" w:fill="auto"/>
          </w:tcPr>
          <w:p w14:paraId="0229B2BB" w14:textId="77777777" w:rsidR="003E34D4" w:rsidRPr="00C07C5D" w:rsidRDefault="003E34D4" w:rsidP="003E34D4">
            <w:pPr>
              <w:tabs>
                <w:tab w:val="clear" w:pos="2580"/>
                <w:tab w:val="left" w:pos="2682"/>
              </w:tabs>
              <w:ind w:right="-28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C07C5D">
              <w:rPr>
                <w:rFonts w:ascii="Angsana New" w:hAnsi="Angsana New" w:hint="cs"/>
                <w:sz w:val="22"/>
                <w:szCs w:val="22"/>
                <w:cs/>
              </w:rPr>
              <w:t>บริษัท แอล เอส เทคโนโลยี โซลูชั่นส์</w:t>
            </w:r>
            <w:r w:rsidRPr="00C07C5D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07C5D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14BA4E5C" w14:textId="181A0A3C" w:rsidR="003E34D4" w:rsidRPr="00B70E02" w:rsidRDefault="00C273B6" w:rsidP="003E34D4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73B6">
              <w:rPr>
                <w:rFonts w:ascii="Angsana New" w:hAnsi="Angsana New" w:hint="cs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4A5CC929" w14:textId="77777777" w:rsidR="003E34D4" w:rsidRPr="00C07C5D" w:rsidRDefault="003E34D4" w:rsidP="003E34D4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" w:type="dxa"/>
            <w:shd w:val="clear" w:color="auto" w:fill="auto"/>
            <w:vAlign w:val="center"/>
          </w:tcPr>
          <w:p w14:paraId="649DFB0A" w14:textId="467FB130" w:rsidR="003E34D4" w:rsidRPr="00B70E02" w:rsidRDefault="00C273B6" w:rsidP="003E34D4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73B6">
              <w:rPr>
                <w:rFonts w:ascii="Angsana New" w:hAnsi="Angsana New" w:hint="cs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1BB4A3F9" w14:textId="77777777" w:rsidR="003E34D4" w:rsidRPr="00C07C5D" w:rsidRDefault="003E34D4" w:rsidP="003E3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C034C2A" w14:textId="196673AD" w:rsidR="003E34D4" w:rsidRPr="00C07C5D" w:rsidRDefault="00C273B6" w:rsidP="003E34D4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10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58DD6C1" w14:textId="77777777" w:rsidR="003E34D4" w:rsidRPr="00C07C5D" w:rsidRDefault="003E34D4" w:rsidP="003E3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C07C5D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746861" w14:textId="77777777" w:rsidR="003E34D4" w:rsidRPr="00C07C5D" w:rsidRDefault="003E34D4" w:rsidP="003E34D4">
            <w:pPr>
              <w:pStyle w:val="Heading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5D528E9" w14:textId="160D6342" w:rsidR="003E34D4" w:rsidRPr="00C07C5D" w:rsidRDefault="00C273B6" w:rsidP="003E34D4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10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D8F13B0" w14:textId="77777777" w:rsidR="003E34D4" w:rsidRPr="00C07C5D" w:rsidRDefault="003E34D4" w:rsidP="003E3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C07C5D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54F324BF" w14:textId="77777777" w:rsidR="003E34D4" w:rsidRPr="00C07C5D" w:rsidRDefault="003E34D4" w:rsidP="003E3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ED59D1D" w14:textId="3DB5A091" w:rsidR="003E34D4" w:rsidRPr="00C07C5D" w:rsidRDefault="00C273B6" w:rsidP="003E34D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273B6">
              <w:rPr>
                <w:rFonts w:ascii="Angsana New" w:hAnsi="Angsana New" w:hint="cs"/>
                <w:sz w:val="22"/>
                <w:szCs w:val="22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3F92053" w14:textId="77777777" w:rsidR="003E34D4" w:rsidRPr="00C07C5D" w:rsidRDefault="003E34D4" w:rsidP="003E34D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759F23B" w14:textId="0046C174" w:rsidR="003E34D4" w:rsidRPr="00C07C5D" w:rsidRDefault="00C273B6" w:rsidP="003E34D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273B6">
              <w:rPr>
                <w:rFonts w:ascii="Angsana New" w:hAnsi="Angsana New" w:hint="cs"/>
                <w:sz w:val="22"/>
                <w:szCs w:val="22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0AEB8B8" w14:textId="77777777" w:rsidR="003E34D4" w:rsidRPr="00C07C5D" w:rsidRDefault="003E34D4" w:rsidP="003E3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9F14B46" w14:textId="5DC4F9E2" w:rsidR="003E34D4" w:rsidRPr="00C07C5D" w:rsidRDefault="003E34D4" w:rsidP="003E34D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C273B6" w:rsidRPr="00C273B6">
              <w:rPr>
                <w:rFonts w:ascii="Angsana New" w:hAnsi="Angsana New"/>
                <w:sz w:val="22"/>
                <w:szCs w:val="22"/>
                <w:lang w:val="en-US"/>
              </w:rPr>
              <w:t>5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8E1B3DE" w14:textId="77777777" w:rsidR="003E34D4" w:rsidRPr="00C07C5D" w:rsidRDefault="003E34D4" w:rsidP="003E34D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25BE13A8" w14:textId="3EB2D57F" w:rsidR="003E34D4" w:rsidRPr="00C07C5D" w:rsidRDefault="003E34D4" w:rsidP="003E34D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C273B6" w:rsidRPr="00C273B6">
              <w:rPr>
                <w:rFonts w:ascii="Angsana New" w:hAnsi="Angsana New"/>
                <w:sz w:val="22"/>
                <w:szCs w:val="22"/>
                <w:lang w:val="en-US"/>
              </w:rPr>
              <w:t>5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804DCDE" w14:textId="77777777" w:rsidR="003E34D4" w:rsidRPr="00C07C5D" w:rsidRDefault="003E34D4" w:rsidP="003E34D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D99D30A" w14:textId="5747E51E" w:rsidR="003E34D4" w:rsidRPr="00B70E02" w:rsidRDefault="003E34D4" w:rsidP="003E34D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420EC8" w14:textId="77777777" w:rsidR="003E34D4" w:rsidRPr="00C07C5D" w:rsidRDefault="003E34D4" w:rsidP="003E34D4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84" w:type="dxa"/>
            <w:shd w:val="clear" w:color="auto" w:fill="auto"/>
          </w:tcPr>
          <w:p w14:paraId="6E3DFAED" w14:textId="77777777" w:rsidR="003E34D4" w:rsidRPr="00B70E02" w:rsidRDefault="003E34D4" w:rsidP="003E34D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D041FE" w14:textId="77777777" w:rsidR="003E34D4" w:rsidRPr="00C07C5D" w:rsidRDefault="003E34D4" w:rsidP="003E34D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02809CB2" w14:textId="4E2A2930" w:rsidR="003E34D4" w:rsidRPr="00B70E02" w:rsidRDefault="003E34D4" w:rsidP="003E34D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080FF7" w14:textId="77777777" w:rsidR="003E34D4" w:rsidRPr="00C07C5D" w:rsidRDefault="003E34D4" w:rsidP="003E34D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1F592C29" w14:textId="77777777" w:rsidR="003E34D4" w:rsidRPr="00B70E02" w:rsidRDefault="003E34D4" w:rsidP="003E34D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3E34D4" w:rsidRPr="00E216F2" w14:paraId="25FB03AB" w14:textId="77777777" w:rsidTr="00BA514B">
        <w:trPr>
          <w:gridAfter w:val="1"/>
          <w:wAfter w:w="8" w:type="dxa"/>
        </w:trPr>
        <w:tc>
          <w:tcPr>
            <w:tcW w:w="3240" w:type="dxa"/>
            <w:shd w:val="clear" w:color="auto" w:fill="auto"/>
          </w:tcPr>
          <w:p w14:paraId="04240AF2" w14:textId="77777777" w:rsidR="003E34D4" w:rsidRPr="00A545B4" w:rsidRDefault="003E34D4" w:rsidP="003E34D4">
            <w:pPr>
              <w:jc w:val="thaiDistribute"/>
              <w:rPr>
                <w:sz w:val="22"/>
                <w:szCs w:val="22"/>
                <w:cs/>
              </w:rPr>
            </w:pPr>
            <w:r w:rsidRPr="00A545B4">
              <w:rPr>
                <w:rFonts w:hint="cs"/>
                <w:sz w:val="22"/>
                <w:szCs w:val="22"/>
                <w:cs/>
              </w:rPr>
              <w:t>บริษัท ล็อกซเล่ย์ แอนด์ เอไอที โฮลดิ้ง จำกัด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75C49856" w14:textId="5C904739" w:rsidR="003E34D4" w:rsidRPr="00B70E02" w:rsidRDefault="00C273B6" w:rsidP="003E34D4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73B6">
              <w:rPr>
                <w:rFonts w:ascii="Angsana New" w:hAnsi="Angsana New" w:hint="cs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121524D0" w14:textId="77777777" w:rsidR="003E34D4" w:rsidRPr="00C07C5D" w:rsidRDefault="003E34D4" w:rsidP="003E34D4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" w:type="dxa"/>
            <w:shd w:val="clear" w:color="auto" w:fill="auto"/>
            <w:vAlign w:val="center"/>
          </w:tcPr>
          <w:p w14:paraId="503205EB" w14:textId="4E45E7EC" w:rsidR="003E34D4" w:rsidRPr="00B70E02" w:rsidRDefault="00C273B6" w:rsidP="003E34D4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73B6">
              <w:rPr>
                <w:rFonts w:ascii="Angsana New" w:hAnsi="Angsana New" w:hint="cs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2A19F7B7" w14:textId="77777777" w:rsidR="003E34D4" w:rsidRPr="00C07C5D" w:rsidRDefault="003E34D4" w:rsidP="003E3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140FE2C" w14:textId="4BB9EB20" w:rsidR="003E34D4" w:rsidRPr="00C07C5D" w:rsidRDefault="00C273B6" w:rsidP="003E34D4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200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563BDE4" w14:textId="77777777" w:rsidR="003E34D4" w:rsidRPr="00C07C5D" w:rsidRDefault="003E34D4" w:rsidP="003E3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C07C5D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78C0DA" w14:textId="77777777" w:rsidR="003E34D4" w:rsidRPr="00C07C5D" w:rsidRDefault="003E34D4" w:rsidP="003E34D4">
            <w:pPr>
              <w:pStyle w:val="Heading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98B29C3" w14:textId="60D7A646" w:rsidR="003E34D4" w:rsidRPr="00C07C5D" w:rsidRDefault="00C273B6" w:rsidP="003E34D4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 w:bidi="th-TH"/>
              </w:rPr>
              <w:t>200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ACDEB03" w14:textId="77777777" w:rsidR="003E34D4" w:rsidRPr="00C07C5D" w:rsidRDefault="003E34D4" w:rsidP="003E3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C07C5D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48BDD5BD" w14:textId="77777777" w:rsidR="003E34D4" w:rsidRPr="00C07C5D" w:rsidRDefault="003E34D4" w:rsidP="003E3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5BD930B" w14:textId="73F7744A" w:rsidR="003E34D4" w:rsidRPr="00C07C5D" w:rsidRDefault="00C273B6" w:rsidP="003E34D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273B6">
              <w:rPr>
                <w:rFonts w:ascii="Angsana New" w:hAnsi="Angsana New" w:hint="cs"/>
                <w:sz w:val="22"/>
                <w:szCs w:val="22"/>
                <w:lang w:val="en-US"/>
              </w:rPr>
              <w:t>113</w:t>
            </w:r>
          </w:p>
        </w:tc>
        <w:tc>
          <w:tcPr>
            <w:tcW w:w="270" w:type="dxa"/>
            <w:shd w:val="clear" w:color="auto" w:fill="auto"/>
          </w:tcPr>
          <w:p w14:paraId="44BEEF9A" w14:textId="77777777" w:rsidR="003E34D4" w:rsidRPr="00C07C5D" w:rsidRDefault="003E34D4" w:rsidP="003E34D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BFAC248" w14:textId="4E8A9F5C" w:rsidR="003E34D4" w:rsidRPr="00C07C5D" w:rsidRDefault="00C273B6" w:rsidP="003E34D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273B6">
              <w:rPr>
                <w:rFonts w:ascii="Angsana New" w:hAnsi="Angsana New" w:hint="cs"/>
                <w:sz w:val="22"/>
                <w:szCs w:val="22"/>
                <w:lang w:val="en-US"/>
              </w:rPr>
              <w:t>113</w:t>
            </w:r>
          </w:p>
        </w:tc>
        <w:tc>
          <w:tcPr>
            <w:tcW w:w="270" w:type="dxa"/>
            <w:shd w:val="clear" w:color="auto" w:fill="auto"/>
          </w:tcPr>
          <w:p w14:paraId="0DFC2E1C" w14:textId="77777777" w:rsidR="003E34D4" w:rsidRPr="00C07C5D" w:rsidRDefault="003E34D4" w:rsidP="003E3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1E8195A8" w14:textId="420515E1" w:rsidR="003E34D4" w:rsidRPr="00B70E02" w:rsidRDefault="003E34D4" w:rsidP="003E34D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570B52" w14:textId="77777777" w:rsidR="003E34D4" w:rsidRPr="00C07C5D" w:rsidRDefault="003E34D4" w:rsidP="003E34D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625A38F4" w14:textId="77777777" w:rsidR="003E34D4" w:rsidRPr="00B70E02" w:rsidRDefault="003E34D4" w:rsidP="003E34D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47E5B2" w14:textId="77777777" w:rsidR="003E34D4" w:rsidRPr="00C07C5D" w:rsidRDefault="003E34D4" w:rsidP="003E34D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343BD92" w14:textId="0EDEBF99" w:rsidR="003E34D4" w:rsidRPr="00B70E02" w:rsidRDefault="00C273B6" w:rsidP="003E34D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273B6">
              <w:rPr>
                <w:rFonts w:ascii="Angsana New" w:hAnsi="Angsana New"/>
                <w:sz w:val="22"/>
                <w:szCs w:val="22"/>
                <w:lang w:val="en-US"/>
              </w:rPr>
              <w:t>113</w:t>
            </w:r>
          </w:p>
        </w:tc>
        <w:tc>
          <w:tcPr>
            <w:tcW w:w="270" w:type="dxa"/>
            <w:shd w:val="clear" w:color="auto" w:fill="auto"/>
          </w:tcPr>
          <w:p w14:paraId="08CC7710" w14:textId="77777777" w:rsidR="003E34D4" w:rsidRPr="00C07C5D" w:rsidRDefault="003E34D4" w:rsidP="003E34D4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84" w:type="dxa"/>
            <w:shd w:val="clear" w:color="auto" w:fill="auto"/>
          </w:tcPr>
          <w:p w14:paraId="27005F61" w14:textId="6063556A" w:rsidR="003E34D4" w:rsidRPr="00B70E02" w:rsidRDefault="00C273B6" w:rsidP="003E34D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273B6">
              <w:rPr>
                <w:rFonts w:ascii="Angsana New" w:hAnsi="Angsana New"/>
                <w:sz w:val="22"/>
                <w:szCs w:val="22"/>
                <w:lang w:val="en-US"/>
              </w:rPr>
              <w:t>113</w:t>
            </w:r>
          </w:p>
        </w:tc>
        <w:tc>
          <w:tcPr>
            <w:tcW w:w="270" w:type="dxa"/>
            <w:shd w:val="clear" w:color="auto" w:fill="auto"/>
          </w:tcPr>
          <w:p w14:paraId="5457D96A" w14:textId="77777777" w:rsidR="003E34D4" w:rsidRPr="00C07C5D" w:rsidRDefault="003E34D4" w:rsidP="003E34D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493C94CB" w14:textId="427B057B" w:rsidR="003E34D4" w:rsidRPr="00B70E02" w:rsidRDefault="003E34D4" w:rsidP="003E34D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4250F0E" w14:textId="77777777" w:rsidR="003E34D4" w:rsidRPr="00C07C5D" w:rsidRDefault="003E34D4" w:rsidP="003E34D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CBF67BA" w14:textId="77777777" w:rsidR="003E34D4" w:rsidRPr="00B70E02" w:rsidRDefault="003E34D4" w:rsidP="003E34D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3E34D4" w:rsidRPr="00E216F2" w14:paraId="3ABFAD05" w14:textId="77777777" w:rsidTr="00BA514B">
        <w:trPr>
          <w:gridAfter w:val="1"/>
          <w:wAfter w:w="8" w:type="dxa"/>
        </w:trPr>
        <w:tc>
          <w:tcPr>
            <w:tcW w:w="3240" w:type="dxa"/>
            <w:shd w:val="clear" w:color="auto" w:fill="auto"/>
          </w:tcPr>
          <w:p w14:paraId="29C87A55" w14:textId="77777777" w:rsidR="003E34D4" w:rsidRPr="004A70CA" w:rsidRDefault="003E34D4" w:rsidP="003E34D4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14:paraId="0B09E619" w14:textId="77777777" w:rsidR="003E34D4" w:rsidRPr="00E216F2" w:rsidRDefault="003E34D4" w:rsidP="003E34D4">
            <w:pPr>
              <w:pStyle w:val="Heading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5CD110B" w14:textId="77777777" w:rsidR="003E34D4" w:rsidRPr="00E216F2" w:rsidRDefault="003E34D4" w:rsidP="003E3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" w:type="dxa"/>
            <w:shd w:val="clear" w:color="auto" w:fill="auto"/>
          </w:tcPr>
          <w:p w14:paraId="7713A32B" w14:textId="77777777" w:rsidR="003E34D4" w:rsidRPr="00E216F2" w:rsidRDefault="003E34D4" w:rsidP="003E34D4">
            <w:pPr>
              <w:pStyle w:val="Heading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7679019" w14:textId="77777777" w:rsidR="003E34D4" w:rsidRPr="00E216F2" w:rsidRDefault="003E34D4" w:rsidP="003E3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B0FE313" w14:textId="77777777" w:rsidR="003E34D4" w:rsidRPr="00E216F2" w:rsidRDefault="003E34D4" w:rsidP="003E34D4">
            <w:pPr>
              <w:tabs>
                <w:tab w:val="clear" w:pos="227"/>
                <w:tab w:val="decimal" w:pos="412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B87417E" w14:textId="77777777" w:rsidR="003E34D4" w:rsidRPr="00E216F2" w:rsidRDefault="003E34D4" w:rsidP="003E3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EE866B2" w14:textId="77777777" w:rsidR="003E34D4" w:rsidRPr="00E216F2" w:rsidRDefault="003E34D4" w:rsidP="003E34D4">
            <w:pPr>
              <w:pStyle w:val="Heading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4B8B864" w14:textId="77777777" w:rsidR="003E34D4" w:rsidRPr="00E216F2" w:rsidRDefault="003E34D4" w:rsidP="003E34D4">
            <w:pPr>
              <w:tabs>
                <w:tab w:val="clear" w:pos="227"/>
                <w:tab w:val="clear" w:pos="454"/>
                <w:tab w:val="decimal" w:pos="387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1D86CCBE" w14:textId="77777777" w:rsidR="003E34D4" w:rsidRPr="00E216F2" w:rsidRDefault="003E34D4" w:rsidP="003E3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7694487" w14:textId="77777777" w:rsidR="003E34D4" w:rsidRPr="00E216F2" w:rsidRDefault="003E34D4" w:rsidP="003E3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7C76CF06" w14:textId="3EB5F516" w:rsidR="003E34D4" w:rsidRPr="002A71F7" w:rsidRDefault="00C273B6" w:rsidP="003E34D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 w:eastAsia="zh-CN"/>
              </w:rPr>
            </w:pPr>
            <w:r w:rsidRPr="00C273B6">
              <w:rPr>
                <w:rFonts w:ascii="Angsana New" w:hAnsi="Angsana New"/>
                <w:b/>
                <w:bCs/>
                <w:sz w:val="22"/>
                <w:szCs w:val="22"/>
                <w:lang w:val="en-US" w:eastAsia="zh-CN"/>
              </w:rPr>
              <w:t>143</w:t>
            </w:r>
          </w:p>
        </w:tc>
        <w:tc>
          <w:tcPr>
            <w:tcW w:w="270" w:type="dxa"/>
            <w:shd w:val="clear" w:color="auto" w:fill="auto"/>
          </w:tcPr>
          <w:p w14:paraId="74F10D2A" w14:textId="77777777" w:rsidR="003E34D4" w:rsidRPr="00E216F2" w:rsidRDefault="003E34D4" w:rsidP="003E34D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5E930B5A" w14:textId="2DF49A3E" w:rsidR="003E34D4" w:rsidRPr="002A71F7" w:rsidRDefault="00C273B6" w:rsidP="003E34D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 w:eastAsia="zh-CN"/>
              </w:rPr>
            </w:pPr>
            <w:r w:rsidRPr="00C273B6">
              <w:rPr>
                <w:rFonts w:ascii="Angsana New" w:hAnsi="Angsana New" w:hint="cs"/>
                <w:b/>
                <w:bCs/>
                <w:sz w:val="22"/>
                <w:szCs w:val="22"/>
                <w:lang w:val="en-US" w:eastAsia="zh-CN"/>
              </w:rPr>
              <w:t>157</w:t>
            </w:r>
          </w:p>
        </w:tc>
        <w:tc>
          <w:tcPr>
            <w:tcW w:w="270" w:type="dxa"/>
            <w:shd w:val="clear" w:color="auto" w:fill="auto"/>
          </w:tcPr>
          <w:p w14:paraId="4A2768B7" w14:textId="77777777" w:rsidR="003E34D4" w:rsidRPr="00E216F2" w:rsidRDefault="003E34D4" w:rsidP="003E3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64E91955" w14:textId="03FEC6DC" w:rsidR="003E34D4" w:rsidRPr="002A71F7" w:rsidRDefault="003E34D4" w:rsidP="003E34D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(</w:t>
            </w:r>
            <w:r w:rsidR="00C273B6" w:rsidRPr="00C273B6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30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D7DBE73" w14:textId="77777777" w:rsidR="003E34D4" w:rsidRPr="005359DD" w:rsidRDefault="003E34D4" w:rsidP="003E34D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3C00232F" w14:textId="390D1B8D" w:rsidR="003E34D4" w:rsidRPr="002A71F7" w:rsidRDefault="003E34D4" w:rsidP="003E34D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(</w:t>
            </w:r>
            <w:r w:rsidR="00C273B6" w:rsidRPr="00C273B6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30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C52A102" w14:textId="77777777" w:rsidR="003E34D4" w:rsidRPr="00E216F2" w:rsidRDefault="003E34D4" w:rsidP="003E34D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38F7A8E3" w14:textId="5CCAFDFD" w:rsidR="003E34D4" w:rsidRPr="002A71F7" w:rsidRDefault="00C273B6" w:rsidP="003E34D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C273B6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113</w:t>
            </w:r>
          </w:p>
        </w:tc>
        <w:tc>
          <w:tcPr>
            <w:tcW w:w="270" w:type="dxa"/>
            <w:shd w:val="clear" w:color="auto" w:fill="auto"/>
          </w:tcPr>
          <w:p w14:paraId="1016DA52" w14:textId="77777777" w:rsidR="003E34D4" w:rsidRPr="00E216F2" w:rsidRDefault="003E34D4" w:rsidP="003E34D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shd w:val="clear" w:color="auto" w:fill="auto"/>
          </w:tcPr>
          <w:p w14:paraId="57C224B3" w14:textId="4C483EF0" w:rsidR="003E34D4" w:rsidRPr="002A71F7" w:rsidRDefault="00C273B6" w:rsidP="003E34D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C273B6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127</w:t>
            </w:r>
          </w:p>
        </w:tc>
        <w:tc>
          <w:tcPr>
            <w:tcW w:w="270" w:type="dxa"/>
            <w:shd w:val="clear" w:color="auto" w:fill="auto"/>
          </w:tcPr>
          <w:p w14:paraId="4E06C79C" w14:textId="77777777" w:rsidR="003E34D4" w:rsidRPr="00E216F2" w:rsidRDefault="003E34D4" w:rsidP="003E34D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75248AAE" w14:textId="048E20DF" w:rsidR="003E34D4" w:rsidRPr="00CA0D4F" w:rsidRDefault="003E34D4" w:rsidP="003E34D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CA0D4F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E91B57" w14:textId="77777777" w:rsidR="003E34D4" w:rsidRPr="00777DB3" w:rsidRDefault="003E34D4" w:rsidP="003E34D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2ACAA243" w14:textId="77777777" w:rsidR="003E34D4" w:rsidRPr="00CA0D4F" w:rsidRDefault="003E34D4" w:rsidP="003E34D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CA0D4F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-</w:t>
            </w:r>
          </w:p>
        </w:tc>
      </w:tr>
      <w:tr w:rsidR="003E34D4" w:rsidRPr="00E216F2" w14:paraId="3A8C2F71" w14:textId="77777777" w:rsidTr="00BA514B">
        <w:trPr>
          <w:gridAfter w:val="1"/>
          <w:wAfter w:w="8" w:type="dxa"/>
        </w:trPr>
        <w:tc>
          <w:tcPr>
            <w:tcW w:w="3240" w:type="dxa"/>
            <w:shd w:val="clear" w:color="auto" w:fill="auto"/>
          </w:tcPr>
          <w:p w14:paraId="665D79FF" w14:textId="77777777" w:rsidR="003E34D4" w:rsidRPr="00E216F2" w:rsidRDefault="003E34D4" w:rsidP="003E34D4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216F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612" w:type="dxa"/>
            <w:shd w:val="clear" w:color="auto" w:fill="auto"/>
          </w:tcPr>
          <w:p w14:paraId="2B1E1C08" w14:textId="77777777" w:rsidR="003E34D4" w:rsidRPr="00E216F2" w:rsidRDefault="003E34D4" w:rsidP="003E3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D262411" w14:textId="77777777" w:rsidR="003E34D4" w:rsidRPr="00E216F2" w:rsidRDefault="003E34D4" w:rsidP="003E34D4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" w:type="dxa"/>
            <w:shd w:val="clear" w:color="auto" w:fill="auto"/>
          </w:tcPr>
          <w:p w14:paraId="7B426CC0" w14:textId="77777777" w:rsidR="003E34D4" w:rsidRPr="00E216F2" w:rsidRDefault="003E34D4" w:rsidP="003E3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E52F404" w14:textId="77777777" w:rsidR="003E34D4" w:rsidRPr="00E216F2" w:rsidRDefault="003E34D4" w:rsidP="003E34D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F681772" w14:textId="77777777" w:rsidR="003E34D4" w:rsidRPr="00E216F2" w:rsidRDefault="003E34D4" w:rsidP="003E34D4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75829A9" w14:textId="77777777" w:rsidR="003E34D4" w:rsidRPr="00E216F2" w:rsidRDefault="003E34D4" w:rsidP="003E34D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C43098A" w14:textId="77777777" w:rsidR="003E34D4" w:rsidRPr="00E216F2" w:rsidRDefault="003E34D4" w:rsidP="003E34D4">
            <w:pPr>
              <w:pStyle w:val="acctfourfigures"/>
              <w:tabs>
                <w:tab w:val="clear" w:pos="765"/>
                <w:tab w:val="decimal" w:pos="412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2D1E879" w14:textId="77777777" w:rsidR="003E34D4" w:rsidRPr="00E216F2" w:rsidRDefault="003E34D4" w:rsidP="003E34D4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9D02ED1" w14:textId="77777777" w:rsidR="003E34D4" w:rsidRPr="00E216F2" w:rsidRDefault="003E34D4" w:rsidP="003E34D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2A0DEFF" w14:textId="77777777" w:rsidR="003E34D4" w:rsidRPr="00E216F2" w:rsidRDefault="003E34D4" w:rsidP="003E34D4">
            <w:pPr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9792A8" w14:textId="2035CA3A" w:rsidR="003E34D4" w:rsidRPr="00A545B4" w:rsidRDefault="00C273B6" w:rsidP="003E34D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C273B6">
              <w:rPr>
                <w:rFonts w:ascii="Angsana New" w:hAnsi="Angsana New" w:hint="cs"/>
                <w:b/>
                <w:bCs/>
                <w:szCs w:val="22"/>
                <w:lang w:val="en-US" w:bidi="th-TH"/>
              </w:rPr>
              <w:t>1</w:t>
            </w:r>
            <w:r w:rsidR="003E34D4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Pr="00C273B6">
              <w:rPr>
                <w:rFonts w:ascii="Angsana New" w:hAnsi="Angsana New" w:hint="cs"/>
                <w:b/>
                <w:bCs/>
                <w:szCs w:val="22"/>
                <w:lang w:val="en-US" w:bidi="th-TH"/>
              </w:rPr>
              <w:t>280</w:t>
            </w:r>
          </w:p>
        </w:tc>
        <w:tc>
          <w:tcPr>
            <w:tcW w:w="270" w:type="dxa"/>
            <w:shd w:val="clear" w:color="auto" w:fill="auto"/>
          </w:tcPr>
          <w:p w14:paraId="01E235D1" w14:textId="77777777" w:rsidR="003E34D4" w:rsidRPr="00A545B4" w:rsidRDefault="003E34D4" w:rsidP="003E34D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374401" w14:textId="56E8A5D7" w:rsidR="003E34D4" w:rsidRPr="00A545B4" w:rsidRDefault="00C273B6" w:rsidP="003E34D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C273B6">
              <w:rPr>
                <w:rFonts w:ascii="Angsana New" w:hAnsi="Angsana New" w:hint="cs"/>
                <w:b/>
                <w:bCs/>
                <w:szCs w:val="22"/>
                <w:lang w:val="en-US" w:bidi="th-TH"/>
              </w:rPr>
              <w:t>1</w:t>
            </w:r>
            <w:r w:rsidR="003E34D4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Pr="00C273B6">
              <w:rPr>
                <w:rFonts w:ascii="Angsana New" w:hAnsi="Angsana New" w:hint="cs"/>
                <w:b/>
                <w:bCs/>
                <w:szCs w:val="22"/>
                <w:lang w:val="en-US" w:bidi="th-TH"/>
              </w:rPr>
              <w:t>280</w:t>
            </w:r>
          </w:p>
        </w:tc>
        <w:tc>
          <w:tcPr>
            <w:tcW w:w="270" w:type="dxa"/>
            <w:shd w:val="clear" w:color="auto" w:fill="auto"/>
          </w:tcPr>
          <w:p w14:paraId="0938B33C" w14:textId="77777777" w:rsidR="003E34D4" w:rsidRPr="00A545B4" w:rsidRDefault="003E34D4" w:rsidP="003E3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40B93F" w14:textId="436B9CC7" w:rsidR="003E34D4" w:rsidRPr="002A71F7" w:rsidRDefault="003E34D4" w:rsidP="003E34D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rtl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(</w:t>
            </w:r>
            <w:r w:rsidR="00C273B6" w:rsidRPr="00C273B6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301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10F856B" w14:textId="77777777" w:rsidR="003E34D4" w:rsidRPr="00A545B4" w:rsidRDefault="003E34D4" w:rsidP="003E34D4">
            <w:pPr>
              <w:pStyle w:val="Heading9"/>
              <w:tabs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7E4A69" w14:textId="147365A6" w:rsidR="003E34D4" w:rsidRPr="002A71F7" w:rsidRDefault="003E34D4" w:rsidP="003E34D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rtl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(</w:t>
            </w:r>
            <w:r w:rsidR="00C273B6" w:rsidRPr="00C273B6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301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6F9979B" w14:textId="77777777" w:rsidR="003E34D4" w:rsidRPr="00A545B4" w:rsidRDefault="003E34D4" w:rsidP="003E34D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39D9A6" w14:textId="54D50197" w:rsidR="003E34D4" w:rsidRPr="00A545B4" w:rsidRDefault="00C273B6" w:rsidP="003E34D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C273B6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979</w:t>
            </w:r>
          </w:p>
        </w:tc>
        <w:tc>
          <w:tcPr>
            <w:tcW w:w="270" w:type="dxa"/>
            <w:shd w:val="clear" w:color="auto" w:fill="auto"/>
          </w:tcPr>
          <w:p w14:paraId="465F5B98" w14:textId="77777777" w:rsidR="003E34D4" w:rsidRPr="00A545B4" w:rsidRDefault="003E34D4" w:rsidP="003E34D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49A917" w14:textId="0AC5A8F0" w:rsidR="003E34D4" w:rsidRPr="00A545B4" w:rsidRDefault="00C273B6" w:rsidP="003E34D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C273B6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979</w:t>
            </w:r>
          </w:p>
        </w:tc>
        <w:tc>
          <w:tcPr>
            <w:tcW w:w="270" w:type="dxa"/>
            <w:shd w:val="clear" w:color="auto" w:fill="auto"/>
          </w:tcPr>
          <w:p w14:paraId="4BE8BB89" w14:textId="77777777" w:rsidR="003E34D4" w:rsidRPr="00A545B4" w:rsidRDefault="003E34D4" w:rsidP="003E34D4">
            <w:pPr>
              <w:pStyle w:val="Heading9"/>
              <w:tabs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6F4AFD" w14:textId="7A7D69B9" w:rsidR="003E34D4" w:rsidRPr="00CA0D4F" w:rsidRDefault="00C273B6" w:rsidP="003E34D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0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C273B6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5A9CAC0B" w14:textId="77777777" w:rsidR="003E34D4" w:rsidRPr="00777DB3" w:rsidRDefault="003E34D4" w:rsidP="003E34D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80FD8F" w14:textId="3155416D" w:rsidR="003E34D4" w:rsidRPr="00A545B4" w:rsidRDefault="00C273B6" w:rsidP="003E34D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  <w:r w:rsidRPr="00C273B6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14</w:t>
            </w:r>
          </w:p>
        </w:tc>
      </w:tr>
    </w:tbl>
    <w:p w14:paraId="02109E13" w14:textId="77777777" w:rsidR="00BB3DB7" w:rsidRDefault="00BB3DB7" w:rsidP="00BD354D">
      <w:pPr>
        <w:rPr>
          <w:lang w:eastAsia="th-TH"/>
        </w:rPr>
      </w:pPr>
    </w:p>
    <w:p w14:paraId="05F8D0DF" w14:textId="115E9985" w:rsidR="00F91192" w:rsidRDefault="00F91192" w:rsidP="00F91192">
      <w:pPr>
        <w:rPr>
          <w:lang w:eastAsia="th-TH"/>
        </w:rPr>
      </w:pPr>
      <w:r w:rsidRPr="00EB260A">
        <w:rPr>
          <w:rFonts w:ascii="Angsana New" w:hAnsi="Angsana New" w:hint="cs"/>
          <w:sz w:val="30"/>
          <w:szCs w:val="30"/>
          <w:cs/>
        </w:rPr>
        <w:t xml:space="preserve">บริษัทร่วมและการร่วมค้าดังกล่าวข้างต้นจดทะเบียนในประเทศไทย ยกเว้น </w:t>
      </w:r>
      <w:r w:rsidRPr="00EB260A">
        <w:rPr>
          <w:rFonts w:ascii="Angsana New" w:hAnsi="Angsana New"/>
          <w:sz w:val="30"/>
          <w:szCs w:val="30"/>
        </w:rPr>
        <w:t xml:space="preserve">DM-Loxley Co., Ltd. </w:t>
      </w:r>
      <w:r w:rsidRPr="00EB260A">
        <w:rPr>
          <w:rFonts w:ascii="Angsana New" w:hAnsi="Angsana New" w:hint="cs"/>
          <w:sz w:val="30"/>
          <w:szCs w:val="30"/>
          <w:cs/>
        </w:rPr>
        <w:t>ซึ่งจดทะเบียนในประเทศ</w:t>
      </w:r>
      <w:r w:rsidRPr="007E5AE9">
        <w:rPr>
          <w:rFonts w:asciiTheme="majorBidi" w:hAnsiTheme="majorBidi" w:cstheme="majorBidi" w:hint="cs"/>
          <w:sz w:val="30"/>
          <w:szCs w:val="30"/>
          <w:cs/>
        </w:rPr>
        <w:t>สาธารณรัฐ</w:t>
      </w:r>
      <w:r w:rsidRPr="00EB260A">
        <w:rPr>
          <w:rFonts w:ascii="Angsana New" w:hAnsi="Angsana New" w:hint="cs"/>
          <w:sz w:val="30"/>
          <w:szCs w:val="30"/>
          <w:cs/>
        </w:rPr>
        <w:t>ประชาธิปไตยประชาชนลาว</w:t>
      </w:r>
    </w:p>
    <w:p w14:paraId="64E3C738" w14:textId="77777777" w:rsidR="00F91192" w:rsidRDefault="00F91192" w:rsidP="00F91192">
      <w:pPr>
        <w:rPr>
          <w:lang w:eastAsia="th-TH"/>
        </w:rPr>
      </w:pPr>
    </w:p>
    <w:p w14:paraId="2F04C962" w14:textId="3571AC17" w:rsidR="00F91192" w:rsidRPr="00F91192" w:rsidRDefault="00F91192" w:rsidP="00F91192">
      <w:pPr>
        <w:rPr>
          <w:cs/>
          <w:lang w:eastAsia="th-TH"/>
        </w:rPr>
        <w:sectPr w:rsidR="00F91192" w:rsidRPr="00F91192" w:rsidSect="006D41BE">
          <w:headerReference w:type="even" r:id="rId12"/>
          <w:headerReference w:type="first" r:id="rId13"/>
          <w:footerReference w:type="first" r:id="rId14"/>
          <w:pgSz w:w="16834" w:h="11909" w:orient="landscape" w:code="9"/>
          <w:pgMar w:top="1152" w:right="691" w:bottom="810" w:left="1080" w:header="720" w:footer="428" w:gutter="0"/>
          <w:cols w:space="720"/>
        </w:sectPr>
      </w:pPr>
    </w:p>
    <w:p w14:paraId="4B5A44F8" w14:textId="404AEDEE" w:rsidR="00BB3DB7" w:rsidRPr="008E4EC2" w:rsidRDefault="00BB3DB7" w:rsidP="007E5AE9">
      <w:pPr>
        <w:pStyle w:val="a2"/>
        <w:tabs>
          <w:tab w:val="clear" w:pos="1080"/>
        </w:tabs>
        <w:ind w:right="29" w:firstLine="540"/>
        <w:jc w:val="thaiDistribute"/>
        <w:rPr>
          <w:rFonts w:ascii="Angsana New" w:hAnsi="Angsana New"/>
          <w:color w:val="0000FF"/>
          <w:spacing w:val="-2"/>
          <w:u w:val="single"/>
          <w:lang w:val="en-US"/>
        </w:rPr>
      </w:pPr>
      <w:r w:rsidRPr="00DC0D8C">
        <w:rPr>
          <w:rFonts w:ascii="Angsana New" w:hAnsi="Angsana New" w:hint="cs"/>
          <w:spacing w:val="-2"/>
          <w:u w:val="single"/>
          <w:cs/>
          <w:lang w:val="en-US"/>
        </w:rPr>
        <w:lastRenderedPageBreak/>
        <w:t>เงินลงทุนใน</w:t>
      </w:r>
      <w:r w:rsidRPr="00DC0D8C">
        <w:rPr>
          <w:rFonts w:ascii="Angsana New" w:hAnsi="Angsana New"/>
          <w:u w:val="single"/>
          <w:cs/>
        </w:rPr>
        <w:t xml:space="preserve">โครงการจำหน่ายสลากแบบเลขท้าย </w:t>
      </w:r>
      <w:r w:rsidR="00C273B6" w:rsidRPr="00C273B6">
        <w:rPr>
          <w:rFonts w:ascii="Angsana New" w:hAnsi="Angsana New"/>
          <w:u w:val="single"/>
          <w:lang w:val="en-US"/>
        </w:rPr>
        <w:t>3</w:t>
      </w:r>
      <w:r w:rsidRPr="00DC0D8C">
        <w:rPr>
          <w:rFonts w:ascii="Angsana New" w:hAnsi="Angsana New"/>
          <w:u w:val="single"/>
          <w:cs/>
        </w:rPr>
        <w:t xml:space="preserve"> ตัว และ </w:t>
      </w:r>
      <w:r w:rsidR="00C273B6" w:rsidRPr="00C273B6">
        <w:rPr>
          <w:rFonts w:ascii="Angsana New" w:hAnsi="Angsana New"/>
          <w:u w:val="single"/>
          <w:lang w:val="en-US"/>
        </w:rPr>
        <w:t>2</w:t>
      </w:r>
      <w:r w:rsidRPr="00DC0D8C">
        <w:rPr>
          <w:rFonts w:ascii="Angsana New" w:hAnsi="Angsana New"/>
          <w:u w:val="single"/>
          <w:cs/>
        </w:rPr>
        <w:t xml:space="preserve"> ตัว ด้วยเครื่องจำหน่ายสลาก</w:t>
      </w:r>
    </w:p>
    <w:p w14:paraId="6114C3C5" w14:textId="77777777" w:rsidR="00BB3DB7" w:rsidRPr="009109EA" w:rsidRDefault="00BB3DB7" w:rsidP="00BB3DB7">
      <w:pPr>
        <w:pStyle w:val="a2"/>
        <w:tabs>
          <w:tab w:val="clear" w:pos="1080"/>
        </w:tabs>
        <w:ind w:left="450" w:right="29"/>
        <w:jc w:val="thaiDistribute"/>
        <w:rPr>
          <w:rFonts w:ascii="Angsana New" w:hAnsi="Angsana New"/>
          <w:b w:val="0"/>
          <w:bCs w:val="0"/>
          <w:spacing w:val="-2"/>
          <w:sz w:val="28"/>
          <w:szCs w:val="28"/>
          <w:lang w:val="en-US"/>
        </w:rPr>
      </w:pPr>
    </w:p>
    <w:p w14:paraId="74A7490F" w14:textId="2EA48383" w:rsidR="00BB3DB7" w:rsidRPr="00596024" w:rsidRDefault="00BB3DB7" w:rsidP="007E5A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5387E">
        <w:rPr>
          <w:rFonts w:ascii="Angsana New" w:hAnsi="Angsana New" w:hint="cs"/>
          <w:sz w:val="30"/>
          <w:szCs w:val="30"/>
          <w:cs/>
        </w:rPr>
        <w:t>บริษัท ล็อกซเล่ย์ จีเท</w:t>
      </w:r>
      <w:r>
        <w:rPr>
          <w:rFonts w:ascii="Angsana New" w:hAnsi="Angsana New" w:hint="cs"/>
          <w:sz w:val="30"/>
          <w:szCs w:val="30"/>
          <w:cs/>
        </w:rPr>
        <w:t>็</w:t>
      </w:r>
      <w:r w:rsidRPr="00F5387E">
        <w:rPr>
          <w:rFonts w:ascii="Angsana New" w:hAnsi="Angsana New" w:hint="cs"/>
          <w:sz w:val="30"/>
          <w:szCs w:val="30"/>
          <w:cs/>
        </w:rPr>
        <w:t>ค เทคโนโลยี จำกัด</w:t>
      </w:r>
      <w:r w:rsidRPr="00F5387E">
        <w:rPr>
          <w:rFonts w:ascii="Angsana New" w:hAnsi="Angsana New"/>
          <w:sz w:val="30"/>
          <w:szCs w:val="30"/>
        </w:rPr>
        <w:t xml:space="preserve"> </w:t>
      </w:r>
      <w:r w:rsidRPr="00F5387E">
        <w:rPr>
          <w:rFonts w:ascii="Angsana New" w:hAnsi="Angsana New" w:hint="cs"/>
          <w:sz w:val="30"/>
          <w:szCs w:val="30"/>
          <w:cs/>
        </w:rPr>
        <w:t>ซึ่งเป็น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Pr="00F5387E">
        <w:rPr>
          <w:rFonts w:ascii="Angsana New" w:hAnsi="Angsana New" w:hint="cs"/>
          <w:sz w:val="30"/>
          <w:szCs w:val="30"/>
          <w:cs/>
        </w:rPr>
        <w:t xml:space="preserve">ร่วมของบริษัทได้ทำสัญญารับจ้างให้บริการระบบเกมสลากแก่สำนักงานสลากกินแบ่งรัฐบาลของประเทศไทยเมื่อวันที่ </w:t>
      </w:r>
      <w:r w:rsidR="00C273B6" w:rsidRPr="00C273B6">
        <w:rPr>
          <w:rFonts w:ascii="Angsana New" w:hAnsi="Angsana New"/>
          <w:sz w:val="30"/>
          <w:szCs w:val="30"/>
        </w:rPr>
        <w:t>29</w:t>
      </w:r>
      <w:r w:rsidRPr="00F5387E">
        <w:rPr>
          <w:rFonts w:ascii="Angsana New" w:hAnsi="Angsana New"/>
          <w:sz w:val="30"/>
          <w:szCs w:val="30"/>
          <w:cs/>
        </w:rPr>
        <w:t xml:space="preserve"> </w:t>
      </w:r>
      <w:r w:rsidRPr="00F5387E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="00C273B6" w:rsidRPr="00C273B6">
        <w:rPr>
          <w:rFonts w:ascii="Angsana New" w:hAnsi="Angsana New"/>
          <w:sz w:val="30"/>
          <w:szCs w:val="30"/>
        </w:rPr>
        <w:t>2548</w:t>
      </w:r>
      <w:r w:rsidRPr="00F5387E">
        <w:rPr>
          <w:rFonts w:ascii="Angsana New" w:hAnsi="Angsana New" w:hint="cs"/>
          <w:sz w:val="30"/>
          <w:szCs w:val="30"/>
          <w:cs/>
        </w:rPr>
        <w:t xml:space="preserve"> ตามเงื่อนไขของสัญญาดังกล่าว บริษัทร่วมต้องดำเนินการให้สามารถเริ่มจำหน่ายสลากด้วยเครื่องได้ภายในเจ็ดเดือนนับจากวันลงนามในสัญญา อย่างไรก็ตาม วันที่เริ่มจำหน่ายสลากจำเป็นต้องเลื่อนออกไปอีกระยะเวลาหนึ่ง</w:t>
      </w:r>
      <w:r w:rsidRPr="00F5387E">
        <w:rPr>
          <w:rFonts w:ascii="Angsana New" w:hAnsi="Angsana New"/>
          <w:sz w:val="30"/>
          <w:szCs w:val="30"/>
        </w:rPr>
        <w:t xml:space="preserve"> </w:t>
      </w:r>
      <w:r w:rsidRPr="00F5387E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C273B6" w:rsidRPr="00C273B6">
        <w:rPr>
          <w:rFonts w:ascii="Angsana New" w:hAnsi="Angsana New"/>
          <w:sz w:val="30"/>
          <w:szCs w:val="30"/>
        </w:rPr>
        <w:t>28</w:t>
      </w:r>
      <w:r w:rsidRPr="00F5387E">
        <w:rPr>
          <w:rFonts w:ascii="Angsana New" w:hAnsi="Angsana New"/>
          <w:sz w:val="30"/>
          <w:szCs w:val="30"/>
          <w:cs/>
        </w:rPr>
        <w:t xml:space="preserve"> </w:t>
      </w:r>
      <w:r w:rsidRPr="00F5387E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C273B6" w:rsidRPr="00C273B6">
        <w:rPr>
          <w:rFonts w:ascii="Angsana New" w:hAnsi="Angsana New"/>
          <w:sz w:val="30"/>
          <w:szCs w:val="30"/>
        </w:rPr>
        <w:t>2551</w:t>
      </w:r>
      <w:r w:rsidRPr="00F5387E">
        <w:rPr>
          <w:rFonts w:ascii="Angsana New" w:hAnsi="Angsana New"/>
          <w:sz w:val="30"/>
          <w:szCs w:val="30"/>
          <w:cs/>
        </w:rPr>
        <w:t xml:space="preserve"> </w:t>
      </w:r>
      <w:r w:rsidRPr="00F5387E">
        <w:rPr>
          <w:rFonts w:ascii="Angsana New" w:hAnsi="Angsana New" w:hint="cs"/>
          <w:sz w:val="30"/>
          <w:szCs w:val="30"/>
          <w:cs/>
        </w:rPr>
        <w:t xml:space="preserve">บริษัทร่วมได้รับหนังสือจากสำนักงานสลากกินแบ่งรัฐบาลแจ้งให้บริษัทร่วมดำเนินการตามโครงการเพื่อให้สามารถเริ่มจำหน่ายสลากได้อย่างช้าภายในวันที่ </w:t>
      </w:r>
      <w:r w:rsidR="00C273B6" w:rsidRPr="00C273B6">
        <w:rPr>
          <w:rFonts w:ascii="Angsana New" w:hAnsi="Angsana New"/>
          <w:sz w:val="30"/>
          <w:szCs w:val="30"/>
        </w:rPr>
        <w:t>16</w:t>
      </w:r>
      <w:r w:rsidRPr="00F5387E">
        <w:rPr>
          <w:rFonts w:ascii="Angsana New" w:hAnsi="Angsana New"/>
          <w:sz w:val="30"/>
          <w:szCs w:val="30"/>
          <w:cs/>
        </w:rPr>
        <w:t xml:space="preserve"> </w:t>
      </w:r>
      <w:r w:rsidRPr="00F5387E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C273B6" w:rsidRPr="00C273B6">
        <w:rPr>
          <w:rFonts w:ascii="Angsana New" w:hAnsi="Angsana New"/>
          <w:sz w:val="30"/>
          <w:szCs w:val="30"/>
        </w:rPr>
        <w:t>2551</w:t>
      </w:r>
      <w:r w:rsidRPr="00F5387E">
        <w:rPr>
          <w:rFonts w:ascii="Angsana New" w:hAnsi="Angsana New"/>
          <w:sz w:val="30"/>
          <w:szCs w:val="30"/>
          <w:cs/>
        </w:rPr>
        <w:t xml:space="preserve"> </w:t>
      </w:r>
      <w:r w:rsidRPr="00F5387E">
        <w:rPr>
          <w:rFonts w:ascii="Angsana New" w:hAnsi="Angsana New" w:hint="cs"/>
          <w:sz w:val="30"/>
          <w:szCs w:val="30"/>
          <w:cs/>
        </w:rPr>
        <w:t xml:space="preserve">และเมื่อวันที่ </w:t>
      </w:r>
      <w:r w:rsidR="00C273B6" w:rsidRPr="00C273B6">
        <w:rPr>
          <w:rFonts w:ascii="Angsana New" w:hAnsi="Angsana New"/>
          <w:sz w:val="30"/>
          <w:szCs w:val="30"/>
        </w:rPr>
        <w:t>18</w:t>
      </w:r>
      <w:r w:rsidRPr="00F5387E">
        <w:rPr>
          <w:rFonts w:ascii="Angsana New" w:hAnsi="Angsana New"/>
          <w:sz w:val="30"/>
          <w:szCs w:val="30"/>
          <w:cs/>
        </w:rPr>
        <w:t xml:space="preserve"> </w:t>
      </w:r>
      <w:r w:rsidRPr="00F5387E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C273B6" w:rsidRPr="00C273B6">
        <w:rPr>
          <w:rFonts w:ascii="Angsana New" w:hAnsi="Angsana New"/>
          <w:sz w:val="30"/>
          <w:szCs w:val="30"/>
        </w:rPr>
        <w:t>2551</w:t>
      </w:r>
      <w:r w:rsidRPr="00F5387E">
        <w:rPr>
          <w:rFonts w:ascii="Angsana New" w:hAnsi="Angsana New"/>
          <w:sz w:val="30"/>
          <w:szCs w:val="30"/>
          <w:cs/>
        </w:rPr>
        <w:t xml:space="preserve"> </w:t>
      </w:r>
      <w:r w:rsidRPr="00F5387E">
        <w:rPr>
          <w:rFonts w:ascii="Angsana New" w:hAnsi="Angsana New" w:hint="cs"/>
          <w:sz w:val="30"/>
          <w:szCs w:val="30"/>
          <w:cs/>
        </w:rPr>
        <w:t xml:space="preserve">บริษัทร่วมได้รับหนังสือจากสำนักงานสลากกินแบ่งรัฐบาลเพื่อรับทราบผลการตรวจการจ้างการติดตั้งระบบเกมสลากและเครื่องจำหน่ายสลาก และอนุมัติให้บริษัทร่วมติดตั้งเครื่องจำหน่ายสลากบางส่วนตามสัญญา (จำนวน </w:t>
      </w:r>
      <w:r w:rsidR="00C273B6" w:rsidRPr="00C273B6">
        <w:rPr>
          <w:rFonts w:ascii="Angsana New" w:hAnsi="Angsana New"/>
          <w:sz w:val="30"/>
          <w:szCs w:val="30"/>
        </w:rPr>
        <w:t>6</w:t>
      </w:r>
      <w:r w:rsidRPr="00F5387E">
        <w:rPr>
          <w:rFonts w:ascii="Angsana New" w:hAnsi="Angsana New"/>
          <w:sz w:val="30"/>
          <w:szCs w:val="30"/>
          <w:cs/>
        </w:rPr>
        <w:t>,</w:t>
      </w:r>
      <w:r w:rsidR="00C273B6" w:rsidRPr="00C273B6">
        <w:rPr>
          <w:rFonts w:ascii="Angsana New" w:hAnsi="Angsana New"/>
          <w:sz w:val="30"/>
          <w:szCs w:val="30"/>
        </w:rPr>
        <w:t>761</w:t>
      </w:r>
      <w:r w:rsidRPr="00F5387E">
        <w:rPr>
          <w:rFonts w:ascii="Angsana New" w:hAnsi="Angsana New"/>
          <w:sz w:val="30"/>
          <w:szCs w:val="30"/>
          <w:cs/>
        </w:rPr>
        <w:t xml:space="preserve"> </w:t>
      </w:r>
      <w:r w:rsidRPr="00F5387E">
        <w:rPr>
          <w:rFonts w:ascii="Angsana New" w:hAnsi="Angsana New" w:hint="cs"/>
          <w:sz w:val="30"/>
          <w:szCs w:val="30"/>
          <w:cs/>
        </w:rPr>
        <w:t xml:space="preserve">เครื่อง) </w:t>
      </w:r>
      <w:r w:rsidRPr="00F5387E">
        <w:rPr>
          <w:rFonts w:ascii="Angsana New" w:hAnsi="Angsana New"/>
          <w:sz w:val="30"/>
          <w:szCs w:val="30"/>
          <w:cs/>
        </w:rPr>
        <w:t xml:space="preserve">ต่อมาเมื่อวันที่ </w:t>
      </w:r>
      <w:r w:rsidR="00C273B6" w:rsidRPr="00C273B6">
        <w:rPr>
          <w:rFonts w:ascii="Angsana New" w:hAnsi="Angsana New"/>
          <w:sz w:val="30"/>
          <w:szCs w:val="30"/>
        </w:rPr>
        <w:t>7</w:t>
      </w:r>
      <w:r w:rsidRPr="00F5387E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="00C273B6" w:rsidRPr="00C273B6">
        <w:rPr>
          <w:rFonts w:ascii="Angsana New" w:hAnsi="Angsana New"/>
          <w:sz w:val="30"/>
          <w:szCs w:val="30"/>
        </w:rPr>
        <w:t>2551</w:t>
      </w:r>
      <w:r w:rsidRPr="00F5387E">
        <w:rPr>
          <w:rFonts w:ascii="Angsana New" w:hAnsi="Angsana New"/>
          <w:sz w:val="30"/>
          <w:szCs w:val="30"/>
          <w:cs/>
        </w:rPr>
        <w:t xml:space="preserve"> บริษัทร่วมได้มีหนังสือถึงสำนักงานสลากกินแบ่งรัฐบาล ขอให้สำนักงานสลากกินแบ่งรัฐบาลปฏิบัติตามสัญญาดำเนินการให้มีการจำหน่ายสลาก และชำระค่าเสียหายให้แก่บริษัทร่วมซึ่งได้</w:t>
      </w:r>
      <w:r>
        <w:rPr>
          <w:rFonts w:ascii="Angsana New" w:hAnsi="Angsana New"/>
          <w:sz w:val="30"/>
          <w:szCs w:val="30"/>
          <w:cs/>
        </w:rPr>
        <w:t>ลงทุนไปแล้วกว่า</w:t>
      </w:r>
      <w:r w:rsidR="000A258B">
        <w:rPr>
          <w:rFonts w:ascii="Angsana New" w:hAnsi="Angsana New"/>
          <w:sz w:val="30"/>
          <w:szCs w:val="30"/>
        </w:rPr>
        <w:t xml:space="preserve"> </w:t>
      </w:r>
      <w:r w:rsidR="000A258B">
        <w:rPr>
          <w:rFonts w:ascii="Angsana New" w:hAnsi="Angsana New"/>
          <w:sz w:val="30"/>
          <w:szCs w:val="30"/>
        </w:rPr>
        <w:br/>
      </w:r>
      <w:r w:rsidR="00C273B6" w:rsidRPr="00C273B6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</w:rPr>
        <w:t xml:space="preserve"> พัน</w:t>
      </w:r>
      <w:r w:rsidRPr="00F5387E">
        <w:rPr>
          <w:rFonts w:ascii="Angsana New" w:hAnsi="Angsana New"/>
          <w:sz w:val="30"/>
          <w:szCs w:val="30"/>
          <w:cs/>
        </w:rPr>
        <w:t xml:space="preserve">ล้านบาท ภายใน </w:t>
      </w:r>
      <w:r w:rsidR="00C273B6" w:rsidRPr="00C273B6">
        <w:rPr>
          <w:rFonts w:ascii="Angsana New" w:hAnsi="Angsana New"/>
          <w:sz w:val="30"/>
          <w:szCs w:val="30"/>
        </w:rPr>
        <w:t>30</w:t>
      </w:r>
      <w:r w:rsidRPr="00F5387E">
        <w:rPr>
          <w:rFonts w:ascii="Angsana New" w:hAnsi="Angsana New"/>
          <w:sz w:val="30"/>
          <w:szCs w:val="30"/>
          <w:cs/>
        </w:rPr>
        <w:t xml:space="preserve"> วัน หากสำนักงานสลากกินแบ่งรัฐบาลยังไม่ดำเนินการดังกล่าว บริษัทร่วมอาจดำเนินการตามกฎหมายตามที่เห็นสมควร </w:t>
      </w:r>
      <w:r w:rsidRPr="00F5387E">
        <w:rPr>
          <w:rFonts w:ascii="Angsana New" w:hAnsi="Angsana New" w:hint="cs"/>
          <w:sz w:val="30"/>
          <w:szCs w:val="30"/>
          <w:cs/>
        </w:rPr>
        <w:t xml:space="preserve">และเมื่อวันที่ </w:t>
      </w:r>
      <w:r w:rsidR="00C273B6" w:rsidRPr="00C273B6">
        <w:rPr>
          <w:rFonts w:ascii="Angsana New" w:hAnsi="Angsana New"/>
          <w:sz w:val="30"/>
          <w:szCs w:val="30"/>
        </w:rPr>
        <w:t>24</w:t>
      </w:r>
      <w:r w:rsidRPr="00F5387E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C273B6" w:rsidRPr="00C273B6">
        <w:rPr>
          <w:rFonts w:ascii="Angsana New" w:hAnsi="Angsana New"/>
          <w:sz w:val="30"/>
          <w:szCs w:val="30"/>
        </w:rPr>
        <w:t>2551</w:t>
      </w:r>
      <w:r w:rsidRPr="00F5387E">
        <w:rPr>
          <w:rFonts w:ascii="Angsana New" w:hAnsi="Angsana New"/>
          <w:sz w:val="30"/>
          <w:szCs w:val="30"/>
        </w:rPr>
        <w:t xml:space="preserve"> </w:t>
      </w:r>
      <w:r w:rsidRPr="00F5387E">
        <w:rPr>
          <w:rFonts w:ascii="Angsana New" w:hAnsi="Angsana New" w:hint="cs"/>
          <w:sz w:val="30"/>
          <w:szCs w:val="30"/>
          <w:cs/>
        </w:rPr>
        <w:t xml:space="preserve">สำนักงานสลากกินแบ่งรัฐบาลได้ทำหนังสือชี้แจงผลการพิจารณาขอความเป็นธรรมให้ดำเนินการจำหน่ายสลากแบบเลขท้าย </w:t>
      </w:r>
      <w:r w:rsidR="00C273B6" w:rsidRPr="00C273B6">
        <w:rPr>
          <w:rFonts w:ascii="Angsana New" w:hAnsi="Angsana New"/>
          <w:sz w:val="30"/>
          <w:szCs w:val="30"/>
        </w:rPr>
        <w:t>3</w:t>
      </w:r>
      <w:r w:rsidRPr="00F5387E">
        <w:rPr>
          <w:rFonts w:ascii="Angsana New" w:hAnsi="Angsana New"/>
          <w:sz w:val="30"/>
          <w:szCs w:val="30"/>
        </w:rPr>
        <w:t xml:space="preserve"> </w:t>
      </w:r>
      <w:r w:rsidRPr="00F5387E">
        <w:rPr>
          <w:rFonts w:ascii="Angsana New" w:hAnsi="Angsana New" w:hint="cs"/>
          <w:sz w:val="30"/>
          <w:szCs w:val="30"/>
          <w:cs/>
        </w:rPr>
        <w:t xml:space="preserve">ตัว และ </w:t>
      </w:r>
      <w:r w:rsidR="00C273B6" w:rsidRPr="00C273B6">
        <w:rPr>
          <w:rFonts w:ascii="Angsana New" w:hAnsi="Angsana New"/>
          <w:sz w:val="30"/>
          <w:szCs w:val="30"/>
        </w:rPr>
        <w:t>2</w:t>
      </w:r>
      <w:r w:rsidRPr="00F5387E">
        <w:rPr>
          <w:rFonts w:ascii="Angsana New" w:hAnsi="Angsana New" w:hint="cs"/>
          <w:sz w:val="30"/>
          <w:szCs w:val="30"/>
          <w:cs/>
        </w:rPr>
        <w:t xml:space="preserve"> ตัว ด้วยเครื่องจำหน่ายสลากว่าคณะกรรมการสลากกินแบ่งรัฐบาลมีมติเห็นด้วยกับโครงการดังกล่าว และได้นำเสนอไปยังกระทรวงการคลัง </w:t>
      </w:r>
      <w:r w:rsidR="00624221">
        <w:rPr>
          <w:rFonts w:ascii="Angsana New" w:hAnsi="Angsana New"/>
          <w:sz w:val="30"/>
          <w:szCs w:val="30"/>
        </w:rPr>
        <w:br/>
      </w:r>
      <w:r w:rsidRPr="00F5387E">
        <w:rPr>
          <w:rFonts w:ascii="Angsana New" w:hAnsi="Angsana New"/>
          <w:sz w:val="30"/>
          <w:szCs w:val="30"/>
          <w:cs/>
        </w:rPr>
        <w:t xml:space="preserve">ในเดือนเมษายน </w:t>
      </w:r>
      <w:r w:rsidR="00C273B6" w:rsidRPr="00C273B6">
        <w:rPr>
          <w:rFonts w:ascii="Angsana New" w:hAnsi="Angsana New"/>
          <w:sz w:val="30"/>
          <w:szCs w:val="30"/>
        </w:rPr>
        <w:t>2552</w:t>
      </w:r>
      <w:r w:rsidRPr="00F5387E">
        <w:rPr>
          <w:rFonts w:ascii="Angsana New" w:hAnsi="Angsana New"/>
          <w:sz w:val="30"/>
          <w:szCs w:val="30"/>
          <w:cs/>
        </w:rPr>
        <w:t xml:space="preserve"> บริษัท</w:t>
      </w:r>
      <w:r w:rsidRPr="00F5387E">
        <w:rPr>
          <w:rFonts w:ascii="Angsana New" w:hAnsi="Angsana New" w:hint="cs"/>
          <w:sz w:val="30"/>
          <w:szCs w:val="30"/>
          <w:cs/>
        </w:rPr>
        <w:t>ร่วม</w:t>
      </w:r>
      <w:r w:rsidRPr="00F5387E">
        <w:rPr>
          <w:rFonts w:ascii="Angsana New" w:hAnsi="Angsana New"/>
          <w:sz w:val="30"/>
          <w:szCs w:val="30"/>
          <w:cs/>
        </w:rPr>
        <w:t>ได้ทำหนังสือเร่งรัดให้สำนักงานสลากกินแบ่งรัฐบาลปฏิบัติตามสัญญาดังกล่าว</w:t>
      </w:r>
      <w:r w:rsidRPr="00F5387E">
        <w:rPr>
          <w:rFonts w:ascii="Angsana New" w:hAnsi="Angsana New" w:hint="cs"/>
          <w:sz w:val="30"/>
          <w:szCs w:val="30"/>
          <w:cs/>
        </w:rPr>
        <w:t>แล้ว อย่างไรก็ตาม</w:t>
      </w:r>
      <w:r w:rsidRPr="00F5387E">
        <w:rPr>
          <w:rFonts w:ascii="Angsana New" w:hAnsi="Angsana New"/>
          <w:sz w:val="30"/>
          <w:szCs w:val="30"/>
        </w:rPr>
        <w:t xml:space="preserve"> </w:t>
      </w:r>
      <w:r w:rsidRPr="00F5387E">
        <w:rPr>
          <w:rFonts w:ascii="Angsana New" w:hAnsi="Angsana New" w:hint="cs"/>
          <w:sz w:val="30"/>
          <w:szCs w:val="30"/>
          <w:cs/>
        </w:rPr>
        <w:t xml:space="preserve">คณะกรรมการสลากกินแบ่งรัฐบาลได้มีมติให้สำนักงานสลากกินแบ่งรัฐบาลศึกษาเพิ่มเติมเกี่ยวกับข้อกฎหมายและผลกระทบทางสังคม ซึ่งผลสำรวจความเห็นของประชาชนกลุ่มตัวอย่างให้การสนับสนุนการจำหน่ายสลากด้วยเครื่องมากกว่าร้อยละ </w:t>
      </w:r>
      <w:r w:rsidR="00C273B6" w:rsidRPr="00C273B6">
        <w:rPr>
          <w:rFonts w:ascii="Angsana New" w:hAnsi="Angsana New"/>
          <w:sz w:val="30"/>
          <w:szCs w:val="30"/>
        </w:rPr>
        <w:t>50</w:t>
      </w:r>
      <w:r w:rsidRPr="00F5387E">
        <w:rPr>
          <w:rFonts w:ascii="Angsana New" w:hAnsi="Angsana New" w:hint="cs"/>
          <w:sz w:val="30"/>
          <w:szCs w:val="30"/>
          <w:cs/>
        </w:rPr>
        <w:t xml:space="preserve"> และในเดือนสิงหาคม </w:t>
      </w:r>
      <w:r w:rsidR="00C273B6" w:rsidRPr="00C273B6">
        <w:rPr>
          <w:rFonts w:ascii="Angsana New" w:hAnsi="Angsana New"/>
          <w:sz w:val="30"/>
          <w:szCs w:val="30"/>
        </w:rPr>
        <w:t>2552</w:t>
      </w:r>
      <w:r w:rsidRPr="00F5387E">
        <w:rPr>
          <w:rFonts w:ascii="Angsana New" w:hAnsi="Angsana New" w:hint="cs"/>
          <w:sz w:val="30"/>
          <w:szCs w:val="30"/>
          <w:cs/>
        </w:rPr>
        <w:t xml:space="preserve"> สำนักงานคณะกรรมการกฤษฎีกาได้ตอบข้อหารือของสำนักงานสลากกินแบ่งรัฐบาลในประเด็นกรณีการจำหน่ายสลากกินแบ่งรัฐบาลแบบ </w:t>
      </w:r>
      <w:r w:rsidR="00C273B6" w:rsidRPr="00C273B6">
        <w:rPr>
          <w:rFonts w:ascii="Angsana New" w:hAnsi="Angsana New"/>
          <w:sz w:val="30"/>
          <w:szCs w:val="30"/>
        </w:rPr>
        <w:t>3</w:t>
      </w:r>
      <w:r w:rsidRPr="00F5387E">
        <w:rPr>
          <w:rFonts w:ascii="Angsana New" w:hAnsi="Angsana New" w:hint="cs"/>
          <w:sz w:val="30"/>
          <w:szCs w:val="30"/>
          <w:cs/>
        </w:rPr>
        <w:t xml:space="preserve"> ตัวและ</w:t>
      </w:r>
      <w:r w:rsidR="000A258B">
        <w:rPr>
          <w:rFonts w:ascii="Angsana New" w:hAnsi="Angsana New"/>
          <w:sz w:val="30"/>
          <w:szCs w:val="30"/>
        </w:rPr>
        <w:t xml:space="preserve"> </w:t>
      </w:r>
      <w:r w:rsidR="000A258B">
        <w:rPr>
          <w:rFonts w:ascii="Angsana New" w:hAnsi="Angsana New"/>
          <w:sz w:val="30"/>
          <w:szCs w:val="30"/>
        </w:rPr>
        <w:br/>
      </w:r>
      <w:r w:rsidR="00C273B6" w:rsidRPr="00C273B6">
        <w:rPr>
          <w:rFonts w:ascii="Angsana New" w:hAnsi="Angsana New"/>
          <w:sz w:val="30"/>
          <w:szCs w:val="30"/>
        </w:rPr>
        <w:t>2</w:t>
      </w:r>
      <w:r w:rsidRPr="00F5387E">
        <w:rPr>
          <w:rFonts w:ascii="Angsana New" w:hAnsi="Angsana New" w:hint="cs"/>
          <w:sz w:val="30"/>
          <w:szCs w:val="30"/>
          <w:cs/>
        </w:rPr>
        <w:t xml:space="preserve"> ตัวด้วยเครื่องจำหน่ายสลากว่า สำนักงานสลากกินแบ่งรัฐบาลสามารถกระทำได้ตามพระราชบัญญัติสำนักงานสลากกินแบ่งรัฐบาล พ.ศ. </w:t>
      </w:r>
      <w:r w:rsidR="00C273B6" w:rsidRPr="00C273B6">
        <w:rPr>
          <w:rFonts w:ascii="Angsana New" w:hAnsi="Angsana New"/>
          <w:sz w:val="30"/>
          <w:szCs w:val="30"/>
        </w:rPr>
        <w:t>2517</w:t>
      </w:r>
      <w:r w:rsidRPr="00F5387E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F5387E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ร่วม</w:t>
      </w:r>
      <w:r w:rsidRPr="00F5387E">
        <w:rPr>
          <w:rFonts w:ascii="Angsana New" w:hAnsi="Angsana New"/>
          <w:sz w:val="30"/>
          <w:szCs w:val="30"/>
          <w:cs/>
        </w:rPr>
        <w:t xml:space="preserve">ได้รับหนังสือจากสำนักงานสลากกินแบ่งรัฐบาลลงวันที่ </w:t>
      </w:r>
      <w:r w:rsidR="00C273B6" w:rsidRPr="00C273B6">
        <w:rPr>
          <w:rFonts w:ascii="Angsana New" w:hAnsi="Angsana New"/>
          <w:sz w:val="30"/>
          <w:szCs w:val="30"/>
        </w:rPr>
        <w:t>14</w:t>
      </w:r>
      <w:r w:rsidRPr="00F5387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C273B6" w:rsidRPr="00C273B6">
        <w:rPr>
          <w:rFonts w:ascii="Angsana New" w:hAnsi="Angsana New"/>
          <w:sz w:val="30"/>
          <w:szCs w:val="30"/>
        </w:rPr>
        <w:t>2552</w:t>
      </w:r>
      <w:r w:rsidRPr="00F5387E">
        <w:rPr>
          <w:rFonts w:ascii="Angsana New" w:hAnsi="Angsana New"/>
          <w:sz w:val="30"/>
          <w:szCs w:val="30"/>
          <w:cs/>
        </w:rPr>
        <w:t xml:space="preserve"> แจ้งว่า เมื่อวันที่ </w:t>
      </w:r>
      <w:r w:rsidR="00C273B6" w:rsidRPr="00C273B6">
        <w:rPr>
          <w:rFonts w:ascii="Angsana New" w:hAnsi="Angsana New"/>
          <w:sz w:val="30"/>
          <w:szCs w:val="30"/>
        </w:rPr>
        <w:t>4</w:t>
      </w:r>
      <w:r w:rsidRPr="00F5387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C273B6" w:rsidRPr="00C273B6">
        <w:rPr>
          <w:rFonts w:ascii="Angsana New" w:hAnsi="Angsana New"/>
          <w:sz w:val="30"/>
          <w:szCs w:val="30"/>
        </w:rPr>
        <w:t>2552</w:t>
      </w:r>
      <w:r w:rsidRPr="00F5387E">
        <w:rPr>
          <w:rFonts w:ascii="Angsana New" w:hAnsi="Angsana New"/>
          <w:sz w:val="30"/>
          <w:szCs w:val="30"/>
          <w:cs/>
        </w:rPr>
        <w:t xml:space="preserve"> คณะกรรมการสลากกินแบ่งรัฐบาลได้มีมติเห็นชอบในหลักการให้สำนักงานสลากกินแบ่งรัฐบาล ออกสลาก </w:t>
      </w:r>
      <w:r w:rsidR="00C273B6" w:rsidRPr="00C273B6">
        <w:rPr>
          <w:rFonts w:ascii="Angsana New" w:hAnsi="Angsana New"/>
          <w:sz w:val="30"/>
          <w:szCs w:val="30"/>
        </w:rPr>
        <w:t>3</w:t>
      </w:r>
      <w:r w:rsidRPr="00F5387E">
        <w:rPr>
          <w:rFonts w:ascii="Angsana New" w:hAnsi="Angsana New"/>
          <w:sz w:val="30"/>
          <w:szCs w:val="30"/>
          <w:cs/>
        </w:rPr>
        <w:t xml:space="preserve"> ตัว และ </w:t>
      </w:r>
      <w:r w:rsidR="00C273B6" w:rsidRPr="00C273B6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  <w:cs/>
        </w:rPr>
        <w:t xml:space="preserve"> ตัว ด</w:t>
      </w:r>
      <w:r>
        <w:rPr>
          <w:rFonts w:ascii="Angsana New" w:hAnsi="Angsana New" w:hint="cs"/>
          <w:sz w:val="30"/>
          <w:szCs w:val="30"/>
          <w:cs/>
        </w:rPr>
        <w:t>้</w:t>
      </w:r>
      <w:r w:rsidRPr="00F5387E">
        <w:rPr>
          <w:rFonts w:ascii="Angsana New" w:hAnsi="Angsana New"/>
          <w:sz w:val="30"/>
          <w:szCs w:val="30"/>
          <w:cs/>
        </w:rPr>
        <w:t xml:space="preserve">วยเครื่องจำหน่ายและให้ไปกำหนดแนวทางวิธีการดำเนินการให้แล้วเสร็จภายใน </w:t>
      </w:r>
      <w:r w:rsidR="00C273B6" w:rsidRPr="00C273B6">
        <w:rPr>
          <w:rFonts w:ascii="Angsana New" w:hAnsi="Angsana New"/>
          <w:sz w:val="30"/>
          <w:szCs w:val="30"/>
        </w:rPr>
        <w:t>90</w:t>
      </w:r>
      <w:r w:rsidRPr="00F5387E">
        <w:rPr>
          <w:rFonts w:ascii="Angsana New" w:hAnsi="Angsana New"/>
          <w:sz w:val="30"/>
          <w:szCs w:val="30"/>
          <w:cs/>
        </w:rPr>
        <w:t xml:space="preserve"> วัน แล้วเสนอให้คณะกรรมการสลากกินแบ่งรัฐบาลทราบเพื่อรายงานคณะรัฐมนตรีทราบต่อไป</w:t>
      </w:r>
      <w:r w:rsidR="00624221">
        <w:rPr>
          <w:rFonts w:ascii="Angsana New" w:hAnsi="Angsana New"/>
          <w:sz w:val="30"/>
          <w:szCs w:val="30"/>
        </w:rPr>
        <w:t xml:space="preserve"> </w:t>
      </w:r>
      <w:r w:rsidR="00624221">
        <w:rPr>
          <w:rFonts w:ascii="Angsana New" w:hAnsi="Angsana New"/>
          <w:sz w:val="30"/>
          <w:szCs w:val="30"/>
        </w:rPr>
        <w:br/>
      </w:r>
      <w:r w:rsidRPr="00E7024D">
        <w:rPr>
          <w:rFonts w:ascii="Angsana New" w:hAnsi="Angsana New"/>
          <w:sz w:val="30"/>
          <w:szCs w:val="30"/>
          <w:cs/>
        </w:rPr>
        <w:t>ใน</w:t>
      </w:r>
      <w:r w:rsidRPr="00E7024D">
        <w:rPr>
          <w:rFonts w:ascii="Angsana New" w:hAnsi="Angsana New" w:hint="cs"/>
          <w:sz w:val="30"/>
          <w:szCs w:val="30"/>
          <w:cs/>
        </w:rPr>
        <w:t>เดือน</w:t>
      </w:r>
      <w:r w:rsidRPr="00E7024D">
        <w:rPr>
          <w:rFonts w:ascii="Angsana New" w:hAnsi="Angsana New"/>
          <w:sz w:val="30"/>
          <w:szCs w:val="30"/>
          <w:cs/>
        </w:rPr>
        <w:t xml:space="preserve">มกราคม </w:t>
      </w:r>
      <w:r w:rsidR="00C273B6" w:rsidRPr="00C273B6">
        <w:rPr>
          <w:rFonts w:ascii="Angsana New" w:hAnsi="Angsana New"/>
          <w:sz w:val="30"/>
          <w:szCs w:val="30"/>
        </w:rPr>
        <w:t>2553</w:t>
      </w:r>
      <w:r w:rsidRPr="00E7024D">
        <w:rPr>
          <w:rFonts w:ascii="Angsana New" w:hAnsi="Angsana New"/>
          <w:sz w:val="30"/>
          <w:szCs w:val="30"/>
          <w:cs/>
        </w:rPr>
        <w:t xml:space="preserve"> นายกรัฐมนตรีได้แต่งตั้งคณะกรรมการตรวจสอบและพิจารณา</w:t>
      </w:r>
      <w:r w:rsidRPr="00E7024D">
        <w:rPr>
          <w:rFonts w:ascii="Angsana New" w:hAnsi="Angsana New" w:hint="cs"/>
          <w:sz w:val="30"/>
          <w:szCs w:val="30"/>
          <w:cs/>
        </w:rPr>
        <w:t>ข้อเท็จจริง</w:t>
      </w:r>
      <w:r w:rsidRPr="00E7024D">
        <w:rPr>
          <w:rFonts w:ascii="Angsana New" w:hAnsi="Angsana New"/>
          <w:sz w:val="30"/>
          <w:szCs w:val="30"/>
        </w:rPr>
        <w:t xml:space="preserve"> </w:t>
      </w:r>
      <w:r w:rsidRPr="00E7024D">
        <w:rPr>
          <w:rFonts w:ascii="Angsana New" w:hAnsi="Angsana New" w:hint="cs"/>
          <w:sz w:val="30"/>
          <w:szCs w:val="30"/>
          <w:cs/>
        </w:rPr>
        <w:t xml:space="preserve">และกฎหมายที่เกี่ยวข้องกรณีโครงการจำหน่ายรางวัลเลขท้าย </w:t>
      </w:r>
      <w:r w:rsidR="00C273B6" w:rsidRPr="00C273B6">
        <w:rPr>
          <w:rFonts w:ascii="Angsana New" w:hAnsi="Angsana New"/>
          <w:sz w:val="30"/>
          <w:szCs w:val="30"/>
        </w:rPr>
        <w:t>3</w:t>
      </w:r>
      <w:r w:rsidRPr="00E7024D">
        <w:rPr>
          <w:rFonts w:ascii="Angsana New" w:hAnsi="Angsana New"/>
          <w:sz w:val="30"/>
          <w:szCs w:val="30"/>
        </w:rPr>
        <w:t xml:space="preserve"> </w:t>
      </w:r>
      <w:r w:rsidRPr="00E7024D">
        <w:rPr>
          <w:rFonts w:ascii="Angsana New" w:hAnsi="Angsana New" w:hint="cs"/>
          <w:sz w:val="30"/>
          <w:szCs w:val="30"/>
          <w:cs/>
        </w:rPr>
        <w:t xml:space="preserve">ตัว </w:t>
      </w:r>
      <w:r w:rsidR="00C273B6" w:rsidRPr="00C273B6">
        <w:rPr>
          <w:rFonts w:ascii="Angsana New" w:hAnsi="Angsana New"/>
          <w:sz w:val="30"/>
          <w:szCs w:val="30"/>
        </w:rPr>
        <w:t>2</w:t>
      </w:r>
      <w:r w:rsidRPr="00E7024D">
        <w:rPr>
          <w:rFonts w:ascii="Angsana New" w:hAnsi="Angsana New" w:hint="cs"/>
          <w:sz w:val="30"/>
          <w:szCs w:val="30"/>
          <w:cs/>
        </w:rPr>
        <w:t xml:space="preserve"> ตัว ด้วยเครื่องจำหน่ายอัตโนมัติหรือหวยออนไลน์ เพื่อตรวจสอบและพิจารณาข้อเท็จจริง</w:t>
      </w:r>
      <w:r w:rsidRPr="00E7024D">
        <w:rPr>
          <w:rFonts w:ascii="Angsana New" w:hAnsi="Angsana New"/>
          <w:sz w:val="30"/>
          <w:szCs w:val="30"/>
        </w:rPr>
        <w:t xml:space="preserve"> </w:t>
      </w:r>
      <w:r w:rsidRPr="00E7024D">
        <w:rPr>
          <w:rFonts w:ascii="Angsana New" w:hAnsi="Angsana New" w:hint="cs"/>
          <w:sz w:val="30"/>
          <w:szCs w:val="30"/>
          <w:cs/>
        </w:rPr>
        <w:t xml:space="preserve">ทางเลือก และกฎหมายที่เกี่ยวข้องกรณีโครงการจำหน่ายรางวัลเลขท้าย </w:t>
      </w:r>
      <w:r w:rsidR="00C273B6" w:rsidRPr="00C273B6">
        <w:rPr>
          <w:rFonts w:ascii="Angsana New" w:hAnsi="Angsana New"/>
          <w:sz w:val="30"/>
          <w:szCs w:val="30"/>
        </w:rPr>
        <w:t>3</w:t>
      </w:r>
      <w:r w:rsidRPr="00E7024D">
        <w:rPr>
          <w:rFonts w:ascii="Angsana New" w:hAnsi="Angsana New"/>
          <w:sz w:val="30"/>
          <w:szCs w:val="30"/>
        </w:rPr>
        <w:t xml:space="preserve"> </w:t>
      </w:r>
      <w:r w:rsidRPr="00E7024D">
        <w:rPr>
          <w:rFonts w:ascii="Angsana New" w:hAnsi="Angsana New" w:hint="cs"/>
          <w:sz w:val="30"/>
          <w:szCs w:val="30"/>
          <w:cs/>
        </w:rPr>
        <w:t>ตัว</w:t>
      </w:r>
      <w:r w:rsidR="000A258B">
        <w:rPr>
          <w:rFonts w:ascii="Angsana New" w:hAnsi="Angsana New"/>
          <w:sz w:val="30"/>
          <w:szCs w:val="30"/>
        </w:rPr>
        <w:t xml:space="preserve"> </w:t>
      </w:r>
      <w:r w:rsidR="000A258B">
        <w:rPr>
          <w:rFonts w:ascii="Angsana New" w:hAnsi="Angsana New"/>
          <w:sz w:val="30"/>
          <w:szCs w:val="30"/>
        </w:rPr>
        <w:br/>
      </w:r>
      <w:r w:rsidR="00C273B6" w:rsidRPr="00C273B6">
        <w:rPr>
          <w:rFonts w:ascii="Angsana New" w:hAnsi="Angsana New"/>
          <w:sz w:val="30"/>
          <w:szCs w:val="30"/>
        </w:rPr>
        <w:t>2</w:t>
      </w:r>
      <w:r w:rsidRPr="00E7024D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ตัว</w:t>
      </w:r>
      <w:r>
        <w:rPr>
          <w:rFonts w:ascii="Angsana New" w:hAnsi="Angsana New"/>
          <w:sz w:val="30"/>
          <w:szCs w:val="30"/>
        </w:rPr>
        <w:t xml:space="preserve"> </w:t>
      </w:r>
      <w:r w:rsidRPr="00E7024D">
        <w:rPr>
          <w:rFonts w:ascii="Angsana New" w:hAnsi="Angsana New" w:hint="cs"/>
          <w:sz w:val="30"/>
          <w:szCs w:val="30"/>
          <w:cs/>
        </w:rPr>
        <w:t>ด้วยเครื่องจำหน่ายอัตโนมัติหรือหวยออนไลน์</w:t>
      </w:r>
      <w:r w:rsidRPr="00AC215E">
        <w:rPr>
          <w:rFonts w:ascii="Angsana New" w:hAnsi="Angsana New"/>
          <w:spacing w:val="-2"/>
          <w:sz w:val="30"/>
          <w:szCs w:val="30"/>
          <w:cs/>
        </w:rPr>
        <w:t xml:space="preserve">ภายใน </w:t>
      </w:r>
      <w:r w:rsidR="00C273B6" w:rsidRPr="00C273B6">
        <w:rPr>
          <w:rFonts w:ascii="Angsana New" w:hAnsi="Angsana New"/>
          <w:spacing w:val="-2"/>
          <w:sz w:val="30"/>
          <w:szCs w:val="30"/>
        </w:rPr>
        <w:t>30</w:t>
      </w:r>
      <w:r w:rsidRPr="00AC215E">
        <w:rPr>
          <w:rFonts w:ascii="Angsana New" w:hAnsi="Angsana New"/>
          <w:spacing w:val="-2"/>
          <w:sz w:val="30"/>
          <w:szCs w:val="30"/>
          <w:cs/>
        </w:rPr>
        <w:t xml:space="preserve"> วัน </w:t>
      </w:r>
      <w:r w:rsidRPr="00AC215E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Pr="00AC215E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AC215E">
        <w:rPr>
          <w:rFonts w:ascii="Angsana New" w:hAnsi="Angsana New" w:hint="cs"/>
          <w:spacing w:val="-2"/>
          <w:sz w:val="30"/>
          <w:szCs w:val="30"/>
          <w:cs/>
        </w:rPr>
        <w:t>ร่วม</w:t>
      </w:r>
      <w:r w:rsidRPr="00AC215E">
        <w:rPr>
          <w:rFonts w:ascii="Angsana New" w:hAnsi="Angsana New"/>
          <w:spacing w:val="-2"/>
          <w:sz w:val="30"/>
          <w:szCs w:val="30"/>
          <w:cs/>
        </w:rPr>
        <w:t xml:space="preserve">ยังได้รับหนังสือจากสำนักงานสลากกินแบ่งรัฐบาลลงวันที่ </w:t>
      </w:r>
      <w:r w:rsidR="00C273B6" w:rsidRPr="00C273B6">
        <w:rPr>
          <w:rFonts w:ascii="Angsana New" w:hAnsi="Angsana New"/>
          <w:spacing w:val="-2"/>
          <w:sz w:val="30"/>
          <w:szCs w:val="30"/>
        </w:rPr>
        <w:t>15</w:t>
      </w:r>
      <w:r w:rsidRPr="00AC215E">
        <w:rPr>
          <w:rFonts w:ascii="Angsana New" w:hAnsi="Angsana New"/>
          <w:spacing w:val="-2"/>
          <w:sz w:val="30"/>
          <w:szCs w:val="30"/>
          <w:cs/>
        </w:rPr>
        <w:t xml:space="preserve"> มกราคม </w:t>
      </w:r>
      <w:r w:rsidR="00C273B6" w:rsidRPr="00C273B6">
        <w:rPr>
          <w:rFonts w:ascii="Angsana New" w:hAnsi="Angsana New"/>
          <w:spacing w:val="-2"/>
          <w:sz w:val="30"/>
          <w:szCs w:val="30"/>
        </w:rPr>
        <w:t>2553</w:t>
      </w:r>
      <w:r w:rsidRPr="00AC215E">
        <w:rPr>
          <w:rFonts w:ascii="Angsana New" w:hAnsi="Angsana New"/>
          <w:spacing w:val="-2"/>
          <w:sz w:val="30"/>
          <w:szCs w:val="30"/>
          <w:cs/>
        </w:rPr>
        <w:t xml:space="preserve"> แจ้งว่า เมื่อวันที่ </w:t>
      </w:r>
      <w:r w:rsidR="00C273B6" w:rsidRPr="00C273B6">
        <w:rPr>
          <w:rFonts w:ascii="Angsana New" w:hAnsi="Angsana New"/>
          <w:spacing w:val="-2"/>
          <w:sz w:val="30"/>
          <w:szCs w:val="30"/>
        </w:rPr>
        <w:t>5</w:t>
      </w:r>
      <w:r w:rsidRPr="00AC215E">
        <w:rPr>
          <w:rFonts w:ascii="Angsana New" w:hAnsi="Angsana New"/>
          <w:spacing w:val="-2"/>
          <w:sz w:val="30"/>
          <w:szCs w:val="30"/>
          <w:cs/>
        </w:rPr>
        <w:t xml:space="preserve"> มกราคม </w:t>
      </w:r>
      <w:r w:rsidR="00C273B6" w:rsidRPr="00C273B6">
        <w:rPr>
          <w:rFonts w:ascii="Angsana New" w:hAnsi="Angsana New"/>
          <w:spacing w:val="-2"/>
          <w:sz w:val="30"/>
          <w:szCs w:val="30"/>
        </w:rPr>
        <w:t>2553</w:t>
      </w:r>
      <w:r w:rsidRPr="00AC215E">
        <w:rPr>
          <w:rFonts w:ascii="Angsana New" w:hAnsi="Angsana New"/>
          <w:spacing w:val="-2"/>
          <w:sz w:val="30"/>
          <w:szCs w:val="30"/>
          <w:cs/>
        </w:rPr>
        <w:t xml:space="preserve"> คณะกรรมการสลากกินแบ่งรัฐบาลได้มีมติเห็นชอบให้สำนักงานสลากกินแบ่งรัฐบาลชะลอการดำเนินการตามมติคณะกรรมการสลากกินแบ่งรั</w:t>
      </w:r>
      <w:r>
        <w:rPr>
          <w:rFonts w:ascii="Angsana New" w:hAnsi="Angsana New"/>
          <w:spacing w:val="-2"/>
          <w:sz w:val="30"/>
          <w:szCs w:val="30"/>
          <w:cs/>
        </w:rPr>
        <w:t xml:space="preserve">ฐบาล เมื่อวันที่ </w:t>
      </w:r>
      <w:r w:rsidR="00C273B6" w:rsidRPr="00C273B6">
        <w:rPr>
          <w:rFonts w:ascii="Angsana New" w:hAnsi="Angsana New"/>
          <w:spacing w:val="-2"/>
          <w:sz w:val="30"/>
          <w:szCs w:val="30"/>
        </w:rPr>
        <w:t>4</w:t>
      </w:r>
      <w:r>
        <w:rPr>
          <w:rFonts w:ascii="Angsana New" w:hAnsi="Angsana New"/>
          <w:spacing w:val="-2"/>
          <w:sz w:val="30"/>
          <w:szCs w:val="30"/>
          <w:cs/>
        </w:rPr>
        <w:t xml:space="preserve"> ธันวาคม </w:t>
      </w:r>
      <w:r w:rsidR="00C273B6" w:rsidRPr="00C273B6">
        <w:rPr>
          <w:rFonts w:ascii="Angsana New" w:hAnsi="Angsana New"/>
          <w:spacing w:val="-2"/>
          <w:sz w:val="30"/>
          <w:szCs w:val="30"/>
        </w:rPr>
        <w:t>2552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AC215E">
        <w:rPr>
          <w:rFonts w:ascii="Angsana New" w:hAnsi="Angsana New"/>
          <w:spacing w:val="-2"/>
          <w:sz w:val="30"/>
          <w:szCs w:val="30"/>
          <w:cs/>
        </w:rPr>
        <w:t>ไว้ก่อน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AC215E">
        <w:rPr>
          <w:rFonts w:ascii="Angsana New" w:hAnsi="Angsana New"/>
          <w:spacing w:val="-2"/>
          <w:sz w:val="30"/>
          <w:szCs w:val="30"/>
          <w:cs/>
        </w:rPr>
        <w:t xml:space="preserve">โดยให้รอผลการดำเนินการของคณะกรรมการที่นายกรัฐมนตรีแต่งตั้งให้ได้ข้อยุติ </w:t>
      </w:r>
      <w:r w:rsidRPr="00AC215E">
        <w:rPr>
          <w:rFonts w:ascii="Angsana New" w:hAnsi="Angsana New"/>
          <w:spacing w:val="-2"/>
          <w:sz w:val="30"/>
          <w:szCs w:val="30"/>
          <w:cs/>
        </w:rPr>
        <w:lastRenderedPageBreak/>
        <w:t xml:space="preserve">แล้วนำเสนอคณะกรรมการสลากกินแบ่งรัฐบาลได้พิจารณาว่าจะให้มีการดำเนินการอย่างไรต่อไป  </w:t>
      </w:r>
      <w:r w:rsidRPr="001701B0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C273B6" w:rsidRPr="00C273B6">
        <w:rPr>
          <w:rFonts w:ascii="Angsana New" w:hAnsi="Angsana New"/>
          <w:sz w:val="30"/>
          <w:szCs w:val="30"/>
        </w:rPr>
        <w:t>30</w:t>
      </w:r>
      <w:r w:rsidRPr="001701B0">
        <w:rPr>
          <w:rFonts w:ascii="Angsana New" w:hAnsi="Angsana New"/>
          <w:sz w:val="30"/>
          <w:szCs w:val="30"/>
        </w:rPr>
        <w:t xml:space="preserve"> </w:t>
      </w:r>
      <w:r w:rsidRPr="001701B0">
        <w:rPr>
          <w:rFonts w:ascii="Angsana New" w:hAnsi="Angsana New"/>
          <w:sz w:val="30"/>
          <w:szCs w:val="30"/>
          <w:cs/>
        </w:rPr>
        <w:t xml:space="preserve">มีนาคม </w:t>
      </w:r>
      <w:r w:rsidR="00C273B6" w:rsidRPr="00C273B6">
        <w:rPr>
          <w:rFonts w:ascii="Angsana New" w:hAnsi="Angsana New"/>
          <w:sz w:val="30"/>
          <w:szCs w:val="30"/>
        </w:rPr>
        <w:t>2553</w:t>
      </w:r>
      <w:r w:rsidRPr="001701B0">
        <w:rPr>
          <w:rFonts w:ascii="Angsana New" w:hAnsi="Angsana New"/>
          <w:sz w:val="30"/>
          <w:szCs w:val="30"/>
        </w:rPr>
        <w:t xml:space="preserve"> </w:t>
      </w:r>
      <w:r w:rsidRPr="001701B0">
        <w:rPr>
          <w:rFonts w:ascii="Angsana New" w:hAnsi="Angsana New"/>
          <w:sz w:val="30"/>
          <w:szCs w:val="30"/>
          <w:cs/>
        </w:rPr>
        <w:t>บริษัทร่วมได้ส่งหนังสือถึงสำนักงานสลากกินแบ่งรัฐบาลเรื่อง ขอให้ปฏิบัติตามสัญญา และชำระค่าเสียหายอันเนื่องมาจากการผิดสัญญา โดยบริษัทร่วมได้ขอให้สำนักงานสลากกินแบ่งรัฐบาลเร่งรีบดำเนินการตามสัญญาและให้เริ่มดำเนินการจำหน่ายสลากและชำระค่าเสียหาย</w:t>
      </w:r>
      <w:r>
        <w:rPr>
          <w:rFonts w:ascii="Angsana New" w:hAnsi="Angsana New" w:hint="cs"/>
          <w:sz w:val="30"/>
          <w:szCs w:val="30"/>
          <w:cs/>
        </w:rPr>
        <w:t>จากการล่าช้าผิดสัญญา</w:t>
      </w:r>
      <w:r w:rsidRPr="001701B0">
        <w:rPr>
          <w:rFonts w:ascii="Angsana New" w:hAnsi="Angsana New"/>
          <w:sz w:val="30"/>
          <w:szCs w:val="30"/>
          <w:cs/>
        </w:rPr>
        <w:t>จนกว่าสำนักงานสลากกินแบ่งรัฐบาลจะได้ดำเ</w:t>
      </w:r>
      <w:r>
        <w:rPr>
          <w:rFonts w:ascii="Angsana New" w:hAnsi="Angsana New"/>
          <w:sz w:val="30"/>
          <w:szCs w:val="30"/>
          <w:cs/>
        </w:rPr>
        <w:t>นินการตามสัญญาพร้อมด้วยดอกเบี้ย</w:t>
      </w:r>
      <w:r w:rsidRPr="001701B0">
        <w:rPr>
          <w:rFonts w:ascii="Angsana New" w:hAnsi="Angsana New"/>
          <w:sz w:val="30"/>
          <w:szCs w:val="30"/>
          <w:cs/>
        </w:rPr>
        <w:t xml:space="preserve">ให้แก่บริษัทร่วมภายในระยะเวลา </w:t>
      </w:r>
      <w:r w:rsidR="00C273B6" w:rsidRPr="00C273B6">
        <w:rPr>
          <w:rFonts w:ascii="Angsana New" w:hAnsi="Angsana New"/>
          <w:sz w:val="30"/>
          <w:szCs w:val="30"/>
        </w:rPr>
        <w:t>30</w:t>
      </w:r>
      <w:r w:rsidRPr="001701B0">
        <w:rPr>
          <w:rFonts w:ascii="Angsana New" w:hAnsi="Angsana New"/>
          <w:sz w:val="30"/>
          <w:szCs w:val="30"/>
        </w:rPr>
        <w:t xml:space="preserve"> </w:t>
      </w:r>
      <w:r w:rsidRPr="001701B0">
        <w:rPr>
          <w:rFonts w:ascii="Angsana New" w:hAnsi="Angsana New"/>
          <w:sz w:val="30"/>
          <w:szCs w:val="30"/>
          <w:cs/>
        </w:rPr>
        <w:t>วันนับแต่วันที่ได้รับหนังสือนี้ มิฉะนั้นบริษัทร่วมมีความจำเป็นต้องดำเนินมาตรการทางกฎหมายและมาตรการอื่น</w:t>
      </w:r>
      <w:r w:rsidR="00DD0CEE">
        <w:rPr>
          <w:rFonts w:ascii="Angsana New" w:hAnsi="Angsana New"/>
          <w:sz w:val="30"/>
          <w:szCs w:val="30"/>
          <w:cs/>
        </w:rPr>
        <w:t xml:space="preserve"> ๆ</w:t>
      </w:r>
      <w:r w:rsidRPr="001701B0">
        <w:rPr>
          <w:rFonts w:ascii="Angsana New" w:hAnsi="Angsana New"/>
          <w:sz w:val="30"/>
          <w:szCs w:val="30"/>
          <w:cs/>
        </w:rPr>
        <w:t xml:space="preserve"> ที่จำเป็น เพื่อคุ้มครองและบังคับตาม</w:t>
      </w:r>
      <w:r w:rsidRPr="00ED3ECD">
        <w:rPr>
          <w:rFonts w:ascii="Angsana New" w:hAnsi="Angsana New"/>
          <w:spacing w:val="-2"/>
          <w:sz w:val="30"/>
          <w:szCs w:val="30"/>
          <w:cs/>
        </w:rPr>
        <w:t>สิทธิของบริษัทร่วม</w:t>
      </w:r>
      <w:r w:rsidRPr="003812D6">
        <w:rPr>
          <w:rFonts w:ascii="Angsana New" w:hAnsi="Angsana New"/>
          <w:spacing w:val="-2"/>
          <w:sz w:val="30"/>
          <w:szCs w:val="30"/>
          <w:cs/>
        </w:rPr>
        <w:t>ต่อไป</w:t>
      </w:r>
      <w:r w:rsidRPr="003812D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812D6">
        <w:rPr>
          <w:rFonts w:ascii="Angsana New" w:hAnsi="Angsana New" w:hint="cs"/>
          <w:sz w:val="30"/>
          <w:szCs w:val="30"/>
          <w:cs/>
        </w:rPr>
        <w:t xml:space="preserve">และต่อมาบริษัทร่วมได้รับหนังสือจากสำนักงานสลากกินแบ่งรัฐบาลลงวันที่ </w:t>
      </w:r>
      <w:r w:rsidR="00C273B6" w:rsidRPr="00C273B6">
        <w:rPr>
          <w:rFonts w:ascii="Angsana New" w:hAnsi="Angsana New"/>
          <w:sz w:val="30"/>
          <w:szCs w:val="30"/>
        </w:rPr>
        <w:t>9</w:t>
      </w:r>
      <w:r w:rsidRPr="003812D6">
        <w:rPr>
          <w:rFonts w:ascii="Angsana New" w:hAnsi="Angsana New"/>
          <w:sz w:val="30"/>
          <w:szCs w:val="30"/>
        </w:rPr>
        <w:t xml:space="preserve"> </w:t>
      </w:r>
      <w:r w:rsidRPr="003812D6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C273B6" w:rsidRPr="00C273B6">
        <w:rPr>
          <w:rFonts w:ascii="Angsana New" w:hAnsi="Angsana New"/>
          <w:sz w:val="30"/>
          <w:szCs w:val="30"/>
        </w:rPr>
        <w:t>2553</w:t>
      </w:r>
      <w:r w:rsidRPr="003812D6">
        <w:rPr>
          <w:rFonts w:ascii="Angsana New" w:hAnsi="Angsana New"/>
          <w:sz w:val="30"/>
          <w:szCs w:val="30"/>
        </w:rPr>
        <w:t xml:space="preserve"> </w:t>
      </w:r>
      <w:r w:rsidRPr="003812D6">
        <w:rPr>
          <w:rFonts w:ascii="Angsana New" w:hAnsi="Angsana New" w:hint="cs"/>
          <w:sz w:val="30"/>
          <w:szCs w:val="30"/>
          <w:cs/>
        </w:rPr>
        <w:t>แจ้งว่า สำนักงานสลากกินแบ่งรัฐบาลเป็นหน่วยงานของรัฐบาล การดำเนินกิจการต้องอยู่ภายใต้พระราชบัญญัติสำนักงานสลากกินแบ่งรัฐบาล พ</w:t>
      </w:r>
      <w:r w:rsidRPr="003812D6">
        <w:rPr>
          <w:rFonts w:ascii="Angsana New" w:hAnsi="Angsana New"/>
          <w:sz w:val="30"/>
          <w:szCs w:val="30"/>
        </w:rPr>
        <w:t>.</w:t>
      </w:r>
      <w:r w:rsidRPr="003812D6">
        <w:rPr>
          <w:rFonts w:ascii="Angsana New" w:hAnsi="Angsana New" w:hint="cs"/>
          <w:sz w:val="30"/>
          <w:szCs w:val="30"/>
          <w:cs/>
        </w:rPr>
        <w:t>ศ</w:t>
      </w:r>
      <w:r w:rsidRPr="003812D6">
        <w:rPr>
          <w:rFonts w:ascii="Angsana New" w:hAnsi="Angsana New"/>
          <w:sz w:val="30"/>
          <w:szCs w:val="30"/>
        </w:rPr>
        <w:t xml:space="preserve">. </w:t>
      </w:r>
      <w:r w:rsidR="00C273B6" w:rsidRPr="00C273B6">
        <w:rPr>
          <w:rFonts w:ascii="Angsana New" w:hAnsi="Angsana New"/>
          <w:sz w:val="30"/>
          <w:szCs w:val="30"/>
        </w:rPr>
        <w:t>2517</w:t>
      </w:r>
      <w:r w:rsidRPr="003812D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จึงต้องปฏิ</w:t>
      </w:r>
      <w:r w:rsidRPr="003812D6">
        <w:rPr>
          <w:rFonts w:ascii="Angsana New" w:hAnsi="Angsana New" w:hint="cs"/>
          <w:sz w:val="30"/>
          <w:szCs w:val="30"/>
          <w:cs/>
        </w:rPr>
        <w:t>บัติตามมติคณะรัฐมนตรีและคำสั่งของรัฐมนตรีโดยเคร่งครัด สำนักงานสลากกินแบ่งรัฐบาลมีความเห็นใจต่อผลกระทบที่เกิดขึ้นกับบริษัทร่วม อย่างไรก็ตาม สำนักงานสลากกินแบ่งรัฐบาลได้นำเสนอข้อเท็จจริงทั้งหมดให้ผู้มีอำนาจตามพระราชบัญญัติสำนักงานสลากกินแบ่งรัฐบาลวินิจฉัยสั่งการแล้ว หากมีข้อยุติที่ชัดเจนแน่นอนจะได้แจ้งให้ทราบต่อไป และหวังเป็นอย่างยิ่งว่า</w:t>
      </w:r>
      <w:r w:rsidR="00EE04DC">
        <w:rPr>
          <w:rFonts w:ascii="Angsana New" w:hAnsi="Angsana New"/>
          <w:sz w:val="30"/>
          <w:szCs w:val="30"/>
        </w:rPr>
        <w:t xml:space="preserve"> </w:t>
      </w:r>
      <w:r w:rsidRPr="003812D6">
        <w:rPr>
          <w:rFonts w:ascii="Angsana New" w:hAnsi="Angsana New" w:hint="cs"/>
          <w:sz w:val="30"/>
          <w:szCs w:val="30"/>
          <w:cs/>
        </w:rPr>
        <w:t>ข้อขัดแย้งหรือการดำเนินการใด</w:t>
      </w:r>
      <w:r w:rsidR="00DD0CEE">
        <w:rPr>
          <w:rFonts w:ascii="Angsana New" w:hAnsi="Angsana New" w:hint="cs"/>
          <w:sz w:val="30"/>
          <w:szCs w:val="30"/>
          <w:cs/>
        </w:rPr>
        <w:t xml:space="preserve"> ๆ</w:t>
      </w:r>
      <w:r w:rsidRPr="003812D6">
        <w:rPr>
          <w:rFonts w:ascii="Angsana New" w:hAnsi="Angsana New" w:hint="cs"/>
          <w:sz w:val="30"/>
          <w:szCs w:val="30"/>
          <w:cs/>
        </w:rPr>
        <w:t xml:space="preserve"> ที่ยังไม่ได้ข้อยุติคงจะได้รับการคลี่คลายในอนาคตอันใกล้นี้</w:t>
      </w:r>
      <w:r w:rsidRPr="003812D6"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Pr="001701B0">
        <w:rPr>
          <w:rFonts w:ascii="Angsana New" w:hAnsi="Angsana New"/>
          <w:sz w:val="30"/>
          <w:szCs w:val="30"/>
          <w:cs/>
        </w:rPr>
        <w:t>ตามความเห็นของที่ปรึกษาทางกฎหมายบริษัทร่วมสามารถ</w:t>
      </w:r>
      <w:r>
        <w:rPr>
          <w:rFonts w:ascii="Angsana New" w:hAnsi="Angsana New"/>
          <w:sz w:val="30"/>
          <w:szCs w:val="30"/>
          <w:cs/>
        </w:rPr>
        <w:t>เรียกค่าชดเชยทั้งหมดที่เกิดขึ้น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701B0">
        <w:rPr>
          <w:rFonts w:ascii="Angsana New" w:hAnsi="Angsana New"/>
          <w:sz w:val="30"/>
          <w:szCs w:val="30"/>
          <w:cs/>
        </w:rPr>
        <w:t>ในกรณีที่บริษัทร่วมดำเนินคดีตามกฎหมายกับสำนักงานสลากกินแบ่งรัฐบาลเพื่อให้สำนักงานสลากกินแบ่งรัฐบาลปฏิบัติตามสัญญาและชดเชยค่าใช้จ่ายทั้งหมดที่เกิดขึ้นรวมทั้ง</w:t>
      </w:r>
      <w:r w:rsidRPr="005E1406">
        <w:rPr>
          <w:rFonts w:ascii="Angsana New" w:hAnsi="Angsana New"/>
          <w:sz w:val="30"/>
          <w:szCs w:val="30"/>
          <w:cs/>
        </w:rPr>
        <w:t>ค่าเสียหายจาก</w:t>
      </w:r>
      <w:r w:rsidRPr="00B739A6">
        <w:rPr>
          <w:rFonts w:ascii="Angsana New" w:hAnsi="Angsana New"/>
          <w:sz w:val="30"/>
          <w:szCs w:val="30"/>
          <w:cs/>
        </w:rPr>
        <w:t>การปฏิบัติตาม</w:t>
      </w:r>
      <w:r w:rsidR="00B45C8F">
        <w:rPr>
          <w:rFonts w:ascii="Angsana New" w:hAnsi="Angsana New" w:hint="cs"/>
          <w:sz w:val="30"/>
          <w:szCs w:val="30"/>
          <w:cs/>
        </w:rPr>
        <w:t>สัญญา  เมื่อวันที่</w:t>
      </w:r>
      <w:r w:rsidR="00B45C8F">
        <w:rPr>
          <w:rFonts w:ascii="Angsana New" w:hAnsi="Angsana New"/>
          <w:sz w:val="30"/>
          <w:szCs w:val="30"/>
        </w:rPr>
        <w:t xml:space="preserve"> </w:t>
      </w:r>
      <w:r w:rsidR="00C273B6" w:rsidRPr="00C273B6">
        <w:rPr>
          <w:rFonts w:ascii="Angsana New" w:hAnsi="Angsana New"/>
          <w:sz w:val="30"/>
          <w:szCs w:val="30"/>
        </w:rPr>
        <w:t>7</w:t>
      </w:r>
      <w:r w:rsidR="00B45C8F">
        <w:rPr>
          <w:rFonts w:ascii="Angsana New" w:hAnsi="Angsana New"/>
          <w:sz w:val="30"/>
          <w:szCs w:val="30"/>
        </w:rPr>
        <w:t xml:space="preserve"> </w:t>
      </w:r>
      <w:r w:rsidR="00B45C8F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C273B6" w:rsidRPr="00C273B6">
        <w:rPr>
          <w:rFonts w:ascii="Angsana New" w:hAnsi="Angsana New"/>
          <w:sz w:val="30"/>
          <w:szCs w:val="30"/>
        </w:rPr>
        <w:t>2554</w:t>
      </w:r>
      <w:r w:rsidR="00B45C8F">
        <w:rPr>
          <w:rFonts w:ascii="Angsana New" w:hAnsi="Angsana New"/>
          <w:sz w:val="30"/>
          <w:szCs w:val="30"/>
        </w:rPr>
        <w:t xml:space="preserve"> </w:t>
      </w:r>
      <w:r w:rsidR="00B45C8F">
        <w:rPr>
          <w:rFonts w:ascii="Angsana New" w:hAnsi="Angsana New" w:hint="cs"/>
          <w:sz w:val="30"/>
          <w:szCs w:val="30"/>
          <w:cs/>
        </w:rPr>
        <w:t>บริษัทร่วมได้ยื่นฟ้องสำนักงานสลากกินแบ่งรัฐบาลต่อศาลปกครองเพื่อให้สำนักงานสลากกินแบ่งรัฐบาลมีมติให้ดำเนินการในเรื่อง</w:t>
      </w:r>
      <w:r w:rsidR="00596024">
        <w:rPr>
          <w:rFonts w:ascii="Angsana New" w:hAnsi="Angsana New" w:hint="cs"/>
          <w:sz w:val="30"/>
          <w:szCs w:val="30"/>
          <w:cs/>
        </w:rPr>
        <w:t xml:space="preserve">นี้ต่อไป </w:t>
      </w:r>
      <w:r w:rsidR="00B45C8F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C273B6" w:rsidRPr="00C273B6">
        <w:rPr>
          <w:rFonts w:ascii="Angsana New" w:hAnsi="Angsana New"/>
          <w:sz w:val="30"/>
          <w:szCs w:val="30"/>
        </w:rPr>
        <w:t>22</w:t>
      </w:r>
      <w:r w:rsidR="00B45C8F">
        <w:rPr>
          <w:rFonts w:ascii="Angsana New" w:hAnsi="Angsana New"/>
          <w:sz w:val="30"/>
          <w:szCs w:val="30"/>
        </w:rPr>
        <w:t xml:space="preserve"> </w:t>
      </w:r>
      <w:r w:rsidR="00B45C8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C273B6" w:rsidRPr="00C273B6">
        <w:rPr>
          <w:rFonts w:ascii="Angsana New" w:hAnsi="Angsana New"/>
          <w:sz w:val="30"/>
          <w:szCs w:val="30"/>
        </w:rPr>
        <w:t>2560</w:t>
      </w:r>
      <w:r w:rsidR="00B45C8F">
        <w:rPr>
          <w:rFonts w:ascii="Angsana New" w:hAnsi="Angsana New"/>
          <w:sz w:val="30"/>
          <w:szCs w:val="30"/>
        </w:rPr>
        <w:t xml:space="preserve"> </w:t>
      </w:r>
      <w:r w:rsidR="00927138" w:rsidRPr="005B2129">
        <w:rPr>
          <w:rFonts w:ascii="Angsana New" w:hAnsi="Angsana New" w:hint="cs"/>
          <w:sz w:val="30"/>
          <w:szCs w:val="30"/>
          <w:cs/>
        </w:rPr>
        <w:t>ศาลปกครองชั้นต้น</w:t>
      </w:r>
      <w:r w:rsidR="00927138" w:rsidRPr="005B2129">
        <w:rPr>
          <w:rFonts w:ascii="Angsana New" w:hAnsi="Angsana New"/>
          <w:sz w:val="30"/>
          <w:szCs w:val="30"/>
          <w:cs/>
        </w:rPr>
        <w:t xml:space="preserve"> (</w:t>
      </w:r>
      <w:r w:rsidR="00927138" w:rsidRPr="005B2129">
        <w:rPr>
          <w:rFonts w:ascii="Angsana New" w:hAnsi="Angsana New" w:hint="cs"/>
          <w:sz w:val="30"/>
          <w:szCs w:val="30"/>
          <w:cs/>
        </w:rPr>
        <w:t>ศาลปกครองกลาง</w:t>
      </w:r>
      <w:r w:rsidR="00927138" w:rsidRPr="005B2129">
        <w:rPr>
          <w:rFonts w:ascii="Angsana New" w:hAnsi="Angsana New"/>
          <w:sz w:val="30"/>
          <w:szCs w:val="30"/>
          <w:cs/>
        </w:rPr>
        <w:t>)</w:t>
      </w:r>
      <w:r w:rsidR="00927138">
        <w:rPr>
          <w:rFonts w:ascii="Angsana New" w:hAnsi="Angsana New"/>
          <w:sz w:val="30"/>
          <w:szCs w:val="30"/>
        </w:rPr>
        <w:t xml:space="preserve"> </w:t>
      </w:r>
      <w:r w:rsidR="00B45C8F">
        <w:rPr>
          <w:rFonts w:ascii="Angsana New" w:hAnsi="Angsana New" w:hint="cs"/>
          <w:sz w:val="30"/>
          <w:szCs w:val="30"/>
          <w:cs/>
        </w:rPr>
        <w:t>มีหมายแจ้งถึงบริษัท</w:t>
      </w:r>
      <w:r w:rsidR="00CF1AD5">
        <w:rPr>
          <w:rFonts w:ascii="Angsana New" w:hAnsi="Angsana New" w:hint="cs"/>
          <w:sz w:val="30"/>
          <w:szCs w:val="30"/>
          <w:cs/>
        </w:rPr>
        <w:t>ร่วม</w:t>
      </w:r>
      <w:r w:rsidR="00B45C8F">
        <w:rPr>
          <w:rFonts w:ascii="Angsana New" w:hAnsi="Angsana New" w:hint="cs"/>
          <w:sz w:val="30"/>
          <w:szCs w:val="30"/>
          <w:cs/>
        </w:rPr>
        <w:t xml:space="preserve">โดยมีคำสั่งกำหนดให้วันที่ </w:t>
      </w:r>
      <w:r w:rsidR="00C273B6" w:rsidRPr="00C273B6">
        <w:rPr>
          <w:rFonts w:ascii="Angsana New" w:hAnsi="Angsana New"/>
          <w:sz w:val="30"/>
          <w:szCs w:val="30"/>
        </w:rPr>
        <w:t>16</w:t>
      </w:r>
      <w:r w:rsidR="00B45C8F">
        <w:rPr>
          <w:rFonts w:ascii="Angsana New" w:hAnsi="Angsana New"/>
          <w:sz w:val="30"/>
          <w:szCs w:val="30"/>
        </w:rPr>
        <w:t xml:space="preserve"> </w:t>
      </w:r>
      <w:r w:rsidR="00B45C8F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C273B6" w:rsidRPr="00C273B6">
        <w:rPr>
          <w:rFonts w:ascii="Angsana New" w:hAnsi="Angsana New"/>
          <w:sz w:val="30"/>
          <w:szCs w:val="30"/>
        </w:rPr>
        <w:t>2561</w:t>
      </w:r>
      <w:r w:rsidR="00B45C8F">
        <w:rPr>
          <w:rFonts w:ascii="Angsana New" w:hAnsi="Angsana New"/>
          <w:sz w:val="30"/>
          <w:szCs w:val="30"/>
        </w:rPr>
        <w:t xml:space="preserve"> </w:t>
      </w:r>
      <w:r w:rsidR="00B45C8F">
        <w:rPr>
          <w:rFonts w:ascii="Angsana New" w:hAnsi="Angsana New" w:hint="cs"/>
          <w:sz w:val="30"/>
          <w:szCs w:val="30"/>
          <w:cs/>
        </w:rPr>
        <w:t>เป็นวันสิ้นสุดการแสวงหาข้อเท็จจริง</w:t>
      </w:r>
      <w:r w:rsidR="00596024">
        <w:rPr>
          <w:rFonts w:ascii="Angsana New" w:hAnsi="Angsana New"/>
          <w:sz w:val="30"/>
          <w:szCs w:val="30"/>
        </w:rPr>
        <w:t xml:space="preserve"> </w:t>
      </w:r>
      <w:r w:rsidR="00596024">
        <w:rPr>
          <w:rFonts w:ascii="Angsana New" w:hAnsi="Angsana New" w:hint="cs"/>
          <w:sz w:val="30"/>
          <w:szCs w:val="30"/>
          <w:cs/>
        </w:rPr>
        <w:t xml:space="preserve">และเมื่อวันที่ </w:t>
      </w:r>
      <w:r w:rsidR="00C273B6" w:rsidRPr="00C273B6">
        <w:rPr>
          <w:rFonts w:ascii="Angsana New" w:hAnsi="Angsana New"/>
          <w:sz w:val="30"/>
          <w:szCs w:val="30"/>
        </w:rPr>
        <w:t>19</w:t>
      </w:r>
      <w:r w:rsidR="00596024">
        <w:rPr>
          <w:rFonts w:ascii="Angsana New" w:hAnsi="Angsana New"/>
          <w:sz w:val="30"/>
          <w:szCs w:val="30"/>
        </w:rPr>
        <w:t xml:space="preserve"> </w:t>
      </w:r>
      <w:r w:rsidR="00596024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C273B6" w:rsidRPr="00C273B6">
        <w:rPr>
          <w:rFonts w:ascii="Angsana New" w:hAnsi="Angsana New"/>
          <w:sz w:val="30"/>
          <w:szCs w:val="30"/>
        </w:rPr>
        <w:t>2561</w:t>
      </w:r>
      <w:r w:rsidR="00596024">
        <w:rPr>
          <w:rFonts w:ascii="Angsana New" w:hAnsi="Angsana New"/>
          <w:sz w:val="30"/>
          <w:szCs w:val="30"/>
        </w:rPr>
        <w:t xml:space="preserve"> </w:t>
      </w:r>
      <w:r w:rsidR="00927138" w:rsidRPr="005B2129">
        <w:rPr>
          <w:rFonts w:ascii="Angsana New" w:hAnsi="Angsana New" w:hint="cs"/>
          <w:sz w:val="30"/>
          <w:szCs w:val="30"/>
          <w:cs/>
        </w:rPr>
        <w:t>ศาลปกครองชั้นต้น</w:t>
      </w:r>
      <w:r w:rsidR="00927138" w:rsidRPr="005B2129">
        <w:rPr>
          <w:rFonts w:ascii="Angsana New" w:hAnsi="Angsana New"/>
          <w:sz w:val="30"/>
          <w:szCs w:val="30"/>
          <w:cs/>
        </w:rPr>
        <w:t xml:space="preserve"> (</w:t>
      </w:r>
      <w:r w:rsidR="00927138" w:rsidRPr="005B2129">
        <w:rPr>
          <w:rFonts w:ascii="Angsana New" w:hAnsi="Angsana New" w:hint="cs"/>
          <w:sz w:val="30"/>
          <w:szCs w:val="30"/>
          <w:cs/>
        </w:rPr>
        <w:t>ศาลปกครองกลาง</w:t>
      </w:r>
      <w:r w:rsidR="00927138" w:rsidRPr="005B2129">
        <w:rPr>
          <w:rFonts w:ascii="Angsana New" w:hAnsi="Angsana New"/>
          <w:sz w:val="30"/>
          <w:szCs w:val="30"/>
          <w:cs/>
        </w:rPr>
        <w:t>)</w:t>
      </w:r>
      <w:r w:rsidR="00927138">
        <w:rPr>
          <w:rFonts w:ascii="Angsana New" w:hAnsi="Angsana New"/>
          <w:sz w:val="30"/>
          <w:szCs w:val="30"/>
        </w:rPr>
        <w:t xml:space="preserve"> </w:t>
      </w:r>
      <w:r w:rsidR="00596024">
        <w:rPr>
          <w:rFonts w:ascii="Angsana New" w:hAnsi="Angsana New" w:hint="cs"/>
          <w:sz w:val="30"/>
          <w:szCs w:val="30"/>
          <w:cs/>
        </w:rPr>
        <w:t xml:space="preserve">ได้กำหนดวันนั่งพิจารณาคดีครั้งแรกในวันที่ </w:t>
      </w:r>
      <w:r w:rsidR="00C273B6" w:rsidRPr="00C273B6">
        <w:rPr>
          <w:rFonts w:ascii="Angsana New" w:hAnsi="Angsana New"/>
          <w:sz w:val="30"/>
          <w:szCs w:val="30"/>
        </w:rPr>
        <w:t>24</w:t>
      </w:r>
      <w:r w:rsidR="00596024">
        <w:rPr>
          <w:rFonts w:ascii="Angsana New" w:hAnsi="Angsana New"/>
          <w:sz w:val="30"/>
          <w:szCs w:val="30"/>
        </w:rPr>
        <w:t xml:space="preserve"> </w:t>
      </w:r>
      <w:r w:rsidR="00596024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C273B6" w:rsidRPr="00C273B6">
        <w:rPr>
          <w:rFonts w:ascii="Angsana New" w:hAnsi="Angsana New"/>
          <w:sz w:val="30"/>
          <w:szCs w:val="30"/>
        </w:rPr>
        <w:t>2561</w:t>
      </w:r>
      <w:r w:rsidR="005B2129">
        <w:rPr>
          <w:rFonts w:ascii="Angsana New" w:hAnsi="Angsana New"/>
          <w:sz w:val="30"/>
          <w:szCs w:val="30"/>
        </w:rPr>
        <w:t xml:space="preserve">  </w:t>
      </w:r>
      <w:r w:rsidR="005B2129" w:rsidRPr="005B2129">
        <w:rPr>
          <w:rFonts w:ascii="Angsana New" w:hAnsi="Angsana New" w:hint="cs"/>
          <w:sz w:val="30"/>
          <w:szCs w:val="30"/>
          <w:cs/>
        </w:rPr>
        <w:t>เมื่อวันที่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C273B6" w:rsidRPr="00C273B6">
        <w:rPr>
          <w:rFonts w:ascii="Angsana New" w:hAnsi="Angsana New"/>
          <w:sz w:val="30"/>
          <w:szCs w:val="30"/>
        </w:rPr>
        <w:t>28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5B2129" w:rsidRPr="005B2129">
        <w:rPr>
          <w:rFonts w:ascii="Angsana New" w:hAnsi="Angsana New" w:hint="cs"/>
          <w:sz w:val="30"/>
          <w:szCs w:val="30"/>
          <w:cs/>
        </w:rPr>
        <w:t>มิถุนายน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C273B6" w:rsidRPr="00C273B6">
        <w:rPr>
          <w:rFonts w:ascii="Angsana New" w:hAnsi="Angsana New"/>
          <w:sz w:val="30"/>
          <w:szCs w:val="30"/>
        </w:rPr>
        <w:t>2561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5B2129" w:rsidRPr="005B2129">
        <w:rPr>
          <w:rFonts w:ascii="Angsana New" w:hAnsi="Angsana New" w:hint="cs"/>
          <w:sz w:val="30"/>
          <w:szCs w:val="30"/>
          <w:cs/>
        </w:rPr>
        <w:t>ศาลปกครองชั้นต้น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(</w:t>
      </w:r>
      <w:r w:rsidR="005B2129" w:rsidRPr="005B2129">
        <w:rPr>
          <w:rFonts w:ascii="Angsana New" w:hAnsi="Angsana New" w:hint="cs"/>
          <w:sz w:val="30"/>
          <w:szCs w:val="30"/>
          <w:cs/>
        </w:rPr>
        <w:t>ศาลปกครองกลาง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) </w:t>
      </w:r>
      <w:r w:rsidR="005B2129" w:rsidRPr="005B2129">
        <w:rPr>
          <w:rFonts w:ascii="Angsana New" w:hAnsi="Angsana New" w:hint="cs"/>
          <w:sz w:val="30"/>
          <w:szCs w:val="30"/>
          <w:cs/>
        </w:rPr>
        <w:t>ได้มีคำพิพากษาให้สำนักงานสลากกินแบ่งรัฐบาลชำระเงินจำนวน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C273B6" w:rsidRPr="00C273B6">
        <w:rPr>
          <w:rFonts w:ascii="Angsana New" w:hAnsi="Angsana New"/>
          <w:sz w:val="30"/>
          <w:szCs w:val="30"/>
        </w:rPr>
        <w:t>945</w:t>
      </w:r>
      <w:r w:rsidR="005B2129" w:rsidRPr="005B2129">
        <w:rPr>
          <w:rFonts w:ascii="Angsana New" w:hAnsi="Angsana New"/>
          <w:sz w:val="30"/>
          <w:szCs w:val="30"/>
        </w:rPr>
        <w:t>.</w:t>
      </w:r>
      <w:r w:rsidR="00C273B6" w:rsidRPr="00C273B6">
        <w:rPr>
          <w:rFonts w:ascii="Angsana New" w:hAnsi="Angsana New"/>
          <w:sz w:val="30"/>
          <w:szCs w:val="30"/>
        </w:rPr>
        <w:t>6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5B2129" w:rsidRPr="005B2129">
        <w:rPr>
          <w:rFonts w:ascii="Angsana New" w:hAnsi="Angsana New" w:hint="cs"/>
          <w:sz w:val="30"/>
          <w:szCs w:val="30"/>
          <w:cs/>
        </w:rPr>
        <w:t>ล้านบาท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5B2129" w:rsidRPr="005B2129">
        <w:rPr>
          <w:rFonts w:ascii="Angsana New" w:hAnsi="Angsana New" w:hint="cs"/>
          <w:sz w:val="30"/>
          <w:szCs w:val="30"/>
          <w:cs/>
        </w:rPr>
        <w:t>พร้อมดอกเบี้ยในอัตราร้อยละ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C273B6" w:rsidRPr="00C273B6">
        <w:rPr>
          <w:rFonts w:ascii="Angsana New" w:hAnsi="Angsana New"/>
          <w:sz w:val="30"/>
          <w:szCs w:val="30"/>
        </w:rPr>
        <w:t>7</w:t>
      </w:r>
      <w:r w:rsidR="005B2129" w:rsidRPr="005B2129">
        <w:rPr>
          <w:rFonts w:ascii="Angsana New" w:hAnsi="Angsana New"/>
          <w:sz w:val="30"/>
          <w:szCs w:val="30"/>
        </w:rPr>
        <w:t>.</w:t>
      </w:r>
      <w:r w:rsidR="00C273B6" w:rsidRPr="00C273B6">
        <w:rPr>
          <w:rFonts w:ascii="Angsana New" w:hAnsi="Angsana New"/>
          <w:sz w:val="30"/>
          <w:szCs w:val="30"/>
        </w:rPr>
        <w:t>5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5B2129" w:rsidRPr="005B2129">
        <w:rPr>
          <w:rFonts w:ascii="Angsana New" w:hAnsi="Angsana New" w:hint="cs"/>
          <w:sz w:val="30"/>
          <w:szCs w:val="30"/>
          <w:cs/>
        </w:rPr>
        <w:t>ของเงินต้นดังกล่าวนับจากวันฟ้อง</w:t>
      </w:r>
      <w:r w:rsidR="005B2129">
        <w:rPr>
          <w:rFonts w:ascii="Angsana New" w:hAnsi="Angsana New"/>
          <w:sz w:val="30"/>
          <w:szCs w:val="30"/>
        </w:rPr>
        <w:t xml:space="preserve"> </w:t>
      </w:r>
      <w:r w:rsidR="005B2129" w:rsidRPr="005B2129">
        <w:rPr>
          <w:rFonts w:ascii="Angsana New" w:hAnsi="Angsana New" w:hint="cs"/>
          <w:sz w:val="30"/>
          <w:szCs w:val="30"/>
          <w:cs/>
        </w:rPr>
        <w:t>เป็นต้นไปจนกว่าจะชำระเสร็จแก่บริษัทร่วม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5B2129" w:rsidRPr="005B2129">
        <w:rPr>
          <w:rFonts w:ascii="Angsana New" w:hAnsi="Angsana New" w:hint="cs"/>
          <w:sz w:val="30"/>
          <w:szCs w:val="30"/>
          <w:cs/>
        </w:rPr>
        <w:t>เมื่อวันที่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C273B6" w:rsidRPr="00C273B6">
        <w:rPr>
          <w:rFonts w:ascii="Angsana New" w:hAnsi="Angsana New"/>
          <w:sz w:val="30"/>
          <w:szCs w:val="30"/>
        </w:rPr>
        <w:t>25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5B2129" w:rsidRPr="005B2129">
        <w:rPr>
          <w:rFonts w:ascii="Angsana New" w:hAnsi="Angsana New" w:hint="cs"/>
          <w:sz w:val="30"/>
          <w:szCs w:val="30"/>
          <w:cs/>
        </w:rPr>
        <w:t>กรกฎาคม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C273B6" w:rsidRPr="00C273B6">
        <w:rPr>
          <w:rFonts w:ascii="Angsana New" w:hAnsi="Angsana New"/>
          <w:sz w:val="30"/>
          <w:szCs w:val="30"/>
        </w:rPr>
        <w:t>2561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5B2129" w:rsidRPr="005B2129">
        <w:rPr>
          <w:rFonts w:ascii="Angsana New" w:hAnsi="Angsana New" w:hint="cs"/>
          <w:sz w:val="30"/>
          <w:szCs w:val="30"/>
          <w:cs/>
        </w:rPr>
        <w:t>บริษัทร่วมได้ยื่นอุทธรณ์คัดค้านคำพิพากษาศาลปกครองชั้นต้น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(</w:t>
      </w:r>
      <w:r w:rsidR="005B2129" w:rsidRPr="005B2129">
        <w:rPr>
          <w:rFonts w:ascii="Angsana New" w:hAnsi="Angsana New" w:hint="cs"/>
          <w:sz w:val="30"/>
          <w:szCs w:val="30"/>
          <w:cs/>
        </w:rPr>
        <w:t>ศาลปกครองกลาง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) </w:t>
      </w:r>
      <w:r w:rsidR="005B2129" w:rsidRPr="005B2129">
        <w:rPr>
          <w:rFonts w:ascii="Angsana New" w:hAnsi="Angsana New" w:hint="cs"/>
          <w:sz w:val="30"/>
          <w:szCs w:val="30"/>
          <w:cs/>
        </w:rPr>
        <w:t>ลงวันที่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C273B6" w:rsidRPr="00C273B6">
        <w:rPr>
          <w:rFonts w:ascii="Angsana New" w:hAnsi="Angsana New"/>
          <w:sz w:val="30"/>
          <w:szCs w:val="30"/>
        </w:rPr>
        <w:t>28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5B2129" w:rsidRPr="005B2129">
        <w:rPr>
          <w:rFonts w:ascii="Angsana New" w:hAnsi="Angsana New" w:hint="cs"/>
          <w:sz w:val="30"/>
          <w:szCs w:val="30"/>
          <w:cs/>
        </w:rPr>
        <w:t>มิถุนายน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C273B6" w:rsidRPr="00C273B6">
        <w:rPr>
          <w:rFonts w:ascii="Angsana New" w:hAnsi="Angsana New"/>
          <w:sz w:val="30"/>
          <w:szCs w:val="30"/>
        </w:rPr>
        <w:t>2561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5B2129" w:rsidRPr="005B2129">
        <w:rPr>
          <w:rFonts w:ascii="Angsana New" w:hAnsi="Angsana New" w:hint="cs"/>
          <w:sz w:val="30"/>
          <w:szCs w:val="30"/>
          <w:cs/>
        </w:rPr>
        <w:t>ขอให้ศาลปกครองสูงสุดพิจารณาและพิพากษาให้สำนักงานสลากกินแบ่งรัฐบาลปฏิบัติตามสัญญาจ้างบริการระบบเกมสลากต่อไป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5B2129" w:rsidRPr="005B2129">
        <w:rPr>
          <w:rFonts w:ascii="Angsana New" w:hAnsi="Angsana New" w:hint="cs"/>
          <w:sz w:val="30"/>
          <w:szCs w:val="30"/>
          <w:cs/>
        </w:rPr>
        <w:t>พร้อมกับชดใช้ค่าเสียหายจากการไม่ปฏิบัติตามสัญญาเป็นเหตุให้ล่าช้าจนถึงวันฟ้อง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5B2129" w:rsidRPr="005B2129">
        <w:rPr>
          <w:rFonts w:ascii="Angsana New" w:hAnsi="Angsana New" w:hint="cs"/>
          <w:sz w:val="30"/>
          <w:szCs w:val="30"/>
          <w:cs/>
        </w:rPr>
        <w:t>รวมค่าเสียหายอันเกิดจากการล่าช้าผิดสัญญาและค่าใช้จ่ายในการเริ่มจำหน่ายสลาก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(</w:t>
      </w:r>
      <w:r w:rsidR="005B2129" w:rsidRPr="007E5AE9">
        <w:rPr>
          <w:rFonts w:asciiTheme="majorBidi" w:hAnsiTheme="majorBidi" w:cstheme="majorBidi"/>
          <w:sz w:val="30"/>
          <w:szCs w:val="30"/>
        </w:rPr>
        <w:t>Restart</w:t>
      </w:r>
      <w:r w:rsidR="005B2129" w:rsidRPr="005B2129">
        <w:rPr>
          <w:rFonts w:ascii="Angsana New" w:hAnsi="Angsana New"/>
          <w:sz w:val="30"/>
          <w:szCs w:val="30"/>
        </w:rPr>
        <w:t xml:space="preserve">-Up Cost)  </w:t>
      </w:r>
      <w:r w:rsidR="005B2129" w:rsidRPr="005B2129">
        <w:rPr>
          <w:rFonts w:ascii="Angsana New" w:hAnsi="Angsana New" w:hint="cs"/>
          <w:sz w:val="30"/>
          <w:szCs w:val="30"/>
          <w:cs/>
        </w:rPr>
        <w:t>แต่หากสัญญาจ้างบริการระบบเกมสลากต้องถูกยกเลิกเพราะการไม่ปฏิบัติตามสัญญาของสำนักงานสลากกินแบ่งรัฐบาล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5B2129" w:rsidRPr="005B2129">
        <w:rPr>
          <w:rFonts w:ascii="Angsana New" w:hAnsi="Angsana New" w:hint="cs"/>
          <w:sz w:val="30"/>
          <w:szCs w:val="30"/>
          <w:cs/>
        </w:rPr>
        <w:t>ขอให้ศาลปกครองสูงสุดพิจารณาและพิพากษาให้สำนักงานสลากกินแบ่งรัฐบาลชดเชยค่าเสียหายให้แก่บริษัทร่วมตามค่าเสียหายที่เกิดขึ้นจริง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5B2129" w:rsidRPr="005B2129">
        <w:rPr>
          <w:rFonts w:ascii="Angsana New" w:hAnsi="Angsana New" w:hint="cs"/>
          <w:sz w:val="30"/>
          <w:szCs w:val="30"/>
          <w:cs/>
        </w:rPr>
        <w:t>ณ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5B2129" w:rsidRPr="005B2129">
        <w:rPr>
          <w:rFonts w:ascii="Angsana New" w:hAnsi="Angsana New" w:hint="cs"/>
          <w:sz w:val="30"/>
          <w:szCs w:val="30"/>
          <w:cs/>
        </w:rPr>
        <w:t>วันที่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C273B6" w:rsidRPr="00C273B6">
        <w:rPr>
          <w:rFonts w:ascii="Angsana New" w:hAnsi="Angsana New"/>
          <w:sz w:val="30"/>
          <w:szCs w:val="30"/>
        </w:rPr>
        <w:t>30</w:t>
      </w:r>
      <w:r w:rsidR="002830BD">
        <w:rPr>
          <w:rFonts w:ascii="Angsana New" w:hAnsi="Angsana New"/>
          <w:sz w:val="30"/>
          <w:szCs w:val="30"/>
        </w:rPr>
        <w:t xml:space="preserve"> </w:t>
      </w:r>
      <w:r w:rsidR="002830BD">
        <w:rPr>
          <w:rFonts w:ascii="Angsana New" w:hAnsi="Angsana New"/>
          <w:sz w:val="30"/>
          <w:szCs w:val="30"/>
          <w:cs/>
        </w:rPr>
        <w:t>มิถุนายน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C273B6" w:rsidRPr="00C273B6">
        <w:rPr>
          <w:rFonts w:ascii="Angsana New" w:hAnsi="Angsana New"/>
          <w:sz w:val="30"/>
          <w:szCs w:val="30"/>
        </w:rPr>
        <w:t>256</w:t>
      </w:r>
      <w:r w:rsidR="00C273B6" w:rsidRPr="00C273B6">
        <w:rPr>
          <w:rFonts w:ascii="Angsana New" w:hAnsi="Angsana New" w:hint="cs"/>
          <w:sz w:val="30"/>
          <w:szCs w:val="30"/>
        </w:rPr>
        <w:t>3</w:t>
      </w:r>
      <w:r w:rsidR="005B2129" w:rsidRPr="005B2129">
        <w:rPr>
          <w:rFonts w:ascii="Angsana New" w:hAnsi="Angsana New"/>
          <w:sz w:val="30"/>
          <w:szCs w:val="30"/>
        </w:rPr>
        <w:t xml:space="preserve"> </w:t>
      </w:r>
      <w:r w:rsidR="00831E9F">
        <w:rPr>
          <w:rFonts w:ascii="Angsana New" w:hAnsi="Angsana New"/>
          <w:sz w:val="30"/>
          <w:szCs w:val="30"/>
          <w:cs/>
        </w:rPr>
        <w:br/>
      </w:r>
      <w:r w:rsidR="005B2129" w:rsidRPr="005B2129">
        <w:rPr>
          <w:rFonts w:ascii="Angsana New" w:hAnsi="Angsana New" w:hint="cs"/>
          <w:sz w:val="30"/>
          <w:szCs w:val="30"/>
          <w:cs/>
        </w:rPr>
        <w:t>คดีความดังกล่าวอยู่ในระหว่างการพิจารณาของศาลปกครองสูงสุดซึ่งผลของคดีความยังไม่อาจทราบได้</w:t>
      </w:r>
    </w:p>
    <w:p w14:paraId="715D21F0" w14:textId="77777777" w:rsidR="00F91192" w:rsidRDefault="00F91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0AAC540" w14:textId="7534458D" w:rsidR="005B2129" w:rsidRDefault="005B2129" w:rsidP="007E5A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52AAE">
        <w:rPr>
          <w:rFonts w:ascii="Angsana New" w:hAnsi="Angsana New" w:hint="cs"/>
          <w:sz w:val="30"/>
          <w:szCs w:val="30"/>
          <w:cs/>
        </w:rPr>
        <w:lastRenderedPageBreak/>
        <w:t>อนึ่งฐานะ</w:t>
      </w:r>
      <w:r w:rsidRPr="007E5AE9">
        <w:rPr>
          <w:rFonts w:asciiTheme="majorBidi" w:hAnsiTheme="majorBidi" w:cstheme="majorBidi" w:hint="cs"/>
          <w:sz w:val="30"/>
          <w:szCs w:val="30"/>
          <w:cs/>
        </w:rPr>
        <w:t>การเงิน</w:t>
      </w:r>
      <w:r w:rsidRPr="00552AAE">
        <w:rPr>
          <w:rFonts w:ascii="Angsana New" w:hAnsi="Angsana New" w:hint="cs"/>
          <w:sz w:val="30"/>
          <w:szCs w:val="30"/>
          <w:cs/>
        </w:rPr>
        <w:t>ของบริษัทร่วมมีผลขาดทุนมากขึ้น</w:t>
      </w:r>
      <w:r w:rsidRPr="00552AAE">
        <w:rPr>
          <w:rFonts w:ascii="Angsana New" w:hAnsi="Angsana New"/>
          <w:sz w:val="30"/>
          <w:szCs w:val="30"/>
        </w:rPr>
        <w:t xml:space="preserve"> </w:t>
      </w:r>
      <w:r w:rsidRPr="00552AAE">
        <w:rPr>
          <w:rFonts w:ascii="Angsana New" w:hAnsi="Angsana New" w:hint="cs"/>
          <w:sz w:val="30"/>
          <w:szCs w:val="30"/>
          <w:cs/>
        </w:rPr>
        <w:t>และต้นทุนการดำเนินงานได้เพิ่มขึ้นมากกว่าที่ประมาณการไว้ในคราวแรกที่ศึกษาขณะเริ่มต้นโครงการ</w:t>
      </w:r>
      <w:r w:rsidRPr="00552AAE">
        <w:rPr>
          <w:rFonts w:ascii="Angsana New" w:hAnsi="Angsana New"/>
          <w:sz w:val="30"/>
          <w:szCs w:val="30"/>
        </w:rPr>
        <w:t xml:space="preserve"> </w:t>
      </w:r>
      <w:r w:rsidRPr="00552AAE">
        <w:rPr>
          <w:rFonts w:ascii="Angsana New" w:hAnsi="Angsana New" w:hint="cs"/>
          <w:sz w:val="30"/>
          <w:szCs w:val="30"/>
          <w:cs/>
        </w:rPr>
        <w:t>บริษัทไม่สามารถประมาณการถึงผลกระทบและระยะเวลาที่จะได้รับคืนของเง</w:t>
      </w:r>
      <w:r>
        <w:rPr>
          <w:rFonts w:ascii="Angsana New" w:hAnsi="Angsana New" w:hint="cs"/>
          <w:sz w:val="30"/>
          <w:szCs w:val="30"/>
          <w:cs/>
        </w:rPr>
        <w:t>ินลงทุนในบริษัทร่วมดังกล่าวได้</w:t>
      </w:r>
    </w:p>
    <w:p w14:paraId="425E0B61" w14:textId="77777777" w:rsidR="005B2129" w:rsidRPr="005B2129" w:rsidRDefault="005B2129" w:rsidP="00BB3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28"/>
          <w:szCs w:val="28"/>
        </w:rPr>
      </w:pPr>
    </w:p>
    <w:p w14:paraId="2CE76DFE" w14:textId="17674AA6" w:rsidR="00BB3DB7" w:rsidRPr="00F105A0" w:rsidRDefault="00BB3DB7" w:rsidP="007E5A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F105A0">
        <w:rPr>
          <w:rFonts w:ascii="Angsana New" w:hAnsi="Angsana New" w:hint="cs"/>
          <w:color w:val="000000"/>
          <w:sz w:val="30"/>
          <w:szCs w:val="30"/>
          <w:cs/>
        </w:rPr>
        <w:t xml:space="preserve">จากเหตุการณ์ดังกล่าวข้างต้น </w:t>
      </w:r>
      <w:r w:rsidRPr="00F105A0">
        <w:rPr>
          <w:rFonts w:ascii="Angsana New" w:hAnsi="Angsana New"/>
          <w:color w:val="000000"/>
          <w:sz w:val="30"/>
          <w:szCs w:val="30"/>
          <w:cs/>
        </w:rPr>
        <w:t>บริษัทได้รับรู้ขาดทุนจากการด้อยค่าของ</w:t>
      </w:r>
      <w:r w:rsidR="009E4BB9">
        <w:rPr>
          <w:rFonts w:ascii="Angsana New" w:hAnsi="Angsana New" w:hint="cs"/>
          <w:color w:val="000000"/>
          <w:sz w:val="30"/>
          <w:szCs w:val="30"/>
          <w:cs/>
        </w:rPr>
        <w:t>ยอดคงเหลือที่เกี่ยวกับ</w:t>
      </w:r>
      <w:r w:rsidRPr="00F105A0">
        <w:rPr>
          <w:rFonts w:ascii="Angsana New" w:hAnsi="Angsana New"/>
          <w:color w:val="000000"/>
          <w:sz w:val="30"/>
          <w:szCs w:val="30"/>
          <w:cs/>
        </w:rPr>
        <w:t>โครงการดังกล่าวข้างต้น</w:t>
      </w:r>
      <w:r w:rsidRPr="00F105A0">
        <w:rPr>
          <w:rFonts w:ascii="Angsana New" w:hAnsi="Angsana New" w:hint="cs"/>
          <w:color w:val="000000"/>
          <w:sz w:val="30"/>
          <w:szCs w:val="30"/>
          <w:cs/>
        </w:rPr>
        <w:t>เพิ่มเติมจนเต็มจำนวน</w:t>
      </w:r>
      <w:r w:rsidRPr="00F105A0">
        <w:rPr>
          <w:rFonts w:ascii="Angsana New" w:hAnsi="Angsana New"/>
          <w:color w:val="000000"/>
          <w:sz w:val="30"/>
          <w:szCs w:val="30"/>
          <w:cs/>
        </w:rPr>
        <w:t>ในงบการเงินเฉพาะกิจการ</w:t>
      </w:r>
      <w:r w:rsidRPr="00F105A0">
        <w:rPr>
          <w:rFonts w:ascii="Angsana New" w:hAnsi="Angsana New" w:hint="cs"/>
          <w:color w:val="000000"/>
          <w:sz w:val="30"/>
          <w:szCs w:val="30"/>
          <w:cs/>
        </w:rPr>
        <w:t xml:space="preserve"> ณ วันที่ </w:t>
      </w:r>
      <w:r w:rsidR="00C273B6" w:rsidRPr="00C273B6">
        <w:rPr>
          <w:rFonts w:ascii="Angsana New" w:hAnsi="Angsana New" w:hint="cs"/>
          <w:color w:val="000000"/>
          <w:sz w:val="30"/>
          <w:szCs w:val="30"/>
        </w:rPr>
        <w:t>30</w:t>
      </w:r>
      <w:r w:rsidR="002830BD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="002830BD">
        <w:rPr>
          <w:rFonts w:ascii="Angsana New" w:hAnsi="Angsana New" w:hint="cs"/>
          <w:color w:val="000000"/>
          <w:sz w:val="30"/>
          <w:szCs w:val="30"/>
          <w:cs/>
        </w:rPr>
        <w:t>มิถุนายน</w:t>
      </w:r>
      <w:r w:rsidRPr="00F105A0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C273B6" w:rsidRPr="00C273B6">
        <w:rPr>
          <w:rFonts w:ascii="Angsana New" w:hAnsi="Angsana New"/>
          <w:color w:val="000000"/>
          <w:sz w:val="30"/>
          <w:szCs w:val="30"/>
        </w:rPr>
        <w:t>256</w:t>
      </w:r>
      <w:r w:rsidR="00C273B6" w:rsidRPr="00C273B6">
        <w:rPr>
          <w:rFonts w:ascii="Angsana New" w:hAnsi="Angsana New" w:hint="cs"/>
          <w:color w:val="000000"/>
          <w:sz w:val="30"/>
          <w:szCs w:val="30"/>
        </w:rPr>
        <w:t>3</w:t>
      </w:r>
      <w:r w:rsidR="00200BB7">
        <w:rPr>
          <w:rFonts w:ascii="Angsana New" w:hAnsi="Angsana New"/>
          <w:color w:val="000000"/>
          <w:sz w:val="30"/>
          <w:szCs w:val="30"/>
        </w:rPr>
        <w:t xml:space="preserve"> </w:t>
      </w:r>
      <w:r w:rsidRPr="00F105A0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="00C273B6" w:rsidRPr="00C273B6">
        <w:rPr>
          <w:rFonts w:ascii="Angsana New" w:hAnsi="Angsana New"/>
          <w:color w:val="000000"/>
          <w:sz w:val="30"/>
          <w:szCs w:val="30"/>
        </w:rPr>
        <w:t>31</w:t>
      </w:r>
      <w:r w:rsidRPr="00F105A0">
        <w:rPr>
          <w:rFonts w:ascii="Angsana New" w:hAnsi="Angsana New"/>
          <w:color w:val="000000"/>
          <w:sz w:val="30"/>
          <w:szCs w:val="30"/>
        </w:rPr>
        <w:t xml:space="preserve"> </w:t>
      </w:r>
      <w:r w:rsidRPr="00F105A0">
        <w:rPr>
          <w:rFonts w:ascii="Angsana New" w:hAnsi="Angsana New" w:hint="cs"/>
          <w:color w:val="000000"/>
          <w:sz w:val="30"/>
          <w:szCs w:val="30"/>
          <w:cs/>
        </w:rPr>
        <w:t xml:space="preserve">ธันวาคม </w:t>
      </w:r>
      <w:r w:rsidR="00C273B6" w:rsidRPr="00C273B6">
        <w:rPr>
          <w:rFonts w:ascii="Angsana New" w:hAnsi="Angsana New"/>
          <w:color w:val="000000"/>
          <w:sz w:val="30"/>
          <w:szCs w:val="30"/>
        </w:rPr>
        <w:t>256</w:t>
      </w:r>
      <w:r w:rsidR="00C273B6" w:rsidRPr="00C273B6">
        <w:rPr>
          <w:rFonts w:ascii="Angsana New" w:hAnsi="Angsana New" w:hint="cs"/>
          <w:color w:val="000000"/>
          <w:sz w:val="30"/>
          <w:szCs w:val="30"/>
        </w:rPr>
        <w:t>2</w:t>
      </w:r>
      <w:r w:rsidR="00200BB7">
        <w:rPr>
          <w:rFonts w:ascii="Angsana New" w:hAnsi="Angsana New"/>
          <w:color w:val="000000"/>
          <w:sz w:val="30"/>
          <w:szCs w:val="30"/>
        </w:rPr>
        <w:t xml:space="preserve"> </w:t>
      </w:r>
      <w:r w:rsidRPr="00F105A0">
        <w:rPr>
          <w:rFonts w:ascii="Angsana New" w:hAnsi="Angsana New"/>
          <w:color w:val="000000"/>
          <w:sz w:val="30"/>
          <w:szCs w:val="30"/>
          <w:cs/>
        </w:rPr>
        <w:t>ตามมาตรฐานการบัญชีฉบับที่</w:t>
      </w:r>
      <w:r w:rsidRPr="00F105A0">
        <w:rPr>
          <w:rFonts w:ascii="Angsana New" w:hAnsi="Angsana New"/>
          <w:color w:val="000000"/>
          <w:sz w:val="30"/>
          <w:szCs w:val="30"/>
        </w:rPr>
        <w:t xml:space="preserve"> </w:t>
      </w:r>
      <w:r w:rsidR="00C273B6" w:rsidRPr="00C273B6">
        <w:rPr>
          <w:rFonts w:ascii="Angsana New" w:hAnsi="Angsana New"/>
          <w:color w:val="000000"/>
          <w:sz w:val="30"/>
          <w:szCs w:val="30"/>
        </w:rPr>
        <w:t>36</w:t>
      </w:r>
      <w:r w:rsidRPr="00F105A0">
        <w:rPr>
          <w:rFonts w:ascii="Angsana New" w:hAnsi="Angsana New"/>
          <w:color w:val="000000"/>
          <w:sz w:val="30"/>
          <w:szCs w:val="30"/>
          <w:cs/>
        </w:rPr>
        <w:t xml:space="preserve"> เรื่อง การด้อยค่าของสินทรัพย์ ที่ระบุว่าเมื่อมูลค่าที่คาดว่าจะได้รับคืนของเงินลงทุนน้อยกว่า</w:t>
      </w:r>
      <w:r w:rsidRPr="007E5AE9">
        <w:rPr>
          <w:rFonts w:asciiTheme="majorBidi" w:hAnsiTheme="majorBidi" w:cstheme="majorBidi"/>
          <w:sz w:val="30"/>
          <w:szCs w:val="30"/>
          <w:cs/>
        </w:rPr>
        <w:t>มูลค่า</w:t>
      </w:r>
      <w:r w:rsidRPr="00F105A0">
        <w:rPr>
          <w:rFonts w:ascii="Angsana New" w:hAnsi="Angsana New"/>
          <w:color w:val="000000"/>
          <w:sz w:val="30"/>
          <w:szCs w:val="30"/>
          <w:cs/>
        </w:rPr>
        <w:t>ตามบัญชีของเงินลงทุนนั้น</w:t>
      </w:r>
      <w:r w:rsidR="00DD0CEE">
        <w:rPr>
          <w:rFonts w:ascii="Angsana New" w:hAnsi="Angsana New"/>
          <w:color w:val="000000"/>
          <w:sz w:val="30"/>
          <w:szCs w:val="30"/>
          <w:cs/>
        </w:rPr>
        <w:t xml:space="preserve"> ๆ</w:t>
      </w:r>
      <w:r w:rsidRPr="00F105A0">
        <w:rPr>
          <w:rFonts w:ascii="Angsana New" w:hAnsi="Angsana New"/>
          <w:color w:val="000000"/>
          <w:sz w:val="30"/>
          <w:szCs w:val="30"/>
        </w:rPr>
        <w:t xml:space="preserve"> </w:t>
      </w:r>
      <w:r w:rsidRPr="00F105A0">
        <w:rPr>
          <w:rFonts w:ascii="Angsana New" w:hAnsi="Angsana New"/>
          <w:color w:val="000000"/>
          <w:sz w:val="30"/>
          <w:szCs w:val="30"/>
          <w:cs/>
        </w:rPr>
        <w:t>บริษัทจะต้องบันทึกผลขาดทุนจากการด้อยค่าของเงินลงทุนโดยตรงในกำไร</w:t>
      </w:r>
      <w:r w:rsidRPr="00F105A0">
        <w:rPr>
          <w:rFonts w:ascii="Angsana New" w:hAnsi="Angsana New" w:hint="cs"/>
          <w:color w:val="000000"/>
          <w:sz w:val="30"/>
          <w:szCs w:val="30"/>
          <w:cs/>
        </w:rPr>
        <w:t>หรือ</w:t>
      </w:r>
      <w:r w:rsidRPr="00F105A0">
        <w:rPr>
          <w:rFonts w:ascii="Angsana New" w:hAnsi="Angsana New"/>
          <w:color w:val="000000"/>
          <w:sz w:val="30"/>
          <w:szCs w:val="30"/>
          <w:cs/>
        </w:rPr>
        <w:t>ขาดทุนโดยปรับลดมูลค่าเงินลงทุนตามราคาทุนให้เท่ากับมูลค่าที่คาดว่าจะได้รับ</w:t>
      </w:r>
      <w:r w:rsidRPr="00F105A0">
        <w:rPr>
          <w:rFonts w:ascii="Angsana New" w:hAnsi="Angsana New" w:hint="cs"/>
          <w:color w:val="000000"/>
          <w:sz w:val="30"/>
          <w:szCs w:val="30"/>
          <w:cs/>
        </w:rPr>
        <w:t xml:space="preserve"> โดยมีรายละเอียดดังต่อไปนี้</w:t>
      </w:r>
    </w:p>
    <w:p w14:paraId="45737660" w14:textId="77777777" w:rsidR="00BB3DB7" w:rsidRPr="005B2129" w:rsidRDefault="00BB3DB7" w:rsidP="00BB3DB7">
      <w:pPr>
        <w:tabs>
          <w:tab w:val="clear" w:pos="227"/>
        </w:tabs>
        <w:ind w:left="450"/>
        <w:jc w:val="thaiDistribute"/>
        <w:rPr>
          <w:rFonts w:ascii="Angsana New" w:hAnsi="Angsana New"/>
          <w:sz w:val="28"/>
          <w:szCs w:val="28"/>
        </w:rPr>
      </w:pPr>
    </w:p>
    <w:tbl>
      <w:tblPr>
        <w:tblW w:w="9225" w:type="dxa"/>
        <w:tblInd w:w="468" w:type="dxa"/>
        <w:tblBorders>
          <w:top w:val="single" w:sz="4" w:space="0" w:color="auto"/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95"/>
        <w:gridCol w:w="1170"/>
        <w:gridCol w:w="270"/>
        <w:gridCol w:w="1350"/>
        <w:gridCol w:w="270"/>
        <w:gridCol w:w="1440"/>
        <w:gridCol w:w="270"/>
        <w:gridCol w:w="1260"/>
      </w:tblGrid>
      <w:tr w:rsidR="00BB3DB7" w:rsidRPr="003C49D6" w14:paraId="592FF35D" w14:textId="77777777" w:rsidTr="00E34240">
        <w:tc>
          <w:tcPr>
            <w:tcW w:w="3195" w:type="dxa"/>
            <w:tcBorders>
              <w:top w:val="nil"/>
            </w:tcBorders>
          </w:tcPr>
          <w:p w14:paraId="79911730" w14:textId="77777777" w:rsidR="00BB3DB7" w:rsidRPr="003C49D6" w:rsidRDefault="00BB3DB7" w:rsidP="00E34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9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</w:tcPr>
          <w:p w14:paraId="4E33963B" w14:textId="77777777" w:rsidR="0022408E" w:rsidRDefault="0022408E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C1730C6" w14:textId="77777777" w:rsidR="00BB3DB7" w:rsidRPr="003C49D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10B6DF85" w14:textId="77777777" w:rsidR="00BB3DB7" w:rsidRPr="003C49D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</w:tcPr>
          <w:p w14:paraId="52A99EA6" w14:textId="77777777" w:rsidR="00BB3DB7" w:rsidRPr="003C49D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  <w:r w:rsidR="00A0786F">
              <w:rPr>
                <w:rFonts w:ascii="Angsana New" w:hAnsi="Angsana New" w:hint="cs"/>
                <w:sz w:val="30"/>
                <w:szCs w:val="30"/>
                <w:cs/>
              </w:rPr>
              <w:t>และลูกหนี้อื่น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50381C06" w14:textId="77777777" w:rsidR="00BB3DB7" w:rsidRPr="003C49D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1397E43B" w14:textId="77777777" w:rsidR="00BB3DB7" w:rsidRPr="003C49D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</w:t>
            </w:r>
          </w:p>
          <w:p w14:paraId="451B5AF0" w14:textId="77777777" w:rsidR="00BB3DB7" w:rsidRPr="003C49D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270" w:type="dxa"/>
            <w:tcBorders>
              <w:top w:val="nil"/>
            </w:tcBorders>
          </w:tcPr>
          <w:p w14:paraId="457C892C" w14:textId="77777777" w:rsidR="00BB3DB7" w:rsidRPr="003C49D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55A72A9C" w14:textId="77777777" w:rsidR="0022408E" w:rsidRDefault="0022408E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91A8368" w14:textId="77777777" w:rsidR="00BB3DB7" w:rsidRPr="003C49D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BB3DB7" w:rsidRPr="003C49D6" w14:paraId="65EF9200" w14:textId="77777777" w:rsidTr="00E34240">
        <w:tc>
          <w:tcPr>
            <w:tcW w:w="3195" w:type="dxa"/>
          </w:tcPr>
          <w:p w14:paraId="1F9814AC" w14:textId="77777777" w:rsidR="00BB3DB7" w:rsidRPr="003C49D6" w:rsidRDefault="00BB3DB7" w:rsidP="00E34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85DD4D1" w14:textId="77777777" w:rsidR="00BB3DB7" w:rsidRPr="003C49D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2BA1099" w14:textId="77777777" w:rsidR="00BB3DB7" w:rsidRPr="003C49D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71B79AD" w14:textId="7603AF06" w:rsidR="00BB3DB7" w:rsidRPr="00A7645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7645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7645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="00C273B6" w:rsidRPr="00C273B6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  <w:r w:rsidRPr="00A7645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417AF3F" w14:textId="77777777" w:rsidR="00BB3DB7" w:rsidRPr="00A7645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BAAF613" w14:textId="6F249036" w:rsidR="00BB3DB7" w:rsidRPr="00A7645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7645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7645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="00C273B6" w:rsidRPr="00C273B6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  <w:r w:rsidRPr="00A7645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8AF3036" w14:textId="77777777" w:rsidR="00BB3DB7" w:rsidRPr="003C49D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3D96475" w14:textId="77777777" w:rsidR="00BB3DB7" w:rsidRPr="003C49D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BB3DB7" w:rsidRPr="003C49D6" w14:paraId="454498FA" w14:textId="77777777" w:rsidTr="00E34240">
        <w:tc>
          <w:tcPr>
            <w:tcW w:w="3195" w:type="dxa"/>
          </w:tcPr>
          <w:p w14:paraId="32C0FE5D" w14:textId="77777777" w:rsidR="00BB3DB7" w:rsidRPr="003C49D6" w:rsidRDefault="00BB3DB7" w:rsidP="00E34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30" w:type="dxa"/>
            <w:gridSpan w:val="7"/>
            <w:shd w:val="clear" w:color="auto" w:fill="auto"/>
          </w:tcPr>
          <w:p w14:paraId="30EB12FF" w14:textId="77777777" w:rsidR="00BB3DB7" w:rsidRPr="003C49D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C49D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B3DB7" w:rsidRPr="003C49D6" w14:paraId="12FCF8E5" w14:textId="77777777" w:rsidTr="00E34240">
        <w:tc>
          <w:tcPr>
            <w:tcW w:w="3195" w:type="dxa"/>
          </w:tcPr>
          <w:p w14:paraId="73AD8E93" w14:textId="77777777" w:rsidR="00BB3DB7" w:rsidRPr="003C49D6" w:rsidRDefault="00BB3DB7" w:rsidP="00E34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49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</w:t>
            </w:r>
          </w:p>
        </w:tc>
        <w:tc>
          <w:tcPr>
            <w:tcW w:w="1170" w:type="dxa"/>
            <w:shd w:val="clear" w:color="auto" w:fill="auto"/>
          </w:tcPr>
          <w:p w14:paraId="6443A2D9" w14:textId="77777777" w:rsidR="00BB3DB7" w:rsidRPr="003C49D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1CB4C01" w14:textId="77777777" w:rsidR="00BB3DB7" w:rsidRPr="003C49D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F2F8ECA" w14:textId="77777777" w:rsidR="00BB3DB7" w:rsidRPr="003C49D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E85BFB7" w14:textId="77777777" w:rsidR="00BB3DB7" w:rsidRPr="003C49D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C188B47" w14:textId="77777777" w:rsidR="00BB3DB7" w:rsidRPr="003C49D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4A3D453" w14:textId="77777777" w:rsidR="00BB3DB7" w:rsidRPr="003C49D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C152A1A" w14:textId="77777777" w:rsidR="00BB3DB7" w:rsidRPr="003C49D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455A7" w:rsidRPr="003C49D6" w14:paraId="306B41F7" w14:textId="77777777" w:rsidTr="00E34240">
        <w:tc>
          <w:tcPr>
            <w:tcW w:w="3195" w:type="dxa"/>
          </w:tcPr>
          <w:p w14:paraId="0DE52DAE" w14:textId="7A2956E8" w:rsidR="001455A7" w:rsidRPr="003C49D6" w:rsidRDefault="001455A7" w:rsidP="00536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97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C273B6" w:rsidRPr="00C273B6">
              <w:rPr>
                <w:rFonts w:ascii="Angsana New" w:hAnsi="Angsana New"/>
                <w:sz w:val="30"/>
                <w:szCs w:val="30"/>
              </w:rPr>
              <w:t>31</w:t>
            </w:r>
            <w:r w:rsidRPr="003C49D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C273B6" w:rsidRPr="00C273B6">
              <w:rPr>
                <w:rFonts w:ascii="Angsana New" w:hAnsi="Angsana New"/>
                <w:sz w:val="30"/>
                <w:szCs w:val="30"/>
              </w:rPr>
              <w:t>256</w:t>
            </w:r>
            <w:r w:rsidR="00C273B6" w:rsidRPr="00C273B6">
              <w:rPr>
                <w:rFonts w:ascii="Angsana New" w:hAnsi="Angsana New" w:hint="cs"/>
                <w:sz w:val="30"/>
                <w:szCs w:val="30"/>
              </w:rPr>
              <w:t>2</w:t>
            </w:r>
            <w:r w:rsidR="00536771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1170" w:type="dxa"/>
            <w:shd w:val="clear" w:color="auto" w:fill="auto"/>
          </w:tcPr>
          <w:p w14:paraId="2C162070" w14:textId="621C59D0" w:rsidR="001455A7" w:rsidRPr="001455A7" w:rsidRDefault="00C273B6" w:rsidP="00145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105</w:t>
            </w:r>
          </w:p>
        </w:tc>
        <w:tc>
          <w:tcPr>
            <w:tcW w:w="270" w:type="dxa"/>
            <w:shd w:val="clear" w:color="auto" w:fill="auto"/>
          </w:tcPr>
          <w:p w14:paraId="67E73350" w14:textId="77777777" w:rsidR="001455A7" w:rsidRPr="001455A7" w:rsidRDefault="001455A7" w:rsidP="00145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BA880F8" w14:textId="15F1C2E3" w:rsidR="001455A7" w:rsidRPr="001455A7" w:rsidRDefault="00C273B6" w:rsidP="00145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387</w:t>
            </w:r>
          </w:p>
        </w:tc>
        <w:tc>
          <w:tcPr>
            <w:tcW w:w="270" w:type="dxa"/>
            <w:shd w:val="clear" w:color="auto" w:fill="auto"/>
          </w:tcPr>
          <w:p w14:paraId="7A687C10" w14:textId="77777777" w:rsidR="001455A7" w:rsidRPr="001455A7" w:rsidRDefault="001455A7" w:rsidP="00145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56C6714" w14:textId="5FF17189" w:rsidR="001455A7" w:rsidRPr="001455A7" w:rsidRDefault="00C273B6" w:rsidP="00145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490</w:t>
            </w:r>
          </w:p>
        </w:tc>
        <w:tc>
          <w:tcPr>
            <w:tcW w:w="270" w:type="dxa"/>
          </w:tcPr>
          <w:p w14:paraId="7ABB2814" w14:textId="77777777" w:rsidR="001455A7" w:rsidRPr="001455A7" w:rsidRDefault="001455A7" w:rsidP="00145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FD81D8" w14:textId="43AE42BC" w:rsidR="001455A7" w:rsidRPr="001455A7" w:rsidRDefault="00C273B6" w:rsidP="00145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982</w:t>
            </w:r>
          </w:p>
        </w:tc>
      </w:tr>
      <w:tr w:rsidR="00FF02E2" w:rsidRPr="003C49D6" w14:paraId="5455692C" w14:textId="77777777" w:rsidTr="00E34240">
        <w:tc>
          <w:tcPr>
            <w:tcW w:w="3195" w:type="dxa"/>
          </w:tcPr>
          <w:p w14:paraId="1DCE7C5F" w14:textId="77777777" w:rsidR="00FF02E2" w:rsidRPr="003C49D6" w:rsidRDefault="00FF02E2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586019C" w14:textId="024EB6D0" w:rsidR="00FF02E2" w:rsidRPr="00AD5E92" w:rsidRDefault="003E34D4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F880E2" w14:textId="77777777" w:rsidR="00FF02E2" w:rsidRPr="003C49D6" w:rsidRDefault="00FF02E2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8753551" w14:textId="59DBB298" w:rsidR="00FF02E2" w:rsidRPr="00AD5E92" w:rsidRDefault="00C273B6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738B4EBF" w14:textId="77777777" w:rsidR="00FF02E2" w:rsidRPr="003C49D6" w:rsidRDefault="00FF02E2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58EBEC" w14:textId="3BCD5077" w:rsidR="00FF02E2" w:rsidRPr="001455A7" w:rsidRDefault="00C273B6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85FA45C" w14:textId="77777777" w:rsidR="00FF02E2" w:rsidRPr="001455A7" w:rsidRDefault="00FF02E2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8313F47" w14:textId="2B89E089" w:rsidR="00FF02E2" w:rsidRPr="00AD5E92" w:rsidRDefault="00C273B6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16</w:t>
            </w:r>
          </w:p>
        </w:tc>
      </w:tr>
      <w:tr w:rsidR="00FF02E2" w:rsidRPr="006669B4" w14:paraId="7B00C508" w14:textId="77777777" w:rsidTr="00E34240">
        <w:tc>
          <w:tcPr>
            <w:tcW w:w="3195" w:type="dxa"/>
          </w:tcPr>
          <w:p w14:paraId="6BB0A9C7" w14:textId="52B3F9C9" w:rsidR="00FF02E2" w:rsidRPr="006669B4" w:rsidRDefault="00FF02E2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69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273B6" w:rsidRPr="00C273B6">
              <w:rPr>
                <w:rFonts w:ascii="Angsana New" w:hAnsi="Angsana New" w:hint="cs"/>
                <w:b/>
                <w:bCs/>
                <w:sz w:val="30"/>
                <w:szCs w:val="30"/>
              </w:rPr>
              <w:t>30</w:t>
            </w:r>
            <w:r w:rsidR="002830BD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="002830B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6669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C273B6" w:rsidRPr="00C273B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C273B6" w:rsidRPr="00C273B6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6E2D9A" w14:textId="718F0DA4" w:rsidR="00FF02E2" w:rsidRPr="00A40B83" w:rsidRDefault="00C273B6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3B6">
              <w:rPr>
                <w:rFonts w:ascii="Angsana New" w:hAnsi="Angsana New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270" w:type="dxa"/>
          </w:tcPr>
          <w:p w14:paraId="64D865F4" w14:textId="77777777" w:rsidR="00FF02E2" w:rsidRPr="006669B4" w:rsidRDefault="00FF02E2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CCC28F7" w14:textId="022C01D3" w:rsidR="00FF02E2" w:rsidRPr="00A40B83" w:rsidRDefault="00C273B6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3B6">
              <w:rPr>
                <w:rFonts w:ascii="Angsana New" w:hAnsi="Angsana New"/>
                <w:b/>
                <w:bCs/>
                <w:sz w:val="30"/>
                <w:szCs w:val="30"/>
              </w:rPr>
              <w:t>401</w:t>
            </w:r>
          </w:p>
        </w:tc>
        <w:tc>
          <w:tcPr>
            <w:tcW w:w="270" w:type="dxa"/>
          </w:tcPr>
          <w:p w14:paraId="1F4C7814" w14:textId="77777777" w:rsidR="00FF02E2" w:rsidRPr="006669B4" w:rsidRDefault="00FF02E2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3A763C4" w14:textId="180474EA" w:rsidR="00FF02E2" w:rsidRPr="00FF02E2" w:rsidRDefault="00C273B6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3B6">
              <w:rPr>
                <w:rFonts w:ascii="Angsana New" w:hAnsi="Angsana New"/>
                <w:b/>
                <w:bCs/>
                <w:sz w:val="30"/>
                <w:szCs w:val="30"/>
              </w:rPr>
              <w:t>492</w:t>
            </w:r>
          </w:p>
        </w:tc>
        <w:tc>
          <w:tcPr>
            <w:tcW w:w="270" w:type="dxa"/>
          </w:tcPr>
          <w:p w14:paraId="57AB4180" w14:textId="77777777" w:rsidR="00FF02E2" w:rsidRPr="00FF02E2" w:rsidRDefault="00FF02E2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FFCA989" w14:textId="474E838D" w:rsidR="00FF02E2" w:rsidRPr="006669B4" w:rsidRDefault="00C273B6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3B6">
              <w:rPr>
                <w:rFonts w:ascii="Angsana New" w:hAnsi="Angsana New"/>
                <w:b/>
                <w:bCs/>
                <w:sz w:val="30"/>
                <w:szCs w:val="30"/>
              </w:rPr>
              <w:t>998</w:t>
            </w:r>
          </w:p>
        </w:tc>
      </w:tr>
      <w:tr w:rsidR="00E9309B" w:rsidRPr="003C49D6" w14:paraId="0BC9F2D8" w14:textId="77777777" w:rsidTr="00E34240">
        <w:tc>
          <w:tcPr>
            <w:tcW w:w="3195" w:type="dxa"/>
          </w:tcPr>
          <w:p w14:paraId="6793C30F" w14:textId="77777777" w:rsidR="00E9309B" w:rsidRPr="003C49D6" w:rsidRDefault="00E9309B" w:rsidP="00E9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AAEF9BB" w14:textId="77777777" w:rsidR="00E9309B" w:rsidRPr="003C49D6" w:rsidRDefault="00E9309B" w:rsidP="00E9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15AF4843" w14:textId="77777777" w:rsidR="00E9309B" w:rsidRPr="003C49D6" w:rsidRDefault="00E9309B" w:rsidP="00E9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14:paraId="0073F734" w14:textId="77777777" w:rsidR="00E9309B" w:rsidRPr="003C49D6" w:rsidRDefault="00E9309B" w:rsidP="00E9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7BDF3697" w14:textId="77777777" w:rsidR="00E9309B" w:rsidRPr="003C49D6" w:rsidRDefault="00E9309B" w:rsidP="00E9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3E419B" w14:textId="77777777" w:rsidR="00E9309B" w:rsidRPr="00640C2C" w:rsidRDefault="00E9309B" w:rsidP="00E9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  <w:tab w:val="decimal" w:pos="1047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1867BB57" w14:textId="77777777" w:rsidR="00E9309B" w:rsidRPr="00640C2C" w:rsidRDefault="00E9309B" w:rsidP="00E9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E8ABEE3" w14:textId="77777777" w:rsidR="00E9309B" w:rsidRPr="00640C2C" w:rsidRDefault="00E9309B" w:rsidP="00E9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9309B" w:rsidRPr="003C49D6" w14:paraId="4BC15C43" w14:textId="77777777" w:rsidTr="00E34240">
        <w:tc>
          <w:tcPr>
            <w:tcW w:w="3195" w:type="dxa"/>
          </w:tcPr>
          <w:p w14:paraId="36B6284D" w14:textId="32340514" w:rsidR="005A0C93" w:rsidRPr="005A0C93" w:rsidRDefault="00C76279" w:rsidP="005A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hanging="2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หัก </w:t>
            </w:r>
            <w:r w:rsidR="005A0C93" w:rsidRPr="005A0C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ค่าเผื่อผลขาดทุนจากการด้อยค่า </w:t>
            </w:r>
          </w:p>
          <w:p w14:paraId="5D75FCEB" w14:textId="6E7EAEFB" w:rsidR="00E9309B" w:rsidRPr="005A0C93" w:rsidRDefault="005A0C93" w:rsidP="005A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A0C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C7627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   </w:t>
            </w:r>
            <w:r w:rsidRPr="005A0C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</w:t>
            </w:r>
            <w:r w:rsidR="00C273B6" w:rsidRPr="00C273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  <w:r w:rsidRPr="005A0C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: </w:t>
            </w:r>
            <w:r w:rsidRPr="005A0C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1170" w:type="dxa"/>
            <w:shd w:val="clear" w:color="auto" w:fill="auto"/>
          </w:tcPr>
          <w:p w14:paraId="1274A2E8" w14:textId="77777777" w:rsidR="00E9309B" w:rsidRPr="003C49D6" w:rsidRDefault="00E9309B" w:rsidP="00E9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9A6876" w14:textId="77777777" w:rsidR="00E9309B" w:rsidRPr="003C49D6" w:rsidRDefault="00E9309B" w:rsidP="00E9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1A649F7" w14:textId="77777777" w:rsidR="00E9309B" w:rsidRPr="003C49D6" w:rsidRDefault="00E9309B" w:rsidP="00E9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704D10" w14:textId="77777777" w:rsidR="00E9309B" w:rsidRPr="003C49D6" w:rsidRDefault="00E9309B" w:rsidP="00E9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64951D4" w14:textId="77777777" w:rsidR="00E9309B" w:rsidRPr="00640C2C" w:rsidRDefault="00E9309B" w:rsidP="00E9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  <w:tab w:val="decimal" w:pos="104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D5105A" w14:textId="77777777" w:rsidR="00E9309B" w:rsidRPr="00640C2C" w:rsidRDefault="00E9309B" w:rsidP="00E9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E11A78" w14:textId="77777777" w:rsidR="00E9309B" w:rsidRPr="00640C2C" w:rsidRDefault="00E9309B" w:rsidP="00E9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3F84" w:rsidRPr="003C49D6" w14:paraId="07C97AD9" w14:textId="77777777" w:rsidTr="00E34240">
        <w:tc>
          <w:tcPr>
            <w:tcW w:w="3195" w:type="dxa"/>
          </w:tcPr>
          <w:p w14:paraId="53FD5B1E" w14:textId="18439F87" w:rsidR="00333F84" w:rsidRPr="003C49D6" w:rsidRDefault="00333F84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C273B6" w:rsidRPr="00C273B6">
              <w:rPr>
                <w:rFonts w:ascii="Angsana New" w:hAnsi="Angsana New"/>
                <w:sz w:val="30"/>
                <w:szCs w:val="30"/>
              </w:rPr>
              <w:t>31</w:t>
            </w:r>
            <w:r w:rsidRPr="003C49D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C273B6" w:rsidRPr="00C273B6">
              <w:rPr>
                <w:rFonts w:ascii="Angsana New" w:hAnsi="Angsana New"/>
                <w:sz w:val="30"/>
                <w:szCs w:val="30"/>
              </w:rPr>
              <w:t>256</w:t>
            </w:r>
            <w:r w:rsidR="00C273B6" w:rsidRPr="00C273B6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14:paraId="399D7380" w14:textId="7E4DFA69" w:rsidR="00333F84" w:rsidRPr="00E9309B" w:rsidRDefault="00C273B6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105</w:t>
            </w:r>
          </w:p>
        </w:tc>
        <w:tc>
          <w:tcPr>
            <w:tcW w:w="270" w:type="dxa"/>
          </w:tcPr>
          <w:p w14:paraId="6864DB07" w14:textId="77777777" w:rsidR="00333F84" w:rsidRPr="00E9309B" w:rsidRDefault="00333F84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0337A1B" w14:textId="03C41161" w:rsidR="00333F84" w:rsidRPr="00E9309B" w:rsidRDefault="00C273B6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387</w:t>
            </w:r>
          </w:p>
        </w:tc>
        <w:tc>
          <w:tcPr>
            <w:tcW w:w="270" w:type="dxa"/>
          </w:tcPr>
          <w:p w14:paraId="51E01A20" w14:textId="77777777" w:rsidR="00333F84" w:rsidRPr="00E9309B" w:rsidRDefault="00333F84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D571FEF" w14:textId="7988D1BC" w:rsidR="00333F84" w:rsidRPr="00E9309B" w:rsidRDefault="00C273B6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490</w:t>
            </w:r>
          </w:p>
        </w:tc>
        <w:tc>
          <w:tcPr>
            <w:tcW w:w="270" w:type="dxa"/>
          </w:tcPr>
          <w:p w14:paraId="3270E1AD" w14:textId="77777777" w:rsidR="00333F84" w:rsidRPr="00E9309B" w:rsidRDefault="00333F84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8E7920" w14:textId="1A19C54F" w:rsidR="00333F84" w:rsidRPr="00E9309B" w:rsidRDefault="00C273B6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982</w:t>
            </w:r>
          </w:p>
        </w:tc>
      </w:tr>
      <w:tr w:rsidR="00333F84" w:rsidRPr="003C49D6" w14:paraId="14F30F67" w14:textId="77777777" w:rsidTr="00E34240">
        <w:tc>
          <w:tcPr>
            <w:tcW w:w="3195" w:type="dxa"/>
          </w:tcPr>
          <w:p w14:paraId="577A8F7A" w14:textId="77777777" w:rsidR="00333F84" w:rsidRPr="003C49D6" w:rsidRDefault="00333F84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3DF2173" w14:textId="69DDFEDC" w:rsidR="00333F84" w:rsidRPr="00AD5E92" w:rsidRDefault="003E34D4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13025B" w14:textId="77777777" w:rsidR="00333F84" w:rsidRPr="003C49D6" w:rsidRDefault="00333F84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E4E4522" w14:textId="504B838F" w:rsidR="00333F84" w:rsidRPr="00AD5E92" w:rsidRDefault="00C273B6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7BBF0EBA" w14:textId="77777777" w:rsidR="00333F84" w:rsidRPr="003C49D6" w:rsidRDefault="00333F84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A4EC8E" w14:textId="4EA18154" w:rsidR="00333F84" w:rsidRPr="001455A7" w:rsidRDefault="00C273B6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113EE83" w14:textId="77777777" w:rsidR="00333F84" w:rsidRPr="001455A7" w:rsidRDefault="00333F84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4B1D2DB" w14:textId="74AC6410" w:rsidR="00333F84" w:rsidRPr="00AD5E92" w:rsidRDefault="00C273B6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16</w:t>
            </w:r>
          </w:p>
        </w:tc>
      </w:tr>
      <w:tr w:rsidR="00333F84" w:rsidRPr="006669B4" w14:paraId="16B758BF" w14:textId="77777777" w:rsidTr="00E34240">
        <w:tc>
          <w:tcPr>
            <w:tcW w:w="3195" w:type="dxa"/>
          </w:tcPr>
          <w:p w14:paraId="4BA28EDA" w14:textId="7073568E" w:rsidR="00333F84" w:rsidRPr="006669B4" w:rsidRDefault="00333F84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69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273B6" w:rsidRPr="00C273B6">
              <w:rPr>
                <w:rFonts w:ascii="Angsana New" w:hAnsi="Angsana New" w:hint="cs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6669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C273B6" w:rsidRPr="00C273B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C273B6" w:rsidRPr="00C273B6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4F1005" w14:textId="27F90AEC" w:rsidR="00333F84" w:rsidRPr="00A40B83" w:rsidRDefault="00C273B6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3B6">
              <w:rPr>
                <w:rFonts w:ascii="Angsana New" w:hAnsi="Angsana New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270" w:type="dxa"/>
          </w:tcPr>
          <w:p w14:paraId="12266CF5" w14:textId="77777777" w:rsidR="00333F84" w:rsidRPr="006669B4" w:rsidRDefault="00333F84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72E9E03" w14:textId="5679E811" w:rsidR="00333F84" w:rsidRPr="00A40B83" w:rsidRDefault="00C273B6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3B6">
              <w:rPr>
                <w:rFonts w:ascii="Angsana New" w:hAnsi="Angsana New"/>
                <w:b/>
                <w:bCs/>
                <w:sz w:val="30"/>
                <w:szCs w:val="30"/>
              </w:rPr>
              <w:t>401</w:t>
            </w:r>
          </w:p>
        </w:tc>
        <w:tc>
          <w:tcPr>
            <w:tcW w:w="270" w:type="dxa"/>
          </w:tcPr>
          <w:p w14:paraId="0270BCF9" w14:textId="77777777" w:rsidR="00333F84" w:rsidRPr="006669B4" w:rsidRDefault="00333F84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A0E54CE" w14:textId="1665C7B0" w:rsidR="00333F84" w:rsidRPr="00FF02E2" w:rsidRDefault="00C273B6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3B6">
              <w:rPr>
                <w:rFonts w:ascii="Angsana New" w:hAnsi="Angsana New"/>
                <w:b/>
                <w:bCs/>
                <w:sz w:val="30"/>
                <w:szCs w:val="30"/>
              </w:rPr>
              <w:t>492</w:t>
            </w:r>
          </w:p>
        </w:tc>
        <w:tc>
          <w:tcPr>
            <w:tcW w:w="270" w:type="dxa"/>
          </w:tcPr>
          <w:p w14:paraId="52D82D17" w14:textId="77777777" w:rsidR="00333F84" w:rsidRPr="00FF02E2" w:rsidRDefault="00333F84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A46BC6C" w14:textId="32F3A6EF" w:rsidR="00333F84" w:rsidRPr="006669B4" w:rsidRDefault="00C273B6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3B6">
              <w:rPr>
                <w:rFonts w:ascii="Angsana New" w:hAnsi="Angsana New"/>
                <w:b/>
                <w:bCs/>
                <w:sz w:val="30"/>
                <w:szCs w:val="30"/>
              </w:rPr>
              <w:t>998</w:t>
            </w:r>
          </w:p>
        </w:tc>
      </w:tr>
      <w:tr w:rsidR="00333F84" w:rsidRPr="003C49D6" w14:paraId="76AF8D27" w14:textId="77777777" w:rsidTr="00E34240">
        <w:tc>
          <w:tcPr>
            <w:tcW w:w="3195" w:type="dxa"/>
          </w:tcPr>
          <w:p w14:paraId="12D4653E" w14:textId="77777777" w:rsidR="00333F84" w:rsidRPr="003C49D6" w:rsidRDefault="00333F84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93CA46E" w14:textId="77777777" w:rsidR="00333F84" w:rsidRPr="003C49D6" w:rsidRDefault="00333F84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267D16E9" w14:textId="77777777" w:rsidR="00333F84" w:rsidRPr="003C49D6" w:rsidRDefault="00333F84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7E4A15E" w14:textId="77777777" w:rsidR="00333F84" w:rsidRPr="003C49D6" w:rsidRDefault="00333F84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090F59E2" w14:textId="77777777" w:rsidR="00333F84" w:rsidRPr="003C49D6" w:rsidRDefault="00333F84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F7F890" w14:textId="77777777" w:rsidR="00333F84" w:rsidRPr="003C49D6" w:rsidRDefault="00333F84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40076E66" w14:textId="77777777" w:rsidR="00333F84" w:rsidRPr="003C49D6" w:rsidRDefault="00333F84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82320D5" w14:textId="77777777" w:rsidR="00333F84" w:rsidRPr="003C49D6" w:rsidRDefault="00333F84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33F84" w:rsidRPr="003C49D6" w14:paraId="74F46755" w14:textId="77777777" w:rsidTr="00E34240">
        <w:tc>
          <w:tcPr>
            <w:tcW w:w="3195" w:type="dxa"/>
          </w:tcPr>
          <w:p w14:paraId="47C70216" w14:textId="77777777" w:rsidR="00333F84" w:rsidRPr="003C49D6" w:rsidRDefault="00333F84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9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shd w:val="clear" w:color="auto" w:fill="auto"/>
          </w:tcPr>
          <w:p w14:paraId="38A7D5A4" w14:textId="77777777" w:rsidR="00333F84" w:rsidRPr="003C49D6" w:rsidRDefault="00333F84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BBD1A4" w14:textId="77777777" w:rsidR="00333F84" w:rsidRPr="003C49D6" w:rsidRDefault="00333F84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5664AFB" w14:textId="77777777" w:rsidR="00333F84" w:rsidRPr="003C49D6" w:rsidRDefault="00333F84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057672F" w14:textId="77777777" w:rsidR="00333F84" w:rsidRPr="003C49D6" w:rsidRDefault="00333F84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41E5469" w14:textId="77777777" w:rsidR="00333F84" w:rsidRPr="003C49D6" w:rsidRDefault="00333F84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A990DEB" w14:textId="77777777" w:rsidR="00333F84" w:rsidRPr="003C49D6" w:rsidRDefault="00333F84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B7DF0A" w14:textId="77777777" w:rsidR="00333F84" w:rsidRPr="003C49D6" w:rsidRDefault="00333F84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33F84" w:rsidRPr="003C49D6" w14:paraId="3FD8D19E" w14:textId="77777777" w:rsidTr="00E34240">
        <w:tc>
          <w:tcPr>
            <w:tcW w:w="3195" w:type="dxa"/>
          </w:tcPr>
          <w:p w14:paraId="5F2D2CE0" w14:textId="6D55BBC5" w:rsidR="00333F84" w:rsidRPr="003C49D6" w:rsidRDefault="00333F84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9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273B6" w:rsidRPr="00C273B6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3C49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C273B6" w:rsidRPr="00C273B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C273B6" w:rsidRPr="00C273B6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14:paraId="631F7719" w14:textId="77777777" w:rsidR="00333F84" w:rsidRPr="00E216F2" w:rsidRDefault="00333F84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28DF3C" w14:textId="77777777" w:rsidR="00333F84" w:rsidRPr="00E216F2" w:rsidRDefault="00333F84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008E2E1" w14:textId="77777777" w:rsidR="00333F84" w:rsidRPr="00E216F2" w:rsidRDefault="00333F84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F4A2AA" w14:textId="77777777" w:rsidR="00333F84" w:rsidRPr="00E216F2" w:rsidRDefault="00333F84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7110DD3" w14:textId="77777777" w:rsidR="00333F84" w:rsidRPr="00E216F2" w:rsidRDefault="00333F84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4C4F17" w14:textId="77777777" w:rsidR="00333F84" w:rsidRPr="00E216F2" w:rsidRDefault="00333F84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82ED5D" w14:textId="77777777" w:rsidR="00333F84" w:rsidRPr="00E216F2" w:rsidRDefault="00333F84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333F84" w:rsidRPr="003C49D6" w14:paraId="20B72D58" w14:textId="77777777" w:rsidTr="00E34240">
        <w:tc>
          <w:tcPr>
            <w:tcW w:w="3195" w:type="dxa"/>
            <w:tcBorders>
              <w:bottom w:val="nil"/>
            </w:tcBorders>
          </w:tcPr>
          <w:p w14:paraId="7BEE6327" w14:textId="3A1E5AB7" w:rsidR="00333F84" w:rsidRPr="003C49D6" w:rsidRDefault="00333F84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9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273B6" w:rsidRPr="00C273B6">
              <w:rPr>
                <w:rFonts w:ascii="Angsana New" w:hAnsi="Angsana New" w:hint="cs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C273B6" w:rsidRPr="00C273B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C273B6" w:rsidRPr="00C273B6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035EB753" w14:textId="50C33D87" w:rsidR="00333F84" w:rsidRPr="00E216F2" w:rsidRDefault="003E34D4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3AB8AD8" w14:textId="77777777" w:rsidR="00333F84" w:rsidRPr="00E216F2" w:rsidRDefault="00333F84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46FA7A4D" w14:textId="6D1C3B08" w:rsidR="00333F84" w:rsidRPr="00E216F2" w:rsidRDefault="003E34D4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232C327" w14:textId="77777777" w:rsidR="00333F84" w:rsidRPr="00E216F2" w:rsidRDefault="00333F84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40756737" w14:textId="6F119DAF" w:rsidR="00333F84" w:rsidRPr="00E216F2" w:rsidRDefault="003E34D4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3057DB9" w14:textId="77777777" w:rsidR="00333F84" w:rsidRPr="00E216F2" w:rsidRDefault="00333F84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34B50CC2" w14:textId="11DB457A" w:rsidR="00333F84" w:rsidRPr="00E216F2" w:rsidRDefault="003E34D4" w:rsidP="0033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E534BA8" w14:textId="77777777" w:rsidR="00BB3DB7" w:rsidRPr="00F5387E" w:rsidRDefault="00BB3DB7" w:rsidP="00BB3DB7">
      <w:pPr>
        <w:tabs>
          <w:tab w:val="clear" w:pos="227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4C8A38D5" w14:textId="77777777" w:rsidR="008C616C" w:rsidRDefault="008C61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DB3242F" w14:textId="6A8F14C7" w:rsidR="005B2129" w:rsidRDefault="00BB3DB7" w:rsidP="007E5A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5387E">
        <w:rPr>
          <w:rFonts w:ascii="Angsana New" w:hAnsi="Angsana New"/>
          <w:sz w:val="30"/>
          <w:szCs w:val="30"/>
          <w:cs/>
        </w:rPr>
        <w:lastRenderedPageBreak/>
        <w:t>สำหรับง</w:t>
      </w:r>
      <w:r>
        <w:rPr>
          <w:rFonts w:ascii="Angsana New" w:hAnsi="Angsana New"/>
          <w:sz w:val="30"/>
          <w:szCs w:val="30"/>
          <w:cs/>
        </w:rPr>
        <w:t>บการเงินรวม กลุ่มบริษัทได้ถือป</w:t>
      </w:r>
      <w:r>
        <w:rPr>
          <w:rFonts w:ascii="Angsana New" w:hAnsi="Angsana New" w:hint="cs"/>
          <w:sz w:val="30"/>
          <w:szCs w:val="30"/>
          <w:cs/>
        </w:rPr>
        <w:t>ฏิ</w:t>
      </w:r>
      <w:r w:rsidRPr="00F5387E">
        <w:rPr>
          <w:rFonts w:ascii="Angsana New" w:hAnsi="Angsana New"/>
          <w:sz w:val="30"/>
          <w:szCs w:val="30"/>
          <w:cs/>
        </w:rPr>
        <w:t xml:space="preserve">บัติตามมาตรฐานการบัญชี ฉบับที่ </w:t>
      </w:r>
      <w:r w:rsidR="00C273B6" w:rsidRPr="00C273B6">
        <w:rPr>
          <w:rFonts w:ascii="Angsana New" w:hAnsi="Angsana New"/>
          <w:sz w:val="30"/>
          <w:szCs w:val="30"/>
        </w:rPr>
        <w:t>28</w:t>
      </w:r>
      <w:r w:rsidRPr="00A76456">
        <w:rPr>
          <w:rFonts w:ascii="Angsana New" w:hAnsi="Angsana New"/>
          <w:sz w:val="30"/>
          <w:szCs w:val="30"/>
          <w:cs/>
        </w:rPr>
        <w:t xml:space="preserve"> เรื่อง</w:t>
      </w:r>
      <w:r w:rsidRPr="00F5387E">
        <w:rPr>
          <w:rFonts w:ascii="Angsana New" w:hAnsi="Angsana New"/>
          <w:sz w:val="30"/>
          <w:szCs w:val="30"/>
          <w:cs/>
        </w:rPr>
        <w:t xml:space="preserve"> เงินลงทุนในบริษัทร่วม</w:t>
      </w:r>
      <w:r>
        <w:rPr>
          <w:rFonts w:ascii="Angsana New" w:hAnsi="Angsana New" w:hint="cs"/>
          <w:sz w:val="30"/>
          <w:szCs w:val="30"/>
          <w:cs/>
        </w:rPr>
        <w:t>และการร่วมค้า</w:t>
      </w:r>
      <w:r w:rsidRPr="00F5387E">
        <w:rPr>
          <w:rFonts w:ascii="Angsana New" w:hAnsi="Angsana New"/>
          <w:sz w:val="30"/>
          <w:szCs w:val="30"/>
          <w:cs/>
        </w:rPr>
        <w:t xml:space="preserve"> ที่กำหนดว่า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F5387E">
        <w:rPr>
          <w:rFonts w:ascii="Angsana New" w:hAnsi="Angsana New"/>
          <w:sz w:val="30"/>
          <w:szCs w:val="30"/>
          <w:cs/>
        </w:rPr>
        <w:t>บริษัทจะต้องรับรู้ส่วนแบ่งผลขาดทุนของผู้ลงทุนในบริษัทร่วมเท่ากับส่วนได้เสียในบริษัทร่วม ซึ่งส่วนได้</w:t>
      </w:r>
      <w:r w:rsidRPr="007E5AE9">
        <w:rPr>
          <w:rFonts w:asciiTheme="majorBidi" w:hAnsiTheme="majorBidi" w:cstheme="majorBidi"/>
          <w:sz w:val="30"/>
          <w:szCs w:val="30"/>
          <w:cs/>
        </w:rPr>
        <w:t>เสีย</w:t>
      </w:r>
      <w:r w:rsidRPr="00F5387E">
        <w:rPr>
          <w:rFonts w:ascii="Angsana New" w:hAnsi="Angsana New"/>
          <w:sz w:val="30"/>
          <w:szCs w:val="30"/>
          <w:cs/>
        </w:rPr>
        <w:t>ในบริษัทร่วม หมายถึง มูลค่าตามบัญชีของเงินลงทุนในบริษัทร่วมตามวิธีส่วนได้เสียรวมถึงส่วนได้เสียระยะยาวใด</w:t>
      </w:r>
      <w:r w:rsidR="00DD0CEE">
        <w:rPr>
          <w:rFonts w:ascii="Angsana New" w:hAnsi="Angsana New"/>
          <w:sz w:val="30"/>
          <w:szCs w:val="30"/>
          <w:cs/>
        </w:rPr>
        <w:t xml:space="preserve"> ๆ</w:t>
      </w:r>
      <w:r w:rsidRPr="00F5387E">
        <w:rPr>
          <w:rFonts w:ascii="Angsana New" w:hAnsi="Angsana New"/>
          <w:sz w:val="30"/>
          <w:szCs w:val="30"/>
          <w:cs/>
        </w:rPr>
        <w:t xml:space="preserve"> ซึ่งโดยเนื้อหาแล้วถือเป็นส่วนหนึ่งของเงินลงทุนสุทธิของ</w:t>
      </w:r>
      <w:r>
        <w:rPr>
          <w:rFonts w:ascii="Angsana New" w:hAnsi="Angsana New" w:hint="cs"/>
          <w:sz w:val="30"/>
          <w:szCs w:val="30"/>
          <w:cs/>
        </w:rPr>
        <w:t>ผู้ลงทุน</w:t>
      </w:r>
      <w:r w:rsidRPr="00F5387E">
        <w:rPr>
          <w:rFonts w:ascii="Angsana New" w:hAnsi="Angsana New"/>
          <w:sz w:val="30"/>
          <w:szCs w:val="30"/>
          <w:cs/>
        </w:rPr>
        <w:t>ในบริษัทร่วม เช่น รายการจ่ายชำระหนี้ระหว่างกันซึ่งยังไม่มีแผนที่จะจ่ายชำระ หรือรายการที่คาดว่าจะเกิดในอนาคตอันใกล้ ทั้งนี้ ขาดทุนที่รับรู้ตามวิธีส่วนได้เสียของ</w:t>
      </w:r>
      <w:r>
        <w:rPr>
          <w:rFonts w:ascii="Angsana New" w:hAnsi="Angsana New"/>
          <w:sz w:val="30"/>
          <w:szCs w:val="30"/>
          <w:cs/>
        </w:rPr>
        <w:t>กลุ่มบริษัท</w:t>
      </w:r>
      <w:r w:rsidRPr="00F5387E">
        <w:rPr>
          <w:rFonts w:ascii="Angsana New" w:hAnsi="Angsana New"/>
          <w:sz w:val="30"/>
          <w:szCs w:val="30"/>
          <w:cs/>
        </w:rPr>
        <w:t>ส่วนที่เกินกว่าเงินลงทุนในหุ้นสามัญ ให้นำไปหักจากองค์ประกอบอื่น</w:t>
      </w:r>
      <w:r w:rsidR="00DD0CEE">
        <w:rPr>
          <w:rFonts w:ascii="Angsana New" w:hAnsi="Angsana New"/>
          <w:sz w:val="30"/>
          <w:szCs w:val="30"/>
          <w:cs/>
        </w:rPr>
        <w:t xml:space="preserve"> ๆ</w:t>
      </w:r>
      <w:r w:rsidRPr="00F5387E">
        <w:rPr>
          <w:rFonts w:ascii="Angsana New" w:hAnsi="Angsana New"/>
          <w:sz w:val="30"/>
          <w:szCs w:val="30"/>
          <w:cs/>
        </w:rPr>
        <w:t xml:space="preserve"> ของส่วนได้เสียในบริษัทร่วม และ</w:t>
      </w:r>
      <w:r w:rsidRPr="00921623">
        <w:rPr>
          <w:rFonts w:ascii="Angsana New" w:hAnsi="Angsana New"/>
          <w:sz w:val="30"/>
          <w:szCs w:val="30"/>
          <w:cs/>
        </w:rPr>
        <w:t>กลุ่มบริษัท</w:t>
      </w:r>
      <w:r w:rsidRPr="00F5387E">
        <w:rPr>
          <w:rFonts w:ascii="Angsana New" w:hAnsi="Angsana New"/>
          <w:sz w:val="30"/>
          <w:szCs w:val="30"/>
          <w:cs/>
        </w:rPr>
        <w:t>จะรับรู้ขาดทุนเพิ่มเติมเป็นหนี้สินก็ต่อเมื่อ</w:t>
      </w:r>
      <w:r>
        <w:rPr>
          <w:rFonts w:ascii="Angsana New" w:hAnsi="Angsana New"/>
          <w:sz w:val="30"/>
          <w:szCs w:val="30"/>
          <w:cs/>
        </w:rPr>
        <w:t>กลุ่มบริษัท</w:t>
      </w:r>
      <w:r w:rsidRPr="00F5387E">
        <w:rPr>
          <w:rFonts w:ascii="Angsana New" w:hAnsi="Angsana New"/>
          <w:sz w:val="30"/>
          <w:szCs w:val="30"/>
          <w:cs/>
        </w:rPr>
        <w:t>มีภาระผูกพันตามกฎหมายหรือ</w:t>
      </w:r>
      <w:r>
        <w:rPr>
          <w:rFonts w:ascii="Angsana New" w:hAnsi="Angsana New" w:hint="cs"/>
          <w:sz w:val="30"/>
          <w:szCs w:val="30"/>
          <w:cs/>
        </w:rPr>
        <w:t>ภาระผูกพันโดยอนุมานหรือ</w:t>
      </w:r>
      <w:r w:rsidRPr="00F5387E">
        <w:rPr>
          <w:rFonts w:ascii="Angsana New" w:hAnsi="Angsana New"/>
          <w:sz w:val="30"/>
          <w:szCs w:val="30"/>
          <w:cs/>
        </w:rPr>
        <w:t>ต้องจ่ายเงินเพื่อชำระภาระผูกพันแทนในนามบริษัทร่วม</w:t>
      </w:r>
    </w:p>
    <w:p w14:paraId="0C8012FE" w14:textId="77777777" w:rsidR="00BB3DB7" w:rsidRPr="00F5387E" w:rsidRDefault="00BB3DB7" w:rsidP="00BB3DB7">
      <w:pPr>
        <w:tabs>
          <w:tab w:val="clear" w:pos="227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F5387E">
        <w:rPr>
          <w:rFonts w:ascii="Angsana New" w:hAnsi="Angsana New"/>
          <w:sz w:val="30"/>
          <w:szCs w:val="30"/>
          <w:cs/>
        </w:rPr>
        <w:t xml:space="preserve"> </w:t>
      </w:r>
    </w:p>
    <w:p w14:paraId="28654DC0" w14:textId="73B7F0FD" w:rsidR="00BB3DB7" w:rsidRPr="00DD61C3" w:rsidRDefault="00BB3DB7" w:rsidP="007E5A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DD61C3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C273B6" w:rsidRPr="00DD61C3">
        <w:rPr>
          <w:rFonts w:asciiTheme="majorBidi" w:hAnsiTheme="majorBidi" w:cstheme="majorBidi"/>
          <w:spacing w:val="-4"/>
          <w:sz w:val="30"/>
          <w:szCs w:val="30"/>
        </w:rPr>
        <w:t>30</w:t>
      </w:r>
      <w:r w:rsidR="002830BD" w:rsidRPr="00DD61C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2830BD" w:rsidRPr="00DD61C3">
        <w:rPr>
          <w:rFonts w:asciiTheme="majorBidi" w:hAnsiTheme="majorBidi" w:cstheme="majorBidi"/>
          <w:spacing w:val="-4"/>
          <w:sz w:val="30"/>
          <w:szCs w:val="30"/>
          <w:cs/>
        </w:rPr>
        <w:t>มิถุนายน</w:t>
      </w:r>
      <w:r w:rsidRPr="00DD61C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C273B6" w:rsidRPr="00DD61C3">
        <w:rPr>
          <w:rFonts w:asciiTheme="majorBidi" w:hAnsiTheme="majorBidi" w:cstheme="majorBidi"/>
          <w:spacing w:val="-4"/>
          <w:sz w:val="30"/>
          <w:szCs w:val="30"/>
        </w:rPr>
        <w:t>2563</w:t>
      </w:r>
      <w:r w:rsidRPr="00DD61C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DD61C3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 </w:t>
      </w:r>
      <w:r w:rsidR="00C273B6" w:rsidRPr="00DD61C3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DD61C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DD61C3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="00C273B6" w:rsidRPr="00DD61C3">
        <w:rPr>
          <w:rFonts w:asciiTheme="majorBidi" w:hAnsiTheme="majorBidi" w:cstheme="majorBidi"/>
          <w:spacing w:val="-4"/>
          <w:sz w:val="30"/>
          <w:szCs w:val="30"/>
        </w:rPr>
        <w:t>2562</w:t>
      </w:r>
      <w:r w:rsidRPr="00DD61C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DD61C3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ได้บันทึกส่วนแบ่งขาดทุนส่วนที่เกินกว่ามูลค่าเงินลงทุนในบริษัทร่วมเพิ่มเติมในงบการเงินรวมตามสัดส่วนความเป็นเจ้าของร้อยละ</w:t>
      </w:r>
      <w:r w:rsidRPr="00DD61C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C273B6" w:rsidRPr="00DD61C3">
        <w:rPr>
          <w:rFonts w:asciiTheme="majorBidi" w:hAnsiTheme="majorBidi" w:cstheme="majorBidi"/>
          <w:spacing w:val="-4"/>
          <w:sz w:val="30"/>
          <w:szCs w:val="30"/>
        </w:rPr>
        <w:t>35</w:t>
      </w:r>
      <w:r w:rsidRPr="00DD61C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DD61C3">
        <w:rPr>
          <w:rFonts w:asciiTheme="majorBidi" w:hAnsiTheme="majorBidi" w:cstheme="majorBidi"/>
          <w:spacing w:val="-4"/>
          <w:sz w:val="30"/>
          <w:szCs w:val="30"/>
          <w:cs/>
        </w:rPr>
        <w:t>และได้แสดงหักกับลูกหนี้การค้า</w:t>
      </w:r>
      <w:r w:rsidR="00927138" w:rsidRPr="00DD61C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1903A1" w:rsidRPr="00DD61C3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ลูกหนี้อื่น </w:t>
      </w:r>
      <w:r w:rsidRPr="00DD61C3">
        <w:rPr>
          <w:rFonts w:asciiTheme="majorBidi" w:hAnsiTheme="majorBidi" w:cstheme="majorBidi"/>
          <w:spacing w:val="-4"/>
          <w:sz w:val="30"/>
          <w:szCs w:val="30"/>
          <w:cs/>
        </w:rPr>
        <w:t>และเงินให้กู้ยืมระยะสั้นแก่บริษัทร่วม นอกจากนี้ กลุ่มบริษัทได้รับรู้</w:t>
      </w:r>
      <w:r w:rsidR="00DD61C3" w:rsidRPr="00DD61C3">
        <w:rPr>
          <w:rFonts w:ascii="Angsana New" w:hAnsi="Angsana New"/>
          <w:spacing w:val="-4"/>
          <w:sz w:val="30"/>
          <w:szCs w:val="30"/>
          <w:cs/>
        </w:rPr>
        <w:t>ค่าเผื่อ</w:t>
      </w:r>
      <w:r w:rsidR="00DD61C3" w:rsidRPr="00DD61C3">
        <w:rPr>
          <w:rFonts w:ascii="Angsana New" w:hAnsi="Angsana New" w:hint="cs"/>
          <w:spacing w:val="-4"/>
          <w:sz w:val="30"/>
          <w:szCs w:val="30"/>
          <w:cs/>
        </w:rPr>
        <w:t>ผลขาดทุนจากการด้อยค่า</w:t>
      </w:r>
      <w:r w:rsidRPr="00DD61C3">
        <w:rPr>
          <w:rFonts w:asciiTheme="majorBidi" w:hAnsiTheme="majorBidi" w:cstheme="majorBidi"/>
          <w:spacing w:val="-4"/>
          <w:sz w:val="30"/>
          <w:szCs w:val="30"/>
          <w:cs/>
        </w:rPr>
        <w:t>สำหรับ</w:t>
      </w:r>
      <w:r w:rsidR="00927138" w:rsidRPr="00DD61C3">
        <w:rPr>
          <w:rFonts w:asciiTheme="majorBidi" w:hAnsiTheme="majorBidi" w:cstheme="majorBidi"/>
          <w:spacing w:val="-4"/>
          <w:sz w:val="30"/>
          <w:szCs w:val="30"/>
          <w:cs/>
        </w:rPr>
        <w:t>ลูกหนี้การค้า</w:t>
      </w:r>
      <w:r w:rsidR="00927138" w:rsidRPr="00DD61C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927138" w:rsidRPr="00DD61C3">
        <w:rPr>
          <w:rFonts w:asciiTheme="majorBidi" w:hAnsiTheme="majorBidi" w:cstheme="majorBidi"/>
          <w:spacing w:val="-4"/>
          <w:sz w:val="30"/>
          <w:szCs w:val="30"/>
          <w:cs/>
        </w:rPr>
        <w:t>ลูกหนี้อื่น และ</w:t>
      </w:r>
      <w:r w:rsidRPr="00DD61C3">
        <w:rPr>
          <w:rFonts w:asciiTheme="majorBidi" w:hAnsiTheme="majorBidi" w:cstheme="majorBidi"/>
          <w:spacing w:val="-4"/>
          <w:sz w:val="30"/>
          <w:szCs w:val="30"/>
          <w:cs/>
        </w:rPr>
        <w:t>เงินให้กู้ยืมระยะสั้นดังกล่าวเพิ่มเติมในงบการเงินรวม โดยมีรายละเอียดดังต่อไปนี้</w:t>
      </w:r>
    </w:p>
    <w:p w14:paraId="5164906C" w14:textId="77777777" w:rsidR="00BB3DB7" w:rsidRPr="0091448E" w:rsidRDefault="00BB3DB7" w:rsidP="00BB3DB7">
      <w:pPr>
        <w:tabs>
          <w:tab w:val="clear" w:pos="227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Borders>
          <w:top w:val="single" w:sz="4" w:space="0" w:color="auto"/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1260"/>
        <w:gridCol w:w="270"/>
        <w:gridCol w:w="1350"/>
        <w:gridCol w:w="270"/>
        <w:gridCol w:w="1350"/>
        <w:gridCol w:w="270"/>
        <w:gridCol w:w="1170"/>
      </w:tblGrid>
      <w:tr w:rsidR="0022408E" w:rsidRPr="0061500A" w14:paraId="2DF252AC" w14:textId="77777777" w:rsidTr="007E5AE9">
        <w:trPr>
          <w:tblHeader/>
        </w:trPr>
        <w:tc>
          <w:tcPr>
            <w:tcW w:w="3240" w:type="dxa"/>
            <w:tcBorders>
              <w:top w:val="nil"/>
            </w:tcBorders>
          </w:tcPr>
          <w:p w14:paraId="1A0558A0" w14:textId="77777777"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50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5A25C059" w14:textId="77777777"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5510872" w14:textId="77777777"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500A">
              <w:rPr>
                <w:rFonts w:ascii="Angsana New" w:hAnsi="Angsana New" w:hint="cs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0BDEFC1" w14:textId="77777777"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</w:tcPr>
          <w:p w14:paraId="51A3A025" w14:textId="77777777" w:rsidR="0022408E" w:rsidRPr="003C49D6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และลูกหนี้อื่น</w:t>
            </w:r>
          </w:p>
        </w:tc>
        <w:tc>
          <w:tcPr>
            <w:tcW w:w="270" w:type="dxa"/>
            <w:tcBorders>
              <w:top w:val="nil"/>
            </w:tcBorders>
          </w:tcPr>
          <w:p w14:paraId="0D438DE7" w14:textId="77777777"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73A77DF4" w14:textId="77777777"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00A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</w:t>
            </w:r>
          </w:p>
          <w:p w14:paraId="7B97EBD4" w14:textId="77777777"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500A"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270" w:type="dxa"/>
            <w:tcBorders>
              <w:top w:val="nil"/>
            </w:tcBorders>
          </w:tcPr>
          <w:p w14:paraId="0E3F1D54" w14:textId="77777777"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654D5FE" w14:textId="77777777"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</w:tcPr>
          <w:p w14:paraId="1FA226C6" w14:textId="77777777"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AB647EF" w14:textId="77777777"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00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22408E" w:rsidRPr="0061500A" w14:paraId="5136B6AB" w14:textId="77777777" w:rsidTr="007E5AE9">
        <w:trPr>
          <w:tblHeader/>
        </w:trPr>
        <w:tc>
          <w:tcPr>
            <w:tcW w:w="3240" w:type="dxa"/>
          </w:tcPr>
          <w:p w14:paraId="445A68D3" w14:textId="77777777"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B744669" w14:textId="77777777"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6BE093B" w14:textId="77777777"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374E32B" w14:textId="4C43443B" w:rsidR="0022408E" w:rsidRPr="00D93A2B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93A2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93A2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="00C273B6" w:rsidRPr="00C273B6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  <w:r w:rsidRPr="00D93A2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63BAE15" w14:textId="77777777" w:rsidR="0022408E" w:rsidRPr="00D93A2B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A921DB7" w14:textId="72BB63A6" w:rsidR="0022408E" w:rsidRPr="00D93A2B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93A2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93A2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="00C273B6" w:rsidRPr="00C273B6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  <w:r w:rsidRPr="00D93A2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28AD744" w14:textId="77777777"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37100C0" w14:textId="77777777"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408E" w:rsidRPr="0061500A" w14:paraId="1C7839E5" w14:textId="77777777" w:rsidTr="007E5AE9">
        <w:trPr>
          <w:tblHeader/>
        </w:trPr>
        <w:tc>
          <w:tcPr>
            <w:tcW w:w="3240" w:type="dxa"/>
          </w:tcPr>
          <w:p w14:paraId="3B0A8DC5" w14:textId="77777777"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7"/>
            <w:shd w:val="clear" w:color="auto" w:fill="auto"/>
          </w:tcPr>
          <w:p w14:paraId="1EED9BA1" w14:textId="77777777"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1500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2408E" w:rsidRPr="0061500A" w14:paraId="6D67E2A5" w14:textId="77777777" w:rsidTr="007E5AE9">
        <w:tc>
          <w:tcPr>
            <w:tcW w:w="3240" w:type="dxa"/>
          </w:tcPr>
          <w:p w14:paraId="4B51C7D4" w14:textId="77777777"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1500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</w:t>
            </w:r>
          </w:p>
        </w:tc>
        <w:tc>
          <w:tcPr>
            <w:tcW w:w="1260" w:type="dxa"/>
            <w:shd w:val="clear" w:color="auto" w:fill="auto"/>
          </w:tcPr>
          <w:p w14:paraId="1B6BEE5A" w14:textId="77777777"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6A3C079" w14:textId="77777777"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31BAA44" w14:textId="77777777"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75FB10A" w14:textId="77777777"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D17D1A2" w14:textId="77777777"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5D1F737" w14:textId="77777777"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305B7C5" w14:textId="77777777"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4E97" w:rsidRPr="00E9309B" w14:paraId="04715593" w14:textId="77777777" w:rsidTr="007E5AE9">
        <w:tc>
          <w:tcPr>
            <w:tcW w:w="3240" w:type="dxa"/>
          </w:tcPr>
          <w:p w14:paraId="456ECB3A" w14:textId="0F73EB7C" w:rsidR="00074E97" w:rsidRPr="003C49D6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C273B6" w:rsidRPr="00C273B6">
              <w:rPr>
                <w:rFonts w:ascii="Angsana New" w:hAnsi="Angsana New"/>
                <w:sz w:val="30"/>
                <w:szCs w:val="30"/>
              </w:rPr>
              <w:t>31</w:t>
            </w:r>
            <w:r w:rsidRPr="003C49D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C273B6" w:rsidRPr="00C273B6">
              <w:rPr>
                <w:rFonts w:ascii="Angsana New" w:hAnsi="Angsana New"/>
                <w:sz w:val="30"/>
                <w:szCs w:val="30"/>
              </w:rPr>
              <w:t>256</w:t>
            </w:r>
            <w:r w:rsidR="00C273B6" w:rsidRPr="00C273B6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14:paraId="46775081" w14:textId="194B9DEC" w:rsidR="00074E97" w:rsidRPr="001455A7" w:rsidRDefault="00C273B6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105</w:t>
            </w:r>
          </w:p>
        </w:tc>
        <w:tc>
          <w:tcPr>
            <w:tcW w:w="270" w:type="dxa"/>
            <w:shd w:val="clear" w:color="auto" w:fill="auto"/>
          </w:tcPr>
          <w:p w14:paraId="6A5835EF" w14:textId="77777777" w:rsidR="00074E97" w:rsidRPr="001455A7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51A0031" w14:textId="08EFC61C" w:rsidR="00074E97" w:rsidRPr="001455A7" w:rsidRDefault="00C273B6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387</w:t>
            </w:r>
          </w:p>
        </w:tc>
        <w:tc>
          <w:tcPr>
            <w:tcW w:w="270" w:type="dxa"/>
          </w:tcPr>
          <w:p w14:paraId="618646FE" w14:textId="77777777" w:rsidR="00074E97" w:rsidRPr="001455A7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75E6D64" w14:textId="744964E5" w:rsidR="00074E97" w:rsidRPr="001455A7" w:rsidRDefault="00C273B6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490</w:t>
            </w:r>
          </w:p>
        </w:tc>
        <w:tc>
          <w:tcPr>
            <w:tcW w:w="270" w:type="dxa"/>
          </w:tcPr>
          <w:p w14:paraId="7C977D7A" w14:textId="77777777" w:rsidR="00074E97" w:rsidRPr="001455A7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AB59DBE" w14:textId="552A1E13" w:rsidR="00074E97" w:rsidRPr="001455A7" w:rsidRDefault="00C273B6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982</w:t>
            </w:r>
          </w:p>
        </w:tc>
      </w:tr>
      <w:tr w:rsidR="00074E97" w:rsidRPr="0061500A" w14:paraId="77C42704" w14:textId="77777777" w:rsidTr="007E5AE9">
        <w:tc>
          <w:tcPr>
            <w:tcW w:w="3240" w:type="dxa"/>
          </w:tcPr>
          <w:p w14:paraId="0AEC89D3" w14:textId="77777777" w:rsidR="00074E97" w:rsidRPr="003C49D6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F701794" w14:textId="683797CD" w:rsidR="00074E97" w:rsidRPr="00AD5E92" w:rsidRDefault="00D71B71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455DE2" w14:textId="77777777" w:rsidR="00074E97" w:rsidRPr="003C49D6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22F8E21" w14:textId="362E081E" w:rsidR="00074E97" w:rsidRPr="00AD5E92" w:rsidRDefault="00C273B6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056C588A" w14:textId="77777777" w:rsidR="00074E97" w:rsidRPr="003C49D6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88D63BA" w14:textId="508EEEB6" w:rsidR="00074E97" w:rsidRPr="001455A7" w:rsidRDefault="00C273B6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33795E2" w14:textId="77777777" w:rsidR="00074E97" w:rsidRPr="001455A7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67DEB9A" w14:textId="28BB8E4E" w:rsidR="00074E97" w:rsidRPr="00AD5E92" w:rsidRDefault="00C273B6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16</w:t>
            </w:r>
          </w:p>
        </w:tc>
      </w:tr>
      <w:tr w:rsidR="00074E97" w:rsidRPr="0061500A" w14:paraId="5856F50F" w14:textId="77777777" w:rsidTr="007E5AE9">
        <w:tc>
          <w:tcPr>
            <w:tcW w:w="3240" w:type="dxa"/>
          </w:tcPr>
          <w:p w14:paraId="3B19CDDF" w14:textId="1A0AE256" w:rsidR="00074E97" w:rsidRPr="003C49D6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9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273B6" w:rsidRPr="00C273B6">
              <w:rPr>
                <w:rFonts w:ascii="Angsana New" w:hAnsi="Angsana New" w:hint="cs"/>
                <w:b/>
                <w:bCs/>
                <w:sz w:val="30"/>
                <w:szCs w:val="30"/>
              </w:rPr>
              <w:t>30</w:t>
            </w:r>
            <w:r w:rsidR="002830BD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="002830B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C273B6" w:rsidRPr="00C273B6">
              <w:rPr>
                <w:rFonts w:ascii="Angsana New" w:hAnsi="Angsana New" w:hint="cs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FBC2F2" w14:textId="5C844D54" w:rsidR="00074E97" w:rsidRPr="00A40B83" w:rsidRDefault="00C273B6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3B6">
              <w:rPr>
                <w:rFonts w:ascii="Angsana New" w:hAnsi="Angsana New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270" w:type="dxa"/>
          </w:tcPr>
          <w:p w14:paraId="40729D13" w14:textId="77777777" w:rsidR="00074E97" w:rsidRPr="006669B4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800AF9B" w14:textId="00385CA3" w:rsidR="00074E97" w:rsidRPr="00A40B83" w:rsidRDefault="00C273B6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3B6">
              <w:rPr>
                <w:rFonts w:ascii="Angsana New" w:hAnsi="Angsana New"/>
                <w:b/>
                <w:bCs/>
                <w:sz w:val="30"/>
                <w:szCs w:val="30"/>
              </w:rPr>
              <w:t>401</w:t>
            </w:r>
          </w:p>
        </w:tc>
        <w:tc>
          <w:tcPr>
            <w:tcW w:w="270" w:type="dxa"/>
          </w:tcPr>
          <w:p w14:paraId="1D5D8EA6" w14:textId="77777777" w:rsidR="00074E97" w:rsidRPr="006669B4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93638C5" w14:textId="1BABCC45" w:rsidR="00074E97" w:rsidRPr="00FF02E2" w:rsidRDefault="00C273B6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3B6">
              <w:rPr>
                <w:rFonts w:ascii="Angsana New" w:hAnsi="Angsana New"/>
                <w:b/>
                <w:bCs/>
                <w:sz w:val="30"/>
                <w:szCs w:val="30"/>
              </w:rPr>
              <w:t>492</w:t>
            </w:r>
          </w:p>
        </w:tc>
        <w:tc>
          <w:tcPr>
            <w:tcW w:w="270" w:type="dxa"/>
          </w:tcPr>
          <w:p w14:paraId="202C9577" w14:textId="77777777" w:rsidR="00074E97" w:rsidRPr="00FF02E2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96EBD09" w14:textId="5F398DD3" w:rsidR="00074E97" w:rsidRPr="006669B4" w:rsidRDefault="00C273B6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3B6">
              <w:rPr>
                <w:rFonts w:ascii="Angsana New" w:hAnsi="Angsana New"/>
                <w:b/>
                <w:bCs/>
                <w:sz w:val="30"/>
                <w:szCs w:val="30"/>
              </w:rPr>
              <w:t>998</w:t>
            </w:r>
          </w:p>
        </w:tc>
      </w:tr>
      <w:tr w:rsidR="00074E97" w:rsidRPr="005A0C93" w14:paraId="0CC66519" w14:textId="77777777" w:rsidTr="007E5AE9">
        <w:tc>
          <w:tcPr>
            <w:tcW w:w="3240" w:type="dxa"/>
          </w:tcPr>
          <w:p w14:paraId="1B0424C8" w14:textId="77777777" w:rsidR="00074E97" w:rsidRPr="005A0C93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903C874" w14:textId="77777777" w:rsidR="00074E97" w:rsidRPr="005A0C93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12DBBAA" w14:textId="77777777" w:rsidR="00074E97" w:rsidRPr="005A0C93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14:paraId="02856B70" w14:textId="77777777" w:rsidR="00074E97" w:rsidRPr="005A0C93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37752C5" w14:textId="77777777" w:rsidR="00074E97" w:rsidRPr="005A0C93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3AF3A6B" w14:textId="77777777" w:rsidR="00074E97" w:rsidRPr="005A0C93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460E61A" w14:textId="77777777" w:rsidR="00074E97" w:rsidRPr="005A0C93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4683501" w14:textId="77777777" w:rsidR="00074E97" w:rsidRPr="005A0C93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74E97" w:rsidRPr="0061500A" w14:paraId="0222A2F1" w14:textId="77777777" w:rsidTr="007E5AE9">
        <w:tc>
          <w:tcPr>
            <w:tcW w:w="3240" w:type="dxa"/>
          </w:tcPr>
          <w:p w14:paraId="32211B9E" w14:textId="77777777" w:rsidR="00074E97" w:rsidRPr="0061500A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1500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ขาดทุนจากส่วนได้เสีย</w:t>
            </w:r>
          </w:p>
        </w:tc>
        <w:tc>
          <w:tcPr>
            <w:tcW w:w="1260" w:type="dxa"/>
            <w:shd w:val="clear" w:color="auto" w:fill="auto"/>
          </w:tcPr>
          <w:p w14:paraId="3B2D4455" w14:textId="77777777" w:rsidR="00074E97" w:rsidRPr="0061500A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A332BD" w14:textId="77777777" w:rsidR="00074E97" w:rsidRPr="0061500A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9DE6FE6" w14:textId="77777777" w:rsidR="00074E97" w:rsidRPr="007B2B6F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77B255" w14:textId="77777777" w:rsidR="00074E97" w:rsidRPr="007B2B6F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C013050" w14:textId="77777777" w:rsidR="00074E97" w:rsidRPr="007B2B6F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A720D6" w14:textId="77777777" w:rsidR="00074E97" w:rsidRPr="007B2B6F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A39F49" w14:textId="77777777" w:rsidR="00074E97" w:rsidRPr="007B2B6F" w:rsidRDefault="00074E97" w:rsidP="00074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4751" w:rsidRPr="0061500A" w14:paraId="777F81D2" w14:textId="77777777" w:rsidTr="007E5AE9">
        <w:tc>
          <w:tcPr>
            <w:tcW w:w="3240" w:type="dxa"/>
          </w:tcPr>
          <w:p w14:paraId="05D1AEDA" w14:textId="337797FC" w:rsidR="00D34751" w:rsidRPr="003C49D6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C273B6">
              <w:rPr>
                <w:rFonts w:ascii="Angsana New" w:hAnsi="Angsana New"/>
                <w:sz w:val="30"/>
                <w:szCs w:val="30"/>
              </w:rPr>
              <w:t>31</w:t>
            </w:r>
            <w:r w:rsidRPr="003C49D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C273B6">
              <w:rPr>
                <w:rFonts w:ascii="Angsana New" w:hAnsi="Angsana New"/>
                <w:sz w:val="30"/>
                <w:szCs w:val="30"/>
              </w:rPr>
              <w:t>256</w:t>
            </w:r>
            <w:r w:rsidRPr="00C273B6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582D969F" w14:textId="50411DC6" w:rsidR="00D34751" w:rsidRPr="003731F1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105</w:t>
            </w:r>
          </w:p>
        </w:tc>
        <w:tc>
          <w:tcPr>
            <w:tcW w:w="270" w:type="dxa"/>
            <w:tcBorders>
              <w:bottom w:val="nil"/>
            </w:tcBorders>
          </w:tcPr>
          <w:p w14:paraId="67F82FC9" w14:textId="77777777" w:rsidR="00D34751" w:rsidRPr="003731F1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374E215D" w14:textId="7C954C2C" w:rsidR="00D34751" w:rsidRPr="003731F1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143</w:t>
            </w:r>
          </w:p>
        </w:tc>
        <w:tc>
          <w:tcPr>
            <w:tcW w:w="270" w:type="dxa"/>
            <w:tcBorders>
              <w:bottom w:val="nil"/>
            </w:tcBorders>
          </w:tcPr>
          <w:p w14:paraId="4B62C37A" w14:textId="77777777" w:rsidR="00D34751" w:rsidRPr="003731F1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26F1FF3B" w14:textId="1FFC51CF" w:rsidR="00D34751" w:rsidRPr="003731F1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57</w:t>
            </w:r>
          </w:p>
        </w:tc>
        <w:tc>
          <w:tcPr>
            <w:tcW w:w="270" w:type="dxa"/>
            <w:tcBorders>
              <w:bottom w:val="nil"/>
            </w:tcBorders>
          </w:tcPr>
          <w:p w14:paraId="2CD94118" w14:textId="77777777" w:rsidR="00D34751" w:rsidRPr="003731F1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25A2F436" w14:textId="47C9AB5B" w:rsidR="00D34751" w:rsidRPr="003731F1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305</w:t>
            </w:r>
          </w:p>
        </w:tc>
      </w:tr>
      <w:tr w:rsidR="00D34751" w:rsidRPr="0061500A" w14:paraId="21132246" w14:textId="77777777" w:rsidTr="007E5AE9">
        <w:tc>
          <w:tcPr>
            <w:tcW w:w="3240" w:type="dxa"/>
          </w:tcPr>
          <w:p w14:paraId="71A45D0E" w14:textId="77777777" w:rsidR="00D34751" w:rsidRPr="003C49D6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992E762" w14:textId="015F3331" w:rsidR="00D34751" w:rsidRPr="00A16FC5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3C379D6" w14:textId="77777777" w:rsidR="00D34751" w:rsidRPr="003C49D6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D25DB6A" w14:textId="5504FBFA" w:rsidR="00D34751" w:rsidRPr="00A16FC5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05F2EB9" w14:textId="77777777" w:rsidR="00D34751" w:rsidRPr="00A16FC5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E905867" w14:textId="0F5E3D0A" w:rsidR="00D34751" w:rsidRPr="00A16FC5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29C6885" w14:textId="77777777" w:rsidR="00D34751" w:rsidRPr="00A16FC5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5628EF5" w14:textId="41FECC0B" w:rsidR="00D34751" w:rsidRPr="00A16FC5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34751" w:rsidRPr="00036AD0" w14:paraId="0D73B305" w14:textId="77777777" w:rsidTr="007E5AE9">
        <w:tc>
          <w:tcPr>
            <w:tcW w:w="3240" w:type="dxa"/>
          </w:tcPr>
          <w:p w14:paraId="7616A607" w14:textId="3A9E17C4" w:rsidR="00D34751" w:rsidRPr="003C49D6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9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273B6">
              <w:rPr>
                <w:rFonts w:ascii="Angsana New" w:hAnsi="Angsana New" w:hint="cs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C273B6">
              <w:rPr>
                <w:rFonts w:ascii="Angsana New" w:hAnsi="Angsana New" w:hint="cs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EC4923" w14:textId="5400041F" w:rsidR="00D34751" w:rsidRPr="00074E97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3B6">
              <w:rPr>
                <w:rFonts w:ascii="Angsana New" w:hAnsi="Angsana New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270" w:type="dxa"/>
            <w:tcBorders>
              <w:bottom w:val="nil"/>
            </w:tcBorders>
          </w:tcPr>
          <w:p w14:paraId="4CBEA173" w14:textId="77777777" w:rsidR="00D34751" w:rsidRPr="00074E97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8449B88" w14:textId="180B67B4" w:rsidR="00D34751" w:rsidRPr="00074E97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3B6">
              <w:rPr>
                <w:rFonts w:ascii="Angsana New" w:hAnsi="Angsana New"/>
                <w:b/>
                <w:bCs/>
                <w:sz w:val="30"/>
                <w:szCs w:val="30"/>
              </w:rPr>
              <w:t>143</w:t>
            </w:r>
          </w:p>
        </w:tc>
        <w:tc>
          <w:tcPr>
            <w:tcW w:w="270" w:type="dxa"/>
            <w:tcBorders>
              <w:bottom w:val="nil"/>
            </w:tcBorders>
          </w:tcPr>
          <w:p w14:paraId="0B0F99AF" w14:textId="77777777" w:rsidR="00D34751" w:rsidRPr="00074E97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08789EA" w14:textId="4F999D78" w:rsidR="00D34751" w:rsidRPr="00074E97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3B6">
              <w:rPr>
                <w:rFonts w:ascii="Angsana New" w:hAnsi="Angsana New"/>
                <w:b/>
                <w:bCs/>
                <w:sz w:val="30"/>
                <w:szCs w:val="30"/>
              </w:rPr>
              <w:t>57</w:t>
            </w:r>
          </w:p>
        </w:tc>
        <w:tc>
          <w:tcPr>
            <w:tcW w:w="270" w:type="dxa"/>
            <w:tcBorders>
              <w:bottom w:val="nil"/>
            </w:tcBorders>
          </w:tcPr>
          <w:p w14:paraId="1AC2D0D1" w14:textId="77777777" w:rsidR="00D34751" w:rsidRPr="00074E97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ED1B0AD" w14:textId="63D3CA73" w:rsidR="00D34751" w:rsidRPr="00074E97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3B6">
              <w:rPr>
                <w:rFonts w:ascii="Angsana New" w:hAnsi="Angsana New"/>
                <w:b/>
                <w:bCs/>
                <w:sz w:val="30"/>
                <w:szCs w:val="30"/>
              </w:rPr>
              <w:t>305</w:t>
            </w:r>
          </w:p>
        </w:tc>
      </w:tr>
      <w:tr w:rsidR="00D34751" w:rsidRPr="005A0C93" w14:paraId="6CFB2839" w14:textId="77777777" w:rsidTr="007E5AE9">
        <w:tc>
          <w:tcPr>
            <w:tcW w:w="3240" w:type="dxa"/>
          </w:tcPr>
          <w:p w14:paraId="2AA775F3" w14:textId="77777777" w:rsidR="00D34751" w:rsidRPr="005A0C93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564A86A" w14:textId="77777777" w:rsidR="00D34751" w:rsidRPr="005A0C93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9DF31A" w14:textId="77777777" w:rsidR="00D34751" w:rsidRPr="005A0C93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13840B62" w14:textId="77777777" w:rsidR="00D34751" w:rsidRPr="005A0C93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B56766" w14:textId="77777777" w:rsidR="00D34751" w:rsidRPr="005A0C93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094C81C2" w14:textId="77777777" w:rsidR="00D34751" w:rsidRPr="005A0C93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1AB0D0" w14:textId="77777777" w:rsidR="00D34751" w:rsidRPr="005A0C93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35FE0463" w14:textId="77777777" w:rsidR="00D34751" w:rsidRPr="005A0C93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34751" w:rsidRPr="0061500A" w14:paraId="04D73A0F" w14:textId="77777777" w:rsidTr="007E5AE9">
        <w:tc>
          <w:tcPr>
            <w:tcW w:w="3240" w:type="dxa"/>
          </w:tcPr>
          <w:p w14:paraId="4BC92AA5" w14:textId="77777777" w:rsidR="00D34751" w:rsidRPr="005A0C93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hanging="2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หัก </w:t>
            </w:r>
            <w:r w:rsidRPr="005A0C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ค่าเผื่อผลขาดทุนจากการด้อยค่า </w:t>
            </w:r>
          </w:p>
          <w:p w14:paraId="7A42FFE0" w14:textId="05B0AA3D" w:rsidR="00D34751" w:rsidRPr="0061500A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A0C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   </w:t>
            </w:r>
            <w:r w:rsidRPr="005A0C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</w:t>
            </w:r>
            <w:r w:rsidRPr="00C273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  <w:r w:rsidRPr="005A0C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: </w:t>
            </w:r>
            <w:r w:rsidRPr="005A0C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775F273D" w14:textId="77777777" w:rsidR="00D34751" w:rsidRPr="0061500A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8713A89" w14:textId="77777777" w:rsidR="00D34751" w:rsidRPr="0061500A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4ADF587C" w14:textId="77777777" w:rsidR="00D34751" w:rsidRPr="007B2B6F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75526828" w14:textId="77777777" w:rsidR="00D34751" w:rsidRPr="007B2B6F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7572C1EF" w14:textId="77777777" w:rsidR="00D34751" w:rsidRPr="007B2B6F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4E86F452" w14:textId="77777777" w:rsidR="00D34751" w:rsidRPr="007B2B6F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2A57C96E" w14:textId="77777777" w:rsidR="00D34751" w:rsidRPr="007B2B6F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4751" w:rsidRPr="0061500A" w14:paraId="65CC05C1" w14:textId="77777777" w:rsidTr="007E5AE9">
        <w:tc>
          <w:tcPr>
            <w:tcW w:w="3240" w:type="dxa"/>
          </w:tcPr>
          <w:p w14:paraId="4FDB14A9" w14:textId="6A63FD53" w:rsidR="00D34751" w:rsidRPr="003C49D6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C273B6">
              <w:rPr>
                <w:rFonts w:ascii="Angsana New" w:hAnsi="Angsana New"/>
                <w:sz w:val="30"/>
                <w:szCs w:val="30"/>
              </w:rPr>
              <w:t>31</w:t>
            </w:r>
            <w:r w:rsidRPr="003C49D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C273B6">
              <w:rPr>
                <w:rFonts w:ascii="Angsana New" w:hAnsi="Angsana New"/>
                <w:sz w:val="30"/>
                <w:szCs w:val="30"/>
              </w:rPr>
              <w:t>256</w:t>
            </w:r>
            <w:r w:rsidRPr="00C273B6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14:paraId="22B46E9D" w14:textId="77777777" w:rsidR="00D34751" w:rsidRPr="00A16FC5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0440FE" w14:textId="77777777" w:rsidR="00D34751" w:rsidRPr="003C49D6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13E46CF" w14:textId="4C3F512F" w:rsidR="00D34751" w:rsidRPr="003731F1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244</w:t>
            </w:r>
          </w:p>
        </w:tc>
        <w:tc>
          <w:tcPr>
            <w:tcW w:w="270" w:type="dxa"/>
          </w:tcPr>
          <w:p w14:paraId="2D2F5AD4" w14:textId="77777777" w:rsidR="00D34751" w:rsidRPr="003731F1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CBC3283" w14:textId="735D51CD" w:rsidR="00D34751" w:rsidRPr="003731F1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433</w:t>
            </w:r>
          </w:p>
        </w:tc>
        <w:tc>
          <w:tcPr>
            <w:tcW w:w="270" w:type="dxa"/>
          </w:tcPr>
          <w:p w14:paraId="2AEA879C" w14:textId="77777777" w:rsidR="00D34751" w:rsidRPr="003731F1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61321C" w14:textId="3C1606F5" w:rsidR="00D34751" w:rsidRPr="003731F1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677</w:t>
            </w:r>
          </w:p>
        </w:tc>
      </w:tr>
      <w:tr w:rsidR="00D34751" w:rsidRPr="0061500A" w14:paraId="21A1058D" w14:textId="77777777" w:rsidTr="007E5AE9">
        <w:tc>
          <w:tcPr>
            <w:tcW w:w="3240" w:type="dxa"/>
          </w:tcPr>
          <w:p w14:paraId="5F05B60C" w14:textId="77777777" w:rsidR="00D34751" w:rsidRPr="003C49D6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925E1A4" w14:textId="211C7B1F" w:rsidR="00D34751" w:rsidRPr="00A16FC5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4E5760" w14:textId="77777777" w:rsidR="00D34751" w:rsidRPr="003C49D6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17ACF07" w14:textId="606A0402" w:rsidR="00D34751" w:rsidRPr="00AD5E92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5F64E827" w14:textId="77777777" w:rsidR="00D34751" w:rsidRPr="003C49D6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D2B0B3E" w14:textId="3D920D31" w:rsidR="00D34751" w:rsidRPr="001455A7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75B1E1E" w14:textId="77777777" w:rsidR="00D34751" w:rsidRPr="001455A7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D9F4183" w14:textId="33F1D0BD" w:rsidR="00D34751" w:rsidRPr="00AD5E92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16</w:t>
            </w:r>
          </w:p>
        </w:tc>
      </w:tr>
      <w:tr w:rsidR="00D34751" w:rsidRPr="0061500A" w14:paraId="57BDEAFD" w14:textId="77777777" w:rsidTr="007E5AE9">
        <w:tc>
          <w:tcPr>
            <w:tcW w:w="3240" w:type="dxa"/>
            <w:tcBorders>
              <w:bottom w:val="nil"/>
            </w:tcBorders>
          </w:tcPr>
          <w:p w14:paraId="395EA639" w14:textId="62227CF8" w:rsidR="00D34751" w:rsidRPr="003C49D6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9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273B6">
              <w:rPr>
                <w:rFonts w:ascii="Angsana New" w:hAnsi="Angsana New" w:hint="cs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C273B6">
              <w:rPr>
                <w:rFonts w:ascii="Angsana New" w:hAnsi="Angsana New" w:hint="cs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1BB4CA" w14:textId="5CAC0F4E" w:rsidR="00D34751" w:rsidRPr="00FF02E2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F3B2A6" w14:textId="77777777" w:rsidR="00D34751" w:rsidRPr="00FF02E2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4198183" w14:textId="217104C3" w:rsidR="00D34751" w:rsidRPr="00FF02E2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73B6">
              <w:rPr>
                <w:rFonts w:ascii="Angsana New" w:hAnsi="Angsana New"/>
                <w:b/>
                <w:bCs/>
                <w:sz w:val="30"/>
                <w:szCs w:val="30"/>
              </w:rPr>
              <w:t>258</w:t>
            </w:r>
          </w:p>
        </w:tc>
        <w:tc>
          <w:tcPr>
            <w:tcW w:w="270" w:type="dxa"/>
          </w:tcPr>
          <w:p w14:paraId="118A7E6C" w14:textId="77777777" w:rsidR="00D34751" w:rsidRPr="003C49D6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920A438" w14:textId="208C566A" w:rsidR="00D34751" w:rsidRPr="0013684C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73B6">
              <w:rPr>
                <w:rFonts w:ascii="Angsana New" w:hAnsi="Angsana New"/>
                <w:b/>
                <w:bCs/>
                <w:sz w:val="30"/>
                <w:szCs w:val="30"/>
              </w:rPr>
              <w:t>435</w:t>
            </w:r>
          </w:p>
        </w:tc>
        <w:tc>
          <w:tcPr>
            <w:tcW w:w="270" w:type="dxa"/>
          </w:tcPr>
          <w:p w14:paraId="4448A78C" w14:textId="77777777" w:rsidR="00D34751" w:rsidRPr="00FF02E2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2509055" w14:textId="0BA75AB0" w:rsidR="00D34751" w:rsidRPr="00FF02E2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3B6">
              <w:rPr>
                <w:rFonts w:ascii="Angsana New" w:hAnsi="Angsana New"/>
                <w:b/>
                <w:bCs/>
                <w:sz w:val="30"/>
                <w:szCs w:val="30"/>
              </w:rPr>
              <w:t>693</w:t>
            </w:r>
          </w:p>
        </w:tc>
      </w:tr>
      <w:tr w:rsidR="00D34751" w:rsidRPr="00FD559E" w14:paraId="2EB0A37D" w14:textId="77777777" w:rsidTr="007E5AE9">
        <w:tc>
          <w:tcPr>
            <w:tcW w:w="3240" w:type="dxa"/>
            <w:tcBorders>
              <w:top w:val="nil"/>
              <w:bottom w:val="nil"/>
            </w:tcBorders>
          </w:tcPr>
          <w:p w14:paraId="2BECCB25" w14:textId="77777777" w:rsidR="00D34751" w:rsidRPr="00FD559E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63A1F1C" w14:textId="77777777" w:rsidR="00D34751" w:rsidRPr="00FD559E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EC858C0" w14:textId="77777777" w:rsidR="00D34751" w:rsidRPr="00FD559E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1701A6F4" w14:textId="77777777" w:rsidR="00D34751" w:rsidRPr="00FD559E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56E9304" w14:textId="77777777" w:rsidR="00D34751" w:rsidRPr="00FD559E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6E0AD904" w14:textId="77777777" w:rsidR="00D34751" w:rsidRPr="00FD559E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134631E" w14:textId="77777777" w:rsidR="00D34751" w:rsidRPr="00FD559E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41CB48B2" w14:textId="77777777" w:rsidR="00D34751" w:rsidRPr="00FD559E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D34751" w:rsidRPr="0061500A" w14:paraId="6414B7C7" w14:textId="77777777" w:rsidTr="007E5AE9">
        <w:tc>
          <w:tcPr>
            <w:tcW w:w="3240" w:type="dxa"/>
            <w:tcBorders>
              <w:top w:val="nil"/>
            </w:tcBorders>
          </w:tcPr>
          <w:p w14:paraId="497CCF8C" w14:textId="77777777" w:rsidR="00D34751" w:rsidRPr="0061500A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1500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5432FF3B" w14:textId="77777777" w:rsidR="00D34751" w:rsidRPr="0061500A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3765E50" w14:textId="77777777" w:rsidR="00D34751" w:rsidRPr="0061500A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F0D01C6" w14:textId="77777777" w:rsidR="00D34751" w:rsidRPr="0061500A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109D330" w14:textId="77777777" w:rsidR="00D34751" w:rsidRPr="0061500A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0F78C24" w14:textId="77777777" w:rsidR="00D34751" w:rsidRPr="0061500A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C8014C" w14:textId="77777777" w:rsidR="00D34751" w:rsidRPr="0061500A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AE66746" w14:textId="77777777" w:rsidR="00D34751" w:rsidRPr="0061500A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4751" w:rsidRPr="0061500A" w14:paraId="33B5F637" w14:textId="77777777" w:rsidTr="007E5AE9">
        <w:tc>
          <w:tcPr>
            <w:tcW w:w="3240" w:type="dxa"/>
          </w:tcPr>
          <w:p w14:paraId="09DB34D9" w14:textId="73E080BF" w:rsidR="00D34751" w:rsidRPr="0061500A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50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273B6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1500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6150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273B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C273B6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39871D5C" w14:textId="77777777" w:rsidR="00D34751" w:rsidRPr="00554CF7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0F7E1290" w14:textId="77777777" w:rsidR="00D34751" w:rsidRPr="00554CF7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729AE45E" w14:textId="77777777" w:rsidR="00D34751" w:rsidRPr="00554CF7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3B37E3FC" w14:textId="77777777" w:rsidR="00D34751" w:rsidRPr="00554CF7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6A31FB82" w14:textId="77777777" w:rsidR="00D34751" w:rsidRPr="00554CF7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1A8A9693" w14:textId="77777777" w:rsidR="00D34751" w:rsidRPr="00554CF7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51BF51E7" w14:textId="77777777" w:rsidR="00D34751" w:rsidRPr="00554CF7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D34751" w:rsidRPr="0061500A" w14:paraId="053505E7" w14:textId="77777777" w:rsidTr="007E5AE9">
        <w:tc>
          <w:tcPr>
            <w:tcW w:w="3240" w:type="dxa"/>
            <w:tcBorders>
              <w:bottom w:val="nil"/>
            </w:tcBorders>
          </w:tcPr>
          <w:p w14:paraId="66B37A03" w14:textId="74217F4E" w:rsidR="00D34751" w:rsidRPr="003C49D6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9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273B6">
              <w:rPr>
                <w:rFonts w:ascii="Angsana New" w:hAnsi="Angsana New" w:hint="cs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C273B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C273B6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0E5CC3B9" w14:textId="4FD40245" w:rsidR="00D34751" w:rsidRPr="00554CF7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7CD42A3" w14:textId="77777777" w:rsidR="00D34751" w:rsidRPr="00554CF7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3882240F" w14:textId="1367F03A" w:rsidR="00D34751" w:rsidRPr="00554CF7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3AE19CE" w14:textId="77777777" w:rsidR="00D34751" w:rsidRPr="00554CF7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7920E32D" w14:textId="1577AEC6" w:rsidR="00D34751" w:rsidRPr="00554CF7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DB8328D" w14:textId="77777777" w:rsidR="00D34751" w:rsidRPr="00554CF7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1E783925" w14:textId="2B78A345" w:rsidR="00D34751" w:rsidRPr="00554CF7" w:rsidRDefault="00D34751" w:rsidP="00D3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E303101" w14:textId="77777777" w:rsidR="00F92D93" w:rsidRDefault="00F92D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79D4D524" w14:textId="77777777" w:rsidR="00F212CE" w:rsidRPr="004F1FC6" w:rsidRDefault="00F212CE" w:rsidP="009B2CFB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4F1FC6">
        <w:rPr>
          <w:rFonts w:ascii="Angsana New" w:hAnsi="Angsana New" w:hint="cs"/>
          <w:b/>
          <w:bCs/>
          <w:sz w:val="30"/>
          <w:szCs w:val="30"/>
          <w:cs/>
          <w:lang w:val="th-TH"/>
        </w:rPr>
        <w:t>เ</w:t>
      </w:r>
      <w:r w:rsidRPr="004F1FC6">
        <w:rPr>
          <w:rFonts w:ascii="Angsana New" w:hAnsi="Angsana New"/>
          <w:b/>
          <w:bCs/>
          <w:sz w:val="30"/>
          <w:szCs w:val="30"/>
          <w:cs/>
          <w:lang w:val="th-TH"/>
        </w:rPr>
        <w:t>งินลงทุน</w:t>
      </w:r>
      <w:r w:rsidRPr="004F1FC6">
        <w:rPr>
          <w:rFonts w:ascii="Angsana New" w:hAnsi="Angsana New" w:hint="cs"/>
          <w:b/>
          <w:bCs/>
          <w:sz w:val="30"/>
          <w:szCs w:val="30"/>
          <w:cs/>
          <w:lang w:val="th-TH"/>
        </w:rPr>
        <w:t>ในบริษัทย่อย</w:t>
      </w:r>
    </w:p>
    <w:p w14:paraId="747517ED" w14:textId="77777777" w:rsidR="00BA514B" w:rsidRPr="00BA514B" w:rsidRDefault="00BA514B" w:rsidP="00725D6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color w:val="000000"/>
          <w:sz w:val="30"/>
          <w:szCs w:val="30"/>
        </w:rPr>
      </w:pPr>
    </w:p>
    <w:tbl>
      <w:tblPr>
        <w:tblW w:w="9207" w:type="dxa"/>
        <w:tblInd w:w="450" w:type="dxa"/>
        <w:tblLook w:val="01E0" w:firstRow="1" w:lastRow="1" w:firstColumn="1" w:lastColumn="1" w:noHBand="0" w:noVBand="0"/>
      </w:tblPr>
      <w:tblGrid>
        <w:gridCol w:w="6399"/>
        <w:gridCol w:w="1278"/>
        <w:gridCol w:w="270"/>
        <w:gridCol w:w="1260"/>
      </w:tblGrid>
      <w:tr w:rsidR="00BA514B" w:rsidRPr="00A97B80" w14:paraId="041C32D4" w14:textId="77777777" w:rsidTr="00725D6C">
        <w:tc>
          <w:tcPr>
            <w:tcW w:w="6399" w:type="dxa"/>
          </w:tcPr>
          <w:p w14:paraId="4B23D8B5" w14:textId="77777777" w:rsidR="00BA514B" w:rsidRPr="00A97B80" w:rsidRDefault="00BA514B" w:rsidP="00FB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08" w:type="dxa"/>
            <w:gridSpan w:val="3"/>
          </w:tcPr>
          <w:p w14:paraId="393D6A1A" w14:textId="77777777" w:rsidR="00BA514B" w:rsidRPr="00A97B80" w:rsidRDefault="00BA514B" w:rsidP="00FB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97B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Pr="00A97B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BA514B" w:rsidRPr="002D4307" w14:paraId="3EFE7084" w14:textId="77777777" w:rsidTr="00725D6C">
        <w:tc>
          <w:tcPr>
            <w:tcW w:w="6399" w:type="dxa"/>
          </w:tcPr>
          <w:p w14:paraId="48D69827" w14:textId="77777777" w:rsidR="00BA514B" w:rsidRPr="00A97B80" w:rsidRDefault="00BA514B" w:rsidP="00FB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6B97DF4A" w14:textId="0FE37241" w:rsidR="00BA514B" w:rsidRPr="002D4307" w:rsidRDefault="00C273B6" w:rsidP="00FB239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C5E12E4" w14:textId="77777777" w:rsidR="00BA514B" w:rsidRPr="002D4307" w:rsidRDefault="00BA514B" w:rsidP="00FB239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079C29" w14:textId="3CCC8FB9" w:rsidR="00BA514B" w:rsidRPr="002D4307" w:rsidRDefault="00C273B6" w:rsidP="00FB23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A514B" w:rsidRPr="00A97B80" w14:paraId="0EE92C30" w14:textId="77777777" w:rsidTr="00725D6C">
        <w:tc>
          <w:tcPr>
            <w:tcW w:w="6399" w:type="dxa"/>
          </w:tcPr>
          <w:p w14:paraId="422F4475" w14:textId="77777777" w:rsidR="00BA514B" w:rsidRPr="00A97B80" w:rsidRDefault="00BA514B" w:rsidP="00FB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08" w:type="dxa"/>
            <w:gridSpan w:val="3"/>
          </w:tcPr>
          <w:p w14:paraId="2A620F14" w14:textId="77777777" w:rsidR="00BA514B" w:rsidRPr="00A97B80" w:rsidRDefault="00BA514B" w:rsidP="00FB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26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A97B80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BA514B" w:rsidRPr="00A97B80" w14:paraId="1A69E7DC" w14:textId="77777777" w:rsidTr="00725D6C">
        <w:tc>
          <w:tcPr>
            <w:tcW w:w="6399" w:type="dxa"/>
          </w:tcPr>
          <w:p w14:paraId="2250F093" w14:textId="72E8347D" w:rsidR="00BA514B" w:rsidRPr="00A97B80" w:rsidRDefault="00BA514B" w:rsidP="00BA514B">
            <w:pPr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A97B8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C273B6" w:rsidRPr="00C273B6">
              <w:rPr>
                <w:rFonts w:ascii="Angsana New" w:hAnsi="Angsana New"/>
                <w:sz w:val="30"/>
                <w:szCs w:val="30"/>
              </w:rPr>
              <w:t>1</w:t>
            </w:r>
            <w:r w:rsidRPr="00A97B8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97B80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78" w:type="dxa"/>
            <w:shd w:val="clear" w:color="auto" w:fill="auto"/>
          </w:tcPr>
          <w:p w14:paraId="162A07A7" w14:textId="60CF4C4D" w:rsidR="00BA514B" w:rsidRPr="00A97B80" w:rsidRDefault="00C273B6" w:rsidP="00BA514B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16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73B6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966D7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273B6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258</w:t>
            </w:r>
          </w:p>
        </w:tc>
        <w:tc>
          <w:tcPr>
            <w:tcW w:w="270" w:type="dxa"/>
          </w:tcPr>
          <w:p w14:paraId="657459BF" w14:textId="77777777" w:rsidR="00BA514B" w:rsidRPr="00A97B80" w:rsidRDefault="00BA514B" w:rsidP="00BA514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BA3EA8D" w14:textId="41BD10D7" w:rsidR="00BA514B" w:rsidRPr="00A97B80" w:rsidRDefault="00C273B6" w:rsidP="00BA514B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BA514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273B6">
              <w:rPr>
                <w:rFonts w:ascii="Angsana New" w:hAnsi="Angsana New"/>
                <w:sz w:val="30"/>
                <w:szCs w:val="30"/>
                <w:lang w:val="en-US" w:bidi="th-TH"/>
              </w:rPr>
              <w:t>173</w:t>
            </w:r>
          </w:p>
        </w:tc>
      </w:tr>
      <w:tr w:rsidR="00BA514B" w:rsidRPr="00A97B80" w14:paraId="0BB3DA14" w14:textId="77777777" w:rsidTr="00725D6C">
        <w:tc>
          <w:tcPr>
            <w:tcW w:w="6399" w:type="dxa"/>
          </w:tcPr>
          <w:p w14:paraId="6BF0A515" w14:textId="77777777" w:rsidR="00BA514B" w:rsidRPr="00A97B80" w:rsidRDefault="00BA514B" w:rsidP="00BA514B">
            <w:pPr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A97B80">
              <w:rPr>
                <w:rFonts w:ascii="Angsana New" w:hAnsi="Angsana New" w:hint="cs"/>
                <w:sz w:val="30"/>
                <w:szCs w:val="30"/>
                <w:cs/>
              </w:rPr>
              <w:t>การซื้อเงินลงทุน</w:t>
            </w:r>
          </w:p>
        </w:tc>
        <w:tc>
          <w:tcPr>
            <w:tcW w:w="1278" w:type="dxa"/>
            <w:shd w:val="clear" w:color="auto" w:fill="auto"/>
          </w:tcPr>
          <w:p w14:paraId="09F9FF62" w14:textId="66B0B10F" w:rsidR="00BA514B" w:rsidRPr="00966D7A" w:rsidRDefault="00966D7A" w:rsidP="0096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C703AE" w14:textId="77777777" w:rsidR="00BA514B" w:rsidRPr="00A97B80" w:rsidRDefault="00BA514B" w:rsidP="00BA5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BE50314" w14:textId="5786B2F8" w:rsidR="00BA514B" w:rsidRPr="00A97B80" w:rsidRDefault="00C273B6" w:rsidP="00BA514B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 w:bidi="th-TH"/>
              </w:rPr>
              <w:t>128</w:t>
            </w:r>
          </w:p>
        </w:tc>
      </w:tr>
      <w:tr w:rsidR="00BA514B" w:rsidRPr="00A97B80" w14:paraId="3F2E3B82" w14:textId="77777777" w:rsidTr="00725D6C">
        <w:tc>
          <w:tcPr>
            <w:tcW w:w="6399" w:type="dxa"/>
          </w:tcPr>
          <w:p w14:paraId="0DC1F381" w14:textId="77777777" w:rsidR="00BA514B" w:rsidRDefault="00BA514B" w:rsidP="00BA514B">
            <w:pPr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การจำหน่ายเงินลงทุน</w:t>
            </w:r>
          </w:p>
        </w:tc>
        <w:tc>
          <w:tcPr>
            <w:tcW w:w="1278" w:type="dxa"/>
            <w:shd w:val="clear" w:color="auto" w:fill="auto"/>
          </w:tcPr>
          <w:p w14:paraId="64A76537" w14:textId="6DD7BFD1" w:rsidR="00BA514B" w:rsidRPr="00966D7A" w:rsidRDefault="00BA514B" w:rsidP="0096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4E2E885" w14:textId="77777777" w:rsidR="00BA514B" w:rsidRPr="00A97B80" w:rsidRDefault="00BA514B" w:rsidP="00BA5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FFEDB42" w14:textId="77777777" w:rsidR="00BA514B" w:rsidRDefault="00BA514B" w:rsidP="00BA514B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A514B" w:rsidRPr="00A97B80" w14:paraId="2AF719E4" w14:textId="77777777" w:rsidTr="00725D6C">
        <w:tc>
          <w:tcPr>
            <w:tcW w:w="6399" w:type="dxa"/>
          </w:tcPr>
          <w:p w14:paraId="6BADBD78" w14:textId="77777777" w:rsidR="00BA514B" w:rsidRDefault="00BA514B" w:rsidP="00BA514B">
            <w:pPr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78" w:type="dxa"/>
            <w:shd w:val="clear" w:color="auto" w:fill="auto"/>
          </w:tcPr>
          <w:p w14:paraId="034A9D3B" w14:textId="55469647" w:rsidR="00BA514B" w:rsidRPr="00966D7A" w:rsidRDefault="00966D7A" w:rsidP="0096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D7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7EA4FE" w14:textId="77777777" w:rsidR="00BA514B" w:rsidRPr="00A97B80" w:rsidRDefault="00BA514B" w:rsidP="00BA5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58C85D4" w14:textId="633861A1" w:rsidR="00BA514B" w:rsidRDefault="00BA514B" w:rsidP="00BA514B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273B6" w:rsidRPr="00C273B6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BA514B" w:rsidRPr="00A97B80" w14:paraId="460F7544" w14:textId="77777777" w:rsidTr="00725D6C">
        <w:tc>
          <w:tcPr>
            <w:tcW w:w="6399" w:type="dxa"/>
          </w:tcPr>
          <w:p w14:paraId="64A90DAD" w14:textId="77777777" w:rsidR="00BA514B" w:rsidRDefault="00BA514B" w:rsidP="00BA514B">
            <w:pPr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กลับรายการขาดทุนจากการด้อยค่า</w:t>
            </w:r>
          </w:p>
        </w:tc>
        <w:tc>
          <w:tcPr>
            <w:tcW w:w="1278" w:type="dxa"/>
            <w:shd w:val="clear" w:color="auto" w:fill="auto"/>
          </w:tcPr>
          <w:p w14:paraId="447E9B7C" w14:textId="100012A3" w:rsidR="00BA514B" w:rsidRPr="00966D7A" w:rsidRDefault="00966D7A" w:rsidP="0096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6D7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1FC4A1" w14:textId="77777777" w:rsidR="00BA514B" w:rsidRPr="00A97B80" w:rsidRDefault="00BA514B" w:rsidP="00BA5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5C73380" w14:textId="5D6B01D2" w:rsidR="00BA514B" w:rsidRDefault="00C273B6" w:rsidP="00BA514B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</w:tr>
      <w:tr w:rsidR="00BA514B" w:rsidRPr="00A97B80" w14:paraId="4026991B" w14:textId="77777777" w:rsidTr="00725D6C">
        <w:tc>
          <w:tcPr>
            <w:tcW w:w="6399" w:type="dxa"/>
          </w:tcPr>
          <w:p w14:paraId="5A127B48" w14:textId="4729883A" w:rsidR="00BA514B" w:rsidRPr="00A97B80" w:rsidRDefault="00BA514B" w:rsidP="00BA514B">
            <w:pPr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7B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273B6" w:rsidRPr="00C273B6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A97B8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97B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10613C" w14:textId="27AAC48E" w:rsidR="00BA514B" w:rsidRPr="00A97B80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273B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966D7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273B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258</w:t>
            </w:r>
          </w:p>
        </w:tc>
        <w:tc>
          <w:tcPr>
            <w:tcW w:w="270" w:type="dxa"/>
            <w:shd w:val="clear" w:color="auto" w:fill="auto"/>
          </w:tcPr>
          <w:p w14:paraId="196EF9BD" w14:textId="77777777" w:rsidR="00BA514B" w:rsidRPr="00A97B80" w:rsidRDefault="00BA514B" w:rsidP="00BA5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6F9150" w14:textId="267CBB11" w:rsidR="00BA514B" w:rsidRPr="00A97B80" w:rsidRDefault="00C273B6" w:rsidP="00BA514B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273B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BA514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273B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301</w:t>
            </w:r>
          </w:p>
        </w:tc>
      </w:tr>
    </w:tbl>
    <w:p w14:paraId="4632FAE9" w14:textId="77777777" w:rsidR="008902C8" w:rsidRPr="005E4977" w:rsidRDefault="008902C8" w:rsidP="008902C8">
      <w:pPr>
        <w:pStyle w:val="BodyText2"/>
        <w:spacing w:line="240" w:lineRule="atLeast"/>
        <w:ind w:left="540" w:right="-45"/>
        <w:jc w:val="thaiDistribute"/>
        <w:rPr>
          <w:b/>
          <w:bCs/>
          <w:i/>
          <w:iCs/>
          <w:u w:val="single"/>
          <w:lang w:val="en-US"/>
        </w:rPr>
      </w:pPr>
    </w:p>
    <w:p w14:paraId="7DBB3EAB" w14:textId="5C14852B" w:rsidR="00945686" w:rsidRPr="00431EFE" w:rsidRDefault="00685347" w:rsidP="00E97D32">
      <w:pPr>
        <w:tabs>
          <w:tab w:val="clear" w:pos="227"/>
          <w:tab w:val="clear" w:pos="454"/>
        </w:tabs>
        <w:spacing w:line="240" w:lineRule="auto"/>
        <w:ind w:left="547" w:right="-25" w:hanging="540"/>
        <w:jc w:val="thaiDistribute"/>
        <w:rPr>
          <w:rFonts w:ascii="Angsana New" w:hAnsi="Angsana New"/>
          <w:sz w:val="30"/>
          <w:szCs w:val="30"/>
        </w:rPr>
      </w:pPr>
      <w:r w:rsidRPr="00431EFE">
        <w:rPr>
          <w:rFonts w:ascii="Angsana New" w:hAnsi="Angsana New"/>
          <w:sz w:val="30"/>
          <w:szCs w:val="30"/>
        </w:rPr>
        <w:t xml:space="preserve"> </w:t>
      </w:r>
    </w:p>
    <w:p w14:paraId="13603324" w14:textId="77777777" w:rsidR="00685347" w:rsidRPr="00891B11" w:rsidRDefault="00685347" w:rsidP="00E97D32">
      <w:pPr>
        <w:tabs>
          <w:tab w:val="clear" w:pos="227"/>
          <w:tab w:val="clear" w:pos="454"/>
        </w:tabs>
        <w:ind w:left="540" w:right="-25" w:hanging="540"/>
        <w:jc w:val="thaiDistribute"/>
        <w:rPr>
          <w:rFonts w:ascii="Angsana New" w:hAnsi="Angsana New"/>
          <w:sz w:val="30"/>
          <w:szCs w:val="30"/>
          <w:cs/>
        </w:rPr>
        <w:sectPr w:rsidR="00685347" w:rsidRPr="00891B11" w:rsidSect="0047234C">
          <w:headerReference w:type="even" r:id="rId15"/>
          <w:headerReference w:type="default" r:id="rId16"/>
          <w:headerReference w:type="first" r:id="rId17"/>
          <w:pgSz w:w="11909" w:h="16834" w:code="9"/>
          <w:pgMar w:top="691" w:right="1152" w:bottom="1080" w:left="1152" w:header="475" w:footer="576" w:gutter="0"/>
          <w:cols w:space="720"/>
        </w:sectPr>
      </w:pPr>
    </w:p>
    <w:p w14:paraId="6C9699DB" w14:textId="49FDAF92" w:rsidR="0092575F" w:rsidRPr="00875959" w:rsidRDefault="00084ED8" w:rsidP="009257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  <w:r w:rsidRPr="00875959">
        <w:rPr>
          <w:rFonts w:ascii="Angsana New" w:hAnsi="Angsana New"/>
          <w:sz w:val="30"/>
          <w:szCs w:val="30"/>
          <w:cs/>
        </w:rPr>
        <w:lastRenderedPageBreak/>
        <w:t>เ</w:t>
      </w:r>
      <w:r w:rsidR="0092575F" w:rsidRPr="00875959">
        <w:rPr>
          <w:rFonts w:ascii="Angsana New" w:hAnsi="Angsana New"/>
          <w:sz w:val="30"/>
          <w:szCs w:val="30"/>
          <w:cs/>
        </w:rPr>
        <w:t xml:space="preserve">งินลงทุนในบริษัทย่อย ณ วันที่ </w:t>
      </w:r>
      <w:r w:rsidR="00C273B6" w:rsidRPr="00C273B6">
        <w:rPr>
          <w:rFonts w:ascii="Angsana New" w:hAnsi="Angsana New" w:hint="cs"/>
          <w:sz w:val="30"/>
          <w:szCs w:val="30"/>
        </w:rPr>
        <w:t>30</w:t>
      </w:r>
      <w:r w:rsidR="002830BD">
        <w:rPr>
          <w:rFonts w:ascii="Angsana New" w:hAnsi="Angsana New" w:hint="cs"/>
          <w:sz w:val="30"/>
          <w:szCs w:val="30"/>
        </w:rPr>
        <w:t xml:space="preserve"> </w:t>
      </w:r>
      <w:r w:rsidR="002830BD">
        <w:rPr>
          <w:rFonts w:ascii="Angsana New" w:hAnsi="Angsana New" w:hint="cs"/>
          <w:sz w:val="30"/>
          <w:szCs w:val="30"/>
          <w:cs/>
        </w:rPr>
        <w:t>มิถุนายน</w:t>
      </w:r>
      <w:r w:rsidR="0092575F" w:rsidRPr="00875959">
        <w:rPr>
          <w:rFonts w:ascii="Angsana New" w:hAnsi="Angsana New"/>
          <w:sz w:val="30"/>
          <w:szCs w:val="30"/>
          <w:cs/>
        </w:rPr>
        <w:t xml:space="preserve"> </w:t>
      </w:r>
      <w:r w:rsidR="00C273B6" w:rsidRPr="00C273B6">
        <w:rPr>
          <w:rFonts w:ascii="Angsana New" w:hAnsi="Angsana New"/>
          <w:sz w:val="30"/>
          <w:szCs w:val="30"/>
        </w:rPr>
        <w:t>256</w:t>
      </w:r>
      <w:r w:rsidR="00C273B6" w:rsidRPr="00C273B6">
        <w:rPr>
          <w:rFonts w:ascii="Angsana New" w:hAnsi="Angsana New" w:hint="cs"/>
          <w:sz w:val="30"/>
          <w:szCs w:val="30"/>
        </w:rPr>
        <w:t>3</w:t>
      </w:r>
      <w:r w:rsidR="0092575F" w:rsidRPr="00875959">
        <w:rPr>
          <w:rFonts w:ascii="Angsana New" w:hAnsi="Angsana New"/>
          <w:sz w:val="30"/>
          <w:szCs w:val="30"/>
        </w:rPr>
        <w:t xml:space="preserve"> </w:t>
      </w:r>
      <w:r w:rsidR="0092575F" w:rsidRPr="00875959">
        <w:rPr>
          <w:rFonts w:ascii="Angsana New" w:hAnsi="Angsana New"/>
          <w:sz w:val="30"/>
          <w:szCs w:val="30"/>
          <w:cs/>
        </w:rPr>
        <w:t xml:space="preserve">และ </w:t>
      </w:r>
      <w:r w:rsidR="00C273B6" w:rsidRPr="00C273B6">
        <w:rPr>
          <w:rFonts w:ascii="Angsana New" w:hAnsi="Angsana New"/>
          <w:sz w:val="30"/>
          <w:szCs w:val="30"/>
        </w:rPr>
        <w:t>31</w:t>
      </w:r>
      <w:r w:rsidR="0092575F" w:rsidRPr="00875959">
        <w:rPr>
          <w:rFonts w:ascii="Angsana New" w:hAnsi="Angsana New"/>
          <w:sz w:val="30"/>
          <w:szCs w:val="30"/>
        </w:rPr>
        <w:t xml:space="preserve"> </w:t>
      </w:r>
      <w:r w:rsidR="0092575F" w:rsidRPr="00875959">
        <w:rPr>
          <w:rFonts w:ascii="Angsana New" w:hAnsi="Angsana New"/>
          <w:sz w:val="30"/>
          <w:szCs w:val="30"/>
          <w:cs/>
        </w:rPr>
        <w:t xml:space="preserve">ธันวาคม </w:t>
      </w:r>
      <w:r w:rsidR="00C273B6" w:rsidRPr="00C273B6">
        <w:rPr>
          <w:rFonts w:ascii="Angsana New" w:hAnsi="Angsana New"/>
          <w:sz w:val="30"/>
          <w:szCs w:val="30"/>
        </w:rPr>
        <w:t>256</w:t>
      </w:r>
      <w:r w:rsidR="00C273B6" w:rsidRPr="00C273B6">
        <w:rPr>
          <w:rFonts w:ascii="Angsana New" w:hAnsi="Angsana New" w:hint="cs"/>
          <w:sz w:val="30"/>
          <w:szCs w:val="30"/>
        </w:rPr>
        <w:t>2</w:t>
      </w:r>
      <w:r w:rsidR="00E529D4">
        <w:rPr>
          <w:rFonts w:ascii="Angsana New" w:hAnsi="Angsana New"/>
          <w:sz w:val="30"/>
          <w:szCs w:val="30"/>
        </w:rPr>
        <w:t xml:space="preserve"> </w:t>
      </w:r>
      <w:r w:rsidR="0092575F" w:rsidRPr="00875959">
        <w:rPr>
          <w:rFonts w:ascii="Angsana New" w:hAnsi="Angsana New"/>
          <w:sz w:val="30"/>
          <w:szCs w:val="30"/>
          <w:cs/>
        </w:rPr>
        <w:t>และเงินปันผลรับสำหรับงวด</w:t>
      </w:r>
      <w:r w:rsidR="00EC1EBC">
        <w:rPr>
          <w:rFonts w:ascii="Angsana New" w:hAnsi="Angsana New" w:hint="cs"/>
          <w:sz w:val="30"/>
          <w:szCs w:val="30"/>
          <w:cs/>
        </w:rPr>
        <w:t>หก</w:t>
      </w:r>
      <w:r w:rsidR="0092575F" w:rsidRPr="00875959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C273B6" w:rsidRPr="00C273B6">
        <w:rPr>
          <w:rFonts w:ascii="Angsana New" w:hAnsi="Angsana New" w:hint="cs"/>
          <w:sz w:val="30"/>
          <w:szCs w:val="30"/>
        </w:rPr>
        <w:t>30</w:t>
      </w:r>
      <w:r w:rsidR="002830BD">
        <w:rPr>
          <w:rFonts w:ascii="Angsana New" w:hAnsi="Angsana New" w:hint="cs"/>
          <w:sz w:val="30"/>
          <w:szCs w:val="30"/>
        </w:rPr>
        <w:t xml:space="preserve"> </w:t>
      </w:r>
      <w:r w:rsidR="002830BD">
        <w:rPr>
          <w:rFonts w:ascii="Angsana New" w:hAnsi="Angsana New" w:hint="cs"/>
          <w:sz w:val="30"/>
          <w:szCs w:val="30"/>
          <w:cs/>
        </w:rPr>
        <w:t>มิถุนายน</w:t>
      </w:r>
      <w:r w:rsidR="0092575F" w:rsidRPr="00875959">
        <w:rPr>
          <w:rFonts w:ascii="Angsana New" w:hAnsi="Angsana New"/>
          <w:sz w:val="30"/>
          <w:szCs w:val="30"/>
          <w:cs/>
        </w:rPr>
        <w:t xml:space="preserve"> </w:t>
      </w:r>
      <w:r w:rsidR="00C273B6" w:rsidRPr="00C273B6">
        <w:rPr>
          <w:rFonts w:ascii="Angsana New" w:hAnsi="Angsana New"/>
          <w:sz w:val="30"/>
          <w:szCs w:val="30"/>
        </w:rPr>
        <w:t>256</w:t>
      </w:r>
      <w:r w:rsidR="00C273B6" w:rsidRPr="00C273B6">
        <w:rPr>
          <w:rFonts w:ascii="Angsana New" w:hAnsi="Angsana New" w:hint="cs"/>
          <w:sz w:val="30"/>
          <w:szCs w:val="30"/>
        </w:rPr>
        <w:t>3</w:t>
      </w:r>
      <w:r w:rsidR="008E0521">
        <w:rPr>
          <w:rFonts w:ascii="Angsana New" w:hAnsi="Angsana New"/>
          <w:sz w:val="30"/>
          <w:szCs w:val="30"/>
        </w:rPr>
        <w:t xml:space="preserve"> </w:t>
      </w:r>
      <w:r w:rsidR="008E0521">
        <w:rPr>
          <w:rFonts w:ascii="Angsana New" w:hAnsi="Angsana New"/>
          <w:sz w:val="30"/>
          <w:szCs w:val="30"/>
          <w:cs/>
        </w:rPr>
        <w:t xml:space="preserve">และ </w:t>
      </w:r>
      <w:r w:rsidR="00C273B6" w:rsidRPr="00C273B6">
        <w:rPr>
          <w:rFonts w:ascii="Angsana New" w:hAnsi="Angsana New"/>
          <w:sz w:val="30"/>
          <w:szCs w:val="30"/>
        </w:rPr>
        <w:t>256</w:t>
      </w:r>
      <w:r w:rsidR="00C273B6" w:rsidRPr="00C273B6">
        <w:rPr>
          <w:rFonts w:ascii="Angsana New" w:hAnsi="Angsana New" w:hint="cs"/>
          <w:sz w:val="30"/>
          <w:szCs w:val="30"/>
        </w:rPr>
        <w:t>2</w:t>
      </w:r>
      <w:r w:rsidR="00E529D4">
        <w:rPr>
          <w:rFonts w:ascii="Angsana New" w:hAnsi="Angsana New"/>
          <w:sz w:val="30"/>
          <w:szCs w:val="30"/>
        </w:rPr>
        <w:t xml:space="preserve"> </w:t>
      </w:r>
      <w:r w:rsidR="0092575F" w:rsidRPr="00875959">
        <w:rPr>
          <w:rFonts w:ascii="Angsana New" w:hAnsi="Angsana New"/>
          <w:sz w:val="30"/>
          <w:szCs w:val="30"/>
          <w:cs/>
        </w:rPr>
        <w:t>มีดังนี้</w:t>
      </w:r>
    </w:p>
    <w:p w14:paraId="68996616" w14:textId="77777777" w:rsidR="00244835" w:rsidRPr="00AB46E2" w:rsidRDefault="00244835" w:rsidP="002448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</w:pPr>
    </w:p>
    <w:tbl>
      <w:tblPr>
        <w:tblW w:w="17190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2700"/>
        <w:gridCol w:w="630"/>
        <w:gridCol w:w="270"/>
        <w:gridCol w:w="630"/>
        <w:gridCol w:w="270"/>
        <w:gridCol w:w="630"/>
        <w:gridCol w:w="720"/>
        <w:gridCol w:w="270"/>
        <w:gridCol w:w="540"/>
        <w:gridCol w:w="720"/>
        <w:gridCol w:w="270"/>
        <w:gridCol w:w="630"/>
        <w:gridCol w:w="270"/>
        <w:gridCol w:w="720"/>
        <w:gridCol w:w="270"/>
        <w:gridCol w:w="720"/>
        <w:gridCol w:w="270"/>
        <w:gridCol w:w="720"/>
        <w:gridCol w:w="270"/>
        <w:gridCol w:w="810"/>
        <w:gridCol w:w="270"/>
        <w:gridCol w:w="810"/>
        <w:gridCol w:w="270"/>
        <w:gridCol w:w="810"/>
        <w:gridCol w:w="270"/>
        <w:gridCol w:w="810"/>
        <w:gridCol w:w="810"/>
        <w:gridCol w:w="810"/>
      </w:tblGrid>
      <w:tr w:rsidR="00244835" w:rsidRPr="00E216F2" w14:paraId="512D39B4" w14:textId="77777777" w:rsidTr="00244835">
        <w:trPr>
          <w:gridAfter w:val="2"/>
          <w:wAfter w:w="1620" w:type="dxa"/>
          <w:tblHeader/>
        </w:trPr>
        <w:tc>
          <w:tcPr>
            <w:tcW w:w="15570" w:type="dxa"/>
            <w:gridSpan w:val="26"/>
          </w:tcPr>
          <w:p w14:paraId="5FEE39D3" w14:textId="77777777" w:rsidR="00244835" w:rsidRPr="00E216F2" w:rsidRDefault="00244835" w:rsidP="00997202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216F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22D77" w:rsidRPr="00E216F2" w14:paraId="53AE9135" w14:textId="77777777" w:rsidTr="00244835">
        <w:trPr>
          <w:gridAfter w:val="2"/>
          <w:wAfter w:w="1620" w:type="dxa"/>
          <w:tblHeader/>
        </w:trPr>
        <w:tc>
          <w:tcPr>
            <w:tcW w:w="2700" w:type="dxa"/>
          </w:tcPr>
          <w:p w14:paraId="4F0B975D" w14:textId="77777777" w:rsidR="00322D77" w:rsidRPr="00E216F2" w:rsidDel="00685444" w:rsidRDefault="00322D77" w:rsidP="00322D7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530" w:type="dxa"/>
            <w:gridSpan w:val="3"/>
          </w:tcPr>
          <w:p w14:paraId="0ABAB6FC" w14:textId="77777777" w:rsidR="00322D77" w:rsidRPr="00E216F2" w:rsidRDefault="00322D77" w:rsidP="00322D7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E216F2">
              <w:rPr>
                <w:rFonts w:ascii="Angsana New" w:hAnsi="Angsana New"/>
                <w:szCs w:val="22"/>
                <w:cs/>
                <w:lang w:bidi="th-TH"/>
              </w:rPr>
              <w:t>สัดส่วนความเป็น</w:t>
            </w:r>
          </w:p>
        </w:tc>
        <w:tc>
          <w:tcPr>
            <w:tcW w:w="270" w:type="dxa"/>
          </w:tcPr>
          <w:p w14:paraId="380AA01D" w14:textId="77777777" w:rsidR="00322D77" w:rsidRPr="00E216F2" w:rsidDel="00685444" w:rsidRDefault="00322D77" w:rsidP="00322D7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Cs w:val="22"/>
              </w:rPr>
            </w:pPr>
          </w:p>
        </w:tc>
        <w:tc>
          <w:tcPr>
            <w:tcW w:w="2880" w:type="dxa"/>
            <w:gridSpan w:val="5"/>
          </w:tcPr>
          <w:p w14:paraId="0AAD45B7" w14:textId="77777777" w:rsidR="00322D77" w:rsidRPr="00E216F2" w:rsidRDefault="00322D77" w:rsidP="00322D7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</w:tcPr>
          <w:p w14:paraId="34583467" w14:textId="77777777" w:rsidR="00322D77" w:rsidRPr="00E216F2" w:rsidRDefault="00322D77" w:rsidP="00322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3"/>
          </w:tcPr>
          <w:p w14:paraId="36DF32BA" w14:textId="77777777" w:rsidR="00322D77" w:rsidRPr="00E216F2" w:rsidRDefault="00322D77" w:rsidP="00322D77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BA9E536" w14:textId="77777777" w:rsidR="00322D77" w:rsidRPr="00E216F2" w:rsidRDefault="00322D77" w:rsidP="00322D77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2FCB01B7" w14:textId="77777777" w:rsidR="00322D77" w:rsidRPr="00E216F2" w:rsidRDefault="00322D77" w:rsidP="00322D77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A0D8CB2" w14:textId="77777777" w:rsidR="00322D77" w:rsidRPr="00E216F2" w:rsidRDefault="00322D77" w:rsidP="00322D77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14DB3985" w14:textId="77777777" w:rsidR="00322D77" w:rsidRPr="00E216F2" w:rsidRDefault="00322D77" w:rsidP="00322D77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93A6747" w14:textId="77777777" w:rsidR="00322D77" w:rsidRPr="00E216F2" w:rsidRDefault="00322D77" w:rsidP="00322D77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890" w:type="dxa"/>
            <w:gridSpan w:val="3"/>
          </w:tcPr>
          <w:p w14:paraId="1098DEF8" w14:textId="125F0B96" w:rsidR="00322D77" w:rsidRPr="00E216F2" w:rsidRDefault="00322D77" w:rsidP="00322D77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216F2">
              <w:rPr>
                <w:rFonts w:ascii="Angsana New" w:hAnsi="Angsana New"/>
                <w:sz w:val="22"/>
                <w:szCs w:val="22"/>
                <w:cs/>
                <w:lang w:val="en-US"/>
              </w:rPr>
              <w:t>เงินปันผลรับ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สำหรับ</w:t>
            </w:r>
          </w:p>
        </w:tc>
      </w:tr>
      <w:tr w:rsidR="00244835" w:rsidRPr="00E216F2" w14:paraId="47AD5D84" w14:textId="77777777" w:rsidTr="00244835">
        <w:trPr>
          <w:gridAfter w:val="2"/>
          <w:wAfter w:w="1620" w:type="dxa"/>
          <w:tblHeader/>
        </w:trPr>
        <w:tc>
          <w:tcPr>
            <w:tcW w:w="2700" w:type="dxa"/>
          </w:tcPr>
          <w:p w14:paraId="6B05722C" w14:textId="77777777" w:rsidR="00244835" w:rsidRPr="00E216F2" w:rsidDel="00685444" w:rsidRDefault="00244835" w:rsidP="0099720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1530" w:type="dxa"/>
            <w:gridSpan w:val="3"/>
          </w:tcPr>
          <w:p w14:paraId="4AF9EC9B" w14:textId="77777777" w:rsidR="00244835" w:rsidRPr="00E216F2" w:rsidDel="00685444" w:rsidRDefault="00244835" w:rsidP="0099720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E216F2">
              <w:rPr>
                <w:rFonts w:ascii="Angsana New" w:hAnsi="Angsana New"/>
                <w:szCs w:val="22"/>
                <w:cs/>
                <w:lang w:bidi="th-TH"/>
              </w:rPr>
              <w:t>เจ้าของ</w:t>
            </w:r>
          </w:p>
        </w:tc>
        <w:tc>
          <w:tcPr>
            <w:tcW w:w="270" w:type="dxa"/>
          </w:tcPr>
          <w:p w14:paraId="70F6E26D" w14:textId="77777777" w:rsidR="00244835" w:rsidRPr="00E216F2" w:rsidDel="00685444" w:rsidRDefault="00244835" w:rsidP="0099720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Cs w:val="22"/>
              </w:rPr>
            </w:pPr>
          </w:p>
        </w:tc>
        <w:tc>
          <w:tcPr>
            <w:tcW w:w="2880" w:type="dxa"/>
            <w:gridSpan w:val="5"/>
          </w:tcPr>
          <w:p w14:paraId="4A5973EC" w14:textId="77777777" w:rsidR="00244835" w:rsidRPr="00E216F2" w:rsidDel="00685444" w:rsidRDefault="00244835" w:rsidP="0099720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E216F2">
              <w:rPr>
                <w:rFonts w:ascii="Angsana New" w:hAnsi="Angsana New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270" w:type="dxa"/>
          </w:tcPr>
          <w:p w14:paraId="64C0F62E" w14:textId="77777777" w:rsidR="00244835" w:rsidRPr="00E216F2" w:rsidRDefault="00244835" w:rsidP="00997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3"/>
          </w:tcPr>
          <w:p w14:paraId="59B12D8F" w14:textId="77777777" w:rsidR="00244835" w:rsidRPr="00E216F2" w:rsidRDefault="00244835" w:rsidP="00997202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216F2">
              <w:rPr>
                <w:rFonts w:ascii="Angsana New" w:hAnsi="Angsana New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270" w:type="dxa"/>
            <w:shd w:val="clear" w:color="auto" w:fill="auto"/>
          </w:tcPr>
          <w:p w14:paraId="7D2DA189" w14:textId="77777777" w:rsidR="00244835" w:rsidRPr="00E216F2" w:rsidRDefault="00244835" w:rsidP="00997202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5A9AF5C3" w14:textId="77777777" w:rsidR="00244835" w:rsidRPr="00E216F2" w:rsidRDefault="00244835" w:rsidP="00997202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216F2">
              <w:rPr>
                <w:rFonts w:ascii="Angsana New" w:hAnsi="Angsana New"/>
                <w:sz w:val="22"/>
                <w:szCs w:val="22"/>
                <w:cs/>
                <w:lang w:val="en-US"/>
              </w:rPr>
              <w:t>การด้อยค่า</w:t>
            </w:r>
          </w:p>
        </w:tc>
        <w:tc>
          <w:tcPr>
            <w:tcW w:w="270" w:type="dxa"/>
            <w:shd w:val="clear" w:color="auto" w:fill="auto"/>
          </w:tcPr>
          <w:p w14:paraId="05D31063" w14:textId="77777777" w:rsidR="00244835" w:rsidRPr="00E216F2" w:rsidRDefault="00244835" w:rsidP="00997202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0D285194" w14:textId="77777777" w:rsidR="00244835" w:rsidRPr="00E216F2" w:rsidRDefault="00244835" w:rsidP="00997202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216F2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วิธีราคาทุน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  <w:r w:rsidRPr="00E216F2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 สุทธิ</w:t>
            </w:r>
          </w:p>
        </w:tc>
        <w:tc>
          <w:tcPr>
            <w:tcW w:w="270" w:type="dxa"/>
            <w:shd w:val="clear" w:color="auto" w:fill="auto"/>
          </w:tcPr>
          <w:p w14:paraId="5ECE434D" w14:textId="77777777" w:rsidR="00244835" w:rsidRPr="00E216F2" w:rsidRDefault="00244835" w:rsidP="00997202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890" w:type="dxa"/>
            <w:gridSpan w:val="3"/>
          </w:tcPr>
          <w:p w14:paraId="29F8C514" w14:textId="247CF4C1" w:rsidR="00244835" w:rsidRPr="00E216F2" w:rsidRDefault="005A0C93" w:rsidP="00997202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งวด</w:t>
            </w:r>
            <w:r w:rsidR="00333F84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หก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เดือน</w:t>
            </w:r>
            <w:r w:rsidR="00322D77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สิ้นสุดวันที่</w:t>
            </w:r>
          </w:p>
        </w:tc>
      </w:tr>
      <w:tr w:rsidR="00BA514B" w:rsidRPr="00E216F2" w14:paraId="1C32000D" w14:textId="77777777" w:rsidTr="00244835">
        <w:trPr>
          <w:gridAfter w:val="2"/>
          <w:wAfter w:w="1620" w:type="dxa"/>
          <w:tblHeader/>
        </w:trPr>
        <w:tc>
          <w:tcPr>
            <w:tcW w:w="2700" w:type="dxa"/>
          </w:tcPr>
          <w:p w14:paraId="60E97535" w14:textId="77777777" w:rsidR="00BA514B" w:rsidRPr="00E216F2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</w:tcPr>
          <w:p w14:paraId="77424D70" w14:textId="1444C5D5" w:rsidR="00BA514B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30</w:t>
            </w:r>
            <w:r w:rsidR="00BA514B">
              <w:rPr>
                <w:rFonts w:ascii="Angsana New" w:hAnsi="Angsana New" w:hint="cs"/>
                <w:szCs w:val="22"/>
                <w:lang w:val="en-US" w:bidi="th-TH"/>
              </w:rPr>
              <w:t xml:space="preserve"> </w:t>
            </w:r>
            <w:r w:rsidR="00BA514B">
              <w:rPr>
                <w:rFonts w:ascii="Angsana New" w:hAnsi="Angsana New" w:hint="cs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14:paraId="45A1C410" w14:textId="77777777" w:rsidR="00BA514B" w:rsidRPr="00E216F2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</w:tcPr>
          <w:p w14:paraId="69EB75BF" w14:textId="70F79A8F" w:rsidR="00BA514B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BA514B">
              <w:rPr>
                <w:rFonts w:ascii="Angsana New" w:hAnsi="Angsana New" w:hint="cs"/>
                <w:szCs w:val="22"/>
                <w:cs/>
                <w:lang w:bidi="th-TH"/>
              </w:rPr>
              <w:t xml:space="preserve"> ธันวาคม</w:t>
            </w:r>
          </w:p>
        </w:tc>
        <w:tc>
          <w:tcPr>
            <w:tcW w:w="270" w:type="dxa"/>
          </w:tcPr>
          <w:p w14:paraId="09111BB9" w14:textId="77777777" w:rsidR="00BA514B" w:rsidRPr="00E216F2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350" w:type="dxa"/>
            <w:gridSpan w:val="2"/>
          </w:tcPr>
          <w:p w14:paraId="3ADBE243" w14:textId="45B3C5CE" w:rsidR="00BA514B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30</w:t>
            </w:r>
          </w:p>
          <w:p w14:paraId="5D1EBB8A" w14:textId="04292E25" w:rsidR="00BA514B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14:paraId="7F0D795E" w14:textId="77777777" w:rsidR="00BA514B" w:rsidRPr="00E216F2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42F5FBFE" w14:textId="017AD8E9" w:rsidR="00BA514B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BA514B">
              <w:rPr>
                <w:rFonts w:ascii="Angsana New" w:hAnsi="Angsana New" w:hint="cs"/>
                <w:szCs w:val="22"/>
                <w:cs/>
                <w:lang w:bidi="th-TH"/>
              </w:rPr>
              <w:t xml:space="preserve"> </w:t>
            </w:r>
          </w:p>
          <w:p w14:paraId="71D10807" w14:textId="77777777" w:rsidR="00BA514B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270" w:type="dxa"/>
          </w:tcPr>
          <w:p w14:paraId="7B2DDCB1" w14:textId="77777777" w:rsidR="00BA514B" w:rsidRPr="00E216F2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</w:tcPr>
          <w:p w14:paraId="09D6B2C1" w14:textId="66EC0CA0" w:rsidR="00BA514B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30</w:t>
            </w:r>
            <w:r w:rsidR="00BA514B">
              <w:rPr>
                <w:rFonts w:ascii="Angsana New" w:hAnsi="Angsana New" w:hint="cs"/>
                <w:szCs w:val="22"/>
                <w:lang w:val="en-US" w:bidi="th-TH"/>
              </w:rPr>
              <w:t xml:space="preserve"> </w:t>
            </w:r>
            <w:r w:rsidR="00BA514B">
              <w:rPr>
                <w:rFonts w:ascii="Angsana New" w:hAnsi="Angsana New" w:hint="cs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14:paraId="0C945DE6" w14:textId="77777777" w:rsidR="00BA514B" w:rsidRPr="00E216F2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49AD8CBB" w14:textId="3BC4A246" w:rsidR="00BA514B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BA514B">
              <w:rPr>
                <w:rFonts w:ascii="Angsana New" w:hAnsi="Angsana New" w:hint="cs"/>
                <w:szCs w:val="22"/>
                <w:cs/>
                <w:lang w:bidi="th-TH"/>
              </w:rPr>
              <w:t xml:space="preserve"> </w:t>
            </w:r>
          </w:p>
          <w:p w14:paraId="47C9E7CD" w14:textId="46DA8F05" w:rsidR="00BA514B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27CE8A80" w14:textId="77777777" w:rsidR="00BA514B" w:rsidRPr="00E216F2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891CD71" w14:textId="7CB047DE" w:rsidR="00BA514B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30</w:t>
            </w:r>
            <w:r w:rsidR="00BA514B">
              <w:rPr>
                <w:rFonts w:ascii="Angsana New" w:hAnsi="Angsana New" w:hint="cs"/>
                <w:szCs w:val="22"/>
                <w:lang w:val="en-US" w:bidi="th-TH"/>
              </w:rPr>
              <w:t xml:space="preserve"> </w:t>
            </w:r>
            <w:r w:rsidR="00BA514B">
              <w:rPr>
                <w:rFonts w:ascii="Angsana New" w:hAnsi="Angsana New" w:hint="cs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3C8351DA" w14:textId="77777777" w:rsidR="00BA514B" w:rsidRPr="00E216F2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4E8082B" w14:textId="50ED6CA3" w:rsidR="00BA514B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BA514B">
              <w:rPr>
                <w:rFonts w:ascii="Angsana New" w:hAnsi="Angsana New" w:hint="cs"/>
                <w:szCs w:val="22"/>
                <w:cs/>
                <w:lang w:bidi="th-TH"/>
              </w:rPr>
              <w:t xml:space="preserve"> </w:t>
            </w:r>
          </w:p>
          <w:p w14:paraId="1E3AB79A" w14:textId="048E4D2A" w:rsidR="00BA514B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4DA2603E" w14:textId="77777777" w:rsidR="00BA514B" w:rsidRPr="00E216F2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3CADCDB5" w14:textId="595D789B" w:rsidR="00BA514B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30</w:t>
            </w:r>
            <w:r w:rsidR="00BA514B">
              <w:rPr>
                <w:rFonts w:ascii="Angsana New" w:hAnsi="Angsana New" w:hint="cs"/>
                <w:szCs w:val="22"/>
                <w:lang w:val="en-US" w:bidi="th-TH"/>
              </w:rPr>
              <w:t xml:space="preserve"> </w:t>
            </w:r>
          </w:p>
          <w:p w14:paraId="31511028" w14:textId="323880B1" w:rsidR="00BA514B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0DE5986A" w14:textId="77777777" w:rsidR="00BA514B" w:rsidRPr="00E216F2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2F81FB9A" w14:textId="27EA6842" w:rsidR="00BA514B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 w:rsidR="00BA514B">
              <w:rPr>
                <w:rFonts w:ascii="Angsana New" w:hAnsi="Angsana New" w:hint="cs"/>
                <w:szCs w:val="22"/>
                <w:cs/>
                <w:lang w:bidi="th-TH"/>
              </w:rPr>
              <w:t xml:space="preserve"> </w:t>
            </w:r>
          </w:p>
          <w:p w14:paraId="05BEC7C2" w14:textId="289E142B" w:rsidR="00BA514B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03020245" w14:textId="77777777" w:rsidR="00BA514B" w:rsidRPr="00E216F2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</w:tcPr>
          <w:p w14:paraId="6282B893" w14:textId="05212AFE" w:rsidR="00BA514B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30</w:t>
            </w:r>
            <w:r w:rsidR="00BA514B">
              <w:rPr>
                <w:rFonts w:ascii="Angsana New" w:hAnsi="Angsana New" w:hint="cs"/>
                <w:szCs w:val="22"/>
                <w:lang w:val="en-US" w:bidi="th-TH"/>
              </w:rPr>
              <w:t xml:space="preserve"> </w:t>
            </w:r>
          </w:p>
          <w:p w14:paraId="351AEDE3" w14:textId="484036CA" w:rsidR="00BA514B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14:paraId="6524DFA0" w14:textId="77777777" w:rsidR="00BA514B" w:rsidRPr="00E216F2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</w:tcPr>
          <w:p w14:paraId="49A78E68" w14:textId="5C03462A" w:rsidR="00BA514B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30</w:t>
            </w:r>
            <w:r w:rsidR="00BA514B">
              <w:rPr>
                <w:rFonts w:ascii="Angsana New" w:hAnsi="Angsana New" w:hint="cs"/>
                <w:szCs w:val="22"/>
                <w:lang w:val="en-US" w:bidi="th-TH"/>
              </w:rPr>
              <w:t xml:space="preserve"> </w:t>
            </w:r>
          </w:p>
          <w:p w14:paraId="74B699AA" w14:textId="4BEFCD66" w:rsidR="00BA514B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มิถุนายน</w:t>
            </w:r>
          </w:p>
        </w:tc>
      </w:tr>
      <w:tr w:rsidR="00BA514B" w:rsidRPr="00E216F2" w14:paraId="0B066C9A" w14:textId="77777777" w:rsidTr="00244835">
        <w:trPr>
          <w:gridAfter w:val="2"/>
          <w:wAfter w:w="1620" w:type="dxa"/>
          <w:tblHeader/>
        </w:trPr>
        <w:tc>
          <w:tcPr>
            <w:tcW w:w="2700" w:type="dxa"/>
          </w:tcPr>
          <w:p w14:paraId="4538BEC6" w14:textId="77777777" w:rsidR="00BA514B" w:rsidRPr="00E216F2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</w:tcPr>
          <w:p w14:paraId="2CFB99C8" w14:textId="16DBBA4B" w:rsidR="00BA514B" w:rsidRPr="00E216F2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C273B6">
              <w:rPr>
                <w:rFonts w:ascii="Angsana New" w:hAnsi="Angsana New"/>
                <w:szCs w:val="22"/>
                <w:lang w:val="en-US"/>
              </w:rPr>
              <w:t>256</w:t>
            </w: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4B475E0E" w14:textId="77777777" w:rsidR="00BA514B" w:rsidRPr="00E216F2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</w:tcPr>
          <w:p w14:paraId="0BF0151B" w14:textId="71772332" w:rsidR="00BA514B" w:rsidRPr="00E216F2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/>
              </w:rPr>
              <w:t>256</w:t>
            </w: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1466745E" w14:textId="77777777" w:rsidR="00BA514B" w:rsidRPr="00E216F2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350" w:type="dxa"/>
            <w:gridSpan w:val="2"/>
          </w:tcPr>
          <w:p w14:paraId="398AFF88" w14:textId="22496400" w:rsidR="00BA514B" w:rsidRPr="00E216F2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C273B6">
              <w:rPr>
                <w:rFonts w:ascii="Angsana New" w:hAnsi="Angsana New"/>
                <w:szCs w:val="22"/>
                <w:lang w:val="en-US"/>
              </w:rPr>
              <w:t>256</w:t>
            </w: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2479E5E4" w14:textId="77777777" w:rsidR="00BA514B" w:rsidRPr="00E216F2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73751B5D" w14:textId="0C5F26D8" w:rsidR="00BA514B" w:rsidRPr="00E216F2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/>
              </w:rPr>
              <w:t>256</w:t>
            </w: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6EA7C02F" w14:textId="77777777" w:rsidR="00BA514B" w:rsidRPr="00E216F2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</w:tcPr>
          <w:p w14:paraId="3484BF97" w14:textId="7E4E70C0" w:rsidR="00BA514B" w:rsidRPr="00E216F2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C273B6">
              <w:rPr>
                <w:rFonts w:ascii="Angsana New" w:hAnsi="Angsana New"/>
                <w:szCs w:val="22"/>
                <w:lang w:val="en-US"/>
              </w:rPr>
              <w:t>256</w:t>
            </w: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63B6C8B6" w14:textId="77777777" w:rsidR="00BA514B" w:rsidRPr="00E216F2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763EEB8B" w14:textId="505229DA" w:rsidR="00BA514B" w:rsidRPr="00E216F2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/>
              </w:rPr>
              <w:t>256</w:t>
            </w: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6DF363E" w14:textId="77777777" w:rsidR="00BA514B" w:rsidRPr="00E216F2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C30E761" w14:textId="0F38E91F" w:rsidR="00BA514B" w:rsidRPr="00E216F2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C273B6">
              <w:rPr>
                <w:rFonts w:ascii="Angsana New" w:hAnsi="Angsana New"/>
                <w:szCs w:val="22"/>
                <w:lang w:val="en-US"/>
              </w:rPr>
              <w:t>256</w:t>
            </w: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B293B93" w14:textId="77777777" w:rsidR="00BA514B" w:rsidRPr="00E216F2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7DF26E2" w14:textId="5392FDD0" w:rsidR="00BA514B" w:rsidRPr="00E216F2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/>
              </w:rPr>
              <w:t>256</w:t>
            </w: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6E37395" w14:textId="77777777" w:rsidR="00BA514B" w:rsidRPr="00E216F2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3ED5FFE8" w14:textId="6999709F" w:rsidR="00BA514B" w:rsidRPr="00E216F2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C273B6">
              <w:rPr>
                <w:rFonts w:ascii="Angsana New" w:hAnsi="Angsana New"/>
                <w:szCs w:val="22"/>
                <w:lang w:val="en-US"/>
              </w:rPr>
              <w:t>256</w:t>
            </w: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2C74CE3" w14:textId="77777777" w:rsidR="00BA514B" w:rsidRPr="00E216F2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22DD5FA2" w14:textId="2DDA05C0" w:rsidR="00BA514B" w:rsidRPr="00E216F2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/>
              </w:rPr>
              <w:t>256</w:t>
            </w: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1AA820D" w14:textId="77777777" w:rsidR="00BA514B" w:rsidRPr="00E216F2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</w:tcPr>
          <w:p w14:paraId="254BE90B" w14:textId="57FA5FAE" w:rsidR="00BA514B" w:rsidRPr="00E216F2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C273B6">
              <w:rPr>
                <w:rFonts w:ascii="Angsana New" w:hAnsi="Angsana New"/>
                <w:szCs w:val="22"/>
                <w:lang w:val="en-US"/>
              </w:rPr>
              <w:t>256</w:t>
            </w: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6C3806F0" w14:textId="77777777" w:rsidR="00BA514B" w:rsidRPr="00E216F2" w:rsidRDefault="00BA514B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</w:tcPr>
          <w:p w14:paraId="3C6F0B04" w14:textId="0FB04B03" w:rsidR="00BA514B" w:rsidRPr="00E216F2" w:rsidRDefault="00C273B6" w:rsidP="00BA514B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273B6">
              <w:rPr>
                <w:rFonts w:ascii="Angsana New" w:hAnsi="Angsana New"/>
                <w:szCs w:val="22"/>
                <w:lang w:val="en-US"/>
              </w:rPr>
              <w:t>256</w:t>
            </w:r>
            <w:r w:rsidRPr="00C273B6">
              <w:rPr>
                <w:rFonts w:ascii="Angsana New" w:hAnsi="Angsana New" w:hint="cs"/>
                <w:szCs w:val="22"/>
                <w:lang w:val="en-US" w:bidi="th-TH"/>
              </w:rPr>
              <w:t>2</w:t>
            </w:r>
          </w:p>
        </w:tc>
      </w:tr>
      <w:tr w:rsidR="00BA514B" w:rsidRPr="00E216F2" w14:paraId="731F1513" w14:textId="77777777" w:rsidTr="00244835">
        <w:trPr>
          <w:gridAfter w:val="2"/>
          <w:wAfter w:w="1620" w:type="dxa"/>
          <w:tblHeader/>
        </w:trPr>
        <w:tc>
          <w:tcPr>
            <w:tcW w:w="2700" w:type="dxa"/>
          </w:tcPr>
          <w:p w14:paraId="108102C0" w14:textId="77777777" w:rsidR="00BA514B" w:rsidRPr="00E216F2" w:rsidRDefault="00BA514B" w:rsidP="00BA514B">
            <w:pPr>
              <w:pStyle w:val="10"/>
              <w:tabs>
                <w:tab w:val="clear" w:pos="1080"/>
                <w:tab w:val="left" w:pos="270"/>
              </w:tabs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  <w:cs/>
                <w:lang w:val="en-US"/>
              </w:rPr>
            </w:pPr>
          </w:p>
        </w:tc>
        <w:tc>
          <w:tcPr>
            <w:tcW w:w="1530" w:type="dxa"/>
            <w:gridSpan w:val="3"/>
          </w:tcPr>
          <w:p w14:paraId="40533912" w14:textId="77777777" w:rsidR="00BA514B" w:rsidRPr="00E216F2" w:rsidRDefault="00BA514B" w:rsidP="00BA514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  <w:r w:rsidRPr="00E216F2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270" w:type="dxa"/>
          </w:tcPr>
          <w:p w14:paraId="53C13FA7" w14:textId="77777777" w:rsidR="00BA514B" w:rsidRPr="00E216F2" w:rsidRDefault="00BA514B" w:rsidP="00BA514B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630" w:type="dxa"/>
          </w:tcPr>
          <w:p w14:paraId="37B3DAE3" w14:textId="77777777" w:rsidR="00BA514B" w:rsidRPr="00E216F2" w:rsidRDefault="00BA514B" w:rsidP="00BA514B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720" w:type="dxa"/>
          </w:tcPr>
          <w:p w14:paraId="09E0FB8D" w14:textId="77777777" w:rsidR="00BA514B" w:rsidRPr="00E216F2" w:rsidRDefault="00BA514B" w:rsidP="00BA514B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270" w:type="dxa"/>
          </w:tcPr>
          <w:p w14:paraId="171F15D5" w14:textId="77777777" w:rsidR="00BA514B" w:rsidRPr="00E216F2" w:rsidRDefault="00BA514B" w:rsidP="00BA514B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540" w:type="dxa"/>
          </w:tcPr>
          <w:p w14:paraId="1E955C68" w14:textId="77777777" w:rsidR="00BA514B" w:rsidRPr="00E216F2" w:rsidRDefault="00BA514B" w:rsidP="00BA514B">
            <w:pPr>
              <w:pStyle w:val="10"/>
              <w:tabs>
                <w:tab w:val="clear" w:pos="1080"/>
              </w:tabs>
              <w:ind w:left="-108" w:right="-79"/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6306B4F5" w14:textId="77777777" w:rsidR="00BA514B" w:rsidRPr="00E216F2" w:rsidRDefault="00BA514B" w:rsidP="00BA514B">
            <w:pPr>
              <w:pStyle w:val="10"/>
              <w:tabs>
                <w:tab w:val="clear" w:pos="1080"/>
              </w:tabs>
              <w:ind w:left="-108" w:right="-79"/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1358F72B" w14:textId="77777777" w:rsidR="00BA514B" w:rsidRPr="00E216F2" w:rsidRDefault="00BA514B" w:rsidP="00BA514B">
            <w:pPr>
              <w:pStyle w:val="10"/>
              <w:ind w:left="-108" w:right="-79"/>
              <w:rPr>
                <w:rFonts w:ascii="Angsana New" w:hAnsi="Angsana New" w:cs="Angsana New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7920" w:type="dxa"/>
            <w:gridSpan w:val="15"/>
          </w:tcPr>
          <w:p w14:paraId="570EF021" w14:textId="77777777" w:rsidR="00BA514B" w:rsidRPr="00E216F2" w:rsidRDefault="00BA514B" w:rsidP="00BA514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108" w:right="-79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216F2">
              <w:rPr>
                <w:rFonts w:ascii="Angsana New" w:hAnsi="Angsana New"/>
                <w:i/>
                <w:iCs/>
                <w:sz w:val="22"/>
                <w:szCs w:val="22"/>
                <w:cs/>
                <w:lang w:val="en-US"/>
              </w:rPr>
              <w:t>(ล้านบาท)</w:t>
            </w:r>
          </w:p>
        </w:tc>
      </w:tr>
      <w:tr w:rsidR="00BA514B" w:rsidRPr="00E216F2" w14:paraId="1A318FBF" w14:textId="77777777" w:rsidTr="00244835">
        <w:trPr>
          <w:gridAfter w:val="2"/>
          <w:wAfter w:w="1620" w:type="dxa"/>
          <w:trHeight w:val="74"/>
          <w:tblHeader/>
        </w:trPr>
        <w:tc>
          <w:tcPr>
            <w:tcW w:w="2700" w:type="dxa"/>
          </w:tcPr>
          <w:p w14:paraId="0A787A1C" w14:textId="77777777" w:rsidR="00BA514B" w:rsidRPr="00074E97" w:rsidRDefault="00BA514B" w:rsidP="00BA514B">
            <w:pPr>
              <w:pStyle w:val="10"/>
              <w:tabs>
                <w:tab w:val="clear" w:pos="1080"/>
                <w:tab w:val="left" w:pos="27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74E9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630" w:type="dxa"/>
          </w:tcPr>
          <w:p w14:paraId="4AF12F8E" w14:textId="77777777" w:rsidR="00BA514B" w:rsidRPr="00E216F2" w:rsidRDefault="00BA514B" w:rsidP="00BA514B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21BA3AF2" w14:textId="77777777" w:rsidR="00BA514B" w:rsidRPr="00E216F2" w:rsidRDefault="00BA514B" w:rsidP="00BA514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both"/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</w:tcPr>
          <w:p w14:paraId="00742006" w14:textId="77777777" w:rsidR="00BA514B" w:rsidRPr="00E216F2" w:rsidRDefault="00BA514B" w:rsidP="00BA514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both"/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01FD2BF3" w14:textId="77777777" w:rsidR="00BA514B" w:rsidRPr="00E216F2" w:rsidRDefault="00BA514B" w:rsidP="00BA514B">
            <w:pPr>
              <w:spacing w:line="240" w:lineRule="auto"/>
              <w:ind w:left="-10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630" w:type="dxa"/>
          </w:tcPr>
          <w:p w14:paraId="688BAB5E" w14:textId="77777777" w:rsidR="00BA514B" w:rsidRPr="00E216F2" w:rsidRDefault="00BA514B" w:rsidP="00BA514B">
            <w:pPr>
              <w:spacing w:line="240" w:lineRule="auto"/>
              <w:ind w:left="-10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720" w:type="dxa"/>
          </w:tcPr>
          <w:p w14:paraId="513A334A" w14:textId="77777777" w:rsidR="00BA514B" w:rsidRPr="00E216F2" w:rsidRDefault="00BA514B" w:rsidP="00BA514B">
            <w:pPr>
              <w:spacing w:line="240" w:lineRule="auto"/>
              <w:ind w:left="-10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270" w:type="dxa"/>
          </w:tcPr>
          <w:p w14:paraId="40CE6BF5" w14:textId="77777777" w:rsidR="00BA514B" w:rsidRPr="00E216F2" w:rsidRDefault="00BA514B" w:rsidP="00BA514B">
            <w:pPr>
              <w:spacing w:line="240" w:lineRule="auto"/>
              <w:ind w:left="-10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540" w:type="dxa"/>
          </w:tcPr>
          <w:p w14:paraId="4A107A2F" w14:textId="77777777" w:rsidR="00BA514B" w:rsidRPr="00E216F2" w:rsidRDefault="00BA514B" w:rsidP="00BA514B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752C314A" w14:textId="77777777" w:rsidR="00BA514B" w:rsidRPr="00E216F2" w:rsidRDefault="00BA514B" w:rsidP="00BA514B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3B6BEA61" w14:textId="77777777" w:rsidR="00BA514B" w:rsidRPr="00E216F2" w:rsidRDefault="00BA514B" w:rsidP="00BA514B">
            <w:pPr>
              <w:pStyle w:val="10"/>
              <w:rPr>
                <w:rFonts w:ascii="Angsana New" w:hAnsi="Angsana New" w:cs="Angsana New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630" w:type="dxa"/>
          </w:tcPr>
          <w:p w14:paraId="360B66E0" w14:textId="77777777" w:rsidR="00BA514B" w:rsidRPr="00E216F2" w:rsidRDefault="00BA514B" w:rsidP="00BA514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6E767ED5" w14:textId="77777777" w:rsidR="00BA514B" w:rsidRPr="00E216F2" w:rsidRDefault="00BA514B" w:rsidP="00BA514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</w:tcPr>
          <w:p w14:paraId="52EC9AF4" w14:textId="77777777" w:rsidR="00BA514B" w:rsidRPr="00E216F2" w:rsidRDefault="00BA514B" w:rsidP="00BA514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A0159EE" w14:textId="77777777" w:rsidR="00BA514B" w:rsidRPr="00E216F2" w:rsidRDefault="00BA514B" w:rsidP="00BA514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0E3F0C2" w14:textId="77777777" w:rsidR="00BA514B" w:rsidRPr="00E216F2" w:rsidRDefault="00BA514B" w:rsidP="00BA514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397E82A" w14:textId="77777777" w:rsidR="00BA514B" w:rsidRPr="00E216F2" w:rsidRDefault="00BA514B" w:rsidP="00BA514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5B27B1C" w14:textId="77777777" w:rsidR="00BA514B" w:rsidRPr="00E216F2" w:rsidRDefault="00BA514B" w:rsidP="00BA514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B29BD09" w14:textId="77777777" w:rsidR="00BA514B" w:rsidRPr="00E216F2" w:rsidRDefault="00BA514B" w:rsidP="00BA514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B45D045" w14:textId="77777777" w:rsidR="00BA514B" w:rsidRPr="00E216F2" w:rsidRDefault="00BA514B" w:rsidP="00BA514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053C447" w14:textId="77777777" w:rsidR="00BA514B" w:rsidRPr="00E216F2" w:rsidRDefault="00BA514B" w:rsidP="00BA514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89DB023" w14:textId="77777777" w:rsidR="00BA514B" w:rsidRPr="00E216F2" w:rsidRDefault="00BA514B" w:rsidP="00BA514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47AE81B" w14:textId="77777777" w:rsidR="00BA514B" w:rsidRPr="00E216F2" w:rsidRDefault="00BA514B" w:rsidP="00BA514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2A275942" w14:textId="77777777" w:rsidR="00BA514B" w:rsidRPr="00E216F2" w:rsidRDefault="00BA514B" w:rsidP="00BA514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4297FFC9" w14:textId="77777777" w:rsidR="00BA514B" w:rsidRPr="00E216F2" w:rsidRDefault="00BA514B" w:rsidP="00BA514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5C3C8E72" w14:textId="77777777" w:rsidR="00BA514B" w:rsidRPr="00E216F2" w:rsidRDefault="00BA514B" w:rsidP="00BA514B">
            <w:pPr>
              <w:pStyle w:val="a4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</w:tr>
      <w:tr w:rsidR="00A06A28" w:rsidRPr="004E36E0" w14:paraId="66833472" w14:textId="77777777" w:rsidTr="00244835">
        <w:trPr>
          <w:gridAfter w:val="2"/>
          <w:wAfter w:w="1620" w:type="dxa"/>
          <w:trHeight w:val="280"/>
        </w:trPr>
        <w:tc>
          <w:tcPr>
            <w:tcW w:w="2700" w:type="dxa"/>
          </w:tcPr>
          <w:p w14:paraId="7A644E2D" w14:textId="77777777" w:rsidR="00A06A28" w:rsidRPr="00074E97" w:rsidRDefault="00A06A28" w:rsidP="00A06A28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4E9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ล็อกซบิท จำกัด (มหาชน)</w:t>
            </w:r>
          </w:p>
        </w:tc>
        <w:tc>
          <w:tcPr>
            <w:tcW w:w="630" w:type="dxa"/>
            <w:shd w:val="clear" w:color="auto" w:fill="auto"/>
          </w:tcPr>
          <w:p w14:paraId="75181299" w14:textId="767B1F55" w:rsidR="00A06A28" w:rsidRPr="004E36E0" w:rsidRDefault="00C273B6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73B6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378E7A55" w14:textId="77777777" w:rsidR="00A06A28" w:rsidRPr="004E36E0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FF7E75E" w14:textId="30BA53C8" w:rsidR="00A06A28" w:rsidRPr="004E36E0" w:rsidRDefault="00C273B6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73B6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1473EED9" w14:textId="77777777" w:rsidR="00A06A28" w:rsidRPr="004E36E0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E9EAB50" w14:textId="2FC249B7" w:rsidR="00A06A28" w:rsidRPr="004E36E0" w:rsidRDefault="00C273B6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73B6">
              <w:rPr>
                <w:rFonts w:ascii="Angsana New" w:hAnsi="Angsana New"/>
                <w:sz w:val="22"/>
                <w:szCs w:val="22"/>
              </w:rPr>
              <w:t>450</w:t>
            </w:r>
          </w:p>
        </w:tc>
        <w:tc>
          <w:tcPr>
            <w:tcW w:w="720" w:type="dxa"/>
            <w:shd w:val="clear" w:color="auto" w:fill="auto"/>
          </w:tcPr>
          <w:p w14:paraId="681EE38B" w14:textId="77777777" w:rsidR="00A06A28" w:rsidRPr="00074E97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</w:rPr>
            </w:pPr>
            <w:r w:rsidRPr="00074E97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040C3047" w14:textId="77777777" w:rsidR="00A06A28" w:rsidRPr="004E36E0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62A4D308" w14:textId="58192B46" w:rsidR="00A06A28" w:rsidRPr="004E36E0" w:rsidRDefault="00C273B6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73B6">
              <w:rPr>
                <w:rFonts w:ascii="Angsana New" w:hAnsi="Angsana New"/>
                <w:sz w:val="22"/>
                <w:szCs w:val="22"/>
              </w:rPr>
              <w:t>450</w:t>
            </w:r>
          </w:p>
        </w:tc>
        <w:tc>
          <w:tcPr>
            <w:tcW w:w="720" w:type="dxa"/>
            <w:shd w:val="clear" w:color="auto" w:fill="auto"/>
          </w:tcPr>
          <w:p w14:paraId="6840BF6F" w14:textId="77777777" w:rsidR="00A06A28" w:rsidRPr="00074E97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</w:rPr>
            </w:pPr>
            <w:r w:rsidRPr="00074E97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16FCE3E3" w14:textId="77777777" w:rsidR="00A06A28" w:rsidRPr="004E36E0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EBF37C7" w14:textId="4AF38E22" w:rsidR="00A06A28" w:rsidRPr="004E36E0" w:rsidRDefault="00C273B6" w:rsidP="00A06A2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273B6">
              <w:rPr>
                <w:rFonts w:ascii="Angsana New" w:hAnsi="Angsana New"/>
                <w:sz w:val="22"/>
                <w:szCs w:val="22"/>
                <w:lang w:val="en-US"/>
              </w:rPr>
              <w:t>476</w:t>
            </w:r>
          </w:p>
        </w:tc>
        <w:tc>
          <w:tcPr>
            <w:tcW w:w="270" w:type="dxa"/>
            <w:shd w:val="clear" w:color="auto" w:fill="auto"/>
          </w:tcPr>
          <w:p w14:paraId="08CBD5F7" w14:textId="77777777" w:rsidR="00A06A28" w:rsidRPr="004E36E0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EDC2433" w14:textId="34D4FA23" w:rsidR="00A06A28" w:rsidRPr="004E36E0" w:rsidRDefault="00C273B6" w:rsidP="00A06A2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273B6">
              <w:rPr>
                <w:rFonts w:ascii="Angsana New" w:hAnsi="Angsana New"/>
                <w:sz w:val="22"/>
                <w:szCs w:val="22"/>
                <w:lang w:val="en-US"/>
              </w:rPr>
              <w:t>476</w:t>
            </w:r>
          </w:p>
        </w:tc>
        <w:tc>
          <w:tcPr>
            <w:tcW w:w="270" w:type="dxa"/>
            <w:shd w:val="clear" w:color="auto" w:fill="auto"/>
          </w:tcPr>
          <w:p w14:paraId="2E65663C" w14:textId="77777777" w:rsidR="00A06A28" w:rsidRPr="004E36E0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30FDDFF" w14:textId="5189B41B" w:rsidR="00A06A28" w:rsidRPr="004E36E0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4E36E0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C43D15" w14:textId="77777777" w:rsidR="00A06A28" w:rsidRPr="004E36E0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D680003" w14:textId="77777777" w:rsidR="00A06A28" w:rsidRPr="004E36E0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4E36E0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D5321A" w14:textId="77777777" w:rsidR="00A06A28" w:rsidRPr="004E36E0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2F0066F" w14:textId="5F230ED7" w:rsidR="00A06A28" w:rsidRPr="004E36E0" w:rsidRDefault="00C273B6" w:rsidP="00A06A2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273B6">
              <w:rPr>
                <w:rFonts w:ascii="Angsana New" w:hAnsi="Angsana New"/>
                <w:sz w:val="22"/>
                <w:szCs w:val="22"/>
                <w:lang w:val="en-US"/>
              </w:rPr>
              <w:t>476</w:t>
            </w:r>
          </w:p>
        </w:tc>
        <w:tc>
          <w:tcPr>
            <w:tcW w:w="270" w:type="dxa"/>
            <w:shd w:val="clear" w:color="auto" w:fill="auto"/>
          </w:tcPr>
          <w:p w14:paraId="3D3394E2" w14:textId="77777777" w:rsidR="00A06A28" w:rsidRPr="004E36E0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EE383A8" w14:textId="34D4D3D7" w:rsidR="00A06A28" w:rsidRPr="004E36E0" w:rsidRDefault="00C273B6" w:rsidP="00A06A2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273B6">
              <w:rPr>
                <w:rFonts w:ascii="Angsana New" w:hAnsi="Angsana New"/>
                <w:sz w:val="22"/>
                <w:szCs w:val="22"/>
                <w:lang w:val="en-US"/>
              </w:rPr>
              <w:t>476</w:t>
            </w:r>
          </w:p>
        </w:tc>
        <w:tc>
          <w:tcPr>
            <w:tcW w:w="270" w:type="dxa"/>
            <w:shd w:val="clear" w:color="auto" w:fill="auto"/>
          </w:tcPr>
          <w:p w14:paraId="793EB0E6" w14:textId="77777777" w:rsidR="00A06A28" w:rsidRPr="004E36E0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51564E8" w14:textId="03875E28" w:rsidR="00A06A28" w:rsidRPr="00D91F53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0CD1423" w14:textId="77777777" w:rsidR="00A06A28" w:rsidRPr="004E36E0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68A664B" w14:textId="77777777" w:rsidR="00A06A28" w:rsidRPr="00D91F53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A06A28" w:rsidRPr="004E36E0" w14:paraId="010D4E5F" w14:textId="77777777" w:rsidTr="00244835">
        <w:trPr>
          <w:gridAfter w:val="2"/>
          <w:wAfter w:w="1620" w:type="dxa"/>
          <w:trHeight w:val="280"/>
        </w:trPr>
        <w:tc>
          <w:tcPr>
            <w:tcW w:w="2700" w:type="dxa"/>
          </w:tcPr>
          <w:p w14:paraId="527FD427" w14:textId="77777777" w:rsidR="00A06A28" w:rsidRPr="00074E97" w:rsidRDefault="00A06A28" w:rsidP="00A06A28">
            <w:pPr>
              <w:pStyle w:val="Heading9"/>
              <w:tabs>
                <w:tab w:val="left" w:pos="25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4E9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ล็อกซเล่ย์ ออบิท จำกัด (มหาชน)</w:t>
            </w:r>
          </w:p>
        </w:tc>
        <w:tc>
          <w:tcPr>
            <w:tcW w:w="630" w:type="dxa"/>
            <w:shd w:val="clear" w:color="auto" w:fill="auto"/>
          </w:tcPr>
          <w:p w14:paraId="0CFAB4BD" w14:textId="007A3CED" w:rsidR="00A06A28" w:rsidRPr="004E36E0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70"/>
              </w:tabs>
              <w:spacing w:line="240" w:lineRule="auto"/>
              <w:ind w:right="144"/>
              <w:rPr>
                <w:rFonts w:ascii="Angsana New" w:hAnsi="Angsana New"/>
                <w:sz w:val="22"/>
                <w:szCs w:val="22"/>
              </w:rPr>
            </w:pPr>
            <w:r w:rsidRPr="004E36E0">
              <w:rPr>
                <w:rFonts w:ascii="Angsana New" w:hAnsi="Angsana New"/>
                <w:sz w:val="22"/>
                <w:szCs w:val="22"/>
              </w:rPr>
              <w:tab/>
            </w:r>
            <w:r w:rsidR="00C273B6" w:rsidRPr="00C273B6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08F45E9A" w14:textId="77777777" w:rsidR="00A06A28" w:rsidRPr="004E36E0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1DDE64E" w14:textId="00091408" w:rsidR="00A06A28" w:rsidRPr="004E36E0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70"/>
              </w:tabs>
              <w:spacing w:line="240" w:lineRule="auto"/>
              <w:ind w:right="144"/>
              <w:rPr>
                <w:rFonts w:ascii="Angsana New" w:hAnsi="Angsana New"/>
                <w:sz w:val="22"/>
                <w:szCs w:val="22"/>
              </w:rPr>
            </w:pPr>
            <w:r w:rsidRPr="004E36E0">
              <w:rPr>
                <w:rFonts w:ascii="Angsana New" w:hAnsi="Angsana New"/>
                <w:sz w:val="22"/>
                <w:szCs w:val="22"/>
              </w:rPr>
              <w:tab/>
            </w:r>
            <w:r w:rsidR="00C273B6" w:rsidRPr="00C273B6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58D90631" w14:textId="77777777" w:rsidR="00A06A28" w:rsidRPr="004E36E0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18CF670F" w14:textId="7294EEB8" w:rsidR="00A06A28" w:rsidRPr="004E36E0" w:rsidRDefault="00C273B6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73B6">
              <w:rPr>
                <w:rFonts w:ascii="Angsana New" w:hAnsi="Angsana New"/>
                <w:sz w:val="22"/>
                <w:szCs w:val="22"/>
              </w:rPr>
              <w:t>45</w:t>
            </w:r>
          </w:p>
        </w:tc>
        <w:tc>
          <w:tcPr>
            <w:tcW w:w="720" w:type="dxa"/>
            <w:shd w:val="clear" w:color="auto" w:fill="auto"/>
          </w:tcPr>
          <w:p w14:paraId="67B17B72" w14:textId="77777777" w:rsidR="00A06A28" w:rsidRPr="00074E97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74E97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1ED9ABD1" w14:textId="77777777" w:rsidR="00A06A28" w:rsidRPr="004E36E0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1FA13DE1" w14:textId="79B35501" w:rsidR="00A06A28" w:rsidRPr="004E36E0" w:rsidRDefault="00C273B6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73B6">
              <w:rPr>
                <w:rFonts w:ascii="Angsana New" w:hAnsi="Angsana New"/>
                <w:sz w:val="22"/>
                <w:szCs w:val="22"/>
              </w:rPr>
              <w:t>45</w:t>
            </w:r>
          </w:p>
        </w:tc>
        <w:tc>
          <w:tcPr>
            <w:tcW w:w="720" w:type="dxa"/>
            <w:shd w:val="clear" w:color="auto" w:fill="auto"/>
          </w:tcPr>
          <w:p w14:paraId="07CFA91F" w14:textId="77777777" w:rsidR="00A06A28" w:rsidRPr="00074E97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74E97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4497CF92" w14:textId="77777777" w:rsidR="00A06A28" w:rsidRPr="004E36E0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F02EE8E" w14:textId="3EB889D8" w:rsidR="00A06A28" w:rsidRPr="004E36E0" w:rsidRDefault="00C273B6" w:rsidP="00A06A2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273B6">
              <w:rPr>
                <w:rFonts w:ascii="Angsana New" w:hAnsi="Angsana New"/>
                <w:sz w:val="22"/>
                <w:szCs w:val="22"/>
                <w:lang w:val="en-US"/>
              </w:rPr>
              <w:t>110</w:t>
            </w:r>
          </w:p>
        </w:tc>
        <w:tc>
          <w:tcPr>
            <w:tcW w:w="270" w:type="dxa"/>
            <w:shd w:val="clear" w:color="auto" w:fill="auto"/>
          </w:tcPr>
          <w:p w14:paraId="7E86813E" w14:textId="77777777" w:rsidR="00A06A28" w:rsidRPr="004E36E0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919288E" w14:textId="61606E14" w:rsidR="00A06A28" w:rsidRPr="004E36E0" w:rsidRDefault="00C273B6" w:rsidP="00A06A2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273B6">
              <w:rPr>
                <w:rFonts w:ascii="Angsana New" w:hAnsi="Angsana New"/>
                <w:sz w:val="22"/>
                <w:szCs w:val="22"/>
                <w:lang w:val="en-US"/>
              </w:rPr>
              <w:t>110</w:t>
            </w:r>
          </w:p>
        </w:tc>
        <w:tc>
          <w:tcPr>
            <w:tcW w:w="270" w:type="dxa"/>
            <w:shd w:val="clear" w:color="auto" w:fill="auto"/>
          </w:tcPr>
          <w:p w14:paraId="25357AF9" w14:textId="77777777" w:rsidR="00A06A28" w:rsidRPr="004E36E0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FBB5C74" w14:textId="06C35922" w:rsidR="00A06A28" w:rsidRPr="00D91F53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C273B6" w:rsidRPr="00C273B6">
              <w:rPr>
                <w:rFonts w:ascii="Angsana New" w:hAnsi="Angsana New"/>
                <w:sz w:val="22"/>
                <w:szCs w:val="22"/>
                <w:lang w:val="en-US"/>
              </w:rPr>
              <w:t>60</w:t>
            </w: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1D6983F" w14:textId="77777777" w:rsidR="00A06A28" w:rsidRPr="00D91F53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09B7504" w14:textId="03EC75EA" w:rsidR="00A06A28" w:rsidRPr="00D91F53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C273B6" w:rsidRPr="00C273B6">
              <w:rPr>
                <w:rFonts w:ascii="Angsana New" w:hAnsi="Angsana New"/>
                <w:sz w:val="22"/>
                <w:szCs w:val="22"/>
                <w:lang w:val="en-US"/>
              </w:rPr>
              <w:t>60</w:t>
            </w: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6E4E2E9" w14:textId="77777777" w:rsidR="00A06A28" w:rsidRPr="004E36E0" w:rsidRDefault="00A06A28" w:rsidP="00A06A28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5E1D0EC" w14:textId="069460F6" w:rsidR="00A06A28" w:rsidRPr="004E36E0" w:rsidRDefault="00C273B6" w:rsidP="00A06A2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C273B6">
              <w:rPr>
                <w:rFonts w:ascii="Angsana New" w:hAnsi="Angsana New"/>
                <w:sz w:val="22"/>
                <w:szCs w:val="22"/>
                <w:lang w:val="en-US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3318C421" w14:textId="77777777" w:rsidR="00A06A28" w:rsidRPr="004E36E0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828EA06" w14:textId="2D669AB6" w:rsidR="00A06A28" w:rsidRPr="004E36E0" w:rsidRDefault="00C273B6" w:rsidP="00A06A2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C273B6">
              <w:rPr>
                <w:rFonts w:ascii="Angsana New" w:hAnsi="Angsana New"/>
                <w:sz w:val="22"/>
                <w:szCs w:val="22"/>
                <w:lang w:val="en-US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34A6BF53" w14:textId="77777777" w:rsidR="00A06A28" w:rsidRPr="004E36E0" w:rsidRDefault="00A06A28" w:rsidP="00A06A28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C069024" w14:textId="7B33D6E1" w:rsidR="00A06A28" w:rsidRPr="00D91F53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D4AFBD" w14:textId="77777777" w:rsidR="00A06A28" w:rsidRPr="004E36E0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466A679" w14:textId="77777777" w:rsidR="00A06A28" w:rsidRPr="00D91F53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A06A28" w:rsidRPr="00073055" w14:paraId="50C5D9F7" w14:textId="77777777" w:rsidTr="00244835">
        <w:trPr>
          <w:gridAfter w:val="2"/>
          <w:wAfter w:w="1620" w:type="dxa"/>
        </w:trPr>
        <w:tc>
          <w:tcPr>
            <w:tcW w:w="2700" w:type="dxa"/>
          </w:tcPr>
          <w:p w14:paraId="768440E4" w14:textId="77777777" w:rsidR="00A06A28" w:rsidRPr="00074E97" w:rsidRDefault="00A06A28" w:rsidP="00A06A28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4E9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ดาต้า มายนิ่ง จำกัด</w:t>
            </w:r>
          </w:p>
        </w:tc>
        <w:tc>
          <w:tcPr>
            <w:tcW w:w="630" w:type="dxa"/>
            <w:shd w:val="clear" w:color="auto" w:fill="auto"/>
          </w:tcPr>
          <w:p w14:paraId="4ABA5561" w14:textId="7E08D22F" w:rsidR="00A06A28" w:rsidRPr="00073055" w:rsidRDefault="00C273B6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73B6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696A347D" w14:textId="77777777" w:rsidR="00A06A28" w:rsidRPr="00073055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A6C9FD7" w14:textId="715E126B" w:rsidR="00A06A28" w:rsidRPr="00073055" w:rsidRDefault="00C273B6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73B6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243CBB52" w14:textId="77777777" w:rsidR="00A06A28" w:rsidRPr="00073055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8EB05D1" w14:textId="359D5856" w:rsidR="00A06A28" w:rsidRPr="00073055" w:rsidRDefault="00C273B6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73B6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720" w:type="dxa"/>
            <w:shd w:val="clear" w:color="auto" w:fill="auto"/>
          </w:tcPr>
          <w:p w14:paraId="7B4AF246" w14:textId="77777777" w:rsidR="00A06A28" w:rsidRPr="00074E97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</w:rPr>
            </w:pPr>
            <w:r w:rsidRPr="00074E97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053D4EFC" w14:textId="77777777" w:rsidR="00A06A28" w:rsidRPr="00073055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1C0BCE39" w14:textId="2EB2070C" w:rsidR="00A06A28" w:rsidRPr="00073055" w:rsidRDefault="00C273B6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73B6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720" w:type="dxa"/>
            <w:shd w:val="clear" w:color="auto" w:fill="auto"/>
          </w:tcPr>
          <w:p w14:paraId="0BF32EC9" w14:textId="77777777" w:rsidR="00A06A28" w:rsidRPr="00074E97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</w:rPr>
            </w:pPr>
            <w:r w:rsidRPr="00074E97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0B5692D7" w14:textId="77777777" w:rsidR="00A06A28" w:rsidRPr="00073055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134BEFF7" w14:textId="699675E5" w:rsidR="00A06A28" w:rsidRPr="00073055" w:rsidRDefault="00C273B6" w:rsidP="00A06A2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273B6">
              <w:rPr>
                <w:rFonts w:ascii="Angsana New" w:hAnsi="Angsana New"/>
                <w:sz w:val="22"/>
                <w:szCs w:val="22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63419080" w14:textId="77777777" w:rsidR="00A06A28" w:rsidRPr="00073055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5515A0F" w14:textId="42AAF9DA" w:rsidR="00A06A28" w:rsidRPr="00073055" w:rsidRDefault="00C273B6" w:rsidP="00A06A2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273B6">
              <w:rPr>
                <w:rFonts w:ascii="Angsana New" w:hAnsi="Angsana New"/>
                <w:sz w:val="22"/>
                <w:szCs w:val="22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7CF8F04D" w14:textId="77777777" w:rsidR="00A06A28" w:rsidRPr="00073055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527A7AA" w14:textId="6D6E954B" w:rsidR="00A06A28" w:rsidRPr="004E36E0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4E36E0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5821F7" w14:textId="77777777" w:rsidR="00A06A28" w:rsidRPr="00D91F53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91BC84A" w14:textId="77777777" w:rsidR="00A06A28" w:rsidRPr="004E36E0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4E36E0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DF8445" w14:textId="77777777" w:rsidR="00A06A28" w:rsidRPr="00073055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EE2062F" w14:textId="17B8224E" w:rsidR="00A06A28" w:rsidRPr="00073055" w:rsidRDefault="00C273B6" w:rsidP="00A06A2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273B6">
              <w:rPr>
                <w:rFonts w:ascii="Angsana New" w:hAnsi="Angsana New"/>
                <w:sz w:val="22"/>
                <w:szCs w:val="22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20141EFB" w14:textId="77777777" w:rsidR="00A06A28" w:rsidRPr="00073055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EF537DC" w14:textId="7F97AF8B" w:rsidR="00A06A28" w:rsidRPr="00073055" w:rsidRDefault="00C273B6" w:rsidP="00A06A2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273B6">
              <w:rPr>
                <w:rFonts w:ascii="Angsana New" w:hAnsi="Angsana New"/>
                <w:sz w:val="22"/>
                <w:szCs w:val="22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606CC0FF" w14:textId="77777777" w:rsidR="00A06A28" w:rsidRPr="00073055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734DAD1" w14:textId="0EC77857" w:rsidR="00A06A28" w:rsidRPr="00D91F53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BB5825" w14:textId="77777777" w:rsidR="00A06A28" w:rsidRPr="00073055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1B316394" w14:textId="77777777" w:rsidR="00A06A28" w:rsidRPr="00D91F53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A06A28" w:rsidRPr="00073055" w14:paraId="5797A97C" w14:textId="77777777" w:rsidTr="00244835">
        <w:trPr>
          <w:gridAfter w:val="2"/>
          <w:wAfter w:w="1620" w:type="dxa"/>
        </w:trPr>
        <w:tc>
          <w:tcPr>
            <w:tcW w:w="2700" w:type="dxa"/>
          </w:tcPr>
          <w:p w14:paraId="5147B138" w14:textId="77777777" w:rsidR="00A06A28" w:rsidRPr="00074E97" w:rsidRDefault="00A06A28" w:rsidP="00A06A28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74E9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ล็อกซเล่ย์ </w:t>
            </w:r>
            <w:r w:rsidRPr="00074E9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จ็อยท์ แอนด์</w:t>
            </w:r>
            <w:r w:rsidRPr="00074E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</w:t>
            </w:r>
            <w:r w:rsidRPr="00074E97">
              <w:rPr>
                <w:rFonts w:asciiTheme="majorBidi" w:hAnsiTheme="majorBidi" w:cstheme="majorBidi"/>
                <w:sz w:val="22"/>
                <w:szCs w:val="22"/>
                <w:cs/>
              </w:rPr>
              <w:t>โฮลด์</w:t>
            </w:r>
            <w:r w:rsidRPr="00074E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</w:t>
            </w:r>
            <w:r w:rsidRPr="00074E97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630" w:type="dxa"/>
            <w:shd w:val="clear" w:color="auto" w:fill="auto"/>
          </w:tcPr>
          <w:p w14:paraId="46669F0A" w14:textId="358FF563" w:rsidR="00A06A28" w:rsidRPr="00073055" w:rsidRDefault="00C273B6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73B6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69F01979" w14:textId="77777777" w:rsidR="00A06A28" w:rsidRPr="00073055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B0E24CD" w14:textId="65E0B8FC" w:rsidR="00A06A28" w:rsidRPr="00073055" w:rsidRDefault="00C273B6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73B6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28A6B141" w14:textId="77777777" w:rsidR="00A06A28" w:rsidRPr="00073055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1DEAC9DB" w14:textId="58BF7493" w:rsidR="00A06A28" w:rsidRPr="00073055" w:rsidRDefault="00C273B6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273B6">
              <w:rPr>
                <w:rFonts w:ascii="Angsana New" w:hAnsi="Angsana New"/>
                <w:sz w:val="22"/>
                <w:szCs w:val="22"/>
              </w:rPr>
              <w:t>1</w:t>
            </w:r>
            <w:r w:rsidR="00A06A28">
              <w:rPr>
                <w:rFonts w:ascii="Angsana New" w:hAnsi="Angsana New"/>
                <w:sz w:val="22"/>
                <w:szCs w:val="22"/>
              </w:rPr>
              <w:t>,</w:t>
            </w:r>
            <w:r w:rsidRPr="00C273B6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720" w:type="dxa"/>
            <w:shd w:val="clear" w:color="auto" w:fill="auto"/>
          </w:tcPr>
          <w:p w14:paraId="534E95B9" w14:textId="77777777" w:rsidR="00A06A28" w:rsidRPr="00074E97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74E97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08D2B8C5" w14:textId="77777777" w:rsidR="00A06A28" w:rsidRPr="00073055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170719E3" w14:textId="5C2D73A6" w:rsidR="00A06A28" w:rsidRPr="00073055" w:rsidRDefault="00C273B6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273B6">
              <w:rPr>
                <w:rFonts w:ascii="Angsana New" w:hAnsi="Angsana New"/>
                <w:sz w:val="22"/>
                <w:szCs w:val="22"/>
              </w:rPr>
              <w:t>1</w:t>
            </w:r>
            <w:r w:rsidR="00A06A28">
              <w:rPr>
                <w:rFonts w:ascii="Angsana New" w:hAnsi="Angsana New"/>
                <w:sz w:val="22"/>
                <w:szCs w:val="22"/>
              </w:rPr>
              <w:t>,</w:t>
            </w:r>
            <w:r w:rsidRPr="00C273B6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720" w:type="dxa"/>
            <w:shd w:val="clear" w:color="auto" w:fill="auto"/>
          </w:tcPr>
          <w:p w14:paraId="0678D569" w14:textId="77777777" w:rsidR="00A06A28" w:rsidRPr="00074E97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74E97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649FDC9B" w14:textId="77777777" w:rsidR="00A06A28" w:rsidRPr="00073055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63DF20BD" w14:textId="3C69D234" w:rsidR="00A06A28" w:rsidRPr="00073055" w:rsidRDefault="00C273B6" w:rsidP="00A06A2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273B6">
              <w:rPr>
                <w:rFonts w:ascii="Angsana New" w:hAnsi="Angsana New"/>
                <w:sz w:val="22"/>
                <w:szCs w:val="22"/>
                <w:lang w:val="en-US"/>
              </w:rPr>
              <w:t>1</w:t>
            </w:r>
            <w:r w:rsidR="00A06A28" w:rsidRPr="00073055">
              <w:rPr>
                <w:rFonts w:ascii="Angsana New" w:hAnsi="Angsana New"/>
                <w:sz w:val="22"/>
                <w:szCs w:val="22"/>
                <w:lang w:val="en-US"/>
              </w:rPr>
              <w:t>,</w:t>
            </w:r>
            <w:r w:rsidRPr="00C273B6">
              <w:rPr>
                <w:rFonts w:ascii="Angsana New" w:hAnsi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01F7EB39" w14:textId="77777777" w:rsidR="00A06A28" w:rsidRPr="00073055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F07A727" w14:textId="4CB78C2F" w:rsidR="00A06A28" w:rsidRPr="00073055" w:rsidRDefault="00C273B6" w:rsidP="00A06A2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273B6">
              <w:rPr>
                <w:rFonts w:ascii="Angsana New" w:hAnsi="Angsana New"/>
                <w:sz w:val="22"/>
                <w:szCs w:val="22"/>
                <w:lang w:val="en-US"/>
              </w:rPr>
              <w:t>1</w:t>
            </w:r>
            <w:r w:rsidR="00A06A28" w:rsidRPr="00073055">
              <w:rPr>
                <w:rFonts w:ascii="Angsana New" w:hAnsi="Angsana New"/>
                <w:sz w:val="22"/>
                <w:szCs w:val="22"/>
                <w:lang w:val="en-US"/>
              </w:rPr>
              <w:t>,</w:t>
            </w:r>
            <w:r w:rsidRPr="00C273B6">
              <w:rPr>
                <w:rFonts w:ascii="Angsana New" w:hAnsi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03A4348D" w14:textId="77777777" w:rsidR="00A06A28" w:rsidRPr="00073055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D80C43D" w14:textId="46624ECA" w:rsidR="00A06A28" w:rsidRPr="004E36E0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4E36E0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F528C8" w14:textId="77777777" w:rsidR="00A06A28" w:rsidRPr="00D91F53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B2A6B94" w14:textId="77777777" w:rsidR="00A06A28" w:rsidRPr="004E36E0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4E36E0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6DEE53" w14:textId="77777777" w:rsidR="00A06A28" w:rsidRPr="00073055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55CACA8" w14:textId="3DFA0866" w:rsidR="00A06A28" w:rsidRPr="00073055" w:rsidRDefault="00C273B6" w:rsidP="00A06A2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273B6">
              <w:rPr>
                <w:rFonts w:ascii="Angsana New" w:hAnsi="Angsana New"/>
                <w:sz w:val="22"/>
                <w:szCs w:val="22"/>
                <w:lang w:val="en-US"/>
              </w:rPr>
              <w:t>1</w:t>
            </w:r>
            <w:r w:rsidR="00A06A28">
              <w:rPr>
                <w:rFonts w:ascii="Angsana New" w:hAnsi="Angsana New"/>
                <w:sz w:val="22"/>
                <w:szCs w:val="22"/>
                <w:lang w:val="en-US"/>
              </w:rPr>
              <w:t>,</w:t>
            </w:r>
            <w:r w:rsidRPr="00C273B6">
              <w:rPr>
                <w:rFonts w:ascii="Angsana New" w:hAnsi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2F58A650" w14:textId="77777777" w:rsidR="00A06A28" w:rsidRPr="00073055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6F11982" w14:textId="77D7FCC0" w:rsidR="00A06A28" w:rsidRPr="00073055" w:rsidRDefault="00C273B6" w:rsidP="00A06A2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273B6">
              <w:rPr>
                <w:rFonts w:ascii="Angsana New" w:hAnsi="Angsana New"/>
                <w:sz w:val="22"/>
                <w:szCs w:val="22"/>
                <w:lang w:val="en-US"/>
              </w:rPr>
              <w:t>1</w:t>
            </w:r>
            <w:r w:rsidR="00A06A28">
              <w:rPr>
                <w:rFonts w:ascii="Angsana New" w:hAnsi="Angsana New"/>
                <w:sz w:val="22"/>
                <w:szCs w:val="22"/>
                <w:lang w:val="en-US"/>
              </w:rPr>
              <w:t>,</w:t>
            </w:r>
            <w:r w:rsidRPr="00C273B6">
              <w:rPr>
                <w:rFonts w:ascii="Angsana New" w:hAnsi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1A6C9740" w14:textId="77777777" w:rsidR="00A06A28" w:rsidRPr="00073055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2F33203" w14:textId="3ECF68DE" w:rsidR="00A06A28" w:rsidRPr="00073055" w:rsidRDefault="00C273B6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273B6">
              <w:rPr>
                <w:rFonts w:ascii="Angsana New" w:hAnsi="Angsana New"/>
                <w:sz w:val="22"/>
                <w:szCs w:val="22"/>
                <w:lang w:val="en-US"/>
              </w:rPr>
              <w:t>270</w:t>
            </w:r>
          </w:p>
        </w:tc>
        <w:tc>
          <w:tcPr>
            <w:tcW w:w="270" w:type="dxa"/>
            <w:shd w:val="clear" w:color="auto" w:fill="auto"/>
          </w:tcPr>
          <w:p w14:paraId="56D28D08" w14:textId="77777777" w:rsidR="00A06A28" w:rsidRPr="00073055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667953FB" w14:textId="5129BA05" w:rsidR="00A06A28" w:rsidRPr="00073055" w:rsidRDefault="00C273B6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273B6">
              <w:rPr>
                <w:rFonts w:ascii="Angsana New" w:hAnsi="Angsana New"/>
                <w:sz w:val="22"/>
                <w:szCs w:val="22"/>
                <w:lang w:val="en-US"/>
              </w:rPr>
              <w:t>215</w:t>
            </w:r>
          </w:p>
        </w:tc>
      </w:tr>
      <w:tr w:rsidR="00A06A28" w:rsidRPr="00073055" w14:paraId="4674B1C0" w14:textId="77777777" w:rsidTr="00244835">
        <w:trPr>
          <w:gridAfter w:val="2"/>
          <w:wAfter w:w="1620" w:type="dxa"/>
        </w:trPr>
        <w:tc>
          <w:tcPr>
            <w:tcW w:w="2700" w:type="dxa"/>
          </w:tcPr>
          <w:p w14:paraId="704DEA10" w14:textId="77777777" w:rsidR="00A06A28" w:rsidRPr="00074E97" w:rsidRDefault="00A06A28" w:rsidP="00A06A28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74E9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ล็อกซเล่ย์ โมบาย จำกัด</w:t>
            </w:r>
          </w:p>
        </w:tc>
        <w:tc>
          <w:tcPr>
            <w:tcW w:w="630" w:type="dxa"/>
            <w:shd w:val="clear" w:color="auto" w:fill="auto"/>
          </w:tcPr>
          <w:p w14:paraId="781956DA" w14:textId="135188C0" w:rsidR="00A06A28" w:rsidRPr="00073055" w:rsidRDefault="00C273B6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73B6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7F25F0E3" w14:textId="77777777" w:rsidR="00A06A28" w:rsidRPr="00073055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6D9732DE" w14:textId="36259575" w:rsidR="00A06A28" w:rsidRPr="00073055" w:rsidRDefault="00C273B6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73B6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5C8758F8" w14:textId="77777777" w:rsidR="00A06A28" w:rsidRPr="00073055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F6D18B4" w14:textId="5B3A437D" w:rsidR="00A06A28" w:rsidRPr="00073055" w:rsidRDefault="00C273B6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73B6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720" w:type="dxa"/>
            <w:shd w:val="clear" w:color="auto" w:fill="auto"/>
          </w:tcPr>
          <w:p w14:paraId="27599FD6" w14:textId="77777777" w:rsidR="00A06A28" w:rsidRPr="00074E97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74E97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3455A48B" w14:textId="77777777" w:rsidR="00A06A28" w:rsidRPr="00073055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54962D21" w14:textId="46B806DD" w:rsidR="00A06A28" w:rsidRPr="00073055" w:rsidRDefault="00C273B6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73B6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720" w:type="dxa"/>
            <w:shd w:val="clear" w:color="auto" w:fill="auto"/>
          </w:tcPr>
          <w:p w14:paraId="204E3384" w14:textId="77777777" w:rsidR="00A06A28" w:rsidRPr="00074E97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74E97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731B1156" w14:textId="77777777" w:rsidR="00A06A28" w:rsidRPr="00073055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70750DE5" w14:textId="283225CF" w:rsidR="00A06A28" w:rsidRPr="00073055" w:rsidRDefault="00C273B6" w:rsidP="00A06A2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273B6">
              <w:rPr>
                <w:rFonts w:ascii="Angsana New" w:hAnsi="Angsana New"/>
                <w:sz w:val="22"/>
                <w:szCs w:val="22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55A2FB8F" w14:textId="77777777" w:rsidR="00A06A28" w:rsidRPr="00073055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899700B" w14:textId="2CD6C0A9" w:rsidR="00A06A28" w:rsidRPr="00073055" w:rsidRDefault="00C273B6" w:rsidP="00A06A2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273B6">
              <w:rPr>
                <w:rFonts w:ascii="Angsana New" w:hAnsi="Angsana New"/>
                <w:sz w:val="22"/>
                <w:szCs w:val="22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616C40B1" w14:textId="77777777" w:rsidR="00A06A28" w:rsidRPr="00073055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0FAB952" w14:textId="1FD72CD0" w:rsidR="00A06A28" w:rsidRPr="00D91F53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C273B6" w:rsidRPr="00C273B6">
              <w:rPr>
                <w:rFonts w:ascii="Angsana New" w:hAnsi="Angsana New"/>
                <w:sz w:val="22"/>
                <w:szCs w:val="22"/>
                <w:lang w:val="en-US"/>
              </w:rPr>
              <w:t>20</w:t>
            </w: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DA42B4B" w14:textId="77777777" w:rsidR="00A06A28" w:rsidRPr="00D91F53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E1DD868" w14:textId="2D85B4CC" w:rsidR="00A06A28" w:rsidRPr="00D91F53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C273B6" w:rsidRPr="00C273B6">
              <w:rPr>
                <w:rFonts w:ascii="Angsana New" w:hAnsi="Angsana New"/>
                <w:sz w:val="22"/>
                <w:szCs w:val="22"/>
                <w:lang w:val="en-US"/>
              </w:rPr>
              <w:t>20</w:t>
            </w: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A03C081" w14:textId="77777777" w:rsidR="00A06A28" w:rsidRPr="00073055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CFD13F0" w14:textId="7D6C2B10" w:rsidR="00A06A28" w:rsidRPr="00073055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F2E0CA" w14:textId="77777777" w:rsidR="00A06A28" w:rsidRPr="00073055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7A66FEF" w14:textId="35C6A8AF" w:rsidR="00A06A28" w:rsidRPr="00073055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2119C2" w14:textId="77777777" w:rsidR="00A06A28" w:rsidRPr="00073055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BE623EF" w14:textId="2F223078" w:rsidR="00A06A28" w:rsidRPr="00D91F53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FD566C" w14:textId="77777777" w:rsidR="00A06A28" w:rsidRPr="00073055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4FE95BD4" w14:textId="77777777" w:rsidR="00A06A28" w:rsidRPr="00D91F53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A06A28" w:rsidRPr="00073055" w14:paraId="1FC7ACFA" w14:textId="77777777" w:rsidTr="00244835">
        <w:trPr>
          <w:gridAfter w:val="2"/>
          <w:wAfter w:w="1620" w:type="dxa"/>
        </w:trPr>
        <w:tc>
          <w:tcPr>
            <w:tcW w:w="2700" w:type="dxa"/>
          </w:tcPr>
          <w:p w14:paraId="05D3F582" w14:textId="77777777" w:rsidR="00A06A28" w:rsidRPr="00074E97" w:rsidRDefault="00A06A28" w:rsidP="00A06A28">
            <w:pPr>
              <w:pStyle w:val="Heading9"/>
              <w:tabs>
                <w:tab w:val="left" w:pos="25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74E9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แอล ฟู้ดโซลูชันส์ จำกัด</w:t>
            </w:r>
          </w:p>
        </w:tc>
        <w:tc>
          <w:tcPr>
            <w:tcW w:w="630" w:type="dxa"/>
            <w:shd w:val="clear" w:color="auto" w:fill="auto"/>
          </w:tcPr>
          <w:p w14:paraId="2F7E3F24" w14:textId="4E818D26" w:rsidR="00A06A28" w:rsidRPr="00073055" w:rsidRDefault="00C273B6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73B6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1949036D" w14:textId="77777777" w:rsidR="00A06A28" w:rsidRPr="00073055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1151AAE" w14:textId="1E372C3F" w:rsidR="00A06A28" w:rsidRPr="00073055" w:rsidRDefault="00C273B6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73B6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41AD53E3" w14:textId="77777777" w:rsidR="00A06A28" w:rsidRPr="00073055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177FAAA" w14:textId="286D34D8" w:rsidR="00A06A28" w:rsidRPr="00073055" w:rsidRDefault="00C273B6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73B6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720" w:type="dxa"/>
            <w:shd w:val="clear" w:color="auto" w:fill="auto"/>
          </w:tcPr>
          <w:p w14:paraId="62D8255F" w14:textId="77777777" w:rsidR="00A06A28" w:rsidRPr="00074E97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74E97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191E90A5" w14:textId="77777777" w:rsidR="00A06A28" w:rsidRPr="00073055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449FC955" w14:textId="56E437CE" w:rsidR="00A06A28" w:rsidRPr="00073055" w:rsidRDefault="00C273B6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73B6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720" w:type="dxa"/>
            <w:shd w:val="clear" w:color="auto" w:fill="auto"/>
          </w:tcPr>
          <w:p w14:paraId="40FB8EFB" w14:textId="77777777" w:rsidR="00A06A28" w:rsidRPr="00074E97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74E97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0DA90981" w14:textId="77777777" w:rsidR="00A06A28" w:rsidRPr="00073055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8DE56EE" w14:textId="388FB50D" w:rsidR="00A06A28" w:rsidRPr="00073055" w:rsidRDefault="00C273B6" w:rsidP="00A06A2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273B6">
              <w:rPr>
                <w:rFonts w:ascii="Angsana New" w:hAnsi="Angsana New"/>
                <w:sz w:val="22"/>
                <w:szCs w:val="22"/>
                <w:lang w:val="en-US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74B9C3B9" w14:textId="77777777" w:rsidR="00A06A28" w:rsidRPr="00073055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5967331" w14:textId="2BD0DB0D" w:rsidR="00A06A28" w:rsidRPr="00073055" w:rsidRDefault="00C273B6" w:rsidP="00A06A2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273B6">
              <w:rPr>
                <w:rFonts w:ascii="Angsana New" w:hAnsi="Angsana New"/>
                <w:sz w:val="22"/>
                <w:szCs w:val="22"/>
                <w:lang w:val="en-US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47CDD054" w14:textId="77777777" w:rsidR="00A06A28" w:rsidRPr="00073055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DBE02D4" w14:textId="1B706349" w:rsidR="00A06A28" w:rsidRPr="00D91F53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C273B6" w:rsidRPr="00C273B6">
              <w:rPr>
                <w:rFonts w:ascii="Angsana New" w:hAnsi="Angsana New"/>
                <w:sz w:val="22"/>
                <w:szCs w:val="22"/>
                <w:lang w:val="en-US"/>
              </w:rPr>
              <w:t>30</w:t>
            </w: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D7F5077" w14:textId="77777777" w:rsidR="00A06A28" w:rsidRPr="00D91F53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83EA9B7" w14:textId="58DF5CD2" w:rsidR="00A06A28" w:rsidRPr="00D91F53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C273B6" w:rsidRPr="00C273B6">
              <w:rPr>
                <w:rFonts w:ascii="Angsana New" w:hAnsi="Angsana New"/>
                <w:sz w:val="22"/>
                <w:szCs w:val="22"/>
                <w:lang w:val="en-US"/>
              </w:rPr>
              <w:t>30</w:t>
            </w: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701AC11" w14:textId="77777777" w:rsidR="00A06A28" w:rsidRPr="00073055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632F92C" w14:textId="637CE8CF" w:rsidR="00A06A28" w:rsidRPr="00073055" w:rsidRDefault="00C273B6" w:rsidP="00A06A2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273B6">
              <w:rPr>
                <w:rFonts w:ascii="Angsana New" w:hAnsi="Angsana New"/>
                <w:sz w:val="22"/>
                <w:szCs w:val="22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3C8DBD2A" w14:textId="77777777" w:rsidR="00A06A28" w:rsidRPr="00073055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49EC63B" w14:textId="6D7D4DBF" w:rsidR="00A06A28" w:rsidRPr="00073055" w:rsidRDefault="00C273B6" w:rsidP="00A06A2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273B6">
              <w:rPr>
                <w:rFonts w:ascii="Angsana New" w:hAnsi="Angsana New"/>
                <w:sz w:val="22"/>
                <w:szCs w:val="22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7A279454" w14:textId="77777777" w:rsidR="00A06A28" w:rsidRPr="00073055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B7264FB" w14:textId="4DAA41B0" w:rsidR="00A06A28" w:rsidRPr="00D91F53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98E4CC" w14:textId="77777777" w:rsidR="00A06A28" w:rsidRPr="00073055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A8E4A5D" w14:textId="77777777" w:rsidR="00A06A28" w:rsidRPr="00D91F53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A06A28" w:rsidRPr="00073055" w14:paraId="6EB1B6D3" w14:textId="77777777" w:rsidTr="00244835">
        <w:trPr>
          <w:gridAfter w:val="2"/>
          <w:wAfter w:w="1620" w:type="dxa"/>
        </w:trPr>
        <w:tc>
          <w:tcPr>
            <w:tcW w:w="2700" w:type="dxa"/>
          </w:tcPr>
          <w:p w14:paraId="4A43A878" w14:textId="77777777" w:rsidR="00A06A28" w:rsidRPr="00074E97" w:rsidRDefault="00A06A28" w:rsidP="00A06A28">
            <w:pPr>
              <w:pStyle w:val="Heading9"/>
              <w:tabs>
                <w:tab w:val="left" w:pos="25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74E9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ล็อกซเล่ย์ อินเตอร์เทรด</w:t>
            </w:r>
          </w:p>
        </w:tc>
        <w:tc>
          <w:tcPr>
            <w:tcW w:w="630" w:type="dxa"/>
            <w:shd w:val="clear" w:color="auto" w:fill="auto"/>
          </w:tcPr>
          <w:p w14:paraId="20A2DF88" w14:textId="4BECF467" w:rsidR="00A06A28" w:rsidRPr="00073055" w:rsidRDefault="00C273B6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73B6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23663961" w14:textId="77777777" w:rsidR="00A06A28" w:rsidRPr="00073055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3B3F0F7" w14:textId="5DFE276B" w:rsidR="00A06A28" w:rsidRPr="00073055" w:rsidRDefault="00C273B6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73B6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49300C72" w14:textId="77777777" w:rsidR="00A06A28" w:rsidRPr="00073055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35A4DA6" w14:textId="0F2897DF" w:rsidR="00A06A28" w:rsidRPr="00073055" w:rsidRDefault="00C273B6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273B6">
              <w:rPr>
                <w:rFonts w:ascii="Angsana New" w:hAnsi="Angsana New"/>
                <w:sz w:val="22"/>
                <w:szCs w:val="22"/>
              </w:rPr>
              <w:t>1</w:t>
            </w:r>
            <w:r w:rsidR="00A06A28">
              <w:rPr>
                <w:rFonts w:ascii="Angsana New" w:hAnsi="Angsana New"/>
                <w:sz w:val="22"/>
                <w:szCs w:val="22"/>
              </w:rPr>
              <w:t>.</w:t>
            </w:r>
            <w:r w:rsidRPr="00C273B6">
              <w:rPr>
                <w:rFonts w:ascii="Angsana New" w:hAnsi="Angsana New"/>
                <w:sz w:val="22"/>
                <w:szCs w:val="22"/>
              </w:rPr>
              <w:t>05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A61CA25" w14:textId="77777777" w:rsidR="00A06A28" w:rsidRPr="00074E97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74E97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270" w:type="dxa"/>
            <w:shd w:val="clear" w:color="auto" w:fill="auto"/>
          </w:tcPr>
          <w:p w14:paraId="2494DC6A" w14:textId="77777777" w:rsidR="00A06A28" w:rsidRPr="00073055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7DD8825B" w14:textId="595AD157" w:rsidR="00A06A28" w:rsidRPr="00073055" w:rsidRDefault="00C273B6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273B6">
              <w:rPr>
                <w:rFonts w:ascii="Angsana New" w:hAnsi="Angsana New"/>
                <w:sz w:val="22"/>
                <w:szCs w:val="22"/>
              </w:rPr>
              <w:t>1</w:t>
            </w:r>
            <w:r w:rsidR="00A06A28">
              <w:rPr>
                <w:rFonts w:ascii="Angsana New" w:hAnsi="Angsana New"/>
                <w:sz w:val="22"/>
                <w:szCs w:val="22"/>
              </w:rPr>
              <w:t>.</w:t>
            </w:r>
            <w:r w:rsidRPr="00C273B6">
              <w:rPr>
                <w:rFonts w:ascii="Angsana New" w:hAnsi="Angsana New"/>
                <w:sz w:val="22"/>
                <w:szCs w:val="22"/>
              </w:rPr>
              <w:t>05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60DD192" w14:textId="77777777" w:rsidR="00A06A28" w:rsidRPr="00074E97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74E97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270" w:type="dxa"/>
            <w:shd w:val="clear" w:color="auto" w:fill="auto"/>
          </w:tcPr>
          <w:p w14:paraId="0B2DB944" w14:textId="77777777" w:rsidR="00A06A28" w:rsidRPr="00073055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7429167B" w14:textId="4B18A8D8" w:rsidR="00A06A28" w:rsidRPr="00073055" w:rsidRDefault="00C273B6" w:rsidP="00A06A2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273B6">
              <w:rPr>
                <w:rFonts w:ascii="Angsana New" w:hAnsi="Angsana New"/>
                <w:sz w:val="22"/>
                <w:szCs w:val="22"/>
                <w:lang w:val="en-US"/>
              </w:rPr>
              <w:t>35</w:t>
            </w:r>
          </w:p>
        </w:tc>
        <w:tc>
          <w:tcPr>
            <w:tcW w:w="270" w:type="dxa"/>
            <w:shd w:val="clear" w:color="auto" w:fill="auto"/>
          </w:tcPr>
          <w:p w14:paraId="67505009" w14:textId="77777777" w:rsidR="00A06A28" w:rsidRPr="00073055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F1B6415" w14:textId="352E11DF" w:rsidR="00A06A28" w:rsidRPr="00073055" w:rsidRDefault="00C273B6" w:rsidP="00A06A2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273B6">
              <w:rPr>
                <w:rFonts w:ascii="Angsana New" w:hAnsi="Angsana New"/>
                <w:sz w:val="22"/>
                <w:szCs w:val="22"/>
                <w:lang w:val="en-US"/>
              </w:rPr>
              <w:t>35</w:t>
            </w:r>
          </w:p>
        </w:tc>
        <w:tc>
          <w:tcPr>
            <w:tcW w:w="270" w:type="dxa"/>
            <w:shd w:val="clear" w:color="auto" w:fill="auto"/>
          </w:tcPr>
          <w:p w14:paraId="28DB21F1" w14:textId="77777777" w:rsidR="00A06A28" w:rsidRPr="00073055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9B1E9BF" w14:textId="47C1B86D" w:rsidR="00A06A28" w:rsidRPr="00D91F53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C273B6" w:rsidRPr="00C273B6">
              <w:rPr>
                <w:rFonts w:ascii="Angsana New" w:hAnsi="Angsana New"/>
                <w:sz w:val="22"/>
                <w:szCs w:val="22"/>
                <w:lang w:val="en-US"/>
              </w:rPr>
              <w:t>35</w:t>
            </w: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961445D" w14:textId="77777777" w:rsidR="00A06A28" w:rsidRPr="00D91F53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38886EA" w14:textId="6BAEFBDC" w:rsidR="00A06A28" w:rsidRPr="00D91F53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C273B6" w:rsidRPr="00C273B6">
              <w:rPr>
                <w:rFonts w:ascii="Angsana New" w:hAnsi="Angsana New"/>
                <w:sz w:val="22"/>
                <w:szCs w:val="22"/>
                <w:lang w:val="en-US"/>
              </w:rPr>
              <w:t>35</w:t>
            </w: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7ACA4C4" w14:textId="77777777" w:rsidR="00A06A28" w:rsidRPr="00073055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53999F2" w14:textId="22C9C3F6" w:rsidR="00A06A28" w:rsidRPr="00D91F53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D388DF" w14:textId="77777777" w:rsidR="00A06A28" w:rsidRPr="00073055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7369015" w14:textId="38D93514" w:rsidR="00A06A28" w:rsidRPr="00D91F53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422A87" w14:textId="77777777" w:rsidR="00A06A28" w:rsidRPr="00073055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C666006" w14:textId="17A6CB77" w:rsidR="00A06A28" w:rsidRPr="00D91F53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7E9DFE" w14:textId="77777777" w:rsidR="00A06A28" w:rsidRPr="00073055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A8014FC" w14:textId="77777777" w:rsidR="00A06A28" w:rsidRPr="00D91F53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A06A28" w:rsidRPr="00073055" w14:paraId="2CCBDB84" w14:textId="77777777" w:rsidTr="00244835">
        <w:tc>
          <w:tcPr>
            <w:tcW w:w="2700" w:type="dxa"/>
          </w:tcPr>
          <w:p w14:paraId="32BFAE18" w14:textId="77777777" w:rsidR="00A06A28" w:rsidRPr="00074E97" w:rsidRDefault="00A06A28" w:rsidP="00A06A28">
            <w:pPr>
              <w:pStyle w:val="Heading9"/>
              <w:tabs>
                <w:tab w:val="left" w:pos="25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74E97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  </w:t>
            </w:r>
            <w:r w:rsidRPr="00074E9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(กวางโจว) จำกัด</w:t>
            </w:r>
          </w:p>
        </w:tc>
        <w:tc>
          <w:tcPr>
            <w:tcW w:w="630" w:type="dxa"/>
            <w:shd w:val="clear" w:color="auto" w:fill="auto"/>
          </w:tcPr>
          <w:p w14:paraId="7E86A8DB" w14:textId="77777777" w:rsidR="00A06A28" w:rsidRPr="00073055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F08C71B" w14:textId="77777777" w:rsidR="00A06A28" w:rsidRPr="00073055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ECB1FDD" w14:textId="77777777" w:rsidR="00A06A28" w:rsidRPr="00073055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31923EF2" w14:textId="77777777" w:rsidR="00A06A28" w:rsidRPr="00073055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285A5B3" w14:textId="77777777" w:rsidR="00A06A28" w:rsidRPr="00073055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6C32B16C" w14:textId="77777777" w:rsidR="00A06A28" w:rsidRPr="00074E97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74E97">
              <w:rPr>
                <w:rFonts w:ascii="Angsana New" w:hAnsi="Angsana New" w:hint="cs"/>
                <w:sz w:val="22"/>
                <w:szCs w:val="22"/>
                <w:cs/>
              </w:rPr>
              <w:t>ดอลลาร์สหรัฐ</w:t>
            </w:r>
          </w:p>
        </w:tc>
        <w:tc>
          <w:tcPr>
            <w:tcW w:w="540" w:type="dxa"/>
            <w:shd w:val="clear" w:color="auto" w:fill="auto"/>
          </w:tcPr>
          <w:p w14:paraId="6FCD5D90" w14:textId="77777777" w:rsidR="00A06A28" w:rsidRPr="00073055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348B5BB8" w14:textId="77777777" w:rsidR="00A06A28" w:rsidRPr="00074E97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74E97">
              <w:rPr>
                <w:rFonts w:ascii="Angsana New" w:hAnsi="Angsana New" w:hint="cs"/>
                <w:sz w:val="22"/>
                <w:szCs w:val="22"/>
                <w:cs/>
              </w:rPr>
              <w:t>ดอลลาร์สหรัฐ</w:t>
            </w:r>
          </w:p>
        </w:tc>
        <w:tc>
          <w:tcPr>
            <w:tcW w:w="630" w:type="dxa"/>
            <w:shd w:val="clear" w:color="auto" w:fill="auto"/>
          </w:tcPr>
          <w:p w14:paraId="614A65CD" w14:textId="77777777" w:rsidR="00A06A28" w:rsidRPr="00073055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E306001" w14:textId="77777777" w:rsidR="00A06A28" w:rsidRPr="00073055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0E01434" w14:textId="77777777" w:rsidR="00A06A28" w:rsidRPr="00073055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F73E2E2" w14:textId="77777777" w:rsidR="00A06A28" w:rsidRPr="00073055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BD3E9B2" w14:textId="77777777" w:rsidR="00A06A28" w:rsidRPr="00073055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BB91339" w14:textId="77777777" w:rsidR="00A06A28" w:rsidRPr="00D91F53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6236F71" w14:textId="77777777" w:rsidR="00A06A28" w:rsidRPr="00D91F53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876EDBD" w14:textId="77777777" w:rsidR="00A06A28" w:rsidRPr="00073055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58B1B2B" w14:textId="77777777" w:rsidR="00A06A28" w:rsidRPr="00073055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49DFA3D" w14:textId="77777777" w:rsidR="00A06A28" w:rsidRPr="00073055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B95EA27" w14:textId="77777777" w:rsidR="00A06A28" w:rsidRPr="00073055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1449489" w14:textId="77777777" w:rsidR="00A06A28" w:rsidRPr="00073055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F0338B8" w14:textId="77777777" w:rsidR="00A06A28" w:rsidRPr="00073055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9A3A25D" w14:textId="77777777" w:rsidR="00A06A28" w:rsidRPr="00073055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598BA79" w14:textId="77777777" w:rsidR="00A06A28" w:rsidRPr="004E36E0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</w:tcPr>
          <w:p w14:paraId="7F36BB59" w14:textId="77777777" w:rsidR="00A06A28" w:rsidRPr="00073055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810" w:type="dxa"/>
          </w:tcPr>
          <w:p w14:paraId="71BE4E39" w14:textId="77777777" w:rsidR="00A06A28" w:rsidRPr="00073055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</w:tr>
      <w:tr w:rsidR="0055286E" w:rsidRPr="00073055" w14:paraId="3A32AF59" w14:textId="77777777" w:rsidTr="00244835">
        <w:trPr>
          <w:gridAfter w:val="2"/>
          <w:wAfter w:w="1620" w:type="dxa"/>
        </w:trPr>
        <w:tc>
          <w:tcPr>
            <w:tcW w:w="2700" w:type="dxa"/>
          </w:tcPr>
          <w:p w14:paraId="23B125B4" w14:textId="77777777" w:rsidR="0055286E" w:rsidRPr="00074E97" w:rsidRDefault="0055286E" w:rsidP="0055286E">
            <w:pPr>
              <w:pStyle w:val="Heading9"/>
              <w:tabs>
                <w:tab w:val="left" w:pos="252"/>
              </w:tabs>
              <w:ind w:right="-107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74E9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ล็อกซเล่ย์ บิซิเนส อินโนเวชั่น จำกัด</w:t>
            </w:r>
          </w:p>
        </w:tc>
        <w:tc>
          <w:tcPr>
            <w:tcW w:w="630" w:type="dxa"/>
            <w:shd w:val="clear" w:color="auto" w:fill="auto"/>
          </w:tcPr>
          <w:p w14:paraId="5E00408F" w14:textId="4AA6A113" w:rsidR="0055286E" w:rsidRPr="00073055" w:rsidRDefault="00C273B6" w:rsidP="00552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73B6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4AB98371" w14:textId="77777777" w:rsidR="0055286E" w:rsidRPr="00073055" w:rsidRDefault="0055286E" w:rsidP="00552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9F4698E" w14:textId="2E6A9473" w:rsidR="0055286E" w:rsidRPr="00073055" w:rsidRDefault="00C273B6" w:rsidP="00552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73B6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40824ED1" w14:textId="77777777" w:rsidR="0055286E" w:rsidRPr="00073055" w:rsidRDefault="0055286E" w:rsidP="00552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621686C9" w14:textId="72A3CB1D" w:rsidR="0055286E" w:rsidRPr="00073055" w:rsidRDefault="00C273B6" w:rsidP="00552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273B6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720" w:type="dxa"/>
            <w:shd w:val="clear" w:color="auto" w:fill="auto"/>
          </w:tcPr>
          <w:p w14:paraId="153DA537" w14:textId="77777777" w:rsidR="0055286E" w:rsidRPr="00074E97" w:rsidRDefault="0055286E" w:rsidP="00552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74E97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78F7DA70" w14:textId="77777777" w:rsidR="0055286E" w:rsidRPr="00073055" w:rsidRDefault="0055286E" w:rsidP="00552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5783E203" w14:textId="64EBE2D7" w:rsidR="0055286E" w:rsidRPr="00073055" w:rsidRDefault="00C273B6" w:rsidP="00552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273B6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720" w:type="dxa"/>
            <w:shd w:val="clear" w:color="auto" w:fill="auto"/>
          </w:tcPr>
          <w:p w14:paraId="79827982" w14:textId="77777777" w:rsidR="0055286E" w:rsidRPr="00074E97" w:rsidRDefault="0055286E" w:rsidP="00552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74E97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1D7C6A10" w14:textId="77777777" w:rsidR="0055286E" w:rsidRPr="00073055" w:rsidRDefault="0055286E" w:rsidP="00552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8FDA8C6" w14:textId="2F9CECA0" w:rsidR="0055286E" w:rsidRPr="00662034" w:rsidRDefault="00C273B6" w:rsidP="0055286E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273B6">
              <w:rPr>
                <w:rFonts w:ascii="Angsana New" w:hAnsi="Angsana New"/>
                <w:sz w:val="22"/>
                <w:szCs w:val="22"/>
                <w:lang w:val="en-US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4640A047" w14:textId="77777777" w:rsidR="0055286E" w:rsidRPr="00073055" w:rsidRDefault="0055286E" w:rsidP="0055286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851904C" w14:textId="3E27F5FB" w:rsidR="0055286E" w:rsidRPr="00662034" w:rsidRDefault="00C273B6" w:rsidP="0055286E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273B6">
              <w:rPr>
                <w:rFonts w:ascii="Angsana New" w:hAnsi="Angsana New"/>
                <w:sz w:val="22"/>
                <w:szCs w:val="22"/>
                <w:lang w:val="en-US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2C19788C" w14:textId="77777777" w:rsidR="0055286E" w:rsidRPr="00073055" w:rsidRDefault="0055286E" w:rsidP="0055286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8324A87" w14:textId="17CC7BDF" w:rsidR="0055286E" w:rsidRPr="00D91F53" w:rsidRDefault="0055286E" w:rsidP="0055286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621BAB" w14:textId="77777777" w:rsidR="0055286E" w:rsidRPr="00D91F53" w:rsidRDefault="0055286E" w:rsidP="0055286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ACC6E47" w14:textId="77777777" w:rsidR="0055286E" w:rsidRPr="00D91F53" w:rsidRDefault="0055286E" w:rsidP="0055286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AF56B5" w14:textId="77777777" w:rsidR="0055286E" w:rsidRPr="00073055" w:rsidRDefault="0055286E" w:rsidP="0055286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49E5171" w14:textId="13D71E23" w:rsidR="0055286E" w:rsidRPr="00073055" w:rsidRDefault="00C273B6" w:rsidP="0055286E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273B6">
              <w:rPr>
                <w:rFonts w:ascii="Angsana New" w:hAnsi="Angsana New"/>
                <w:sz w:val="22"/>
                <w:szCs w:val="22"/>
                <w:lang w:val="en-US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28A74746" w14:textId="77777777" w:rsidR="0055286E" w:rsidRPr="00073055" w:rsidRDefault="0055286E" w:rsidP="0055286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9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4661F7F" w14:textId="63212F7F" w:rsidR="0055286E" w:rsidRPr="00073055" w:rsidRDefault="00C273B6" w:rsidP="0055286E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273B6">
              <w:rPr>
                <w:rFonts w:ascii="Angsana New" w:hAnsi="Angsana New"/>
                <w:sz w:val="22"/>
                <w:szCs w:val="22"/>
                <w:lang w:val="en-US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4CD32786" w14:textId="77777777" w:rsidR="0055286E" w:rsidRPr="00073055" w:rsidRDefault="0055286E" w:rsidP="0055286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BA01818" w14:textId="11365477" w:rsidR="0055286E" w:rsidRPr="00D91F53" w:rsidRDefault="0055286E" w:rsidP="0055286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7C93772" w14:textId="77777777" w:rsidR="0055286E" w:rsidRPr="00073055" w:rsidRDefault="0055286E" w:rsidP="0055286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D60EB60" w14:textId="4C6F5D95" w:rsidR="0055286E" w:rsidRPr="004E36E0" w:rsidRDefault="00C273B6" w:rsidP="0055286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C273B6">
              <w:rPr>
                <w:rFonts w:ascii="Angsana New" w:hAnsi="Angsana New"/>
                <w:sz w:val="22"/>
                <w:szCs w:val="22"/>
                <w:lang w:val="en-US"/>
              </w:rPr>
              <w:t>5</w:t>
            </w:r>
          </w:p>
        </w:tc>
      </w:tr>
      <w:tr w:rsidR="0055286E" w:rsidRPr="00073055" w14:paraId="66AA68D1" w14:textId="77777777" w:rsidTr="00244835">
        <w:trPr>
          <w:gridAfter w:val="2"/>
          <w:wAfter w:w="1620" w:type="dxa"/>
        </w:trPr>
        <w:tc>
          <w:tcPr>
            <w:tcW w:w="2700" w:type="dxa"/>
          </w:tcPr>
          <w:p w14:paraId="457DAB58" w14:textId="77777777" w:rsidR="0055286E" w:rsidRPr="00074E97" w:rsidRDefault="0055286E" w:rsidP="0055286E">
            <w:pPr>
              <w:pStyle w:val="Heading9"/>
              <w:tabs>
                <w:tab w:val="left" w:pos="25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74E9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ล็อกซเล่ย์ เพาเวอร์ ซิสเต็มส์ จำกัด</w:t>
            </w:r>
          </w:p>
        </w:tc>
        <w:tc>
          <w:tcPr>
            <w:tcW w:w="630" w:type="dxa"/>
            <w:shd w:val="clear" w:color="auto" w:fill="auto"/>
          </w:tcPr>
          <w:p w14:paraId="012329C9" w14:textId="3D74C9BC" w:rsidR="0055286E" w:rsidRPr="00073055" w:rsidRDefault="00C273B6" w:rsidP="00552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73B6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3D06BD31" w14:textId="77777777" w:rsidR="0055286E" w:rsidRPr="00073055" w:rsidRDefault="0055286E" w:rsidP="00552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694CAFB" w14:textId="22FEDF82" w:rsidR="0055286E" w:rsidRPr="00073055" w:rsidRDefault="00C273B6" w:rsidP="00552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73B6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553BDDBE" w14:textId="77777777" w:rsidR="0055286E" w:rsidRPr="00073055" w:rsidRDefault="0055286E" w:rsidP="00552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74B6A4B3" w14:textId="174148BF" w:rsidR="0055286E" w:rsidRPr="00073055" w:rsidRDefault="00C273B6" w:rsidP="00552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273B6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720" w:type="dxa"/>
            <w:shd w:val="clear" w:color="auto" w:fill="auto"/>
          </w:tcPr>
          <w:p w14:paraId="1DD96FB3" w14:textId="77777777" w:rsidR="0055286E" w:rsidRPr="00074E97" w:rsidRDefault="0055286E" w:rsidP="00552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74E97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399EE57E" w14:textId="77777777" w:rsidR="0055286E" w:rsidRPr="00073055" w:rsidRDefault="0055286E" w:rsidP="00552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1FD6E6D8" w14:textId="470B6A5D" w:rsidR="0055286E" w:rsidRPr="00073055" w:rsidRDefault="00C273B6" w:rsidP="00552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273B6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720" w:type="dxa"/>
            <w:shd w:val="clear" w:color="auto" w:fill="auto"/>
          </w:tcPr>
          <w:p w14:paraId="1262BEAB" w14:textId="77777777" w:rsidR="0055286E" w:rsidRPr="00074E97" w:rsidRDefault="0055286E" w:rsidP="00552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74E97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7139638F" w14:textId="77777777" w:rsidR="0055286E" w:rsidRPr="00073055" w:rsidRDefault="0055286E" w:rsidP="00552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1AD630E" w14:textId="38C2ECBD" w:rsidR="0055286E" w:rsidRPr="00662034" w:rsidRDefault="00C273B6" w:rsidP="0055286E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273B6">
              <w:rPr>
                <w:rFonts w:ascii="Angsana New" w:hAnsi="Angsana New"/>
                <w:sz w:val="22"/>
                <w:szCs w:val="22"/>
                <w:lang w:val="en-US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33BDDE89" w14:textId="77777777" w:rsidR="0055286E" w:rsidRPr="00073055" w:rsidRDefault="0055286E" w:rsidP="0055286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60F0E6E" w14:textId="209702B0" w:rsidR="0055286E" w:rsidRPr="00662034" w:rsidRDefault="00C273B6" w:rsidP="0055286E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273B6">
              <w:rPr>
                <w:rFonts w:ascii="Angsana New" w:hAnsi="Angsana New"/>
                <w:sz w:val="22"/>
                <w:szCs w:val="22"/>
                <w:lang w:val="en-US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5AA95193" w14:textId="77777777" w:rsidR="0055286E" w:rsidRPr="00073055" w:rsidRDefault="0055286E" w:rsidP="0055286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CAB5669" w14:textId="1AB8E8C4" w:rsidR="0055286E" w:rsidRPr="00D91F53" w:rsidRDefault="0055286E" w:rsidP="0055286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1EC419" w14:textId="77777777" w:rsidR="0055286E" w:rsidRPr="00D91F53" w:rsidRDefault="0055286E" w:rsidP="0055286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B55D7A2" w14:textId="77777777" w:rsidR="0055286E" w:rsidRPr="00D91F53" w:rsidRDefault="0055286E" w:rsidP="0055286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3E58E9" w14:textId="77777777" w:rsidR="0055286E" w:rsidRPr="00073055" w:rsidRDefault="0055286E" w:rsidP="0055286E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DE5D49D" w14:textId="56398C88" w:rsidR="0055286E" w:rsidRPr="00073055" w:rsidRDefault="00C273B6" w:rsidP="0055286E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C273B6">
              <w:rPr>
                <w:rFonts w:ascii="Angsana New" w:hAnsi="Angsana New"/>
                <w:sz w:val="22"/>
                <w:szCs w:val="22"/>
                <w:lang w:val="en-US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451A4913" w14:textId="77777777" w:rsidR="0055286E" w:rsidRPr="00073055" w:rsidRDefault="0055286E" w:rsidP="0055286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C724707" w14:textId="0B0D9FB0" w:rsidR="0055286E" w:rsidRPr="00073055" w:rsidRDefault="00C273B6" w:rsidP="0055286E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C273B6">
              <w:rPr>
                <w:rFonts w:ascii="Angsana New" w:hAnsi="Angsana New"/>
                <w:sz w:val="22"/>
                <w:szCs w:val="22"/>
                <w:lang w:val="en-US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671BAB50" w14:textId="77777777" w:rsidR="0055286E" w:rsidRPr="00073055" w:rsidRDefault="0055286E" w:rsidP="0055286E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B87F8C0" w14:textId="4B31F55F" w:rsidR="0055286E" w:rsidRPr="00D91F53" w:rsidRDefault="0055286E" w:rsidP="0055286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5EABAE" w14:textId="77777777" w:rsidR="0055286E" w:rsidRPr="00073055" w:rsidRDefault="0055286E" w:rsidP="0055286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CECE217" w14:textId="2338268B" w:rsidR="0055286E" w:rsidRPr="004E36E0" w:rsidRDefault="00C273B6" w:rsidP="0055286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C273B6">
              <w:rPr>
                <w:rFonts w:ascii="Angsana New" w:hAnsi="Angsana New"/>
                <w:sz w:val="22"/>
                <w:szCs w:val="22"/>
                <w:lang w:val="en-US"/>
              </w:rPr>
              <w:t>20</w:t>
            </w:r>
          </w:p>
        </w:tc>
      </w:tr>
      <w:tr w:rsidR="00A06A28" w:rsidRPr="00073055" w14:paraId="2BEC9723" w14:textId="77777777" w:rsidTr="00244835">
        <w:trPr>
          <w:gridAfter w:val="2"/>
          <w:wAfter w:w="1620" w:type="dxa"/>
        </w:trPr>
        <w:tc>
          <w:tcPr>
            <w:tcW w:w="2700" w:type="dxa"/>
          </w:tcPr>
          <w:p w14:paraId="3283F950" w14:textId="77777777" w:rsidR="00A06A28" w:rsidRPr="00074E97" w:rsidRDefault="00A06A28" w:rsidP="00A06A28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74E9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แอล เอลิเวเตอร์ แอนด์</w:t>
            </w:r>
          </w:p>
        </w:tc>
        <w:tc>
          <w:tcPr>
            <w:tcW w:w="630" w:type="dxa"/>
            <w:shd w:val="clear" w:color="auto" w:fill="auto"/>
          </w:tcPr>
          <w:p w14:paraId="0C002E4F" w14:textId="77777777" w:rsidR="00A06A28" w:rsidRPr="00073055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7DFD41AC" w14:textId="77777777" w:rsidR="00A06A28" w:rsidRPr="00073055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77CD4D6E" w14:textId="77777777" w:rsidR="00A06A28" w:rsidRPr="00073055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1A206F2C" w14:textId="77777777" w:rsidR="00A06A28" w:rsidRPr="00073055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6955A859" w14:textId="77777777" w:rsidR="00A06A28" w:rsidRPr="00073055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6285579" w14:textId="77777777" w:rsidR="00A06A28" w:rsidRPr="00074E97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463AF18" w14:textId="77777777" w:rsidR="00A06A28" w:rsidRPr="00073055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1F40DEAC" w14:textId="77777777" w:rsidR="00A06A28" w:rsidRPr="00073055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6AB33BE" w14:textId="77777777" w:rsidR="00A06A28" w:rsidRPr="00074E97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0ECCFE6" w14:textId="77777777" w:rsidR="00A06A28" w:rsidRPr="00073055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7F07628" w14:textId="77777777" w:rsidR="00A06A28" w:rsidRPr="00662034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EF1C0F0" w14:textId="77777777" w:rsidR="00A06A28" w:rsidRPr="00073055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B8379F2" w14:textId="77777777" w:rsidR="00A06A28" w:rsidRPr="00662034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DEA330C" w14:textId="77777777" w:rsidR="00A06A28" w:rsidRPr="00073055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CB5300B" w14:textId="77777777" w:rsidR="00A06A28" w:rsidRPr="00D91F53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E010A49" w14:textId="77777777" w:rsidR="00A06A28" w:rsidRPr="00D91F53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8F468C4" w14:textId="77777777" w:rsidR="00A06A28" w:rsidRPr="00D91F53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363DD4C" w14:textId="77777777" w:rsidR="00A06A28" w:rsidRPr="00073055" w:rsidRDefault="00A06A28" w:rsidP="00A06A28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92DB25B" w14:textId="77777777" w:rsidR="00A06A28" w:rsidRPr="00073055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9202FBD" w14:textId="77777777" w:rsidR="00A06A28" w:rsidRPr="00073055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2D447F7" w14:textId="77777777" w:rsidR="00A06A28" w:rsidRPr="00073055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4D9B48F" w14:textId="77777777" w:rsidR="00A06A28" w:rsidRPr="00073055" w:rsidRDefault="00A06A28" w:rsidP="00A06A28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EF0A618" w14:textId="77777777" w:rsidR="00A06A28" w:rsidRPr="00073055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120BFE2" w14:textId="77777777" w:rsidR="00A06A28" w:rsidRPr="00073055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06E20C9" w14:textId="77777777" w:rsidR="00A06A28" w:rsidRPr="00073055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</w:tr>
      <w:tr w:rsidR="00A06A28" w:rsidRPr="00073055" w14:paraId="257DDF79" w14:textId="77777777" w:rsidTr="00244835">
        <w:trPr>
          <w:gridAfter w:val="2"/>
          <w:wAfter w:w="1620" w:type="dxa"/>
        </w:trPr>
        <w:tc>
          <w:tcPr>
            <w:tcW w:w="2700" w:type="dxa"/>
          </w:tcPr>
          <w:p w14:paraId="2E6EE492" w14:textId="77777777" w:rsidR="00A06A28" w:rsidRPr="00074E97" w:rsidRDefault="00A06A28" w:rsidP="00A06A28">
            <w:pPr>
              <w:pStyle w:val="Heading9"/>
              <w:tabs>
                <w:tab w:val="left" w:pos="25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74E9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เอ็นจิเนียริ่ง จำกัด</w:t>
            </w:r>
          </w:p>
        </w:tc>
        <w:tc>
          <w:tcPr>
            <w:tcW w:w="630" w:type="dxa"/>
            <w:shd w:val="clear" w:color="auto" w:fill="auto"/>
          </w:tcPr>
          <w:p w14:paraId="6F437A1F" w14:textId="4F5959D0" w:rsidR="00A06A28" w:rsidRPr="00073055" w:rsidRDefault="00C273B6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73B6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0AB0E33D" w14:textId="77777777" w:rsidR="00A06A28" w:rsidRPr="00073055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F0A44E5" w14:textId="28496426" w:rsidR="00A06A28" w:rsidRPr="00073055" w:rsidRDefault="00C273B6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73B6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0801E5B4" w14:textId="77777777" w:rsidR="00A06A28" w:rsidRPr="00073055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BD5DC11" w14:textId="56EE9355" w:rsidR="00A06A28" w:rsidRPr="00073055" w:rsidRDefault="00C273B6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273B6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720" w:type="dxa"/>
            <w:shd w:val="clear" w:color="auto" w:fill="auto"/>
          </w:tcPr>
          <w:p w14:paraId="6668626C" w14:textId="77777777" w:rsidR="00A06A28" w:rsidRPr="00074E97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74E97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4D94B8CD" w14:textId="77777777" w:rsidR="00A06A28" w:rsidRPr="00073055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5D827C11" w14:textId="54A0DEB3" w:rsidR="00A06A28" w:rsidRPr="00073055" w:rsidRDefault="00C273B6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273B6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720" w:type="dxa"/>
            <w:shd w:val="clear" w:color="auto" w:fill="auto"/>
          </w:tcPr>
          <w:p w14:paraId="71DE9215" w14:textId="77777777" w:rsidR="00A06A28" w:rsidRPr="00074E97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74E97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02971DC7" w14:textId="77777777" w:rsidR="00A06A28" w:rsidRPr="00073055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7A5E0F5D" w14:textId="34E95999" w:rsidR="00A06A28" w:rsidRPr="00662034" w:rsidRDefault="00C273B6" w:rsidP="00A06A2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273B6">
              <w:rPr>
                <w:rFonts w:ascii="Angsana New" w:hAnsi="Angsana New"/>
                <w:sz w:val="22"/>
                <w:szCs w:val="22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5806C36" w14:textId="77777777" w:rsidR="00A06A28" w:rsidRPr="00073055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AC3FCC1" w14:textId="7C22947A" w:rsidR="00A06A28" w:rsidRPr="00662034" w:rsidRDefault="00C273B6" w:rsidP="00A06A2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273B6">
              <w:rPr>
                <w:rFonts w:ascii="Angsana New" w:hAnsi="Angsana New"/>
                <w:sz w:val="22"/>
                <w:szCs w:val="22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BC4473D" w14:textId="77777777" w:rsidR="00A06A28" w:rsidRPr="00073055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3EDC1CE" w14:textId="42C65702" w:rsidR="00A06A28" w:rsidRPr="00D91F53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30E317" w14:textId="77777777" w:rsidR="00A06A28" w:rsidRPr="00D91F53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584A886" w14:textId="77777777" w:rsidR="00A06A28" w:rsidRPr="00D91F53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41D4E1" w14:textId="77777777" w:rsidR="00A06A28" w:rsidRPr="00073055" w:rsidRDefault="00A06A28" w:rsidP="00A06A28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1908F0C" w14:textId="03C94BBE" w:rsidR="00A06A28" w:rsidRPr="00073055" w:rsidRDefault="00C273B6" w:rsidP="00A06A2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C273B6">
              <w:rPr>
                <w:rFonts w:ascii="Angsana New" w:hAnsi="Angsana New" w:hint="cs"/>
                <w:sz w:val="22"/>
                <w:szCs w:val="22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1CCAFAD" w14:textId="77777777" w:rsidR="00A06A28" w:rsidRPr="00073055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47C647A" w14:textId="1F7B0583" w:rsidR="00A06A28" w:rsidRPr="00073055" w:rsidRDefault="00C273B6" w:rsidP="00A06A2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C273B6">
              <w:rPr>
                <w:rFonts w:ascii="Angsana New" w:hAnsi="Angsana New" w:hint="cs"/>
                <w:sz w:val="22"/>
                <w:szCs w:val="22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232773FD" w14:textId="77777777" w:rsidR="00A06A28" w:rsidRPr="00073055" w:rsidRDefault="00A06A28" w:rsidP="00A06A28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B997851" w14:textId="5C088792" w:rsidR="00A06A28" w:rsidRPr="00D91F53" w:rsidRDefault="00C273B6" w:rsidP="0055286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C273B6">
              <w:rPr>
                <w:rFonts w:ascii="Angsana New" w:hAnsi="Angsan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9A9993D" w14:textId="77777777" w:rsidR="00A06A28" w:rsidRPr="00073055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A687C85" w14:textId="77777777" w:rsidR="00A06A28" w:rsidRPr="00D91F53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A06A28" w:rsidRPr="00073055" w14:paraId="5810F37A" w14:textId="77777777" w:rsidTr="00244835">
        <w:trPr>
          <w:gridAfter w:val="2"/>
          <w:wAfter w:w="1620" w:type="dxa"/>
        </w:trPr>
        <w:tc>
          <w:tcPr>
            <w:tcW w:w="2700" w:type="dxa"/>
          </w:tcPr>
          <w:p w14:paraId="68F2E0AC" w14:textId="77777777" w:rsidR="00A06A28" w:rsidRPr="00074E97" w:rsidRDefault="00A06A28" w:rsidP="00A06A28">
            <w:pPr>
              <w:pStyle w:val="Heading9"/>
              <w:tabs>
                <w:tab w:val="left" w:pos="25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4E9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ล็อกซเล่ย์ เอ็นจิเนียริ่ง จำกัด</w:t>
            </w:r>
          </w:p>
        </w:tc>
        <w:tc>
          <w:tcPr>
            <w:tcW w:w="630" w:type="dxa"/>
            <w:shd w:val="clear" w:color="auto" w:fill="auto"/>
          </w:tcPr>
          <w:p w14:paraId="48A21DC5" w14:textId="721F883C" w:rsidR="00A06A28" w:rsidRPr="00073055" w:rsidRDefault="00C273B6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73B6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0E5CEF01" w14:textId="77777777" w:rsidR="00A06A28" w:rsidRPr="00FD7731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E49A413" w14:textId="3A7804AC" w:rsidR="00A06A28" w:rsidRPr="00073055" w:rsidRDefault="00C273B6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73B6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0A2834E9" w14:textId="77777777" w:rsidR="00A06A28" w:rsidRPr="00FD7731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382977A" w14:textId="67656DEB" w:rsidR="00A06A28" w:rsidRPr="00FD7731" w:rsidRDefault="00C273B6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73B6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720" w:type="dxa"/>
            <w:shd w:val="clear" w:color="auto" w:fill="auto"/>
          </w:tcPr>
          <w:p w14:paraId="03F9EC14" w14:textId="77777777" w:rsidR="00A06A28" w:rsidRPr="00074E97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74E97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25E27D0E" w14:textId="77777777" w:rsidR="00A06A28" w:rsidRPr="00073055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7CE447FE" w14:textId="034ED2B9" w:rsidR="00A06A28" w:rsidRPr="00FD7731" w:rsidRDefault="00C273B6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73B6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720" w:type="dxa"/>
            <w:shd w:val="clear" w:color="auto" w:fill="auto"/>
          </w:tcPr>
          <w:p w14:paraId="5CAAC72B" w14:textId="77777777" w:rsidR="00A06A28" w:rsidRPr="00074E97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74E97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1EA7AC0B" w14:textId="77777777" w:rsidR="00A06A28" w:rsidRPr="00073055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17FD94C" w14:textId="6E5E452E" w:rsidR="00A06A28" w:rsidRPr="00662034" w:rsidRDefault="00C273B6" w:rsidP="00A06A2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273B6">
              <w:rPr>
                <w:rFonts w:ascii="Angsana New" w:hAnsi="Angsana New"/>
                <w:sz w:val="22"/>
                <w:szCs w:val="22"/>
                <w:lang w:val="en-US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40BFEE09" w14:textId="77777777" w:rsidR="00A06A28" w:rsidRPr="00073055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E1B964E" w14:textId="200323AA" w:rsidR="00A06A28" w:rsidRPr="00662034" w:rsidRDefault="00C273B6" w:rsidP="00A06A2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273B6">
              <w:rPr>
                <w:rFonts w:ascii="Angsana New" w:hAnsi="Angsana New"/>
                <w:sz w:val="22"/>
                <w:szCs w:val="22"/>
                <w:lang w:val="en-US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2361E94E" w14:textId="77777777" w:rsidR="00A06A28" w:rsidRPr="00073055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E402D4C" w14:textId="7AEC0B5F" w:rsidR="00A06A28" w:rsidRPr="00D91F53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C273B6" w:rsidRPr="00C273B6">
              <w:rPr>
                <w:rFonts w:ascii="Angsana New" w:hAnsi="Angsana New"/>
                <w:sz w:val="22"/>
                <w:szCs w:val="22"/>
                <w:lang w:val="en-US"/>
              </w:rPr>
              <w:t>8</w:t>
            </w: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F16C640" w14:textId="77777777" w:rsidR="00A06A28" w:rsidRPr="00D91F53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7C07904" w14:textId="78EA89EF" w:rsidR="00A06A28" w:rsidRPr="00D91F53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C273B6" w:rsidRPr="00C273B6">
              <w:rPr>
                <w:rFonts w:ascii="Angsana New" w:hAnsi="Angsana New"/>
                <w:sz w:val="22"/>
                <w:szCs w:val="22"/>
                <w:lang w:val="en-US"/>
              </w:rPr>
              <w:t>8</w:t>
            </w: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DEF5A5C" w14:textId="77777777" w:rsidR="00A06A28" w:rsidRPr="00073055" w:rsidRDefault="00A06A28" w:rsidP="00A06A28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26A2EFA" w14:textId="5E8DAA2B" w:rsidR="00A06A28" w:rsidRPr="00073055" w:rsidRDefault="00C273B6" w:rsidP="00A06A2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C273B6">
              <w:rPr>
                <w:rFonts w:ascii="Angsana New" w:hAnsi="Angsana New" w:hint="cs"/>
                <w:sz w:val="22"/>
                <w:szCs w:val="22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E98DF19" w14:textId="77777777" w:rsidR="00A06A28" w:rsidRPr="00073055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9B3975B" w14:textId="79806835" w:rsidR="00A06A28" w:rsidRPr="00073055" w:rsidRDefault="00C273B6" w:rsidP="00A06A2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C273B6">
              <w:rPr>
                <w:rFonts w:ascii="Angsana New" w:hAnsi="Angsana New" w:hint="cs"/>
                <w:sz w:val="22"/>
                <w:szCs w:val="22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9C23D4C" w14:textId="77777777" w:rsidR="00A06A28" w:rsidRPr="00073055" w:rsidRDefault="00A06A28" w:rsidP="00A06A28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BB67223" w14:textId="0B7A6F30" w:rsidR="00A06A28" w:rsidRPr="00D91F53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458746" w14:textId="77777777" w:rsidR="00A06A28" w:rsidRPr="00073055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3636B1C" w14:textId="77777777" w:rsidR="00A06A28" w:rsidRPr="00D91F53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A06A28" w:rsidRPr="00073055" w14:paraId="62D84407" w14:textId="77777777" w:rsidTr="00244835">
        <w:trPr>
          <w:gridAfter w:val="2"/>
          <w:wAfter w:w="1620" w:type="dxa"/>
        </w:trPr>
        <w:tc>
          <w:tcPr>
            <w:tcW w:w="2700" w:type="dxa"/>
          </w:tcPr>
          <w:p w14:paraId="1D597526" w14:textId="77777777" w:rsidR="00A06A28" w:rsidRPr="00074E97" w:rsidRDefault="00A06A28" w:rsidP="00A06A28">
            <w:pPr>
              <w:pStyle w:val="10"/>
              <w:tabs>
                <w:tab w:val="clear" w:pos="1080"/>
                <w:tab w:val="left" w:pos="27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4E9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ล็อกซเล่ย์ ซิสเต็ม อินทิเกรเตอร์</w:t>
            </w:r>
          </w:p>
        </w:tc>
        <w:tc>
          <w:tcPr>
            <w:tcW w:w="630" w:type="dxa"/>
            <w:shd w:val="clear" w:color="auto" w:fill="auto"/>
          </w:tcPr>
          <w:p w14:paraId="0BF006E1" w14:textId="77777777" w:rsidR="00A06A28" w:rsidRPr="00FD7731" w:rsidRDefault="00A06A28" w:rsidP="00A06A28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2449193" w14:textId="77777777" w:rsidR="00A06A28" w:rsidRPr="00FD7731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both"/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6B9171D7" w14:textId="77777777" w:rsidR="00A06A28" w:rsidRPr="00FD7731" w:rsidRDefault="00A06A28" w:rsidP="00A06A28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5C94336" w14:textId="77777777" w:rsidR="00A06A28" w:rsidRPr="00FD7731" w:rsidRDefault="00A06A28" w:rsidP="00A06A28">
            <w:pPr>
              <w:spacing w:line="240" w:lineRule="auto"/>
              <w:ind w:left="-10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630" w:type="dxa"/>
            <w:shd w:val="clear" w:color="auto" w:fill="auto"/>
          </w:tcPr>
          <w:p w14:paraId="55243D11" w14:textId="77777777" w:rsidR="00A06A28" w:rsidRPr="00FD7731" w:rsidRDefault="00A06A28" w:rsidP="00A06A28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A4795D5" w14:textId="77777777" w:rsidR="00A06A28" w:rsidRPr="00074E97" w:rsidRDefault="00A06A28" w:rsidP="00A06A28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74BF25B" w14:textId="77777777" w:rsidR="00A06A28" w:rsidRPr="00FD7731" w:rsidRDefault="00A06A28" w:rsidP="00A06A28">
            <w:pPr>
              <w:pStyle w:val="10"/>
              <w:rPr>
                <w:rFonts w:ascii="Angsana New" w:hAnsi="Angsana New" w:cs="Angsana New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179D6F11" w14:textId="77777777" w:rsidR="00A06A28" w:rsidRPr="00FD7731" w:rsidRDefault="00A06A28" w:rsidP="00A06A28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DBAA922" w14:textId="77777777" w:rsidR="00A06A28" w:rsidRPr="00074E97" w:rsidRDefault="00A06A28" w:rsidP="00A06A28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CF73B8B" w14:textId="77777777" w:rsidR="00A06A28" w:rsidRPr="00073055" w:rsidRDefault="00A06A28" w:rsidP="00A06A28">
            <w:pPr>
              <w:pStyle w:val="10"/>
              <w:rPr>
                <w:rFonts w:ascii="Angsana New" w:hAnsi="Angsana New" w:cs="Angsana New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3B41432" w14:textId="77777777" w:rsidR="00A06A28" w:rsidRPr="00662034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E778DB0" w14:textId="77777777" w:rsidR="00A06A28" w:rsidRPr="00073055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B839CBC" w14:textId="77777777" w:rsidR="00A06A28" w:rsidRPr="00662034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320C59F" w14:textId="77777777" w:rsidR="00A06A28" w:rsidRPr="00073055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B4A18D7" w14:textId="77777777" w:rsidR="00A06A28" w:rsidRPr="00D91F53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4A7ACCE" w14:textId="77777777" w:rsidR="00A06A28" w:rsidRPr="00D91F53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F9D03E6" w14:textId="77777777" w:rsidR="00A06A28" w:rsidRPr="00D91F53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5AB56B6" w14:textId="77777777" w:rsidR="00A06A28" w:rsidRPr="00073055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92A5AE3" w14:textId="77777777" w:rsidR="00A06A28" w:rsidRPr="00216DB7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8ED76FB" w14:textId="77777777" w:rsidR="00A06A28" w:rsidRPr="00073055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8FA3DB9" w14:textId="77777777" w:rsidR="00A06A28" w:rsidRPr="00216DB7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31EA113" w14:textId="77777777" w:rsidR="00A06A28" w:rsidRPr="00073055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9161897" w14:textId="77777777" w:rsidR="00A06A28" w:rsidRPr="00073055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FBA25A8" w14:textId="77777777" w:rsidR="00A06A28" w:rsidRPr="00073055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34395D7" w14:textId="77777777" w:rsidR="00A06A28" w:rsidRPr="00073055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</w:tr>
      <w:tr w:rsidR="00A06A28" w:rsidRPr="00073055" w14:paraId="7136942D" w14:textId="77777777" w:rsidTr="00244835">
        <w:trPr>
          <w:gridAfter w:val="2"/>
          <w:wAfter w:w="1620" w:type="dxa"/>
        </w:trPr>
        <w:tc>
          <w:tcPr>
            <w:tcW w:w="2700" w:type="dxa"/>
          </w:tcPr>
          <w:p w14:paraId="1DB6A21A" w14:textId="77777777" w:rsidR="00A06A28" w:rsidRPr="00074E97" w:rsidRDefault="00A06A28" w:rsidP="00A06A28">
            <w:pPr>
              <w:pStyle w:val="10"/>
              <w:tabs>
                <w:tab w:val="clear" w:pos="1080"/>
                <w:tab w:val="left" w:pos="270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74E9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จำกัด</w:t>
            </w:r>
            <w:r w:rsidRPr="00074E9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 </w:t>
            </w:r>
          </w:p>
        </w:tc>
        <w:tc>
          <w:tcPr>
            <w:tcW w:w="630" w:type="dxa"/>
            <w:shd w:val="clear" w:color="auto" w:fill="auto"/>
          </w:tcPr>
          <w:p w14:paraId="027585F5" w14:textId="6E7A9F3F" w:rsidR="00A06A28" w:rsidRPr="00073055" w:rsidRDefault="00C273B6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73B6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71A0B88E" w14:textId="77777777" w:rsidR="00A06A28" w:rsidRPr="00FD7731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both"/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3DD51467" w14:textId="20D83C19" w:rsidR="00A06A28" w:rsidRPr="00073055" w:rsidRDefault="00C273B6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73B6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327C84B7" w14:textId="77777777" w:rsidR="00A06A28" w:rsidRPr="00FD7731" w:rsidRDefault="00A06A28" w:rsidP="00A06A28">
            <w:pPr>
              <w:spacing w:line="240" w:lineRule="auto"/>
              <w:ind w:left="-10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630" w:type="dxa"/>
            <w:shd w:val="clear" w:color="auto" w:fill="auto"/>
          </w:tcPr>
          <w:p w14:paraId="6DFC3D64" w14:textId="34C42E64" w:rsidR="00A06A28" w:rsidRPr="00FD7731" w:rsidRDefault="00C273B6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73B6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720" w:type="dxa"/>
            <w:shd w:val="clear" w:color="auto" w:fill="auto"/>
          </w:tcPr>
          <w:p w14:paraId="00CC082A" w14:textId="77777777" w:rsidR="00A06A28" w:rsidRPr="00074E97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74E97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2E61D6DA" w14:textId="77777777" w:rsidR="00A06A28" w:rsidRPr="00FD7731" w:rsidRDefault="00A06A28" w:rsidP="00A06A28">
            <w:pPr>
              <w:pStyle w:val="10"/>
              <w:rPr>
                <w:rFonts w:ascii="Angsana New" w:hAnsi="Angsana New" w:cs="Angsana New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7A7C2762" w14:textId="28F2A1D3" w:rsidR="00A06A28" w:rsidRPr="00FD7731" w:rsidRDefault="00C273B6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73B6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720" w:type="dxa"/>
            <w:shd w:val="clear" w:color="auto" w:fill="auto"/>
          </w:tcPr>
          <w:p w14:paraId="07FFDD2B" w14:textId="77777777" w:rsidR="00A06A28" w:rsidRPr="00074E97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74E97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7DD46E8B" w14:textId="77777777" w:rsidR="00A06A28" w:rsidRPr="00073055" w:rsidRDefault="00A06A28" w:rsidP="00A06A28">
            <w:pPr>
              <w:pStyle w:val="10"/>
              <w:rPr>
                <w:rFonts w:ascii="Angsana New" w:hAnsi="Angsana New" w:cs="Angsana New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9A1C5FA" w14:textId="09343B0E" w:rsidR="00A06A28" w:rsidRPr="00662034" w:rsidRDefault="00C273B6" w:rsidP="00A06A2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273B6">
              <w:rPr>
                <w:rFonts w:ascii="Angsana New" w:hAnsi="Angsana New"/>
                <w:sz w:val="22"/>
                <w:szCs w:val="22"/>
                <w:lang w:val="en-US"/>
              </w:rPr>
              <w:t>48</w:t>
            </w:r>
          </w:p>
        </w:tc>
        <w:tc>
          <w:tcPr>
            <w:tcW w:w="270" w:type="dxa"/>
            <w:shd w:val="clear" w:color="auto" w:fill="auto"/>
          </w:tcPr>
          <w:p w14:paraId="2E34EED9" w14:textId="77777777" w:rsidR="00A06A28" w:rsidRPr="00073055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FBBCB4E" w14:textId="707B738F" w:rsidR="00A06A28" w:rsidRPr="00662034" w:rsidRDefault="00C273B6" w:rsidP="00A06A2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273B6">
              <w:rPr>
                <w:rFonts w:ascii="Angsana New" w:hAnsi="Angsana New"/>
                <w:sz w:val="22"/>
                <w:szCs w:val="22"/>
                <w:lang w:val="en-US"/>
              </w:rPr>
              <w:t>48</w:t>
            </w:r>
          </w:p>
        </w:tc>
        <w:tc>
          <w:tcPr>
            <w:tcW w:w="270" w:type="dxa"/>
            <w:shd w:val="clear" w:color="auto" w:fill="auto"/>
          </w:tcPr>
          <w:p w14:paraId="22734C53" w14:textId="77777777" w:rsidR="00A06A28" w:rsidRPr="00073055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C43CF97" w14:textId="26DBF0DA" w:rsidR="00A06A28" w:rsidRPr="00D91F53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07F999E" w14:textId="77777777" w:rsidR="00A06A28" w:rsidRPr="00D91F53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A34FA00" w14:textId="77777777" w:rsidR="00A06A28" w:rsidRPr="00D91F53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677CEF" w14:textId="77777777" w:rsidR="00A06A28" w:rsidRPr="00073055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630B9BB" w14:textId="53A057A4" w:rsidR="00A06A28" w:rsidRPr="00073055" w:rsidRDefault="00C273B6" w:rsidP="00A06A2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C273B6">
              <w:rPr>
                <w:rFonts w:ascii="Angsana New" w:hAnsi="Angsana New" w:hint="cs"/>
                <w:sz w:val="22"/>
                <w:szCs w:val="22"/>
                <w:lang w:val="en-US"/>
              </w:rPr>
              <w:t>48</w:t>
            </w:r>
          </w:p>
        </w:tc>
        <w:tc>
          <w:tcPr>
            <w:tcW w:w="270" w:type="dxa"/>
            <w:shd w:val="clear" w:color="auto" w:fill="auto"/>
          </w:tcPr>
          <w:p w14:paraId="46524421" w14:textId="77777777" w:rsidR="00A06A28" w:rsidRPr="00073055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D0C6FF1" w14:textId="7B97B949" w:rsidR="00A06A28" w:rsidRPr="00073055" w:rsidRDefault="00C273B6" w:rsidP="00A06A2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C273B6">
              <w:rPr>
                <w:rFonts w:ascii="Angsana New" w:hAnsi="Angsana New" w:hint="cs"/>
                <w:sz w:val="22"/>
                <w:szCs w:val="22"/>
                <w:lang w:val="en-US"/>
              </w:rPr>
              <w:t>48</w:t>
            </w:r>
          </w:p>
        </w:tc>
        <w:tc>
          <w:tcPr>
            <w:tcW w:w="270" w:type="dxa"/>
            <w:shd w:val="clear" w:color="auto" w:fill="auto"/>
          </w:tcPr>
          <w:p w14:paraId="412F551B" w14:textId="77777777" w:rsidR="00A06A28" w:rsidRPr="00073055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FE0BD81" w14:textId="4A19B76E" w:rsidR="00A06A28" w:rsidRPr="00D91F53" w:rsidRDefault="00C273B6" w:rsidP="0055286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C273B6">
              <w:rPr>
                <w:rFonts w:ascii="Angsana New" w:hAnsi="Angsana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BD2EFC0" w14:textId="77777777" w:rsidR="00A06A28" w:rsidRPr="00073055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6449C8C" w14:textId="788EEA4C" w:rsidR="00A06A28" w:rsidRPr="004E36E0" w:rsidRDefault="00C273B6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C273B6">
              <w:rPr>
                <w:rFonts w:ascii="Angsana New" w:hAnsi="Angsana New"/>
                <w:sz w:val="22"/>
                <w:szCs w:val="22"/>
                <w:lang w:val="en-US"/>
              </w:rPr>
              <w:t>20</w:t>
            </w:r>
          </w:p>
        </w:tc>
      </w:tr>
      <w:tr w:rsidR="00A06A28" w:rsidRPr="00073055" w14:paraId="116A23FC" w14:textId="77777777" w:rsidTr="00244835">
        <w:trPr>
          <w:gridAfter w:val="2"/>
          <w:wAfter w:w="1620" w:type="dxa"/>
        </w:trPr>
        <w:tc>
          <w:tcPr>
            <w:tcW w:w="2700" w:type="dxa"/>
          </w:tcPr>
          <w:p w14:paraId="55DF8313" w14:textId="77777777" w:rsidR="00A06A28" w:rsidRPr="00074E97" w:rsidRDefault="00A06A28" w:rsidP="00A06A28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4E97">
              <w:rPr>
                <w:rFonts w:asciiTheme="majorBidi" w:hAnsiTheme="majorBidi" w:cstheme="majorBidi"/>
                <w:sz w:val="22"/>
                <w:szCs w:val="22"/>
                <w:cs/>
              </w:rPr>
              <w:lastRenderedPageBreak/>
              <w:t>บริษัท รักษาความปลอดภัย เอเอสเอ็ม</w:t>
            </w:r>
          </w:p>
        </w:tc>
        <w:tc>
          <w:tcPr>
            <w:tcW w:w="630" w:type="dxa"/>
            <w:shd w:val="clear" w:color="auto" w:fill="auto"/>
          </w:tcPr>
          <w:p w14:paraId="7AB44C23" w14:textId="77777777" w:rsidR="00A06A28" w:rsidRPr="00FD7731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70"/>
              </w:tabs>
              <w:spacing w:line="240" w:lineRule="auto"/>
              <w:ind w:right="14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71D9CB8E" w14:textId="77777777" w:rsidR="00A06A28" w:rsidRPr="00FD7731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both"/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4B62F5B4" w14:textId="77777777" w:rsidR="00A06A28" w:rsidRPr="00FD7731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70"/>
              </w:tabs>
              <w:spacing w:line="240" w:lineRule="auto"/>
              <w:ind w:right="14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2E78E29E" w14:textId="77777777" w:rsidR="00A06A28" w:rsidRPr="00FD7731" w:rsidRDefault="00A06A28" w:rsidP="00A06A28">
            <w:pPr>
              <w:spacing w:line="240" w:lineRule="auto"/>
              <w:ind w:left="-10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630" w:type="dxa"/>
            <w:shd w:val="clear" w:color="auto" w:fill="auto"/>
          </w:tcPr>
          <w:p w14:paraId="6E9A9446" w14:textId="77777777" w:rsidR="00A06A28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3B372935" w14:textId="77777777" w:rsidR="00A06A28" w:rsidRPr="00FD7731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E349FC2" w14:textId="77777777" w:rsidR="00A06A28" w:rsidRPr="00FD7731" w:rsidRDefault="00A06A28" w:rsidP="00A06A28">
            <w:pPr>
              <w:pStyle w:val="10"/>
              <w:rPr>
                <w:rFonts w:ascii="Angsana New" w:hAnsi="Angsana New" w:cs="Angsana New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53E1B695" w14:textId="77777777" w:rsidR="00A06A28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5265B8E" w14:textId="77777777" w:rsidR="00A06A28" w:rsidRPr="00FD7731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B931FDD" w14:textId="77777777" w:rsidR="00A06A28" w:rsidRPr="00073055" w:rsidRDefault="00A06A28" w:rsidP="00A06A28">
            <w:pPr>
              <w:pStyle w:val="10"/>
              <w:rPr>
                <w:rFonts w:ascii="Angsana New" w:hAnsi="Angsana New" w:cs="Angsana New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63A53D9" w14:textId="77777777" w:rsidR="00A06A28" w:rsidRPr="00662034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6AFA1B2" w14:textId="77777777" w:rsidR="00A06A28" w:rsidRPr="00073055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ADAF8C9" w14:textId="77777777" w:rsidR="00A06A28" w:rsidRPr="00662034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D873007" w14:textId="77777777" w:rsidR="00A06A28" w:rsidRPr="00073055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64A63DE" w14:textId="77777777" w:rsidR="00A06A28" w:rsidRPr="00D91F53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EE62812" w14:textId="77777777" w:rsidR="00A06A28" w:rsidRPr="00D91F53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E9C0E15" w14:textId="77777777" w:rsidR="00A06A28" w:rsidRPr="00D91F53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3D529C6" w14:textId="77777777" w:rsidR="00A06A28" w:rsidRPr="00073055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3B06B5E" w14:textId="77777777" w:rsidR="00A06A28" w:rsidRPr="00216DB7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213D835" w14:textId="77777777" w:rsidR="00A06A28" w:rsidRPr="00073055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E5A21AD" w14:textId="77777777" w:rsidR="00A06A28" w:rsidRPr="00073055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2CABB12" w14:textId="77777777" w:rsidR="00A06A28" w:rsidRPr="00073055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6778E7C" w14:textId="77777777" w:rsidR="00A06A28" w:rsidRPr="00073055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3A20916" w14:textId="77777777" w:rsidR="00A06A28" w:rsidRPr="00073055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A4342E5" w14:textId="77777777" w:rsidR="00A06A28" w:rsidRPr="00073055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</w:tr>
      <w:tr w:rsidR="00A06A28" w:rsidRPr="00073055" w14:paraId="030F8E04" w14:textId="77777777" w:rsidTr="00244835">
        <w:trPr>
          <w:gridAfter w:val="2"/>
          <w:wAfter w:w="1620" w:type="dxa"/>
        </w:trPr>
        <w:tc>
          <w:tcPr>
            <w:tcW w:w="2700" w:type="dxa"/>
          </w:tcPr>
          <w:p w14:paraId="2FF33764" w14:textId="77777777" w:rsidR="00A06A28" w:rsidRPr="00074E97" w:rsidRDefault="00A06A28" w:rsidP="00A06A28">
            <w:pPr>
              <w:pStyle w:val="Heading9"/>
              <w:tabs>
                <w:tab w:val="left" w:pos="252"/>
              </w:tabs>
              <w:ind w:hanging="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4E9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แมเนจเมนท์ จำกัด </w:t>
            </w:r>
          </w:p>
        </w:tc>
        <w:tc>
          <w:tcPr>
            <w:tcW w:w="630" w:type="dxa"/>
            <w:shd w:val="clear" w:color="auto" w:fill="auto"/>
          </w:tcPr>
          <w:p w14:paraId="20A0BDB0" w14:textId="2C8AEBA8" w:rsidR="00A06A28" w:rsidRPr="00073055" w:rsidRDefault="00C273B6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73B6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5199D1EB" w14:textId="77777777" w:rsidR="00A06A28" w:rsidRPr="00073055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1516FB11" w14:textId="45DC3038" w:rsidR="00A06A28" w:rsidRPr="00073055" w:rsidRDefault="00C273B6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73B6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2DAA74B9" w14:textId="77777777" w:rsidR="00A06A28" w:rsidRPr="00073055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7F4CA3DC" w14:textId="7F3A518E" w:rsidR="00A06A28" w:rsidRPr="00073055" w:rsidRDefault="00C273B6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273B6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20" w:type="dxa"/>
            <w:shd w:val="clear" w:color="auto" w:fill="auto"/>
          </w:tcPr>
          <w:p w14:paraId="3A373A24" w14:textId="77777777" w:rsidR="00A06A28" w:rsidRPr="00073055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73055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73BE3D6F" w14:textId="77777777" w:rsidR="00A06A28" w:rsidRPr="00073055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6447BAAA" w14:textId="1D3B27A9" w:rsidR="00A06A28" w:rsidRPr="00073055" w:rsidRDefault="00C273B6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273B6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20" w:type="dxa"/>
            <w:shd w:val="clear" w:color="auto" w:fill="auto"/>
          </w:tcPr>
          <w:p w14:paraId="2ED108F7" w14:textId="77777777" w:rsidR="00A06A28" w:rsidRPr="00073055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73055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2451B337" w14:textId="77777777" w:rsidR="00A06A28" w:rsidRPr="00073055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6D550365" w14:textId="535C66B8" w:rsidR="00A06A28" w:rsidRPr="00662034" w:rsidRDefault="00C273B6" w:rsidP="00A06A2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273B6">
              <w:rPr>
                <w:rFonts w:ascii="Angsana New" w:hAnsi="Angsana New"/>
                <w:sz w:val="22"/>
                <w:szCs w:val="22"/>
                <w:lang w:val="en-US"/>
              </w:rPr>
              <w:t>95</w:t>
            </w:r>
          </w:p>
        </w:tc>
        <w:tc>
          <w:tcPr>
            <w:tcW w:w="270" w:type="dxa"/>
            <w:shd w:val="clear" w:color="auto" w:fill="auto"/>
          </w:tcPr>
          <w:p w14:paraId="71701F4B" w14:textId="77777777" w:rsidR="00A06A28" w:rsidRPr="00073055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56D65C5" w14:textId="3DB57D60" w:rsidR="00A06A28" w:rsidRPr="00662034" w:rsidRDefault="00C273B6" w:rsidP="00A06A2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273B6">
              <w:rPr>
                <w:rFonts w:ascii="Angsana New" w:hAnsi="Angsana New"/>
                <w:sz w:val="22"/>
                <w:szCs w:val="22"/>
                <w:lang w:val="en-US"/>
              </w:rPr>
              <w:t>95</w:t>
            </w:r>
          </w:p>
        </w:tc>
        <w:tc>
          <w:tcPr>
            <w:tcW w:w="270" w:type="dxa"/>
            <w:shd w:val="clear" w:color="auto" w:fill="auto"/>
          </w:tcPr>
          <w:p w14:paraId="00E63B91" w14:textId="77777777" w:rsidR="00A06A28" w:rsidRPr="00073055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B87ED0A" w14:textId="68252A38" w:rsidR="00A06A28" w:rsidRPr="00D91F53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9D576C" w14:textId="77777777" w:rsidR="00A06A28" w:rsidRPr="00D91F53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72FB7D1" w14:textId="77777777" w:rsidR="00A06A28" w:rsidRPr="00D91F53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ABAC88" w14:textId="77777777" w:rsidR="00A06A28" w:rsidRPr="00073055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106D4EB" w14:textId="334A08D1" w:rsidR="00A06A28" w:rsidRPr="00073055" w:rsidRDefault="00C273B6" w:rsidP="00A06A2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273B6">
              <w:rPr>
                <w:rFonts w:ascii="Angsana New" w:hAnsi="Angsana New" w:hint="cs"/>
                <w:sz w:val="22"/>
                <w:szCs w:val="22"/>
                <w:lang w:val="en-US"/>
              </w:rPr>
              <w:t>95</w:t>
            </w:r>
          </w:p>
        </w:tc>
        <w:tc>
          <w:tcPr>
            <w:tcW w:w="270" w:type="dxa"/>
            <w:shd w:val="clear" w:color="auto" w:fill="auto"/>
          </w:tcPr>
          <w:p w14:paraId="3E230A59" w14:textId="77777777" w:rsidR="00A06A28" w:rsidRPr="00073055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150BD0A" w14:textId="6C0DA9FA" w:rsidR="00A06A28" w:rsidRPr="00073055" w:rsidRDefault="00C273B6" w:rsidP="00A06A2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273B6">
              <w:rPr>
                <w:rFonts w:ascii="Angsana New" w:hAnsi="Angsana New" w:hint="cs"/>
                <w:sz w:val="22"/>
                <w:szCs w:val="22"/>
                <w:lang w:val="en-US"/>
              </w:rPr>
              <w:t>95</w:t>
            </w:r>
          </w:p>
        </w:tc>
        <w:tc>
          <w:tcPr>
            <w:tcW w:w="270" w:type="dxa"/>
            <w:shd w:val="clear" w:color="auto" w:fill="auto"/>
          </w:tcPr>
          <w:p w14:paraId="71711820" w14:textId="77777777" w:rsidR="00A06A28" w:rsidRPr="00073055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AB76842" w14:textId="21626C7D" w:rsidR="00A06A28" w:rsidRPr="004E36E0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275D5C" w14:textId="77777777" w:rsidR="00A06A28" w:rsidRPr="00073055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46353A6F" w14:textId="77777777" w:rsidR="00A06A28" w:rsidRPr="004E36E0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A06A28" w:rsidRPr="00073055" w14:paraId="5AB71608" w14:textId="77777777" w:rsidTr="00244835">
        <w:trPr>
          <w:gridAfter w:val="2"/>
          <w:wAfter w:w="1620" w:type="dxa"/>
        </w:trPr>
        <w:tc>
          <w:tcPr>
            <w:tcW w:w="2700" w:type="dxa"/>
          </w:tcPr>
          <w:p w14:paraId="06C7F331" w14:textId="77777777" w:rsidR="00A06A28" w:rsidRPr="00074E97" w:rsidRDefault="00A06A28" w:rsidP="00A06A28">
            <w:pPr>
              <w:pStyle w:val="Heading9"/>
              <w:tabs>
                <w:tab w:val="left" w:pos="252"/>
              </w:tabs>
              <w:ind w:hanging="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4E9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แอล ออโตโมทีฟ จำกัด </w:t>
            </w:r>
          </w:p>
        </w:tc>
        <w:tc>
          <w:tcPr>
            <w:tcW w:w="630" w:type="dxa"/>
            <w:shd w:val="clear" w:color="auto" w:fill="auto"/>
          </w:tcPr>
          <w:p w14:paraId="3FC95A12" w14:textId="1FB10473" w:rsidR="00A06A28" w:rsidRPr="00073055" w:rsidRDefault="00C273B6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73B6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2A914903" w14:textId="77777777" w:rsidR="00A06A28" w:rsidRPr="00073055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2AAB289" w14:textId="763A9940" w:rsidR="00A06A28" w:rsidRPr="00073055" w:rsidRDefault="00C273B6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73B6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098FFF53" w14:textId="77777777" w:rsidR="00A06A28" w:rsidRPr="00073055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7442C68D" w14:textId="59B0F50C" w:rsidR="00A06A28" w:rsidRPr="00073055" w:rsidRDefault="00C273B6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73B6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720" w:type="dxa"/>
            <w:shd w:val="clear" w:color="auto" w:fill="auto"/>
          </w:tcPr>
          <w:p w14:paraId="40C8004A" w14:textId="77777777" w:rsidR="00A06A28" w:rsidRPr="00073055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73055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53BFF478" w14:textId="77777777" w:rsidR="00A06A28" w:rsidRPr="00073055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0612746B" w14:textId="7965FAF1" w:rsidR="00A06A28" w:rsidRPr="00073055" w:rsidRDefault="00C273B6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273B6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720" w:type="dxa"/>
            <w:shd w:val="clear" w:color="auto" w:fill="auto"/>
          </w:tcPr>
          <w:p w14:paraId="0D08D1AA" w14:textId="77777777" w:rsidR="00A06A28" w:rsidRPr="00073055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73055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2660215B" w14:textId="77777777" w:rsidR="00A06A28" w:rsidRPr="00073055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0EC552F" w14:textId="674E8CB8" w:rsidR="00A06A28" w:rsidRPr="00073055" w:rsidRDefault="00C273B6" w:rsidP="00A06A2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273B6">
              <w:rPr>
                <w:rFonts w:ascii="Angsana New" w:hAnsi="Angsana New"/>
                <w:sz w:val="22"/>
                <w:szCs w:val="22"/>
                <w:lang w:val="en-US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158CBD99" w14:textId="77777777" w:rsidR="00A06A28" w:rsidRPr="00073055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3526209" w14:textId="0B1C22C1" w:rsidR="00A06A28" w:rsidRPr="00073055" w:rsidRDefault="00C273B6" w:rsidP="00A06A2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273B6">
              <w:rPr>
                <w:rFonts w:ascii="Angsana New" w:hAnsi="Angsana New"/>
                <w:sz w:val="22"/>
                <w:szCs w:val="22"/>
                <w:lang w:val="en-US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1A87C9BD" w14:textId="77777777" w:rsidR="00A06A28" w:rsidRPr="00073055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65322A9" w14:textId="74D18F9D" w:rsidR="00A06A28" w:rsidRPr="00D91F53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65A6C8" w14:textId="77777777" w:rsidR="00A06A28" w:rsidRPr="00D91F53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CBC0406" w14:textId="77777777" w:rsidR="00A06A28" w:rsidRPr="00D91F53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91F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F32AF5" w14:textId="77777777" w:rsidR="00A06A28" w:rsidRPr="00073055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2C3A522" w14:textId="015ADB0F" w:rsidR="00A06A28" w:rsidRPr="00073055" w:rsidRDefault="00C273B6" w:rsidP="00A06A2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273B6">
              <w:rPr>
                <w:rFonts w:ascii="Angsana New" w:hAnsi="Angsana New" w:hint="cs"/>
                <w:sz w:val="22"/>
                <w:szCs w:val="22"/>
                <w:lang w:val="en-US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56A30907" w14:textId="77777777" w:rsidR="00A06A28" w:rsidRPr="00073055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79E3F2A" w14:textId="31C2C4EF" w:rsidR="00A06A28" w:rsidRPr="00073055" w:rsidRDefault="00C273B6" w:rsidP="00A06A2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273B6">
              <w:rPr>
                <w:rFonts w:ascii="Angsana New" w:hAnsi="Angsana New" w:hint="cs"/>
                <w:sz w:val="22"/>
                <w:szCs w:val="22"/>
                <w:lang w:val="en-US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1CE9FE22" w14:textId="77777777" w:rsidR="00A06A28" w:rsidRPr="00073055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7C729F4" w14:textId="57E8CA48" w:rsidR="00A06A28" w:rsidRPr="004E36E0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A15A0C" w14:textId="77777777" w:rsidR="00A06A28" w:rsidRPr="00073055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5F08411E" w14:textId="77777777" w:rsidR="00A06A28" w:rsidRPr="004E36E0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A06A28" w:rsidRPr="00073055" w14:paraId="1FD1686F" w14:textId="77777777" w:rsidTr="00FF3317">
        <w:trPr>
          <w:gridAfter w:val="2"/>
          <w:wAfter w:w="1620" w:type="dxa"/>
        </w:trPr>
        <w:tc>
          <w:tcPr>
            <w:tcW w:w="2700" w:type="dxa"/>
          </w:tcPr>
          <w:p w14:paraId="3CD50D98" w14:textId="77777777" w:rsidR="00A06A28" w:rsidRDefault="00A06A28" w:rsidP="00A06A28">
            <w:pPr>
              <w:pStyle w:val="Heading9"/>
              <w:tabs>
                <w:tab w:val="left" w:pos="25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ล็อกซเล่ย์ อีโวลูชั่น </w:t>
            </w:r>
          </w:p>
          <w:p w14:paraId="54774E25" w14:textId="77777777" w:rsidR="00A06A28" w:rsidRPr="000D052A" w:rsidRDefault="00A06A28" w:rsidP="00A06A28">
            <w:pPr>
              <w:pStyle w:val="Heading9"/>
              <w:tabs>
                <w:tab w:val="left" w:pos="25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</w:t>
            </w:r>
            <w:r w:rsidRPr="000D052A">
              <w:rPr>
                <w:rFonts w:asciiTheme="majorBidi" w:hAnsiTheme="majorBidi" w:cstheme="majorBidi"/>
                <w:sz w:val="22"/>
                <w:szCs w:val="22"/>
                <w:cs/>
              </w:rPr>
              <w:t>เทคโนโลยี จำกัด</w:t>
            </w:r>
          </w:p>
        </w:tc>
        <w:tc>
          <w:tcPr>
            <w:tcW w:w="630" w:type="dxa"/>
            <w:shd w:val="clear" w:color="auto" w:fill="auto"/>
          </w:tcPr>
          <w:p w14:paraId="3C764529" w14:textId="77777777" w:rsidR="00A06A28" w:rsidRPr="000D052A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37C9109" w14:textId="72E53C0C" w:rsidR="00A06A28" w:rsidRPr="000D052A" w:rsidRDefault="00C273B6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273B6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D4E5CE" w14:textId="77777777" w:rsidR="00A06A28" w:rsidRPr="000D052A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8EBD2C6" w14:textId="77777777" w:rsidR="00A06A28" w:rsidRPr="000D052A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0389E8D" w14:textId="09C787C8" w:rsidR="00A06A28" w:rsidRPr="000D052A" w:rsidRDefault="00C273B6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273B6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274B8F" w14:textId="77777777" w:rsidR="00A06A28" w:rsidRPr="000D052A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6F26ACF" w14:textId="77777777" w:rsidR="00A06A28" w:rsidRPr="000D052A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067DBD1" w14:textId="4C80AF13" w:rsidR="00A06A28" w:rsidRPr="000D052A" w:rsidRDefault="00C273B6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273B6">
              <w:rPr>
                <w:rFonts w:asciiTheme="majorBidi" w:hAnsiTheme="majorBidi" w:cstheme="majorBidi"/>
                <w:sz w:val="22"/>
                <w:szCs w:val="22"/>
              </w:rPr>
              <w:t>40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B68B6DE" w14:textId="77777777" w:rsidR="00A06A28" w:rsidRPr="000D052A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3C499A" w14:textId="77777777" w:rsidR="00A06A28" w:rsidRPr="000D052A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12E06274" w14:textId="77777777" w:rsidR="00A06A28" w:rsidRPr="000D052A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52DB6E2" w14:textId="667E577D" w:rsidR="00A06A28" w:rsidRPr="000D052A" w:rsidRDefault="00C273B6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273B6">
              <w:rPr>
                <w:rFonts w:asciiTheme="majorBidi" w:hAnsiTheme="majorBidi" w:cstheme="majorBidi"/>
                <w:sz w:val="22"/>
                <w:szCs w:val="22"/>
              </w:rPr>
              <w:t>40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5CDE588" w14:textId="77777777" w:rsidR="00A06A28" w:rsidRPr="000D052A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EB3553" w14:textId="77777777" w:rsidR="00A06A28" w:rsidRPr="000D052A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8697D5B" w14:textId="0926FB2B" w:rsidR="00A06A28" w:rsidRPr="000D052A" w:rsidRDefault="00C273B6" w:rsidP="00A06A28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273B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FADB7C" w14:textId="77777777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FC2EC34" w14:textId="052DAC18" w:rsidR="00A06A28" w:rsidRPr="000D052A" w:rsidRDefault="00C273B6" w:rsidP="00A06A28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273B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EC5DA8" w14:textId="77777777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05"/>
              </w:tabs>
              <w:ind w:right="-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DD1DCE9" w14:textId="267F821B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14992E" w14:textId="77777777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C455EF1" w14:textId="77777777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58063D" w14:textId="77777777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7F41EF6" w14:textId="76EC65AC" w:rsidR="00A06A28" w:rsidRPr="000D052A" w:rsidRDefault="00C273B6" w:rsidP="00A06A28">
            <w:pPr>
              <w:pStyle w:val="a4"/>
              <w:tabs>
                <w:tab w:val="clear" w:pos="720"/>
                <w:tab w:val="clear" w:pos="1080"/>
                <w:tab w:val="right" w:pos="59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273B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54A42C" w14:textId="77777777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92B1FE5" w14:textId="77D3AF07" w:rsidR="00A06A28" w:rsidRPr="000D052A" w:rsidRDefault="00C273B6" w:rsidP="00A06A28">
            <w:pPr>
              <w:pStyle w:val="a4"/>
              <w:tabs>
                <w:tab w:val="clear" w:pos="720"/>
                <w:tab w:val="clear" w:pos="1080"/>
                <w:tab w:val="right" w:pos="59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273B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739466" w14:textId="77777777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B10B871" w14:textId="18A501F4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80810B" w14:textId="77777777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BE37377" w14:textId="77777777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A06A28" w:rsidRPr="00073055" w14:paraId="54F6440A" w14:textId="77777777" w:rsidTr="00244835">
        <w:trPr>
          <w:gridAfter w:val="2"/>
          <w:wAfter w:w="1620" w:type="dxa"/>
        </w:trPr>
        <w:tc>
          <w:tcPr>
            <w:tcW w:w="2700" w:type="dxa"/>
          </w:tcPr>
          <w:p w14:paraId="3FA039C0" w14:textId="77777777" w:rsidR="00A06A28" w:rsidRPr="000D052A" w:rsidRDefault="00A06A28" w:rsidP="00A06A28">
            <w:pPr>
              <w:pStyle w:val="10"/>
              <w:tabs>
                <w:tab w:val="clear" w:pos="1080"/>
                <w:tab w:val="left" w:pos="27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ล็อกซเล่ย์ พร็อพเพอร์ตี้</w:t>
            </w:r>
          </w:p>
        </w:tc>
        <w:tc>
          <w:tcPr>
            <w:tcW w:w="630" w:type="dxa"/>
            <w:shd w:val="clear" w:color="auto" w:fill="auto"/>
          </w:tcPr>
          <w:p w14:paraId="00D442E9" w14:textId="77777777" w:rsidR="00A06A28" w:rsidRPr="000D052A" w:rsidRDefault="00A06A28" w:rsidP="00A06A28">
            <w:pPr>
              <w:pStyle w:val="10"/>
              <w:tabs>
                <w:tab w:val="clear" w:pos="1080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A17950C" w14:textId="77777777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25BDD43D" w14:textId="77777777" w:rsidR="00A06A28" w:rsidRPr="000D052A" w:rsidRDefault="00A06A28" w:rsidP="00A06A28">
            <w:pPr>
              <w:pStyle w:val="10"/>
              <w:tabs>
                <w:tab w:val="clear" w:pos="1080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E83F628" w14:textId="77777777" w:rsidR="00A06A28" w:rsidRPr="000D052A" w:rsidRDefault="00A06A28" w:rsidP="00A06A28">
            <w:pPr>
              <w:spacing w:line="240" w:lineRule="auto"/>
              <w:ind w:left="-108"/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630" w:type="dxa"/>
            <w:shd w:val="clear" w:color="auto" w:fill="auto"/>
          </w:tcPr>
          <w:p w14:paraId="2787601B" w14:textId="77777777" w:rsidR="00A06A28" w:rsidRPr="000D052A" w:rsidRDefault="00A06A28" w:rsidP="00A06A28">
            <w:pPr>
              <w:pStyle w:val="10"/>
              <w:tabs>
                <w:tab w:val="clear" w:pos="1080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F7EC427" w14:textId="77777777" w:rsidR="00A06A28" w:rsidRPr="000D052A" w:rsidRDefault="00A06A28" w:rsidP="00A06A28">
            <w:pPr>
              <w:pStyle w:val="10"/>
              <w:tabs>
                <w:tab w:val="clear" w:pos="1080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D37C591" w14:textId="77777777" w:rsidR="00A06A28" w:rsidRPr="000D052A" w:rsidRDefault="00A06A28" w:rsidP="00A06A28">
            <w:pPr>
              <w:pStyle w:val="10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2FA30466" w14:textId="77777777" w:rsidR="00A06A28" w:rsidRPr="000D052A" w:rsidRDefault="00A06A28" w:rsidP="00A06A28">
            <w:pPr>
              <w:pStyle w:val="10"/>
              <w:tabs>
                <w:tab w:val="clear" w:pos="1080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BEC83CA" w14:textId="77777777" w:rsidR="00A06A28" w:rsidRPr="000D052A" w:rsidRDefault="00A06A28" w:rsidP="00A06A28">
            <w:pPr>
              <w:pStyle w:val="10"/>
              <w:tabs>
                <w:tab w:val="clear" w:pos="1080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B88A1D7" w14:textId="77777777" w:rsidR="00A06A28" w:rsidRPr="000D052A" w:rsidRDefault="00A06A28" w:rsidP="00A06A28">
            <w:pPr>
              <w:pStyle w:val="10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3B59D8F" w14:textId="77777777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96A325F" w14:textId="77777777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A1B1B90" w14:textId="77777777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CFD2DDF" w14:textId="77777777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7D56D38" w14:textId="77777777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1CBF9CE" w14:textId="77777777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93AFC00" w14:textId="77777777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6E24D44" w14:textId="77777777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2BAFC31" w14:textId="77777777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A69ADD4" w14:textId="77777777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33E898A" w14:textId="77777777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12F3FC9" w14:textId="77777777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CAED4E5" w14:textId="77777777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A2A049E" w14:textId="77777777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90020C7" w14:textId="77777777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A06A28" w:rsidRPr="00073055" w14:paraId="2CA1CE01" w14:textId="77777777" w:rsidTr="006D6B0E">
        <w:trPr>
          <w:gridAfter w:val="2"/>
          <w:wAfter w:w="1620" w:type="dxa"/>
        </w:trPr>
        <w:tc>
          <w:tcPr>
            <w:tcW w:w="2700" w:type="dxa"/>
          </w:tcPr>
          <w:p w14:paraId="069D13FF" w14:textId="77777777" w:rsidR="00A06A28" w:rsidRPr="000D052A" w:rsidRDefault="00A06A28" w:rsidP="00A06A28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ดีเวลลอปเม้นท์ จำกัด</w:t>
            </w:r>
          </w:p>
        </w:tc>
        <w:tc>
          <w:tcPr>
            <w:tcW w:w="630" w:type="dxa"/>
            <w:shd w:val="clear" w:color="auto" w:fill="auto"/>
          </w:tcPr>
          <w:p w14:paraId="5314C160" w14:textId="075123CA" w:rsidR="00A06A28" w:rsidRPr="000D052A" w:rsidRDefault="00C273B6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273B6">
              <w:rPr>
                <w:rFonts w:asciiTheme="majorBidi" w:hAnsiTheme="majorBidi" w:cstheme="majorBidi"/>
                <w:sz w:val="22"/>
                <w:szCs w:val="22"/>
              </w:rPr>
              <w:t>93</w:t>
            </w:r>
          </w:p>
        </w:tc>
        <w:tc>
          <w:tcPr>
            <w:tcW w:w="270" w:type="dxa"/>
            <w:shd w:val="clear" w:color="auto" w:fill="auto"/>
          </w:tcPr>
          <w:p w14:paraId="5E4B725D" w14:textId="77777777" w:rsidR="00A06A28" w:rsidRPr="000D052A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F6F489B" w14:textId="1F55E361" w:rsidR="00A06A28" w:rsidRPr="000D052A" w:rsidRDefault="00C273B6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273B6">
              <w:rPr>
                <w:rFonts w:asciiTheme="majorBidi" w:hAnsiTheme="majorBidi" w:cstheme="majorBidi"/>
                <w:sz w:val="22"/>
                <w:szCs w:val="22"/>
              </w:rPr>
              <w:t>93</w:t>
            </w:r>
          </w:p>
        </w:tc>
        <w:tc>
          <w:tcPr>
            <w:tcW w:w="270" w:type="dxa"/>
            <w:shd w:val="clear" w:color="auto" w:fill="auto"/>
          </w:tcPr>
          <w:p w14:paraId="3B412E96" w14:textId="77777777" w:rsidR="00A06A28" w:rsidRPr="000D052A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EA506E2" w14:textId="524828D0" w:rsidR="00A06A28" w:rsidRPr="000D052A" w:rsidRDefault="00C273B6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273B6">
              <w:rPr>
                <w:rFonts w:asciiTheme="majorBidi" w:hAnsiTheme="majorBidi" w:cstheme="majorBidi"/>
                <w:sz w:val="22"/>
                <w:szCs w:val="22"/>
              </w:rPr>
              <w:t>350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05F680" w14:textId="77777777" w:rsidR="00A06A28" w:rsidRPr="000D052A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7BCE63A3" w14:textId="77777777" w:rsidR="00A06A28" w:rsidRPr="000D052A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7D16DEF" w14:textId="3B2FB848" w:rsidR="00A06A28" w:rsidRPr="000D052A" w:rsidRDefault="00C273B6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273B6">
              <w:rPr>
                <w:rFonts w:asciiTheme="majorBidi" w:hAnsiTheme="majorBidi" w:cstheme="majorBidi"/>
                <w:sz w:val="22"/>
                <w:szCs w:val="22"/>
              </w:rPr>
              <w:t>350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8733E44" w14:textId="77777777" w:rsidR="00A06A28" w:rsidRPr="000D052A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7828ABBD" w14:textId="77777777" w:rsidR="00A06A28" w:rsidRPr="000D052A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B51675F" w14:textId="215FF972" w:rsidR="00A06A28" w:rsidRPr="000D052A" w:rsidRDefault="00C273B6" w:rsidP="00A06A28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273B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355</w:t>
            </w:r>
          </w:p>
        </w:tc>
        <w:tc>
          <w:tcPr>
            <w:tcW w:w="270" w:type="dxa"/>
            <w:shd w:val="clear" w:color="auto" w:fill="auto"/>
          </w:tcPr>
          <w:p w14:paraId="0CF78F24" w14:textId="77777777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03B1393" w14:textId="27035CB4" w:rsidR="00A06A28" w:rsidRPr="000D052A" w:rsidRDefault="00C273B6" w:rsidP="00A06A28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273B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355</w:t>
            </w:r>
          </w:p>
        </w:tc>
        <w:tc>
          <w:tcPr>
            <w:tcW w:w="270" w:type="dxa"/>
            <w:shd w:val="clear" w:color="auto" w:fill="auto"/>
          </w:tcPr>
          <w:p w14:paraId="456AAA6B" w14:textId="77777777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05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818B7AB" w14:textId="04AF1A42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4AEB12" w14:textId="77777777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028E41C" w14:textId="77777777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C3E674" w14:textId="77777777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56CD9B7" w14:textId="369D6A7B" w:rsidR="00A06A28" w:rsidRPr="000D052A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="00C273B6" w:rsidRPr="00C273B6">
              <w:rPr>
                <w:rFonts w:asciiTheme="majorBidi" w:hAnsiTheme="majorBidi" w:cstheme="majorBidi"/>
                <w:sz w:val="22"/>
                <w:szCs w:val="22"/>
              </w:rPr>
              <w:t>355</w:t>
            </w:r>
          </w:p>
        </w:tc>
        <w:tc>
          <w:tcPr>
            <w:tcW w:w="270" w:type="dxa"/>
            <w:shd w:val="clear" w:color="auto" w:fill="auto"/>
          </w:tcPr>
          <w:p w14:paraId="4BE918C6" w14:textId="77777777" w:rsidR="00A06A28" w:rsidRPr="00837A3C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48682EDC" w14:textId="2A09023F" w:rsidR="00A06A28" w:rsidRPr="000D052A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="00C273B6" w:rsidRPr="00C273B6">
              <w:rPr>
                <w:rFonts w:asciiTheme="majorBidi" w:hAnsiTheme="majorBidi" w:cstheme="majorBidi"/>
                <w:sz w:val="22"/>
                <w:szCs w:val="22"/>
              </w:rPr>
              <w:t>355</w:t>
            </w:r>
          </w:p>
        </w:tc>
        <w:tc>
          <w:tcPr>
            <w:tcW w:w="270" w:type="dxa"/>
            <w:shd w:val="clear" w:color="auto" w:fill="auto"/>
          </w:tcPr>
          <w:p w14:paraId="5FDA79F9" w14:textId="77777777" w:rsidR="00A06A28" w:rsidRPr="000D052A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5B862D4E" w14:textId="0D48A04C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850019" w14:textId="77777777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1A61951A" w14:textId="77777777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A06A28" w:rsidRPr="00073055" w14:paraId="1415E364" w14:textId="77777777" w:rsidTr="006D6B0E">
        <w:trPr>
          <w:gridAfter w:val="2"/>
          <w:wAfter w:w="1620" w:type="dxa"/>
        </w:trPr>
        <w:tc>
          <w:tcPr>
            <w:tcW w:w="2700" w:type="dxa"/>
          </w:tcPr>
          <w:p w14:paraId="5668C1BF" w14:textId="77777777" w:rsidR="00A06A28" w:rsidRPr="000D052A" w:rsidRDefault="00A06A28" w:rsidP="00A06A28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เดอะ ฟู้ดซอร์ส จำกัด</w:t>
            </w:r>
          </w:p>
        </w:tc>
        <w:tc>
          <w:tcPr>
            <w:tcW w:w="630" w:type="dxa"/>
            <w:shd w:val="clear" w:color="auto" w:fill="auto"/>
          </w:tcPr>
          <w:p w14:paraId="0BDD9DDF" w14:textId="6D53D973" w:rsidR="00A06A28" w:rsidRPr="000D052A" w:rsidRDefault="00C273B6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273B6">
              <w:rPr>
                <w:rFonts w:asciiTheme="majorBidi" w:hAnsiTheme="majorBidi" w:cstheme="majorBidi"/>
                <w:sz w:val="22"/>
                <w:szCs w:val="22"/>
              </w:rPr>
              <w:t>90</w:t>
            </w:r>
          </w:p>
        </w:tc>
        <w:tc>
          <w:tcPr>
            <w:tcW w:w="270" w:type="dxa"/>
            <w:shd w:val="clear" w:color="auto" w:fill="auto"/>
          </w:tcPr>
          <w:p w14:paraId="4FFE338D" w14:textId="77777777" w:rsidR="00A06A28" w:rsidRPr="000D052A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60C8342" w14:textId="133A2A21" w:rsidR="00A06A28" w:rsidRPr="000D052A" w:rsidRDefault="00C273B6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273B6">
              <w:rPr>
                <w:rFonts w:asciiTheme="majorBidi" w:hAnsiTheme="majorBidi" w:cstheme="majorBidi"/>
                <w:sz w:val="22"/>
                <w:szCs w:val="22"/>
              </w:rPr>
              <w:t>90</w:t>
            </w:r>
          </w:p>
        </w:tc>
        <w:tc>
          <w:tcPr>
            <w:tcW w:w="270" w:type="dxa"/>
            <w:shd w:val="clear" w:color="auto" w:fill="auto"/>
          </w:tcPr>
          <w:p w14:paraId="09146F6B" w14:textId="77777777" w:rsidR="00A06A28" w:rsidRPr="000D052A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00319AF" w14:textId="6EFA6EAB" w:rsidR="00A06A28" w:rsidRPr="000D052A" w:rsidRDefault="00C273B6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273B6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1FD4928" w14:textId="77777777" w:rsidR="00A06A28" w:rsidRPr="000D052A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2CEC63AA" w14:textId="77777777" w:rsidR="00A06A28" w:rsidRPr="000D052A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03B84C53" w14:textId="47B58E25" w:rsidR="00A06A28" w:rsidRPr="000D052A" w:rsidRDefault="00C273B6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273B6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54BE47" w14:textId="77777777" w:rsidR="00A06A28" w:rsidRPr="000D052A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5E14977D" w14:textId="77777777" w:rsidR="00A06A28" w:rsidRPr="000D052A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7046D40" w14:textId="29C215AD" w:rsidR="00A06A28" w:rsidRPr="000D052A" w:rsidRDefault="00C273B6" w:rsidP="00A06A28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273B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14:paraId="5FE01E18" w14:textId="77777777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3EF6380" w14:textId="7237D9A6" w:rsidR="00A06A28" w:rsidRPr="000D052A" w:rsidRDefault="00C273B6" w:rsidP="00A06A28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273B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14:paraId="01C8E4BE" w14:textId="77777777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2FC0C31" w14:textId="4C8EFE4A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6C6BFF" w14:textId="77777777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C780F52" w14:textId="77777777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F09608" w14:textId="77777777" w:rsidR="00A06A28" w:rsidRPr="000D052A" w:rsidRDefault="00A06A28" w:rsidP="00A06A28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CB87132" w14:textId="656AE268" w:rsidR="00A06A28" w:rsidRPr="000D052A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="00C273B6" w:rsidRPr="00C273B6">
              <w:rPr>
                <w:rFonts w:asciiTheme="majorBidi" w:hAnsiTheme="majorBidi" w:cstheme="majorBidi"/>
                <w:sz w:val="22"/>
                <w:szCs w:val="22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14:paraId="6ADB5F28" w14:textId="77777777" w:rsidR="00A06A28" w:rsidRPr="000D052A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CDE731F" w14:textId="558A40FE" w:rsidR="00A06A28" w:rsidRPr="000D052A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="00C273B6" w:rsidRPr="00C273B6">
              <w:rPr>
                <w:rFonts w:asciiTheme="majorBidi" w:hAnsiTheme="majorBidi" w:cstheme="majorBidi"/>
                <w:sz w:val="22"/>
                <w:szCs w:val="22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14:paraId="7CF3542F" w14:textId="77777777" w:rsidR="00A06A28" w:rsidRPr="000D052A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1DF18CE2" w14:textId="363A2EFE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B66CAD" w14:textId="77777777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2F7419FE" w14:textId="77777777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A06A28" w:rsidRPr="00073055" w14:paraId="0C0FEDF4" w14:textId="77777777" w:rsidTr="00244835">
        <w:trPr>
          <w:gridAfter w:val="2"/>
          <w:wAfter w:w="1620" w:type="dxa"/>
        </w:trPr>
        <w:tc>
          <w:tcPr>
            <w:tcW w:w="2700" w:type="dxa"/>
          </w:tcPr>
          <w:p w14:paraId="26C13D0F" w14:textId="77777777" w:rsidR="00A06A28" w:rsidRPr="000D052A" w:rsidRDefault="00A06A28" w:rsidP="00A06A28">
            <w:pPr>
              <w:pStyle w:val="Heading9"/>
              <w:tabs>
                <w:tab w:val="left" w:pos="252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ล็อกซเล่ย์ ไวร์เลส จำกัด</w:t>
            </w: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(</w:t>
            </w:r>
            <w:r w:rsidRPr="000D052A">
              <w:rPr>
                <w:rFonts w:asciiTheme="majorBidi" w:hAnsiTheme="majorBidi" w:cstheme="majorBidi"/>
                <w:sz w:val="22"/>
                <w:szCs w:val="22"/>
                <w:cs/>
              </w:rPr>
              <w:t>มหาชน)</w:t>
            </w:r>
          </w:p>
        </w:tc>
        <w:tc>
          <w:tcPr>
            <w:tcW w:w="630" w:type="dxa"/>
            <w:shd w:val="clear" w:color="auto" w:fill="auto"/>
          </w:tcPr>
          <w:p w14:paraId="5E503819" w14:textId="1394EE60" w:rsidR="00A06A28" w:rsidRPr="000D052A" w:rsidRDefault="00C273B6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273B6">
              <w:rPr>
                <w:rFonts w:asciiTheme="majorBidi" w:hAnsiTheme="majorBidi" w:cstheme="majorBidi"/>
                <w:sz w:val="22"/>
                <w:szCs w:val="22"/>
              </w:rPr>
              <w:t>85</w:t>
            </w:r>
          </w:p>
        </w:tc>
        <w:tc>
          <w:tcPr>
            <w:tcW w:w="270" w:type="dxa"/>
            <w:shd w:val="clear" w:color="auto" w:fill="auto"/>
          </w:tcPr>
          <w:p w14:paraId="4684F425" w14:textId="77777777" w:rsidR="00A06A28" w:rsidRPr="000D052A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596F9D8" w14:textId="60DCB337" w:rsidR="00A06A28" w:rsidRPr="000D052A" w:rsidRDefault="00C273B6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273B6">
              <w:rPr>
                <w:rFonts w:asciiTheme="majorBidi" w:hAnsiTheme="majorBidi" w:cstheme="majorBidi"/>
                <w:sz w:val="22"/>
                <w:szCs w:val="22"/>
              </w:rPr>
              <w:t>85</w:t>
            </w:r>
          </w:p>
        </w:tc>
        <w:tc>
          <w:tcPr>
            <w:tcW w:w="270" w:type="dxa"/>
            <w:shd w:val="clear" w:color="auto" w:fill="auto"/>
          </w:tcPr>
          <w:p w14:paraId="3BFBBB78" w14:textId="77777777" w:rsidR="00A06A28" w:rsidRPr="000D052A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353C8EE" w14:textId="06F00283" w:rsidR="00A06A28" w:rsidRPr="000D052A" w:rsidRDefault="00C273B6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273B6">
              <w:rPr>
                <w:rFonts w:asciiTheme="majorBidi" w:hAnsiTheme="majorBidi" w:cstheme="majorBidi"/>
                <w:sz w:val="22"/>
                <w:szCs w:val="22"/>
              </w:rPr>
              <w:t>275</w:t>
            </w:r>
          </w:p>
        </w:tc>
        <w:tc>
          <w:tcPr>
            <w:tcW w:w="720" w:type="dxa"/>
            <w:shd w:val="clear" w:color="auto" w:fill="auto"/>
          </w:tcPr>
          <w:p w14:paraId="0050203E" w14:textId="77777777" w:rsidR="00A06A28" w:rsidRPr="000D052A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1CF18C78" w14:textId="77777777" w:rsidR="00A06A28" w:rsidRPr="000D052A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 w:hanging="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79A695EF" w14:textId="63F3355F" w:rsidR="00A06A28" w:rsidRPr="000D052A" w:rsidRDefault="00C273B6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273B6">
              <w:rPr>
                <w:rFonts w:asciiTheme="majorBidi" w:hAnsiTheme="majorBidi" w:cstheme="majorBidi"/>
                <w:sz w:val="22"/>
                <w:szCs w:val="22"/>
              </w:rPr>
              <w:t>275</w:t>
            </w:r>
          </w:p>
        </w:tc>
        <w:tc>
          <w:tcPr>
            <w:tcW w:w="720" w:type="dxa"/>
            <w:shd w:val="clear" w:color="auto" w:fill="auto"/>
          </w:tcPr>
          <w:p w14:paraId="06D2DED9" w14:textId="77777777" w:rsidR="00A06A28" w:rsidRPr="000D052A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62BBE965" w14:textId="77777777" w:rsidR="00A06A28" w:rsidRPr="000D052A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 w:hanging="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DF5BB3B" w14:textId="56625BDB" w:rsidR="00A06A28" w:rsidRPr="000D052A" w:rsidRDefault="00C273B6" w:rsidP="00A06A2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273B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255</w:t>
            </w:r>
          </w:p>
        </w:tc>
        <w:tc>
          <w:tcPr>
            <w:tcW w:w="270" w:type="dxa"/>
            <w:shd w:val="clear" w:color="auto" w:fill="auto"/>
          </w:tcPr>
          <w:p w14:paraId="371CA3B8" w14:textId="77777777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0C1A927" w14:textId="3D74DA23" w:rsidR="00A06A28" w:rsidRPr="000D052A" w:rsidRDefault="00C273B6" w:rsidP="00A06A2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273B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255</w:t>
            </w:r>
          </w:p>
        </w:tc>
        <w:tc>
          <w:tcPr>
            <w:tcW w:w="270" w:type="dxa"/>
            <w:shd w:val="clear" w:color="auto" w:fill="auto"/>
          </w:tcPr>
          <w:p w14:paraId="008318CF" w14:textId="77777777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05B764B" w14:textId="686611C6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C273B6" w:rsidRPr="00C273B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255</w:t>
            </w: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FD604D3" w14:textId="77777777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083CEF9" w14:textId="19047A98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C273B6" w:rsidRPr="00C273B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255</w:t>
            </w: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BA7E265" w14:textId="77777777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2A548E1" w14:textId="577F1C3C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E9DA3F" w14:textId="77777777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9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B667C21" w14:textId="77777777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B4BE48" w14:textId="77777777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1F47DC9" w14:textId="7129A6A1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8A799D" w14:textId="77777777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A683D98" w14:textId="77777777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A06A28" w:rsidRPr="00073055" w14:paraId="2B4F6C69" w14:textId="77777777" w:rsidTr="00244835">
        <w:trPr>
          <w:gridAfter w:val="2"/>
          <w:wAfter w:w="1620" w:type="dxa"/>
        </w:trPr>
        <w:tc>
          <w:tcPr>
            <w:tcW w:w="2700" w:type="dxa"/>
          </w:tcPr>
          <w:p w14:paraId="5A285553" w14:textId="77777777" w:rsidR="00A06A28" w:rsidRPr="000D052A" w:rsidRDefault="00A06A28" w:rsidP="00A06A28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กรีน เนเจอรัล โปรดักส์ จำกัด</w:t>
            </w:r>
          </w:p>
        </w:tc>
        <w:tc>
          <w:tcPr>
            <w:tcW w:w="630" w:type="dxa"/>
            <w:shd w:val="clear" w:color="auto" w:fill="auto"/>
          </w:tcPr>
          <w:p w14:paraId="585E2705" w14:textId="220D5DA8" w:rsidR="00A06A28" w:rsidRPr="000D052A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70"/>
              </w:tabs>
              <w:spacing w:line="240" w:lineRule="auto"/>
              <w:ind w:right="144"/>
              <w:rPr>
                <w:rFonts w:asciiTheme="majorBidi" w:hAnsiTheme="majorBidi" w:cstheme="majorBidi"/>
                <w:sz w:val="22"/>
                <w:szCs w:val="22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="00C273B6" w:rsidRPr="00C273B6">
              <w:rPr>
                <w:rFonts w:asciiTheme="majorBidi" w:hAnsiTheme="majorBidi" w:cstheme="majorBidi"/>
                <w:sz w:val="22"/>
                <w:szCs w:val="22"/>
              </w:rPr>
              <w:t>85</w:t>
            </w:r>
          </w:p>
        </w:tc>
        <w:tc>
          <w:tcPr>
            <w:tcW w:w="270" w:type="dxa"/>
            <w:shd w:val="clear" w:color="auto" w:fill="auto"/>
          </w:tcPr>
          <w:p w14:paraId="2F0BCACD" w14:textId="77777777" w:rsidR="00A06A28" w:rsidRPr="000D052A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726FE818" w14:textId="1571C495" w:rsidR="00A06A28" w:rsidRPr="000D052A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70"/>
              </w:tabs>
              <w:spacing w:line="240" w:lineRule="auto"/>
              <w:ind w:right="144"/>
              <w:rPr>
                <w:rFonts w:asciiTheme="majorBidi" w:hAnsiTheme="majorBidi" w:cstheme="majorBidi"/>
                <w:sz w:val="22"/>
                <w:szCs w:val="22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="00C273B6" w:rsidRPr="00C273B6">
              <w:rPr>
                <w:rFonts w:asciiTheme="majorBidi" w:hAnsiTheme="majorBidi" w:cstheme="majorBidi"/>
                <w:sz w:val="22"/>
                <w:szCs w:val="22"/>
              </w:rPr>
              <w:t>85</w:t>
            </w:r>
          </w:p>
        </w:tc>
        <w:tc>
          <w:tcPr>
            <w:tcW w:w="270" w:type="dxa"/>
            <w:shd w:val="clear" w:color="auto" w:fill="auto"/>
          </w:tcPr>
          <w:p w14:paraId="4A27E7D0" w14:textId="77777777" w:rsidR="00A06A28" w:rsidRPr="000D052A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77F50394" w14:textId="208668D2" w:rsidR="00A06A28" w:rsidRPr="000D052A" w:rsidRDefault="00C273B6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273B6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720" w:type="dxa"/>
            <w:shd w:val="clear" w:color="auto" w:fill="auto"/>
          </w:tcPr>
          <w:p w14:paraId="0D974FFC" w14:textId="77777777" w:rsidR="00A06A28" w:rsidRPr="000D052A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00E43CE9" w14:textId="77777777" w:rsidR="00A06A28" w:rsidRPr="000D052A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4F015943" w14:textId="68DB4A5A" w:rsidR="00A06A28" w:rsidRPr="000D052A" w:rsidRDefault="00C273B6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273B6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720" w:type="dxa"/>
            <w:shd w:val="clear" w:color="auto" w:fill="auto"/>
          </w:tcPr>
          <w:p w14:paraId="01CA360A" w14:textId="77777777" w:rsidR="00A06A28" w:rsidRPr="000D052A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4587BC47" w14:textId="77777777" w:rsidR="00A06A28" w:rsidRPr="000D052A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34ED4CD" w14:textId="0DF19CEB" w:rsidR="00A06A28" w:rsidRPr="000D052A" w:rsidRDefault="00C273B6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273B6">
              <w:rPr>
                <w:rFonts w:asciiTheme="majorBidi" w:hAnsiTheme="majorBidi" w:cstheme="majorBidi"/>
                <w:sz w:val="22"/>
                <w:szCs w:val="22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02468143" w14:textId="77777777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5D99113" w14:textId="4DEEE2FD" w:rsidR="00A06A28" w:rsidRPr="000D052A" w:rsidRDefault="00C273B6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273B6">
              <w:rPr>
                <w:rFonts w:asciiTheme="majorBidi" w:hAnsiTheme="majorBidi" w:cstheme="majorBidi"/>
                <w:sz w:val="22"/>
                <w:szCs w:val="22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669F7D68" w14:textId="77777777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F9AEC7B" w14:textId="2EADFB3F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6EDB2A" w14:textId="77777777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8DAA1BD" w14:textId="77777777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7BB471" w14:textId="77777777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2C6124A" w14:textId="31129F21" w:rsidR="00A06A28" w:rsidRPr="000D052A" w:rsidRDefault="00C273B6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273B6">
              <w:rPr>
                <w:rFonts w:asciiTheme="majorBidi" w:hAnsiTheme="majorBidi" w:cstheme="majorBidi"/>
                <w:sz w:val="22"/>
                <w:szCs w:val="22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13B8866A" w14:textId="77777777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90948B5" w14:textId="7C48B260" w:rsidR="00A06A28" w:rsidRPr="000D052A" w:rsidRDefault="00C273B6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273B6">
              <w:rPr>
                <w:rFonts w:asciiTheme="majorBidi" w:hAnsiTheme="majorBidi" w:cstheme="majorBidi"/>
                <w:sz w:val="22"/>
                <w:szCs w:val="22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64370412" w14:textId="77777777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DA408D9" w14:textId="63CF4EB5" w:rsidR="00A06A28" w:rsidRPr="000D052A" w:rsidRDefault="00C273B6" w:rsidP="0055286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C273B6">
              <w:rPr>
                <w:rFonts w:ascii="Angsana New" w:hAnsi="Angsana New"/>
                <w:sz w:val="22"/>
                <w:szCs w:val="22"/>
                <w:lang w:val="en-US"/>
              </w:rPr>
              <w:t>21</w:t>
            </w:r>
          </w:p>
        </w:tc>
        <w:tc>
          <w:tcPr>
            <w:tcW w:w="270" w:type="dxa"/>
            <w:shd w:val="clear" w:color="auto" w:fill="auto"/>
          </w:tcPr>
          <w:p w14:paraId="08F42C4D" w14:textId="77777777" w:rsidR="00A06A28" w:rsidRPr="004F66A3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A5433AE" w14:textId="042C4661" w:rsidR="00A06A28" w:rsidRPr="004F66A3" w:rsidRDefault="00C273B6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90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C273B6">
              <w:rPr>
                <w:rFonts w:ascii="Angsana New" w:hAnsi="Angsana New"/>
                <w:sz w:val="22"/>
                <w:szCs w:val="22"/>
                <w:lang w:val="en-US"/>
              </w:rPr>
              <w:t>1</w:t>
            </w:r>
          </w:p>
        </w:tc>
      </w:tr>
      <w:tr w:rsidR="00A06A28" w:rsidRPr="00073055" w14:paraId="236FC21F" w14:textId="77777777" w:rsidTr="00244835">
        <w:trPr>
          <w:gridAfter w:val="2"/>
          <w:wAfter w:w="1620" w:type="dxa"/>
        </w:trPr>
        <w:tc>
          <w:tcPr>
            <w:tcW w:w="2700" w:type="dxa"/>
          </w:tcPr>
          <w:p w14:paraId="20FEB597" w14:textId="58DAAA14" w:rsidR="00A06A28" w:rsidRPr="000D052A" w:rsidRDefault="00A06A28" w:rsidP="00A06A28">
            <w:pPr>
              <w:pStyle w:val="Heading9"/>
              <w:tabs>
                <w:tab w:val="left" w:pos="25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แอล โซลาร์ </w:t>
            </w:r>
            <w:r w:rsidR="00C273B6" w:rsidRPr="00C273B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</w:t>
            </w:r>
            <w:r w:rsidRPr="000D052A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จำกัด</w:t>
            </w:r>
          </w:p>
        </w:tc>
        <w:tc>
          <w:tcPr>
            <w:tcW w:w="630" w:type="dxa"/>
            <w:shd w:val="clear" w:color="auto" w:fill="auto"/>
          </w:tcPr>
          <w:p w14:paraId="6689133B" w14:textId="1097D7D7" w:rsidR="00A06A28" w:rsidRPr="000D052A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70"/>
              </w:tabs>
              <w:spacing w:line="240" w:lineRule="auto"/>
              <w:ind w:right="144"/>
              <w:rPr>
                <w:rFonts w:asciiTheme="majorBidi" w:hAnsiTheme="majorBidi" w:cstheme="majorBidi"/>
                <w:sz w:val="22"/>
                <w:szCs w:val="22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="00C273B6" w:rsidRPr="00C273B6">
              <w:rPr>
                <w:rFonts w:asciiTheme="majorBidi" w:hAnsiTheme="majorBidi" w:cstheme="majorBidi"/>
                <w:sz w:val="22"/>
                <w:szCs w:val="22"/>
              </w:rPr>
              <w:t>74</w:t>
            </w:r>
          </w:p>
        </w:tc>
        <w:tc>
          <w:tcPr>
            <w:tcW w:w="270" w:type="dxa"/>
            <w:shd w:val="clear" w:color="auto" w:fill="auto"/>
          </w:tcPr>
          <w:p w14:paraId="33B3B32C" w14:textId="77777777" w:rsidR="00A06A28" w:rsidRPr="000D052A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FED78AD" w14:textId="2E663E05" w:rsidR="00A06A28" w:rsidRPr="000D052A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70"/>
              </w:tabs>
              <w:spacing w:line="240" w:lineRule="auto"/>
              <w:ind w:right="144"/>
              <w:rPr>
                <w:rFonts w:asciiTheme="majorBidi" w:hAnsiTheme="majorBidi" w:cstheme="majorBidi"/>
                <w:sz w:val="22"/>
                <w:szCs w:val="22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="00C273B6" w:rsidRPr="00C273B6">
              <w:rPr>
                <w:rFonts w:asciiTheme="majorBidi" w:hAnsiTheme="majorBidi" w:cstheme="majorBidi"/>
                <w:sz w:val="22"/>
                <w:szCs w:val="22"/>
              </w:rPr>
              <w:t>74</w:t>
            </w:r>
          </w:p>
        </w:tc>
        <w:tc>
          <w:tcPr>
            <w:tcW w:w="270" w:type="dxa"/>
            <w:shd w:val="clear" w:color="auto" w:fill="auto"/>
          </w:tcPr>
          <w:p w14:paraId="243B4896" w14:textId="77777777" w:rsidR="00A06A28" w:rsidRPr="000D052A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115C5DC3" w14:textId="736EFE9D" w:rsidR="00A06A28" w:rsidRPr="000D052A" w:rsidRDefault="00C273B6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273B6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720" w:type="dxa"/>
            <w:shd w:val="clear" w:color="auto" w:fill="auto"/>
          </w:tcPr>
          <w:p w14:paraId="1F85CF51" w14:textId="77777777" w:rsidR="00A06A28" w:rsidRPr="000D052A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6B6F2938" w14:textId="77777777" w:rsidR="00A06A28" w:rsidRPr="000D052A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228D3E89" w14:textId="75C074FB" w:rsidR="00A06A28" w:rsidRPr="000D052A" w:rsidRDefault="00C273B6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273B6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720" w:type="dxa"/>
            <w:shd w:val="clear" w:color="auto" w:fill="auto"/>
          </w:tcPr>
          <w:p w14:paraId="1FA4C48B" w14:textId="77777777" w:rsidR="00A06A28" w:rsidRPr="000D052A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0F14D9DF" w14:textId="77777777" w:rsidR="00A06A28" w:rsidRPr="000D052A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DF6FD87" w14:textId="1CD4047F" w:rsidR="00A06A28" w:rsidRPr="000D052A" w:rsidRDefault="00C273B6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273B6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76902C0" w14:textId="77777777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29B705F" w14:textId="502ED356" w:rsidR="00A06A28" w:rsidRPr="000D052A" w:rsidRDefault="00C273B6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273B6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032A049" w14:textId="77777777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13BFE10" w14:textId="638C5CA7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8E9B3B" w14:textId="77777777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AE60418" w14:textId="77777777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37E882" w14:textId="77777777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CDF8A43" w14:textId="3AE255B4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489"/>
                <w:tab w:val="right" w:pos="594"/>
              </w:tabs>
              <w:ind w:lef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ab/>
            </w: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ab/>
            </w:r>
            <w:r w:rsidR="00C273B6" w:rsidRPr="00C273B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6C7E74E" w14:textId="77777777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E0199AA" w14:textId="219CE9E0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489"/>
                <w:tab w:val="right" w:pos="594"/>
              </w:tabs>
              <w:ind w:lef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ab/>
            </w: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ab/>
            </w:r>
            <w:r w:rsidR="00C273B6" w:rsidRPr="00C273B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4E70F230" w14:textId="77777777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E07F6C6" w14:textId="6B49A934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92F3E0" w14:textId="77777777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0AA2D270" w14:textId="77777777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A06A28" w:rsidRPr="00073055" w14:paraId="5E6AED8C" w14:textId="77777777" w:rsidTr="00244835">
        <w:trPr>
          <w:gridAfter w:val="2"/>
          <w:wAfter w:w="1620" w:type="dxa"/>
        </w:trPr>
        <w:tc>
          <w:tcPr>
            <w:tcW w:w="2700" w:type="dxa"/>
          </w:tcPr>
          <w:p w14:paraId="1176D1EB" w14:textId="77777777" w:rsidR="00A06A28" w:rsidRPr="000D052A" w:rsidRDefault="00A06A28" w:rsidP="00A06A28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ล็อกซเล่ย์ โกลบอล จำกัด</w:t>
            </w:r>
          </w:p>
        </w:tc>
        <w:tc>
          <w:tcPr>
            <w:tcW w:w="630" w:type="dxa"/>
            <w:shd w:val="clear" w:color="auto" w:fill="auto"/>
          </w:tcPr>
          <w:p w14:paraId="165FCFC2" w14:textId="4BFCA1D1" w:rsidR="00A06A28" w:rsidRPr="000D052A" w:rsidRDefault="00C273B6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273B6">
              <w:rPr>
                <w:rFonts w:asciiTheme="majorBidi" w:hAnsiTheme="majorBidi" w:cstheme="majorBidi"/>
                <w:sz w:val="22"/>
                <w:szCs w:val="22"/>
              </w:rPr>
              <w:t>51</w:t>
            </w:r>
          </w:p>
        </w:tc>
        <w:tc>
          <w:tcPr>
            <w:tcW w:w="270" w:type="dxa"/>
            <w:shd w:val="clear" w:color="auto" w:fill="auto"/>
          </w:tcPr>
          <w:p w14:paraId="74B1FF78" w14:textId="77777777" w:rsidR="00A06A28" w:rsidRPr="000D052A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BA28F0F" w14:textId="564D5C2A" w:rsidR="00A06A28" w:rsidRPr="000D052A" w:rsidRDefault="00C273B6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273B6">
              <w:rPr>
                <w:rFonts w:asciiTheme="majorBidi" w:hAnsiTheme="majorBidi" w:cstheme="majorBidi"/>
                <w:sz w:val="22"/>
                <w:szCs w:val="22"/>
              </w:rPr>
              <w:t>51</w:t>
            </w:r>
          </w:p>
        </w:tc>
        <w:tc>
          <w:tcPr>
            <w:tcW w:w="270" w:type="dxa"/>
            <w:shd w:val="clear" w:color="auto" w:fill="auto"/>
          </w:tcPr>
          <w:p w14:paraId="56572503" w14:textId="77777777" w:rsidR="00A06A28" w:rsidRPr="000D052A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833D9F3" w14:textId="6889E401" w:rsidR="00A06A28" w:rsidRPr="000D052A" w:rsidRDefault="00C273B6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273B6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720" w:type="dxa"/>
            <w:shd w:val="clear" w:color="auto" w:fill="auto"/>
          </w:tcPr>
          <w:p w14:paraId="283D34C4" w14:textId="77777777" w:rsidR="00A06A28" w:rsidRPr="000D052A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4F1E15D9" w14:textId="77777777" w:rsidR="00A06A28" w:rsidRPr="000D052A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50390D15" w14:textId="21C32ACB" w:rsidR="00A06A28" w:rsidRPr="000D052A" w:rsidRDefault="00C273B6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273B6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720" w:type="dxa"/>
            <w:shd w:val="clear" w:color="auto" w:fill="auto"/>
          </w:tcPr>
          <w:p w14:paraId="37B7C402" w14:textId="77777777" w:rsidR="00A06A28" w:rsidRPr="000D052A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1FE7515A" w14:textId="77777777" w:rsidR="00A06A28" w:rsidRPr="000D052A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828AE42" w14:textId="13B17A21" w:rsidR="00A06A28" w:rsidRPr="000D052A" w:rsidRDefault="00C273B6" w:rsidP="00A06A2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273B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1BB1D52C" w14:textId="77777777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04BBF7F" w14:textId="12E35CBB" w:rsidR="00A06A28" w:rsidRPr="000D052A" w:rsidRDefault="00C273B6" w:rsidP="00A06A2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273B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44FE1BB1" w14:textId="77777777" w:rsidR="00A06A28" w:rsidRPr="000D052A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37923C0" w14:textId="5BC69109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(</w:t>
            </w:r>
            <w:r w:rsidR="00C273B6" w:rsidRPr="00C273B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</w:t>
            </w: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95D5D69" w14:textId="77777777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DD544C2" w14:textId="6186E66E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(</w:t>
            </w:r>
            <w:r w:rsidR="00C273B6" w:rsidRPr="00C273B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</w:t>
            </w: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9BBA87D" w14:textId="77777777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F3B66FF" w14:textId="7AD33B5E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EB4F8E" w14:textId="77777777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257CB6E" w14:textId="77777777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243ACA" w14:textId="77777777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1F02CB9" w14:textId="03ED25AF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F0B123" w14:textId="77777777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0DC87631" w14:textId="77777777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A06A28" w:rsidRPr="00073055" w14:paraId="1D11B4AE" w14:textId="77777777" w:rsidTr="00244835">
        <w:trPr>
          <w:gridAfter w:val="2"/>
          <w:wAfter w:w="1620" w:type="dxa"/>
        </w:trPr>
        <w:tc>
          <w:tcPr>
            <w:tcW w:w="2700" w:type="dxa"/>
          </w:tcPr>
          <w:p w14:paraId="4727F318" w14:textId="77777777" w:rsidR="00A06A28" w:rsidRPr="000D052A" w:rsidRDefault="00A06A28" w:rsidP="00A06A28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แอลบี อีวี จำกัด</w:t>
            </w:r>
          </w:p>
        </w:tc>
        <w:tc>
          <w:tcPr>
            <w:tcW w:w="630" w:type="dxa"/>
            <w:shd w:val="clear" w:color="auto" w:fill="auto"/>
          </w:tcPr>
          <w:p w14:paraId="62A5B463" w14:textId="6050E1F5" w:rsidR="00A06A28" w:rsidRPr="000D052A" w:rsidRDefault="00C273B6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273B6">
              <w:rPr>
                <w:rFonts w:asciiTheme="majorBidi" w:hAnsiTheme="majorBidi" w:cstheme="majorBidi"/>
                <w:sz w:val="22"/>
                <w:szCs w:val="22"/>
              </w:rPr>
              <w:t>51</w:t>
            </w:r>
          </w:p>
        </w:tc>
        <w:tc>
          <w:tcPr>
            <w:tcW w:w="270" w:type="dxa"/>
            <w:shd w:val="clear" w:color="auto" w:fill="auto"/>
          </w:tcPr>
          <w:p w14:paraId="0A061D8C" w14:textId="77777777" w:rsidR="00A06A28" w:rsidRPr="000D052A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7A846B2" w14:textId="0E768EC3" w:rsidR="00A06A28" w:rsidRPr="000D052A" w:rsidRDefault="00C273B6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273B6">
              <w:rPr>
                <w:rFonts w:asciiTheme="majorBidi" w:hAnsiTheme="majorBidi" w:cstheme="majorBidi"/>
                <w:sz w:val="22"/>
                <w:szCs w:val="22"/>
              </w:rPr>
              <w:t>51</w:t>
            </w:r>
          </w:p>
        </w:tc>
        <w:tc>
          <w:tcPr>
            <w:tcW w:w="270" w:type="dxa"/>
            <w:shd w:val="clear" w:color="auto" w:fill="auto"/>
          </w:tcPr>
          <w:p w14:paraId="7DACF566" w14:textId="77777777" w:rsidR="00A06A28" w:rsidRPr="000D052A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F4F48FB" w14:textId="14F8F7D6" w:rsidR="00A06A28" w:rsidRPr="000D052A" w:rsidRDefault="00C273B6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273B6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720" w:type="dxa"/>
            <w:shd w:val="clear" w:color="auto" w:fill="auto"/>
          </w:tcPr>
          <w:p w14:paraId="4FAFB9FF" w14:textId="77777777" w:rsidR="00A06A28" w:rsidRPr="000D052A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237F4C5F" w14:textId="77777777" w:rsidR="00A06A28" w:rsidRPr="000D052A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65A19F18" w14:textId="2FE16534" w:rsidR="00A06A28" w:rsidRPr="000D052A" w:rsidRDefault="00C273B6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273B6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720" w:type="dxa"/>
            <w:shd w:val="clear" w:color="auto" w:fill="auto"/>
          </w:tcPr>
          <w:p w14:paraId="0461399C" w14:textId="77777777" w:rsidR="00A06A28" w:rsidRPr="000D052A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20EBB9A4" w14:textId="77777777" w:rsidR="00A06A28" w:rsidRPr="000D052A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E3D8340" w14:textId="06B46A30" w:rsidR="00A06A28" w:rsidRPr="000D052A" w:rsidRDefault="00C273B6" w:rsidP="00A06A2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273B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8E0EA57" w14:textId="77777777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78AFF5F" w14:textId="70A0F6E2" w:rsidR="00A06A28" w:rsidRPr="000D052A" w:rsidRDefault="00C273B6" w:rsidP="00A06A2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273B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A73AB57" w14:textId="77777777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280FB8D" w14:textId="060BF457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3F2CFC" w14:textId="77777777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7AD9471" w14:textId="77777777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24852C" w14:textId="77777777" w:rsidR="00A06A28" w:rsidRPr="000D052A" w:rsidRDefault="00A06A28" w:rsidP="00A06A28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915C5D2" w14:textId="3EE70483" w:rsidR="00A06A28" w:rsidRPr="000D052A" w:rsidRDefault="00C273B6" w:rsidP="00A06A28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C273B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352E527" w14:textId="77777777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E2DD72A" w14:textId="36C6F205" w:rsidR="00A06A28" w:rsidRPr="000D052A" w:rsidRDefault="00C273B6" w:rsidP="00A06A28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C273B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FA469D4" w14:textId="77777777" w:rsidR="00A06A28" w:rsidRPr="000D052A" w:rsidRDefault="00A06A28" w:rsidP="00A06A28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17CE8B9" w14:textId="3BCB4C5E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F8BAAC" w14:textId="77777777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41E64E7" w14:textId="77777777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A06A28" w:rsidRPr="00073055" w14:paraId="5565FB91" w14:textId="77777777" w:rsidTr="00244835">
        <w:trPr>
          <w:gridAfter w:val="2"/>
          <w:wAfter w:w="1620" w:type="dxa"/>
        </w:trPr>
        <w:tc>
          <w:tcPr>
            <w:tcW w:w="2700" w:type="dxa"/>
          </w:tcPr>
          <w:p w14:paraId="4B4D4AFB" w14:textId="5AE621AD" w:rsidR="00A06A28" w:rsidRPr="000D052A" w:rsidRDefault="00A06A28" w:rsidP="00A06A28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บริษัท เลโก </w:t>
            </w:r>
            <w:r w:rsidR="00C273B6" w:rsidRPr="00C273B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99</w:t>
            </w: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</w:t>
            </w:r>
            <w:r w:rsidRPr="000D052A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จำกัด</w:t>
            </w:r>
          </w:p>
        </w:tc>
        <w:tc>
          <w:tcPr>
            <w:tcW w:w="630" w:type="dxa"/>
            <w:shd w:val="clear" w:color="auto" w:fill="auto"/>
          </w:tcPr>
          <w:p w14:paraId="6F425BDE" w14:textId="5CAC370D" w:rsidR="00A06A28" w:rsidRPr="000D052A" w:rsidRDefault="00C273B6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273B6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5FCB47EF" w14:textId="77777777" w:rsidR="00A06A28" w:rsidRPr="000D052A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1493986F" w14:textId="16A7826E" w:rsidR="00A06A28" w:rsidRPr="000D052A" w:rsidRDefault="00C273B6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273B6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7D4B906B" w14:textId="77777777" w:rsidR="00A06A28" w:rsidRPr="000D052A" w:rsidRDefault="00A06A28" w:rsidP="00A06A28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56F05E9E" w14:textId="6F4617BD" w:rsidR="00A06A28" w:rsidRPr="000D052A" w:rsidRDefault="00C273B6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273B6">
              <w:rPr>
                <w:rFonts w:asciiTheme="majorBidi" w:hAnsiTheme="majorBidi" w:cstheme="majorBidi"/>
                <w:sz w:val="22"/>
                <w:szCs w:val="22"/>
              </w:rPr>
              <w:t>15</w:t>
            </w:r>
          </w:p>
        </w:tc>
        <w:tc>
          <w:tcPr>
            <w:tcW w:w="720" w:type="dxa"/>
            <w:shd w:val="clear" w:color="auto" w:fill="auto"/>
          </w:tcPr>
          <w:p w14:paraId="5E6AB614" w14:textId="77777777" w:rsidR="00A06A28" w:rsidRPr="000D052A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3ED7FF92" w14:textId="77777777" w:rsidR="00A06A28" w:rsidRPr="000D052A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7F7469DD" w14:textId="5E0FCF1B" w:rsidR="00A06A28" w:rsidRPr="000D052A" w:rsidRDefault="00C273B6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273B6">
              <w:rPr>
                <w:rFonts w:asciiTheme="majorBidi" w:hAnsiTheme="majorBidi" w:cstheme="majorBidi"/>
                <w:sz w:val="22"/>
                <w:szCs w:val="22"/>
              </w:rPr>
              <w:t>15</w:t>
            </w:r>
          </w:p>
        </w:tc>
        <w:tc>
          <w:tcPr>
            <w:tcW w:w="720" w:type="dxa"/>
            <w:shd w:val="clear" w:color="auto" w:fill="auto"/>
          </w:tcPr>
          <w:p w14:paraId="300E3DB8" w14:textId="77777777" w:rsidR="00A06A28" w:rsidRPr="000D052A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2D628E31" w14:textId="77777777" w:rsidR="00A06A28" w:rsidRPr="000D052A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8F5B92E" w14:textId="39813FE5" w:rsidR="00A06A28" w:rsidRPr="000D052A" w:rsidRDefault="00C273B6" w:rsidP="00A06A2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273B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45CDE936" w14:textId="77777777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7788BBF" w14:textId="0EF795ED" w:rsidR="00A06A28" w:rsidRPr="000D052A" w:rsidRDefault="00C273B6" w:rsidP="00A06A2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273B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3695CAAC" w14:textId="77777777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B8CE960" w14:textId="13A95D90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E1C6E3" w14:textId="77777777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B97E974" w14:textId="77777777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E3CBB3" w14:textId="77777777" w:rsidR="00A06A28" w:rsidRPr="000D052A" w:rsidRDefault="00A06A28" w:rsidP="00A06A28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70A7396" w14:textId="58E8090E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489"/>
                <w:tab w:val="right" w:pos="594"/>
              </w:tabs>
              <w:ind w:lef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ab/>
            </w: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ab/>
            </w:r>
            <w:r w:rsidR="00C273B6" w:rsidRPr="00C273B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37010800" w14:textId="77777777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D9CBEEB" w14:textId="7D413B0A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489"/>
                <w:tab w:val="right" w:pos="594"/>
              </w:tabs>
              <w:ind w:lef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ab/>
            </w: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ab/>
            </w:r>
            <w:r w:rsidR="00C273B6" w:rsidRPr="00C273B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41550BD2" w14:textId="77777777" w:rsidR="00A06A28" w:rsidRPr="000D052A" w:rsidRDefault="00A06A28" w:rsidP="00A06A28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6B357F2" w14:textId="013D88EB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41C4E4" w14:textId="77777777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B2B40E9" w14:textId="77777777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A06A28" w:rsidRPr="00073055" w14:paraId="060788A5" w14:textId="77777777" w:rsidTr="00244835">
        <w:trPr>
          <w:gridAfter w:val="2"/>
          <w:wAfter w:w="1620" w:type="dxa"/>
        </w:trPr>
        <w:tc>
          <w:tcPr>
            <w:tcW w:w="2700" w:type="dxa"/>
          </w:tcPr>
          <w:p w14:paraId="4470CA1C" w14:textId="77777777" w:rsidR="00A06A28" w:rsidRPr="000D052A" w:rsidRDefault="00A06A28" w:rsidP="00A06A28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ล็อกซเล่ย์ เทรดดิ้ง จำกัด</w:t>
            </w:r>
          </w:p>
        </w:tc>
        <w:tc>
          <w:tcPr>
            <w:tcW w:w="630" w:type="dxa"/>
            <w:shd w:val="clear" w:color="auto" w:fill="auto"/>
          </w:tcPr>
          <w:p w14:paraId="3606653F" w14:textId="3E026A69" w:rsidR="00A06A28" w:rsidRPr="000D052A" w:rsidRDefault="00C273B6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273B6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2E66E9E5" w14:textId="77777777" w:rsidR="00A06A28" w:rsidRPr="000D052A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D27BF06" w14:textId="3E788BA3" w:rsidR="00A06A28" w:rsidRPr="000D052A" w:rsidRDefault="00C273B6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273B6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38D811F0" w14:textId="77777777" w:rsidR="00A06A28" w:rsidRPr="000D052A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434E5F9" w14:textId="3F0EE847" w:rsidR="00A06A28" w:rsidRPr="000D052A" w:rsidRDefault="00C273B6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273B6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720" w:type="dxa"/>
            <w:shd w:val="clear" w:color="auto" w:fill="auto"/>
          </w:tcPr>
          <w:p w14:paraId="0C676DBB" w14:textId="77777777" w:rsidR="00A06A28" w:rsidRPr="000D052A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76E96477" w14:textId="77777777" w:rsidR="00A06A28" w:rsidRPr="000D052A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72C018A5" w14:textId="0A85718C" w:rsidR="00A06A28" w:rsidRPr="000D052A" w:rsidRDefault="00C273B6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273B6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720" w:type="dxa"/>
            <w:shd w:val="clear" w:color="auto" w:fill="auto"/>
          </w:tcPr>
          <w:p w14:paraId="4E7E760A" w14:textId="77777777" w:rsidR="00A06A28" w:rsidRPr="000D052A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64834076" w14:textId="77777777" w:rsidR="00A06A28" w:rsidRPr="000D052A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A4CDF1D" w14:textId="62EA09A6" w:rsidR="00A06A28" w:rsidRPr="000D052A" w:rsidRDefault="00C273B6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94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273B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121812C3" w14:textId="77777777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094714C" w14:textId="4012E333" w:rsidR="00A06A28" w:rsidRPr="000D052A" w:rsidRDefault="00C273B6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94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273B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19CB3BC4" w14:textId="77777777" w:rsidR="00A06A28" w:rsidRPr="000D052A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4C088CD" w14:textId="63771A61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4CD59A" w14:textId="77777777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3AB201A" w14:textId="77777777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FB7743" w14:textId="77777777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81B1BCE" w14:textId="1BEDAED4" w:rsidR="00A06A28" w:rsidRPr="000D052A" w:rsidRDefault="00C273B6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94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273B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73069F33" w14:textId="77777777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01660E9" w14:textId="4F726F31" w:rsidR="00A06A28" w:rsidRPr="000D052A" w:rsidRDefault="00C273B6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94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273B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5590AE60" w14:textId="77777777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A7E69A6" w14:textId="30BA5FE3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A7D7CD" w14:textId="77777777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180EACCA" w14:textId="77777777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A06A28" w:rsidRPr="00073055" w14:paraId="01EEAF38" w14:textId="77777777" w:rsidTr="000D052A">
        <w:trPr>
          <w:gridAfter w:val="2"/>
          <w:wAfter w:w="1620" w:type="dxa"/>
        </w:trPr>
        <w:tc>
          <w:tcPr>
            <w:tcW w:w="2700" w:type="dxa"/>
          </w:tcPr>
          <w:p w14:paraId="6A11CB73" w14:textId="77777777" w:rsidR="00A06A28" w:rsidRPr="000D052A" w:rsidRDefault="00A06A28" w:rsidP="00A06A28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การค้าลาว จำกัด</w:t>
            </w:r>
          </w:p>
        </w:tc>
        <w:tc>
          <w:tcPr>
            <w:tcW w:w="630" w:type="dxa"/>
            <w:shd w:val="clear" w:color="auto" w:fill="auto"/>
          </w:tcPr>
          <w:p w14:paraId="47B6ECBE" w14:textId="0A573B32" w:rsidR="00A06A28" w:rsidRPr="000D052A" w:rsidRDefault="00C273B6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273B6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4FA5196D" w14:textId="77777777" w:rsidR="00A06A28" w:rsidRPr="000D052A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BCD53BA" w14:textId="7CAAAFC7" w:rsidR="00A06A28" w:rsidRPr="000D052A" w:rsidRDefault="00C273B6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273B6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5F11B3FA" w14:textId="77777777" w:rsidR="00A06A28" w:rsidRPr="000D052A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5325A82" w14:textId="5CC9CF55" w:rsidR="00A06A28" w:rsidRPr="000D052A" w:rsidRDefault="00C273B6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273B6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A06A28" w:rsidRPr="000D052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273B6">
              <w:rPr>
                <w:rFonts w:asciiTheme="majorBidi" w:hAnsiTheme="majorBidi" w:cstheme="majorBidi"/>
                <w:sz w:val="22"/>
                <w:szCs w:val="22"/>
              </w:rPr>
              <w:t>135</w:t>
            </w:r>
          </w:p>
        </w:tc>
        <w:tc>
          <w:tcPr>
            <w:tcW w:w="720" w:type="dxa"/>
            <w:shd w:val="clear" w:color="auto" w:fill="auto"/>
          </w:tcPr>
          <w:p w14:paraId="37C6FB27" w14:textId="77777777" w:rsidR="00A06A28" w:rsidRPr="000D052A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</w:rPr>
              <w:t>ล้านกีบ</w:t>
            </w:r>
          </w:p>
        </w:tc>
        <w:tc>
          <w:tcPr>
            <w:tcW w:w="270" w:type="dxa"/>
            <w:shd w:val="clear" w:color="auto" w:fill="auto"/>
          </w:tcPr>
          <w:p w14:paraId="679DDD69" w14:textId="77777777" w:rsidR="00A06A28" w:rsidRPr="000D052A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2E43E19C" w14:textId="0CA1BF9E" w:rsidR="00A06A28" w:rsidRPr="000D052A" w:rsidRDefault="00C273B6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273B6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A06A28" w:rsidRPr="000D052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273B6">
              <w:rPr>
                <w:rFonts w:asciiTheme="majorBidi" w:hAnsiTheme="majorBidi" w:cstheme="majorBidi"/>
                <w:sz w:val="22"/>
                <w:szCs w:val="22"/>
              </w:rPr>
              <w:t>135</w:t>
            </w:r>
          </w:p>
        </w:tc>
        <w:tc>
          <w:tcPr>
            <w:tcW w:w="720" w:type="dxa"/>
            <w:shd w:val="clear" w:color="auto" w:fill="auto"/>
          </w:tcPr>
          <w:p w14:paraId="7D32D6B0" w14:textId="77777777" w:rsidR="00A06A28" w:rsidRPr="000D052A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</w:rPr>
              <w:t>ล้านกีบ</w:t>
            </w:r>
          </w:p>
        </w:tc>
        <w:tc>
          <w:tcPr>
            <w:tcW w:w="270" w:type="dxa"/>
            <w:shd w:val="clear" w:color="auto" w:fill="auto"/>
          </w:tcPr>
          <w:p w14:paraId="226326E9" w14:textId="77777777" w:rsidR="00A06A28" w:rsidRPr="000D052A" w:rsidRDefault="00A06A28" w:rsidP="00A0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50D86D9E" w14:textId="34B56DE4" w:rsidR="00A06A28" w:rsidRPr="000D052A" w:rsidRDefault="00C273B6" w:rsidP="00A06A2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273B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19F2305A" w14:textId="77777777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7B359A06" w14:textId="1C1D820A" w:rsidR="00A06A28" w:rsidRPr="000D052A" w:rsidRDefault="00C273B6" w:rsidP="00A06A28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273B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5262D443" w14:textId="77777777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3475E063" w14:textId="64F65C95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C273B6" w:rsidRPr="00C273B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</w:t>
            </w: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92E0BD6" w14:textId="77777777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6688CA5C" w14:textId="7F73DD8D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C273B6" w:rsidRPr="00C273B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</w:t>
            </w: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8C81F6A" w14:textId="77777777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069DFE1" w14:textId="4252F980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BE8153" w14:textId="77777777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F7404AC" w14:textId="77777777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E42B2E" w14:textId="77777777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C593E61" w14:textId="78FD4A00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BAF1B3" w14:textId="77777777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CD71288" w14:textId="77777777" w:rsidR="00A06A28" w:rsidRPr="000D052A" w:rsidRDefault="00A06A28" w:rsidP="00A06A28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D052A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</w:tr>
      <w:tr w:rsidR="0055286E" w:rsidRPr="00073055" w14:paraId="7D3904C6" w14:textId="77777777" w:rsidTr="000D052A">
        <w:trPr>
          <w:gridAfter w:val="2"/>
          <w:wAfter w:w="1620" w:type="dxa"/>
        </w:trPr>
        <w:tc>
          <w:tcPr>
            <w:tcW w:w="2700" w:type="dxa"/>
          </w:tcPr>
          <w:p w14:paraId="3CC4B995" w14:textId="77777777" w:rsidR="0055286E" w:rsidRPr="000D052A" w:rsidRDefault="0055286E" w:rsidP="0055286E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6210527C" w14:textId="77777777" w:rsidR="0055286E" w:rsidRPr="000D052A" w:rsidRDefault="0055286E" w:rsidP="00552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7394939" w14:textId="77777777" w:rsidR="0055286E" w:rsidRPr="000D052A" w:rsidRDefault="0055286E" w:rsidP="00552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BBAD1F1" w14:textId="77777777" w:rsidR="0055286E" w:rsidRPr="000D052A" w:rsidRDefault="0055286E" w:rsidP="00552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914FA45" w14:textId="77777777" w:rsidR="0055286E" w:rsidRPr="000D052A" w:rsidRDefault="0055286E" w:rsidP="00552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4D1FC3D" w14:textId="77777777" w:rsidR="0055286E" w:rsidRPr="000D052A" w:rsidRDefault="0055286E" w:rsidP="00552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6C67B77" w14:textId="77777777" w:rsidR="0055286E" w:rsidRPr="000D052A" w:rsidRDefault="0055286E" w:rsidP="00552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77B4CC3" w14:textId="77777777" w:rsidR="0055286E" w:rsidRPr="000D052A" w:rsidRDefault="0055286E" w:rsidP="00552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403CA816" w14:textId="77777777" w:rsidR="0055286E" w:rsidRPr="000D052A" w:rsidRDefault="0055286E" w:rsidP="00552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2092643" w14:textId="77777777" w:rsidR="0055286E" w:rsidRPr="000D052A" w:rsidRDefault="0055286E" w:rsidP="00552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40DC31C" w14:textId="77777777" w:rsidR="0055286E" w:rsidRPr="000D052A" w:rsidRDefault="0055286E" w:rsidP="00552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03033A" w14:textId="6E09ADD2" w:rsidR="0055286E" w:rsidRPr="000D052A" w:rsidRDefault="00C273B6" w:rsidP="0055286E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C273B6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</w:t>
            </w:r>
            <w:r w:rsidR="0055286E" w:rsidRPr="000D052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C273B6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731</w:t>
            </w:r>
          </w:p>
        </w:tc>
        <w:tc>
          <w:tcPr>
            <w:tcW w:w="270" w:type="dxa"/>
            <w:shd w:val="clear" w:color="auto" w:fill="auto"/>
          </w:tcPr>
          <w:p w14:paraId="319FC427" w14:textId="77777777" w:rsidR="0055286E" w:rsidRPr="000D052A" w:rsidRDefault="0055286E" w:rsidP="0055286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34DE37" w14:textId="2D9AAC4A" w:rsidR="0055286E" w:rsidRPr="000D052A" w:rsidRDefault="00C273B6" w:rsidP="0055286E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C273B6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</w:t>
            </w:r>
            <w:r w:rsidR="0055286E" w:rsidRPr="000D052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C273B6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731</w:t>
            </w:r>
          </w:p>
        </w:tc>
        <w:tc>
          <w:tcPr>
            <w:tcW w:w="270" w:type="dxa"/>
            <w:shd w:val="clear" w:color="auto" w:fill="auto"/>
          </w:tcPr>
          <w:p w14:paraId="5C3DB9D9" w14:textId="77777777" w:rsidR="0055286E" w:rsidRPr="000D052A" w:rsidRDefault="0055286E" w:rsidP="00552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0F99D1" w14:textId="507B0E53" w:rsidR="0055286E" w:rsidRPr="00BA680C" w:rsidRDefault="0055286E" w:rsidP="0055286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8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BA680C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(</w:t>
            </w:r>
            <w:r w:rsidR="00C273B6" w:rsidRPr="00C273B6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473</w:t>
            </w:r>
            <w:r w:rsidRPr="00BA680C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C8CB48D" w14:textId="77777777" w:rsidR="0055286E" w:rsidRPr="00BA680C" w:rsidRDefault="0055286E" w:rsidP="0055286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F765F4" w14:textId="2EBF555F" w:rsidR="0055286E" w:rsidRPr="00BA680C" w:rsidRDefault="0055286E" w:rsidP="0055286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BA680C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(</w:t>
            </w:r>
            <w:r w:rsidR="00C273B6" w:rsidRPr="00C273B6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473</w:t>
            </w:r>
            <w:r w:rsidRPr="00BA680C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A0F2E96" w14:textId="77777777" w:rsidR="0055286E" w:rsidRPr="00BA680C" w:rsidRDefault="0055286E" w:rsidP="0055286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7B0E86" w14:textId="1BBB1D5F" w:rsidR="0055286E" w:rsidRPr="000D052A" w:rsidRDefault="00C273B6" w:rsidP="0055286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2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C273B6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</w:t>
            </w:r>
            <w:r w:rsidR="0055286E" w:rsidRPr="000D052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C273B6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258</w:t>
            </w:r>
          </w:p>
        </w:tc>
        <w:tc>
          <w:tcPr>
            <w:tcW w:w="270" w:type="dxa"/>
            <w:shd w:val="clear" w:color="auto" w:fill="auto"/>
          </w:tcPr>
          <w:p w14:paraId="52E9294F" w14:textId="77777777" w:rsidR="0055286E" w:rsidRPr="000D052A" w:rsidRDefault="0055286E" w:rsidP="0055286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E294A3" w14:textId="030A1997" w:rsidR="0055286E" w:rsidRPr="000D052A" w:rsidRDefault="00C273B6" w:rsidP="0055286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2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C273B6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</w:t>
            </w:r>
            <w:r w:rsidR="0055286E" w:rsidRPr="000D052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C273B6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258</w:t>
            </w:r>
          </w:p>
        </w:tc>
        <w:tc>
          <w:tcPr>
            <w:tcW w:w="270" w:type="dxa"/>
            <w:shd w:val="clear" w:color="auto" w:fill="auto"/>
          </w:tcPr>
          <w:p w14:paraId="706D225B" w14:textId="77777777" w:rsidR="0055286E" w:rsidRPr="000D052A" w:rsidRDefault="0055286E" w:rsidP="0055286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CBE18A" w14:textId="1F62F4F4" w:rsidR="0055286E" w:rsidRPr="000D052A" w:rsidRDefault="00C273B6" w:rsidP="0055286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C273B6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297</w:t>
            </w:r>
          </w:p>
        </w:tc>
        <w:tc>
          <w:tcPr>
            <w:tcW w:w="270" w:type="dxa"/>
            <w:shd w:val="clear" w:color="auto" w:fill="auto"/>
          </w:tcPr>
          <w:p w14:paraId="199834F1" w14:textId="77777777" w:rsidR="0055286E" w:rsidRPr="000D052A" w:rsidRDefault="0055286E" w:rsidP="0055286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33B1CD" w14:textId="118EDCE6" w:rsidR="0055286E" w:rsidRPr="000D052A" w:rsidRDefault="00C273B6" w:rsidP="0055286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C273B6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261</w:t>
            </w:r>
          </w:p>
        </w:tc>
      </w:tr>
      <w:tr w:rsidR="0055286E" w:rsidRPr="00073055" w14:paraId="49BB3D0A" w14:textId="77777777" w:rsidTr="000D052A">
        <w:trPr>
          <w:gridAfter w:val="2"/>
          <w:wAfter w:w="1620" w:type="dxa"/>
        </w:trPr>
        <w:tc>
          <w:tcPr>
            <w:tcW w:w="2700" w:type="dxa"/>
          </w:tcPr>
          <w:p w14:paraId="0F791126" w14:textId="77777777" w:rsidR="0055286E" w:rsidRPr="00074E97" w:rsidRDefault="0055286E" w:rsidP="0055286E">
            <w:pPr>
              <w:pStyle w:val="10"/>
              <w:tabs>
                <w:tab w:val="clear" w:pos="1080"/>
                <w:tab w:val="left" w:pos="27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293A3F7" w14:textId="77777777" w:rsidR="0055286E" w:rsidRPr="00FD7731" w:rsidRDefault="0055286E" w:rsidP="0055286E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506074E" w14:textId="77777777" w:rsidR="0055286E" w:rsidRPr="00FD7731" w:rsidRDefault="0055286E" w:rsidP="0055286E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both"/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33532D9A" w14:textId="77777777" w:rsidR="0055286E" w:rsidRPr="00FD7731" w:rsidRDefault="0055286E" w:rsidP="0055286E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90946DD" w14:textId="77777777" w:rsidR="0055286E" w:rsidRPr="00FD7731" w:rsidRDefault="0055286E" w:rsidP="0055286E">
            <w:pPr>
              <w:spacing w:line="240" w:lineRule="auto"/>
              <w:ind w:left="-10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630" w:type="dxa"/>
            <w:shd w:val="clear" w:color="auto" w:fill="auto"/>
          </w:tcPr>
          <w:p w14:paraId="13F03E91" w14:textId="77777777" w:rsidR="0055286E" w:rsidRPr="00FD7731" w:rsidRDefault="0055286E" w:rsidP="0055286E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29CEF96" w14:textId="77777777" w:rsidR="0055286E" w:rsidRPr="00FD7731" w:rsidRDefault="0055286E" w:rsidP="0055286E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99FF5BA" w14:textId="77777777" w:rsidR="0055286E" w:rsidRPr="00FD7731" w:rsidRDefault="0055286E" w:rsidP="0055286E">
            <w:pPr>
              <w:pStyle w:val="10"/>
              <w:rPr>
                <w:rFonts w:ascii="Angsana New" w:hAnsi="Angsana New" w:cs="Angsana New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68A2CF2A" w14:textId="77777777" w:rsidR="0055286E" w:rsidRPr="00FD7731" w:rsidRDefault="0055286E" w:rsidP="0055286E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8F272FF" w14:textId="77777777" w:rsidR="0055286E" w:rsidRPr="00FD7731" w:rsidRDefault="0055286E" w:rsidP="0055286E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8327A54" w14:textId="77777777" w:rsidR="0055286E" w:rsidRPr="00073055" w:rsidRDefault="0055286E" w:rsidP="0055286E">
            <w:pPr>
              <w:pStyle w:val="10"/>
              <w:rPr>
                <w:rFonts w:ascii="Angsana New" w:hAnsi="Angsana New" w:cs="Angsana New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638BAC40" w14:textId="77777777" w:rsidR="0055286E" w:rsidRPr="00D91F53" w:rsidRDefault="0055286E" w:rsidP="0055286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05BF4E3" w14:textId="77777777" w:rsidR="0055286E" w:rsidRPr="00D91F53" w:rsidRDefault="0055286E" w:rsidP="0055286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62CE4F93" w14:textId="77777777" w:rsidR="0055286E" w:rsidRPr="00D91F53" w:rsidRDefault="0055286E" w:rsidP="0055286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FCFB391" w14:textId="77777777" w:rsidR="0055286E" w:rsidRPr="00D91F53" w:rsidRDefault="0055286E" w:rsidP="0055286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7E287885" w14:textId="77777777" w:rsidR="0055286E" w:rsidRPr="00D91F53" w:rsidRDefault="0055286E" w:rsidP="0055286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1A48504" w14:textId="77777777" w:rsidR="0055286E" w:rsidRPr="00D91F53" w:rsidRDefault="0055286E" w:rsidP="0055286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4F8FF0A6" w14:textId="77777777" w:rsidR="0055286E" w:rsidRPr="00D91F53" w:rsidRDefault="0055286E" w:rsidP="0055286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00FF66E" w14:textId="77777777" w:rsidR="0055286E" w:rsidRPr="00D91F53" w:rsidRDefault="0055286E" w:rsidP="0055286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5F6DC9E7" w14:textId="77777777" w:rsidR="0055286E" w:rsidRPr="00D91F53" w:rsidRDefault="0055286E" w:rsidP="0055286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1E78AFF" w14:textId="77777777" w:rsidR="0055286E" w:rsidRPr="00D91F53" w:rsidRDefault="0055286E" w:rsidP="0055286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7ACC1793" w14:textId="77777777" w:rsidR="0055286E" w:rsidRPr="00D91F53" w:rsidRDefault="0055286E" w:rsidP="0055286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2B1526D" w14:textId="77777777" w:rsidR="0055286E" w:rsidRPr="00D91F53" w:rsidRDefault="0055286E" w:rsidP="0055286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67B3C1FD" w14:textId="77777777" w:rsidR="0055286E" w:rsidRPr="00D91F53" w:rsidRDefault="0055286E" w:rsidP="0055286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625EF0F" w14:textId="77777777" w:rsidR="0055286E" w:rsidRPr="00D91F53" w:rsidRDefault="0055286E" w:rsidP="0055286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285115BA" w14:textId="77777777" w:rsidR="0055286E" w:rsidRPr="00D91F53" w:rsidRDefault="0055286E" w:rsidP="0055286E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</w:tr>
    </w:tbl>
    <w:p w14:paraId="2F217283" w14:textId="77777777" w:rsidR="004D33BB" w:rsidRPr="00875959" w:rsidRDefault="004D33BB" w:rsidP="004D33BB">
      <w:pPr>
        <w:rPr>
          <w:rFonts w:ascii="Angsana New" w:hAnsi="Angsana New"/>
        </w:rPr>
        <w:sectPr w:rsidR="004D33BB" w:rsidRPr="00875959" w:rsidSect="00C946D3">
          <w:headerReference w:type="even" r:id="rId18"/>
          <w:headerReference w:type="default" r:id="rId19"/>
          <w:footerReference w:type="default" r:id="rId20"/>
          <w:headerReference w:type="first" r:id="rId21"/>
          <w:pgSz w:w="16834" w:h="11909" w:orient="landscape" w:code="9"/>
          <w:pgMar w:top="1152" w:right="691" w:bottom="1080" w:left="1080" w:header="475" w:footer="490" w:gutter="0"/>
          <w:cols w:space="720"/>
        </w:sectPr>
      </w:pPr>
    </w:p>
    <w:p w14:paraId="282C45B4" w14:textId="77777777" w:rsidR="00414E86" w:rsidRPr="00D942F6" w:rsidRDefault="00414E86" w:rsidP="00414E86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อสังหาริมทรัพย์เพื่อการลงทุน</w:t>
      </w:r>
    </w:p>
    <w:p w14:paraId="457ADBFD" w14:textId="77777777" w:rsidR="00414E86" w:rsidRPr="008970A9" w:rsidRDefault="00414E86" w:rsidP="00414E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2A94CE3A" w14:textId="3E2AC912" w:rsidR="00414E86" w:rsidRPr="008970A9" w:rsidRDefault="00414E86" w:rsidP="00414E86">
      <w:pPr>
        <w:ind w:left="533"/>
        <w:jc w:val="thaiDistribute"/>
        <w:rPr>
          <w:rFonts w:asciiTheme="majorBidi" w:hAnsiTheme="majorBidi"/>
          <w:sz w:val="30"/>
          <w:szCs w:val="30"/>
          <w:cs/>
        </w:rPr>
      </w:pPr>
      <w:r w:rsidRPr="00503E74">
        <w:rPr>
          <w:rFonts w:asciiTheme="majorBidi" w:hAnsiTheme="majorBidi" w:hint="cs"/>
          <w:sz w:val="30"/>
          <w:szCs w:val="30"/>
          <w:cs/>
        </w:rPr>
        <w:t>ในการประชุมคณะกรรมการบริษัทเมื่อวันที่</w:t>
      </w:r>
      <w:r w:rsidRPr="00503E74">
        <w:rPr>
          <w:rFonts w:asciiTheme="majorBidi" w:hAnsiTheme="majorBidi"/>
          <w:sz w:val="30"/>
          <w:szCs w:val="30"/>
          <w:cs/>
        </w:rPr>
        <w:t xml:space="preserve"> </w:t>
      </w:r>
      <w:r w:rsidR="00C273B6" w:rsidRPr="00C273B6">
        <w:rPr>
          <w:rFonts w:asciiTheme="majorBidi" w:hAnsiTheme="majorBidi"/>
          <w:sz w:val="30"/>
          <w:szCs w:val="30"/>
        </w:rPr>
        <w:t>13</w:t>
      </w:r>
      <w:r w:rsidRPr="00503E74">
        <w:rPr>
          <w:rFonts w:asciiTheme="majorBidi" w:hAnsiTheme="majorBidi"/>
          <w:sz w:val="30"/>
          <w:szCs w:val="30"/>
          <w:cs/>
        </w:rPr>
        <w:t xml:space="preserve"> </w:t>
      </w:r>
      <w:r w:rsidRPr="00503E74">
        <w:rPr>
          <w:rFonts w:asciiTheme="majorBidi" w:hAnsiTheme="majorBidi" w:hint="cs"/>
          <w:sz w:val="30"/>
          <w:szCs w:val="30"/>
          <w:cs/>
        </w:rPr>
        <w:t>พฤษภาคม</w:t>
      </w:r>
      <w:r w:rsidRPr="00503E74">
        <w:rPr>
          <w:rFonts w:asciiTheme="majorBidi" w:hAnsiTheme="majorBidi"/>
          <w:sz w:val="30"/>
          <w:szCs w:val="30"/>
          <w:cs/>
        </w:rPr>
        <w:t xml:space="preserve"> </w:t>
      </w:r>
      <w:r w:rsidR="00C273B6" w:rsidRPr="00C273B6">
        <w:rPr>
          <w:rFonts w:asciiTheme="majorBidi" w:hAnsiTheme="majorBidi"/>
          <w:sz w:val="30"/>
          <w:szCs w:val="30"/>
        </w:rPr>
        <w:t>2563</w:t>
      </w:r>
      <w:r w:rsidRPr="00503E74">
        <w:rPr>
          <w:rFonts w:asciiTheme="majorBidi" w:hAnsiTheme="majorBidi"/>
          <w:sz w:val="30"/>
          <w:szCs w:val="30"/>
          <w:cs/>
        </w:rPr>
        <w:t xml:space="preserve"> </w:t>
      </w:r>
      <w:r w:rsidRPr="00503E74">
        <w:rPr>
          <w:rFonts w:asciiTheme="majorBidi" w:hAnsiTheme="majorBidi" w:hint="cs"/>
          <w:sz w:val="30"/>
          <w:szCs w:val="30"/>
          <w:cs/>
        </w:rPr>
        <w:t>คณะกรรมการบริษัทมีมติเห็นชอบให้บริษ</w:t>
      </w:r>
      <w:r w:rsidR="00FB198D">
        <w:rPr>
          <w:rFonts w:asciiTheme="majorBidi" w:hAnsiTheme="majorBidi" w:hint="cs"/>
          <w:sz w:val="30"/>
          <w:szCs w:val="30"/>
          <w:cs/>
        </w:rPr>
        <w:t>ั</w:t>
      </w:r>
      <w:r w:rsidRPr="00503E74">
        <w:rPr>
          <w:rFonts w:asciiTheme="majorBidi" w:hAnsiTheme="majorBidi" w:hint="cs"/>
          <w:sz w:val="30"/>
          <w:szCs w:val="30"/>
          <w:cs/>
        </w:rPr>
        <w:t xml:space="preserve">ทเข้าทำการขายอสังหาริมทรัพย์เพื่อการลงทุนแห่งหนึ่งซึ่งเป็นที่ดินพร้อมสิ่งปลูกสร้างให้แก่บริษัทที่เกี่ยวข้องกันแห่งหนึ่งซึ่งเป็นผู้ชนะการประมูลในราคา </w:t>
      </w:r>
      <w:r w:rsidR="00C273B6" w:rsidRPr="00C273B6">
        <w:rPr>
          <w:rFonts w:asciiTheme="majorBidi" w:hAnsiTheme="majorBidi"/>
          <w:sz w:val="30"/>
          <w:szCs w:val="30"/>
        </w:rPr>
        <w:t>205</w:t>
      </w:r>
      <w:r w:rsidRPr="00503E74">
        <w:rPr>
          <w:rFonts w:asciiTheme="majorBidi" w:hAnsiTheme="majorBidi"/>
          <w:sz w:val="30"/>
          <w:szCs w:val="30"/>
        </w:rPr>
        <w:t xml:space="preserve"> </w:t>
      </w:r>
      <w:r w:rsidRPr="00503E74">
        <w:rPr>
          <w:rFonts w:asciiTheme="majorBidi" w:hAnsiTheme="majorBidi" w:hint="cs"/>
          <w:sz w:val="30"/>
          <w:szCs w:val="30"/>
          <w:cs/>
        </w:rPr>
        <w:t>ล้านบาท  โดยมีวัตถุประสงค์ของการทำรายการเพื่อเสริมสภาพคล่องและใช้เป็นเงินทุนหมุนเวียนในงานโครงการต่าง ๆ ในสถานการณ์การแพร่ระบาดของ</w:t>
      </w:r>
      <w:r w:rsidR="00E72785">
        <w:rPr>
          <w:rFonts w:asciiTheme="majorBidi" w:hAnsiTheme="majorBidi" w:hint="cs"/>
          <w:sz w:val="30"/>
          <w:szCs w:val="30"/>
          <w:cs/>
        </w:rPr>
        <w:t xml:space="preserve">โรคโควิด </w:t>
      </w:r>
      <w:r w:rsidR="00C273B6" w:rsidRPr="00C273B6">
        <w:rPr>
          <w:rFonts w:asciiTheme="majorBidi" w:hAnsiTheme="majorBidi"/>
          <w:sz w:val="30"/>
          <w:szCs w:val="30"/>
        </w:rPr>
        <w:t>19</w:t>
      </w:r>
      <w:r w:rsidRPr="00503E74">
        <w:rPr>
          <w:rFonts w:asciiTheme="majorBidi" w:hAnsiTheme="majorBidi"/>
          <w:sz w:val="30"/>
          <w:szCs w:val="30"/>
        </w:rPr>
        <w:t xml:space="preserve"> </w:t>
      </w:r>
      <w:r w:rsidRPr="00503E74">
        <w:rPr>
          <w:rFonts w:asciiTheme="majorBidi" w:hAnsiTheme="majorBidi" w:hint="cs"/>
          <w:sz w:val="30"/>
          <w:szCs w:val="30"/>
          <w:cs/>
        </w:rPr>
        <w:t>บริษัทต้องดำเนินการให้มีการประชุมผู้ถือหุ้นเพื่อขออนุมัติการเข้าทำรายการ</w:t>
      </w:r>
      <w:r w:rsidRPr="00503E74">
        <w:rPr>
          <w:rFonts w:asciiTheme="majorBidi" w:hAnsiTheme="majorBidi"/>
          <w:sz w:val="30"/>
          <w:szCs w:val="30"/>
          <w:cs/>
        </w:rPr>
        <w:t xml:space="preserve"> </w:t>
      </w:r>
      <w:r w:rsidRPr="00503E74">
        <w:rPr>
          <w:rFonts w:asciiTheme="majorBidi" w:hAnsiTheme="majorBidi" w:hint="cs"/>
          <w:sz w:val="30"/>
          <w:szCs w:val="30"/>
          <w:cs/>
        </w:rPr>
        <w:t>โดยจะต้องได้รับการอนุมัติจากที่ประชุมผู้ถือหุ้นด้วยคะแนนเสียงไม่น้อยกว่า</w:t>
      </w:r>
      <w:r w:rsidRPr="00503E74">
        <w:rPr>
          <w:rFonts w:asciiTheme="majorBidi" w:hAnsiTheme="majorBidi"/>
          <w:sz w:val="30"/>
          <w:szCs w:val="30"/>
          <w:cs/>
        </w:rPr>
        <w:t xml:space="preserve"> </w:t>
      </w:r>
      <w:r w:rsidR="00C273B6" w:rsidRPr="00C273B6">
        <w:rPr>
          <w:rFonts w:asciiTheme="majorBidi" w:hAnsiTheme="majorBidi"/>
          <w:sz w:val="30"/>
          <w:szCs w:val="30"/>
        </w:rPr>
        <w:t>3</w:t>
      </w:r>
      <w:r w:rsidRPr="00503E74">
        <w:rPr>
          <w:rFonts w:asciiTheme="majorBidi" w:hAnsiTheme="majorBidi"/>
          <w:sz w:val="30"/>
          <w:szCs w:val="30"/>
          <w:cs/>
        </w:rPr>
        <w:t xml:space="preserve"> </w:t>
      </w:r>
      <w:r w:rsidRPr="00503E74">
        <w:rPr>
          <w:rFonts w:asciiTheme="majorBidi" w:hAnsiTheme="majorBidi" w:hint="cs"/>
          <w:sz w:val="30"/>
          <w:szCs w:val="30"/>
          <w:cs/>
        </w:rPr>
        <w:t>ใน</w:t>
      </w:r>
      <w:r w:rsidRPr="00503E74">
        <w:rPr>
          <w:rFonts w:asciiTheme="majorBidi" w:hAnsiTheme="majorBidi"/>
          <w:sz w:val="30"/>
          <w:szCs w:val="30"/>
          <w:cs/>
        </w:rPr>
        <w:t xml:space="preserve"> </w:t>
      </w:r>
      <w:r w:rsidR="00C273B6" w:rsidRPr="00C273B6">
        <w:rPr>
          <w:rFonts w:asciiTheme="majorBidi" w:hAnsiTheme="majorBidi"/>
          <w:sz w:val="30"/>
          <w:szCs w:val="30"/>
        </w:rPr>
        <w:t>4</w:t>
      </w:r>
      <w:r w:rsidRPr="00503E74">
        <w:rPr>
          <w:rFonts w:asciiTheme="majorBidi" w:hAnsiTheme="majorBidi"/>
          <w:sz w:val="30"/>
          <w:szCs w:val="30"/>
          <w:cs/>
        </w:rPr>
        <w:t xml:space="preserve"> </w:t>
      </w:r>
      <w:r w:rsidRPr="00503E74">
        <w:rPr>
          <w:rFonts w:asciiTheme="majorBidi" w:hAnsiTheme="majorBidi" w:hint="cs"/>
          <w:sz w:val="30"/>
          <w:szCs w:val="30"/>
          <w:cs/>
        </w:rPr>
        <w:t>ของจำนวนเสียงทั้งหมดของผู้ถือหุ้นที่มาประชุมและมีสิทธิออกเสียงลงคะแนน</w:t>
      </w:r>
      <w:r w:rsidR="00FB198D">
        <w:rPr>
          <w:rFonts w:asciiTheme="majorBidi" w:hAnsiTheme="majorBidi"/>
          <w:sz w:val="30"/>
          <w:szCs w:val="30"/>
          <w:cs/>
        </w:rPr>
        <w:br/>
      </w:r>
      <w:r w:rsidRPr="00503E74">
        <w:rPr>
          <w:rFonts w:asciiTheme="majorBidi" w:hAnsiTheme="majorBidi" w:hint="cs"/>
          <w:sz w:val="30"/>
          <w:szCs w:val="30"/>
          <w:cs/>
        </w:rPr>
        <w:t xml:space="preserve">โดยไม่นับส่วนของผู้ถือหุ้นที่มีส่วนได้ส่วนเสีย  </w:t>
      </w:r>
      <w:r w:rsidR="005A490A" w:rsidRPr="00503E74">
        <w:rPr>
          <w:rFonts w:asciiTheme="majorBidi" w:hAnsiTheme="majorBidi" w:hint="cs"/>
          <w:sz w:val="30"/>
          <w:szCs w:val="30"/>
          <w:cs/>
        </w:rPr>
        <w:t xml:space="preserve">ณ วันที่ </w:t>
      </w:r>
      <w:r w:rsidR="00C273B6" w:rsidRPr="00C273B6">
        <w:rPr>
          <w:rFonts w:asciiTheme="majorBidi" w:hAnsiTheme="majorBidi"/>
          <w:sz w:val="30"/>
          <w:szCs w:val="30"/>
        </w:rPr>
        <w:t>30</w:t>
      </w:r>
      <w:r w:rsidR="005A490A" w:rsidRPr="00503E74">
        <w:rPr>
          <w:rFonts w:asciiTheme="majorBidi" w:hAnsiTheme="majorBidi"/>
          <w:sz w:val="30"/>
          <w:szCs w:val="30"/>
        </w:rPr>
        <w:t xml:space="preserve"> </w:t>
      </w:r>
      <w:r w:rsidR="005A490A" w:rsidRPr="00503E74">
        <w:rPr>
          <w:rFonts w:asciiTheme="majorBidi" w:hAnsiTheme="majorBidi" w:hint="cs"/>
          <w:sz w:val="30"/>
          <w:szCs w:val="30"/>
          <w:cs/>
        </w:rPr>
        <w:t xml:space="preserve">มิถุนายน </w:t>
      </w:r>
      <w:r w:rsidR="00C273B6" w:rsidRPr="00C273B6">
        <w:rPr>
          <w:rFonts w:asciiTheme="majorBidi" w:hAnsiTheme="majorBidi"/>
          <w:sz w:val="30"/>
          <w:szCs w:val="30"/>
        </w:rPr>
        <w:t>2563</w:t>
      </w:r>
      <w:r w:rsidR="005A490A" w:rsidRPr="00503E74">
        <w:rPr>
          <w:rFonts w:asciiTheme="majorBidi" w:hAnsiTheme="majorBidi"/>
          <w:sz w:val="30"/>
          <w:szCs w:val="30"/>
        </w:rPr>
        <w:t xml:space="preserve"> </w:t>
      </w:r>
      <w:r w:rsidR="005A490A" w:rsidRPr="00503E74">
        <w:rPr>
          <w:rFonts w:asciiTheme="majorBidi" w:hAnsiTheme="majorBidi" w:hint="cs"/>
          <w:sz w:val="30"/>
          <w:szCs w:val="30"/>
          <w:cs/>
        </w:rPr>
        <w:t>กลุ่มบริษัทจึงไม่ได้จัดประเภทรายการอสังหาริมทรัพย์เพื่อการลงทุนดังกล่าวเป็นสินทรัพย์ไม่หมุนเวียนที่ถือไว้เพื่อขาย เนื่องจาก</w:t>
      </w:r>
      <w:r w:rsidR="00AF6C90" w:rsidRPr="00503E74">
        <w:rPr>
          <w:rFonts w:asciiTheme="majorBidi" w:hAnsiTheme="majorBidi" w:hint="cs"/>
          <w:sz w:val="30"/>
          <w:szCs w:val="30"/>
          <w:cs/>
        </w:rPr>
        <w:t>บริษัทไม่สามารถคาดการณ์ผลของการอนุมัติ</w:t>
      </w:r>
      <w:r w:rsidR="00503E74" w:rsidRPr="00503E74">
        <w:rPr>
          <w:rFonts w:asciiTheme="majorBidi" w:hAnsiTheme="majorBidi" w:hint="cs"/>
          <w:sz w:val="30"/>
          <w:szCs w:val="30"/>
          <w:cs/>
        </w:rPr>
        <w:t>รายการขาย</w:t>
      </w:r>
      <w:r w:rsidR="00BC1AB9">
        <w:rPr>
          <w:rFonts w:asciiTheme="majorBidi" w:hAnsiTheme="majorBidi" w:hint="cs"/>
          <w:sz w:val="30"/>
          <w:szCs w:val="30"/>
          <w:cs/>
        </w:rPr>
        <w:t>ดังกล่าว</w:t>
      </w:r>
      <w:r w:rsidR="00503E74" w:rsidRPr="00503E74">
        <w:rPr>
          <w:rFonts w:asciiTheme="majorBidi" w:hAnsiTheme="majorBidi" w:hint="cs"/>
          <w:sz w:val="30"/>
          <w:szCs w:val="30"/>
          <w:cs/>
        </w:rPr>
        <w:t>จากที่ประชุมผู้ถือหุ้น</w:t>
      </w:r>
      <w:r w:rsidR="00BF1796">
        <w:rPr>
          <w:rFonts w:asciiTheme="majorBidi" w:hAnsiTheme="majorBidi" w:hint="cs"/>
          <w:sz w:val="30"/>
          <w:szCs w:val="30"/>
          <w:cs/>
        </w:rPr>
        <w:t>ได้</w:t>
      </w:r>
    </w:p>
    <w:p w14:paraId="58BEBB82" w14:textId="77777777" w:rsidR="00414E86" w:rsidRDefault="00414E86" w:rsidP="00414E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3132E92D" w14:textId="152BD777" w:rsidR="00AC16A8" w:rsidRPr="004F1FC6" w:rsidRDefault="00AC16A8" w:rsidP="009B2CFB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หนี้สินที่มีภาระดอกเบี้ย</w:t>
      </w:r>
    </w:p>
    <w:p w14:paraId="0928382C" w14:textId="77777777" w:rsidR="00AC16A8" w:rsidRPr="000F7FEB" w:rsidRDefault="00AC16A8" w:rsidP="00AC16A8">
      <w:pPr>
        <w:rPr>
          <w:rFonts w:ascii="Angsana New" w:hAnsi="Angsana New"/>
          <w:sz w:val="24"/>
          <w:szCs w:val="24"/>
        </w:rPr>
      </w:pPr>
    </w:p>
    <w:p w14:paraId="66FF94C6" w14:textId="77777777" w:rsidR="008C4E8E" w:rsidRPr="00C81C4B" w:rsidRDefault="008C4E8E" w:rsidP="008C4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C81C4B">
        <w:rPr>
          <w:rFonts w:ascii="Angsana New" w:hAnsi="Angsana New"/>
          <w:b/>
          <w:bCs/>
          <w:i/>
          <w:iCs/>
          <w:sz w:val="30"/>
          <w:szCs w:val="30"/>
          <w:cs/>
        </w:rPr>
        <w:t>เงินเบิกเกินบัญชี</w:t>
      </w:r>
      <w:r w:rsidRPr="00C81C4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ธนาคาร</w:t>
      </w:r>
      <w:r w:rsidRPr="00C81C4B">
        <w:rPr>
          <w:rFonts w:ascii="Angsana New" w:hAnsi="Angsana New"/>
          <w:b/>
          <w:bCs/>
          <w:i/>
          <w:iCs/>
          <w:sz w:val="30"/>
          <w:szCs w:val="30"/>
          <w:cs/>
        </w:rPr>
        <w:t>และเงินกู้ยืม</w:t>
      </w:r>
      <w:r w:rsidRPr="00C81C4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ระยะสั้น</w:t>
      </w:r>
      <w:r w:rsidRPr="00C81C4B">
        <w:rPr>
          <w:rFonts w:ascii="Angsana New" w:hAnsi="Angsana New"/>
          <w:b/>
          <w:bCs/>
          <w:i/>
          <w:iCs/>
          <w:sz w:val="30"/>
          <w:szCs w:val="30"/>
          <w:cs/>
        </w:rPr>
        <w:t>จากสถาบันการเงิน</w:t>
      </w:r>
      <w:r w:rsidRPr="00C81C4B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และบุคคลหรือกิจการที่เกี่ยวข้องกัน</w:t>
      </w:r>
    </w:p>
    <w:p w14:paraId="75FB50E2" w14:textId="77777777" w:rsidR="008C4E8E" w:rsidRPr="000F7FEB" w:rsidRDefault="008C4E8E" w:rsidP="008C4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455AEFF4" w14:textId="77777777" w:rsidR="008C4E8E" w:rsidRPr="008A3576" w:rsidRDefault="008C4E8E" w:rsidP="008C4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A3576">
        <w:rPr>
          <w:rFonts w:ascii="Angsana New" w:hAnsi="Angsana New" w:hint="cs"/>
          <w:sz w:val="30"/>
          <w:szCs w:val="30"/>
          <w:cs/>
        </w:rPr>
        <w:t>ตามเงื่อนไขของสัญญาเงินกู้ยืมระยะสั้นบางฉบับ</w:t>
      </w:r>
      <w:r w:rsidRPr="008A3576">
        <w:rPr>
          <w:rFonts w:ascii="Angsana New" w:hAnsi="Angsana New"/>
          <w:sz w:val="30"/>
          <w:szCs w:val="30"/>
        </w:rPr>
        <w:t xml:space="preserve"> </w:t>
      </w:r>
      <w:r w:rsidRPr="008A3576">
        <w:rPr>
          <w:rFonts w:ascii="Angsana New" w:hAnsi="Angsana New" w:hint="cs"/>
          <w:sz w:val="30"/>
          <w:szCs w:val="30"/>
          <w:cs/>
        </w:rPr>
        <w:t>กลุ่ม</w:t>
      </w:r>
      <w:r w:rsidRPr="008A3576">
        <w:rPr>
          <w:rFonts w:ascii="Angsana New" w:hAnsi="Angsana New"/>
          <w:sz w:val="30"/>
          <w:szCs w:val="30"/>
          <w:cs/>
        </w:rPr>
        <w:t>บริษัท</w:t>
      </w:r>
      <w:r w:rsidRPr="008A3576">
        <w:rPr>
          <w:rFonts w:ascii="Angsana New" w:hAnsi="Angsana New" w:hint="cs"/>
          <w:sz w:val="30"/>
          <w:szCs w:val="30"/>
          <w:cs/>
        </w:rPr>
        <w:t>ได้มีการมอบอำนาจการรับเงินจากลูกหนี้การค้า</w:t>
      </w:r>
      <w:r w:rsidR="00164F36">
        <w:rPr>
          <w:rFonts w:ascii="Angsana New" w:hAnsi="Angsana New" w:hint="cs"/>
          <w:sz w:val="30"/>
          <w:szCs w:val="30"/>
          <w:cs/>
        </w:rPr>
        <w:t>ตามสัญญา</w:t>
      </w:r>
      <w:r w:rsidRPr="008A3576">
        <w:rPr>
          <w:rFonts w:ascii="Angsana New" w:hAnsi="Angsana New" w:hint="cs"/>
          <w:sz w:val="30"/>
          <w:szCs w:val="30"/>
          <w:cs/>
        </w:rPr>
        <w:t>การให้บริการ</w:t>
      </w:r>
      <w:r w:rsidR="00164F36">
        <w:rPr>
          <w:rFonts w:ascii="Angsana New" w:hAnsi="Angsana New" w:hint="cs"/>
          <w:sz w:val="30"/>
          <w:szCs w:val="30"/>
          <w:cs/>
        </w:rPr>
        <w:t>บางส่วน</w:t>
      </w:r>
      <w:r w:rsidRPr="008A3576">
        <w:rPr>
          <w:rFonts w:ascii="Angsana New" w:hAnsi="Angsana New" w:hint="cs"/>
          <w:sz w:val="30"/>
          <w:szCs w:val="30"/>
          <w:cs/>
        </w:rPr>
        <w:t>ให้กับ</w:t>
      </w:r>
      <w:r w:rsidR="00AD1294">
        <w:rPr>
          <w:rFonts w:ascii="Angsana New" w:hAnsi="Angsana New" w:hint="cs"/>
          <w:sz w:val="30"/>
          <w:szCs w:val="30"/>
          <w:cs/>
        </w:rPr>
        <w:t>สถาบันการเงิน</w:t>
      </w:r>
    </w:p>
    <w:p w14:paraId="4CB4353D" w14:textId="77777777" w:rsidR="008C4E8E" w:rsidRPr="000F7FEB" w:rsidRDefault="008C4E8E" w:rsidP="008C4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386B3795" w14:textId="77777777" w:rsidR="008C4E8E" w:rsidRDefault="008C4E8E" w:rsidP="008C4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A3576">
        <w:rPr>
          <w:rFonts w:ascii="Angsana New" w:hAnsi="Angsana New"/>
          <w:sz w:val="30"/>
          <w:szCs w:val="30"/>
          <w:cs/>
        </w:rPr>
        <w:t xml:space="preserve">ตามเงื่อนไขของสัญญาเกี่ยวกับการทำทรัสต์รีซีทส์ </w:t>
      </w:r>
      <w:r w:rsidRPr="008A3576">
        <w:rPr>
          <w:rFonts w:ascii="Angsana New" w:hAnsi="Angsana New" w:hint="cs"/>
          <w:sz w:val="30"/>
          <w:szCs w:val="30"/>
          <w:cs/>
        </w:rPr>
        <w:t>กลุ่ม</w:t>
      </w:r>
      <w:r w:rsidRPr="008A3576">
        <w:rPr>
          <w:rFonts w:ascii="Angsana New" w:hAnsi="Angsana New"/>
          <w:sz w:val="30"/>
          <w:szCs w:val="30"/>
          <w:cs/>
        </w:rPr>
        <w:t>บริษัท</w:t>
      </w:r>
      <w:r w:rsidRPr="008A3576">
        <w:rPr>
          <w:rFonts w:ascii="Angsana New" w:hAnsi="Angsana New"/>
          <w:sz w:val="30"/>
          <w:szCs w:val="30"/>
        </w:rPr>
        <w:t>/</w:t>
      </w:r>
      <w:r w:rsidRPr="008A3576">
        <w:rPr>
          <w:rFonts w:ascii="Angsana New" w:hAnsi="Angsana New"/>
          <w:sz w:val="30"/>
          <w:szCs w:val="30"/>
          <w:cs/>
        </w:rPr>
        <w:t>บริษัทนำเข้าสินค้าที่สั่งเข้ามาภายใต้การใช้เครดิตของ</w:t>
      </w:r>
      <w:r w:rsidR="00AD1294">
        <w:rPr>
          <w:rFonts w:ascii="Angsana New" w:hAnsi="Angsana New" w:hint="cs"/>
          <w:sz w:val="30"/>
          <w:szCs w:val="30"/>
          <w:cs/>
        </w:rPr>
        <w:t>สถาบันการเงิน</w:t>
      </w:r>
      <w:r w:rsidRPr="008A3576">
        <w:rPr>
          <w:rFonts w:ascii="Angsana New" w:hAnsi="Angsana New"/>
          <w:sz w:val="30"/>
          <w:szCs w:val="30"/>
          <w:cs/>
        </w:rPr>
        <w:t xml:space="preserve"> ดังนั้น </w:t>
      </w:r>
      <w:r w:rsidRPr="008A3576">
        <w:rPr>
          <w:rFonts w:ascii="Angsana New" w:hAnsi="Angsana New" w:hint="cs"/>
          <w:sz w:val="30"/>
          <w:szCs w:val="30"/>
          <w:cs/>
        </w:rPr>
        <w:t>กลุ่ม</w:t>
      </w:r>
      <w:r w:rsidRPr="008A3576">
        <w:rPr>
          <w:rFonts w:ascii="Angsana New" w:hAnsi="Angsana New"/>
          <w:sz w:val="30"/>
          <w:szCs w:val="30"/>
          <w:cs/>
        </w:rPr>
        <w:t>บริษัท</w:t>
      </w:r>
      <w:r w:rsidRPr="008A3576">
        <w:rPr>
          <w:rFonts w:ascii="Angsana New" w:hAnsi="Angsana New"/>
          <w:sz w:val="30"/>
          <w:szCs w:val="30"/>
        </w:rPr>
        <w:t>/</w:t>
      </w:r>
      <w:r w:rsidRPr="008A3576">
        <w:rPr>
          <w:rFonts w:ascii="Angsana New" w:hAnsi="Angsana New"/>
          <w:sz w:val="30"/>
          <w:szCs w:val="30"/>
          <w:cs/>
        </w:rPr>
        <w:t>บริษัทดังกล่าวจึงต้องมีภาระผูกพันต่อ</w:t>
      </w:r>
      <w:r w:rsidR="00AD1294">
        <w:rPr>
          <w:rFonts w:ascii="Angsana New" w:hAnsi="Angsana New" w:hint="cs"/>
          <w:sz w:val="30"/>
          <w:szCs w:val="30"/>
          <w:cs/>
        </w:rPr>
        <w:t>สถาบันการเงิน</w:t>
      </w:r>
      <w:r w:rsidRPr="008A3576">
        <w:rPr>
          <w:rFonts w:ascii="Angsana New" w:hAnsi="Angsana New"/>
          <w:sz w:val="30"/>
          <w:szCs w:val="30"/>
          <w:cs/>
        </w:rPr>
        <w:t>สำหรับสินค้าดังกล่าวทั้งที่คงเหลืออยู่หรือขายไป</w:t>
      </w:r>
    </w:p>
    <w:p w14:paraId="0440217B" w14:textId="77777777" w:rsidR="008C4E8E" w:rsidRPr="000F7FEB" w:rsidRDefault="008C4E8E" w:rsidP="00AC16A8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24"/>
          <w:szCs w:val="24"/>
          <w:lang w:bidi="th-TH"/>
        </w:rPr>
      </w:pPr>
    </w:p>
    <w:p w14:paraId="2B5110B3" w14:textId="77777777" w:rsidR="00100621" w:rsidRPr="00C81C4B" w:rsidRDefault="00100621" w:rsidP="001006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C81C4B">
        <w:rPr>
          <w:rFonts w:ascii="Angsana New" w:hAnsi="Angsana New"/>
          <w:b/>
          <w:bCs/>
          <w:i/>
          <w:iCs/>
          <w:sz w:val="30"/>
          <w:szCs w:val="30"/>
          <w:cs/>
        </w:rPr>
        <w:t>เงินกู้ยืม</w:t>
      </w:r>
      <w:r w:rsidRPr="00C81C4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ระยะ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ยาว</w:t>
      </w:r>
      <w:r w:rsidRPr="00C81C4B">
        <w:rPr>
          <w:rFonts w:ascii="Angsana New" w:hAnsi="Angsana New"/>
          <w:b/>
          <w:bCs/>
          <w:i/>
          <w:iCs/>
          <w:sz w:val="30"/>
          <w:szCs w:val="30"/>
          <w:cs/>
        </w:rPr>
        <w:t>จากสถาบันการเงิน</w:t>
      </w:r>
      <w:r w:rsidR="00374A6E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และบุคคลหรือกิจการที่เกี่ยวข้องกัน</w:t>
      </w:r>
    </w:p>
    <w:p w14:paraId="5FFA7286" w14:textId="77777777" w:rsidR="00100621" w:rsidRPr="000F7FEB" w:rsidRDefault="00100621" w:rsidP="00100621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24"/>
          <w:szCs w:val="24"/>
          <w:lang w:bidi="th-TH"/>
        </w:rPr>
      </w:pPr>
    </w:p>
    <w:p w14:paraId="2608742B" w14:textId="77777777" w:rsidR="00100621" w:rsidRDefault="00100621" w:rsidP="00CC08A2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  <w:lang w:eastAsia="zh-CN"/>
        </w:rPr>
      </w:pPr>
      <w:r>
        <w:rPr>
          <w:rFonts w:ascii="Angsana New" w:hAnsi="Angsana New" w:hint="cs"/>
          <w:sz w:val="30"/>
          <w:szCs w:val="30"/>
          <w:cs/>
        </w:rPr>
        <w:t xml:space="preserve">บริษัทย่อยแห่งหนึ่งได้มีการวางหลักประกันเงินกู้เป็นสิทธิการรับเงินค่าเช่าในพื้นที่บางแห่ง </w:t>
      </w:r>
      <w:r w:rsidR="00BA7702">
        <w:rPr>
          <w:rFonts w:ascii="Angsana New" w:hAnsi="Angsana New" w:hint="cs"/>
          <w:sz w:val="30"/>
          <w:szCs w:val="30"/>
          <w:cs/>
        </w:rPr>
        <w:t xml:space="preserve">อสังหาริมทรัพย์เพื่อการลงทุนแห่งหนึ่ง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  <w:lang w:eastAsia="zh-CN"/>
        </w:rPr>
        <w:t xml:space="preserve">negative pledge </w:t>
      </w:r>
      <w:r>
        <w:rPr>
          <w:rFonts w:ascii="Angsana New" w:hAnsi="Angsana New" w:hint="cs"/>
          <w:sz w:val="30"/>
          <w:szCs w:val="30"/>
          <w:cs/>
          <w:lang w:eastAsia="zh-CN"/>
        </w:rPr>
        <w:t>ทรัพย์สินของบริษัทย่อยดังกล่าว</w:t>
      </w:r>
    </w:p>
    <w:p w14:paraId="2D5D6845" w14:textId="77777777" w:rsidR="00100621" w:rsidRPr="000F7FEB" w:rsidRDefault="00100621" w:rsidP="00100621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24"/>
          <w:szCs w:val="24"/>
          <w:lang w:bidi="th-TH"/>
        </w:rPr>
      </w:pPr>
    </w:p>
    <w:p w14:paraId="7375DFF4" w14:textId="77777777" w:rsidR="00100621" w:rsidRDefault="00100621" w:rsidP="00100621">
      <w:pPr>
        <w:ind w:left="540"/>
        <w:jc w:val="thaiDistribute"/>
        <w:rPr>
          <w:rFonts w:ascii="Angsana New" w:hAnsi="Angsana New"/>
          <w:spacing w:val="-4"/>
          <w:sz w:val="30"/>
          <w:szCs w:val="30"/>
          <w:lang w:eastAsia="zh-CN"/>
        </w:rPr>
      </w:pPr>
      <w:r w:rsidRPr="008C4E8E">
        <w:rPr>
          <w:rFonts w:ascii="Angsana New" w:hAnsi="Angsana New" w:hint="cs"/>
          <w:spacing w:val="-4"/>
          <w:sz w:val="30"/>
          <w:szCs w:val="30"/>
          <w:cs/>
          <w:lang w:eastAsia="zh-CN"/>
        </w:rPr>
        <w:t>วงเงินสินเชื่อของ</w:t>
      </w:r>
      <w:r w:rsidRPr="008C4E8E">
        <w:rPr>
          <w:rFonts w:ascii="Angsana New" w:hAnsi="Angsana New" w:hint="cs"/>
          <w:spacing w:val="-4"/>
          <w:sz w:val="30"/>
          <w:szCs w:val="30"/>
          <w:cs/>
        </w:rPr>
        <w:t>กลุ่ม</w:t>
      </w:r>
      <w:r w:rsidRPr="008C4E8E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Pr="008C4E8E">
        <w:rPr>
          <w:rFonts w:ascii="Angsana New" w:hAnsi="Angsana New" w:hint="cs"/>
          <w:spacing w:val="-4"/>
          <w:sz w:val="30"/>
          <w:szCs w:val="30"/>
          <w:cs/>
          <w:lang w:eastAsia="zh-CN"/>
        </w:rPr>
        <w:t>มีข้อจำกัดบางประการเกี่ยวกับการชำระหนี้เงินกู้ยืมจากกรรมการ และ/หรือบริษัทในกลุ่ม การจ่ายเงินปันผล การดำรงอัตราส่วนทางการเงิน การดำรงสัดส่วนการถือหุ้นของบริษัทใหญ่ และอื่น</w:t>
      </w:r>
      <w:r w:rsidR="00DD0CEE">
        <w:rPr>
          <w:rFonts w:ascii="Angsana New" w:hAnsi="Angsana New" w:hint="cs"/>
          <w:spacing w:val="-4"/>
          <w:sz w:val="30"/>
          <w:szCs w:val="30"/>
          <w:cs/>
          <w:lang w:eastAsia="zh-CN"/>
        </w:rPr>
        <w:t xml:space="preserve"> ๆ</w:t>
      </w:r>
    </w:p>
    <w:p w14:paraId="0C1D7906" w14:textId="77777777" w:rsidR="000113CF" w:rsidRPr="00404018" w:rsidRDefault="000113CF" w:rsidP="00404018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24"/>
          <w:szCs w:val="24"/>
          <w:lang w:bidi="th-TH"/>
        </w:rPr>
      </w:pPr>
    </w:p>
    <w:p w14:paraId="225AF5A1" w14:textId="77777777" w:rsidR="00E72785" w:rsidRDefault="00E72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1B88583" w14:textId="6BE31784" w:rsidR="00A11F04" w:rsidRPr="00F93B06" w:rsidRDefault="000113CF" w:rsidP="00011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93B06">
        <w:rPr>
          <w:rFonts w:ascii="Angsana New" w:hAnsi="Angsana New"/>
          <w:sz w:val="30"/>
          <w:szCs w:val="30"/>
          <w:cs/>
        </w:rPr>
        <w:lastRenderedPageBreak/>
        <w:t xml:space="preserve">ในเดือนเมษายน </w:t>
      </w:r>
      <w:r w:rsidR="00C273B6" w:rsidRPr="00C273B6">
        <w:rPr>
          <w:rFonts w:ascii="Angsana New" w:hAnsi="Angsana New"/>
          <w:sz w:val="30"/>
          <w:szCs w:val="30"/>
        </w:rPr>
        <w:t>2560</w:t>
      </w:r>
      <w:r w:rsidRPr="00F93B06">
        <w:rPr>
          <w:rFonts w:ascii="Angsana New" w:hAnsi="Angsana New"/>
          <w:sz w:val="30"/>
          <w:szCs w:val="30"/>
        </w:rPr>
        <w:t xml:space="preserve"> </w:t>
      </w:r>
      <w:r w:rsidRPr="00F93B06">
        <w:rPr>
          <w:rFonts w:ascii="Angsana New" w:hAnsi="Angsana New"/>
          <w:sz w:val="30"/>
          <w:szCs w:val="30"/>
          <w:cs/>
        </w:rPr>
        <w:t xml:space="preserve">บริษัทย่อยแห่งหนึ่งได้รับอนุมัติการขยายระยะเวลาการชำระหนี้เงินกู้ยืมระยะสั้นจากสถาบันการเงินแห่งหนึ่ง จำนวนเงิน </w:t>
      </w:r>
      <w:r w:rsidR="00C273B6" w:rsidRPr="00C273B6">
        <w:rPr>
          <w:rFonts w:ascii="Angsana New" w:hAnsi="Angsana New"/>
          <w:sz w:val="30"/>
          <w:szCs w:val="30"/>
        </w:rPr>
        <w:t>1</w:t>
      </w:r>
      <w:r w:rsidRPr="00F93B06">
        <w:rPr>
          <w:rFonts w:ascii="Angsana New" w:hAnsi="Angsana New"/>
          <w:sz w:val="30"/>
          <w:szCs w:val="30"/>
        </w:rPr>
        <w:t>,</w:t>
      </w:r>
      <w:r w:rsidR="00C273B6" w:rsidRPr="00C273B6">
        <w:rPr>
          <w:rFonts w:ascii="Angsana New" w:hAnsi="Angsana New"/>
          <w:sz w:val="30"/>
          <w:szCs w:val="30"/>
        </w:rPr>
        <w:t>023</w:t>
      </w:r>
      <w:r w:rsidRPr="00F93B06">
        <w:rPr>
          <w:rFonts w:ascii="Angsana New" w:hAnsi="Angsana New"/>
          <w:sz w:val="30"/>
          <w:szCs w:val="30"/>
        </w:rPr>
        <w:t xml:space="preserve"> </w:t>
      </w:r>
      <w:r w:rsidRPr="00F93B06">
        <w:rPr>
          <w:rFonts w:ascii="Angsana New" w:hAnsi="Angsana New"/>
          <w:sz w:val="30"/>
          <w:szCs w:val="30"/>
          <w:cs/>
        </w:rPr>
        <w:t>ล้านบาท</w:t>
      </w:r>
      <w:r w:rsidR="006D242F" w:rsidRPr="00F93B06">
        <w:rPr>
          <w:rFonts w:ascii="Angsana New" w:hAnsi="Angsana New" w:hint="cs"/>
          <w:sz w:val="30"/>
          <w:szCs w:val="30"/>
          <w:cs/>
        </w:rPr>
        <w:t xml:space="preserve"> </w:t>
      </w:r>
      <w:r w:rsidRPr="00F93B06">
        <w:rPr>
          <w:rFonts w:ascii="Angsana New" w:hAnsi="Angsana New"/>
          <w:sz w:val="30"/>
          <w:szCs w:val="30"/>
          <w:cs/>
        </w:rPr>
        <w:t xml:space="preserve">จากกำหนดชำระคืนเดิมภายในเดือนเมษายน </w:t>
      </w:r>
      <w:r w:rsidR="00C273B6" w:rsidRPr="00C273B6">
        <w:rPr>
          <w:rFonts w:ascii="Angsana New" w:hAnsi="Angsana New"/>
          <w:sz w:val="30"/>
          <w:szCs w:val="30"/>
        </w:rPr>
        <w:t>2560</w:t>
      </w:r>
      <w:r w:rsidRPr="00F93B06">
        <w:rPr>
          <w:rFonts w:ascii="Angsana New" w:hAnsi="Angsana New"/>
          <w:sz w:val="30"/>
          <w:szCs w:val="30"/>
        </w:rPr>
        <w:t xml:space="preserve"> </w:t>
      </w:r>
      <w:r w:rsidRPr="00F93B06">
        <w:rPr>
          <w:rFonts w:ascii="Angsana New" w:hAnsi="Angsana New"/>
          <w:sz w:val="30"/>
          <w:szCs w:val="30"/>
          <w:cs/>
        </w:rPr>
        <w:t xml:space="preserve">เป็นภายในเดือนเมษายน </w:t>
      </w:r>
      <w:r w:rsidR="00C273B6" w:rsidRPr="00C273B6">
        <w:rPr>
          <w:rFonts w:ascii="Angsana New" w:hAnsi="Angsana New"/>
          <w:sz w:val="30"/>
          <w:szCs w:val="30"/>
        </w:rPr>
        <w:t>2563</w:t>
      </w:r>
      <w:r w:rsidRPr="00F93B06">
        <w:rPr>
          <w:rFonts w:ascii="Angsana New" w:hAnsi="Angsana New"/>
          <w:sz w:val="30"/>
          <w:szCs w:val="30"/>
          <w:cs/>
        </w:rPr>
        <w:t xml:space="preserve"> </w:t>
      </w:r>
      <w:r w:rsidRPr="00F93B06">
        <w:rPr>
          <w:rFonts w:ascii="Angsana New" w:hAnsi="Angsana New" w:hint="cs"/>
          <w:sz w:val="30"/>
          <w:szCs w:val="30"/>
          <w:cs/>
        </w:rPr>
        <w:t>และในเดือนมิถุนายน</w:t>
      </w:r>
      <w:r w:rsidRPr="00F93B06">
        <w:rPr>
          <w:rFonts w:ascii="Angsana New" w:hAnsi="Angsana New"/>
          <w:sz w:val="30"/>
          <w:szCs w:val="30"/>
          <w:cs/>
        </w:rPr>
        <w:t xml:space="preserve"> </w:t>
      </w:r>
      <w:r w:rsidR="00C273B6" w:rsidRPr="00C273B6">
        <w:rPr>
          <w:rFonts w:ascii="Angsana New" w:hAnsi="Angsana New"/>
          <w:sz w:val="30"/>
          <w:szCs w:val="30"/>
        </w:rPr>
        <w:t>2561</w:t>
      </w:r>
      <w:r w:rsidRPr="00F93B06">
        <w:rPr>
          <w:rFonts w:ascii="Angsana New" w:hAnsi="Angsana New"/>
          <w:sz w:val="30"/>
          <w:szCs w:val="30"/>
          <w:cs/>
        </w:rPr>
        <w:t xml:space="preserve"> </w:t>
      </w:r>
      <w:r w:rsidRPr="00F93B06">
        <w:rPr>
          <w:rFonts w:ascii="Angsana New" w:hAnsi="Angsana New" w:hint="cs"/>
          <w:sz w:val="30"/>
          <w:szCs w:val="30"/>
          <w:cs/>
        </w:rPr>
        <w:t>บริษัทย่อยได้รับอนุมัติการขยายระยะเวลาการชำระหนี้ดังกล่าวเพิ่มเติมจากกำหนดชำระคืนเดิมภายในเดือนเมษายน</w:t>
      </w:r>
      <w:r w:rsidRPr="00F93B06">
        <w:rPr>
          <w:rFonts w:ascii="Angsana New" w:hAnsi="Angsana New"/>
          <w:sz w:val="30"/>
          <w:szCs w:val="30"/>
          <w:cs/>
        </w:rPr>
        <w:t xml:space="preserve"> </w:t>
      </w:r>
      <w:r w:rsidR="00C273B6" w:rsidRPr="00C273B6">
        <w:rPr>
          <w:rFonts w:ascii="Angsana New" w:hAnsi="Angsana New"/>
          <w:sz w:val="30"/>
          <w:szCs w:val="30"/>
        </w:rPr>
        <w:t>2563</w:t>
      </w:r>
      <w:r w:rsidRPr="00F93B06">
        <w:rPr>
          <w:rFonts w:ascii="Angsana New" w:hAnsi="Angsana New"/>
          <w:sz w:val="30"/>
          <w:szCs w:val="30"/>
          <w:cs/>
        </w:rPr>
        <w:t xml:space="preserve"> </w:t>
      </w:r>
      <w:r w:rsidRPr="00F93B06">
        <w:rPr>
          <w:rFonts w:ascii="Angsana New" w:hAnsi="Angsana New" w:hint="cs"/>
          <w:sz w:val="30"/>
          <w:szCs w:val="30"/>
          <w:cs/>
        </w:rPr>
        <w:t>เป็นภายในเดือนธันวาคม</w:t>
      </w:r>
      <w:r w:rsidRPr="00F93B06">
        <w:rPr>
          <w:rFonts w:ascii="Angsana New" w:hAnsi="Angsana New"/>
          <w:sz w:val="30"/>
          <w:szCs w:val="30"/>
          <w:cs/>
        </w:rPr>
        <w:t xml:space="preserve"> </w:t>
      </w:r>
      <w:r w:rsidR="00C273B6" w:rsidRPr="00C273B6">
        <w:rPr>
          <w:rFonts w:ascii="Angsana New" w:hAnsi="Angsana New"/>
          <w:sz w:val="30"/>
          <w:szCs w:val="30"/>
        </w:rPr>
        <w:t>2566</w:t>
      </w:r>
      <w:r w:rsidRPr="00F93B06">
        <w:rPr>
          <w:rFonts w:ascii="Angsana New" w:hAnsi="Angsana New" w:hint="cs"/>
          <w:sz w:val="30"/>
          <w:szCs w:val="30"/>
          <w:cs/>
        </w:rPr>
        <w:t xml:space="preserve"> </w:t>
      </w:r>
      <w:r w:rsidR="006D242F" w:rsidRPr="00F93B06">
        <w:rPr>
          <w:rFonts w:ascii="Angsana New" w:hAnsi="Angsana New" w:hint="cs"/>
          <w:sz w:val="30"/>
          <w:szCs w:val="30"/>
          <w:cs/>
        </w:rPr>
        <w:t xml:space="preserve">ตามสัญญาการปรับปรุงโครงสร้างหนี้เงินกู้ยืมกับสถาบันการเงิน </w:t>
      </w:r>
    </w:p>
    <w:p w14:paraId="7EE6E47A" w14:textId="77777777" w:rsidR="00A11F04" w:rsidRPr="00582581" w:rsidRDefault="00A11F04" w:rsidP="00582581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24"/>
          <w:szCs w:val="24"/>
          <w:lang w:bidi="th-TH"/>
        </w:rPr>
      </w:pPr>
    </w:p>
    <w:p w14:paraId="76EEA766" w14:textId="3A98A247" w:rsidR="00414E86" w:rsidRPr="00503E74" w:rsidRDefault="00414E86" w:rsidP="00414E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03E74">
        <w:rPr>
          <w:rFonts w:ascii="Angsana New" w:hAnsi="Angsana New" w:hint="cs"/>
          <w:sz w:val="30"/>
          <w:szCs w:val="30"/>
          <w:cs/>
        </w:rPr>
        <w:t xml:space="preserve">ต่อมาลูกหนี้ตามสัญญาปรับโครงสร้างหนี้ (หมายเหตุ </w:t>
      </w:r>
      <w:r w:rsidR="00C273B6" w:rsidRPr="00C273B6">
        <w:rPr>
          <w:rFonts w:ascii="Angsana New" w:hAnsi="Angsana New"/>
          <w:sz w:val="30"/>
          <w:szCs w:val="30"/>
        </w:rPr>
        <w:t>5</w:t>
      </w:r>
      <w:r w:rsidRPr="00503E74">
        <w:rPr>
          <w:rFonts w:ascii="Angsana New" w:hAnsi="Angsana New" w:hint="cs"/>
          <w:sz w:val="30"/>
          <w:szCs w:val="30"/>
          <w:cs/>
        </w:rPr>
        <w:t xml:space="preserve">) ซึ่งเป็นหลักประกันตามสัญญาการปรับปรุงโครงสร้างหนี้เงินกู้ยืมกับสถาบันการเงินผิดนัดชำระงวดเดือนเมษายน เดือนพฤษภาคม และเดือนมิถุนายน </w:t>
      </w:r>
      <w:r w:rsidR="00C273B6" w:rsidRPr="00C273B6">
        <w:rPr>
          <w:rFonts w:ascii="Angsana New" w:hAnsi="Angsana New"/>
          <w:sz w:val="30"/>
          <w:szCs w:val="30"/>
        </w:rPr>
        <w:t>2563</w:t>
      </w:r>
      <w:r w:rsidRPr="00503E74">
        <w:rPr>
          <w:rFonts w:ascii="Angsana New" w:hAnsi="Angsana New" w:hint="cs"/>
          <w:sz w:val="30"/>
          <w:szCs w:val="30"/>
          <w:cs/>
        </w:rPr>
        <w:t xml:space="preserve"> ทำให้บริษัทย่อยไม่สามารถชำระหนี้ตามจำนวนและกำหนดเวลาที่ระบุไว้ในสัญญาการปรับปรุงโครงสร้างหนี้เงินกู้ยืมกับสถาบันการเงินดังกล่าว ส่งผลให้ ณ วันที่ </w:t>
      </w:r>
      <w:r w:rsidR="00C273B6" w:rsidRPr="00C273B6">
        <w:rPr>
          <w:rFonts w:ascii="Angsana New" w:hAnsi="Angsana New"/>
          <w:sz w:val="30"/>
          <w:szCs w:val="30"/>
        </w:rPr>
        <w:t>30</w:t>
      </w:r>
      <w:r w:rsidRPr="00503E74">
        <w:rPr>
          <w:rFonts w:ascii="Angsana New" w:hAnsi="Angsana New"/>
          <w:sz w:val="30"/>
          <w:szCs w:val="30"/>
        </w:rPr>
        <w:t xml:space="preserve"> </w:t>
      </w:r>
      <w:r w:rsidRPr="00503E74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C273B6" w:rsidRPr="00C273B6">
        <w:rPr>
          <w:rFonts w:ascii="Angsana New" w:hAnsi="Angsana New"/>
          <w:sz w:val="30"/>
          <w:szCs w:val="30"/>
        </w:rPr>
        <w:t>2563</w:t>
      </w:r>
      <w:r w:rsidRPr="00503E74">
        <w:rPr>
          <w:rFonts w:ascii="Angsana New" w:hAnsi="Angsana New" w:hint="cs"/>
          <w:sz w:val="30"/>
          <w:szCs w:val="30"/>
          <w:cs/>
        </w:rPr>
        <w:t xml:space="preserve"> สถาบันการเงินมีสิทธิให้บริษัทย่อยชำระคืนเงินกู้ระยะยาวดังกล่าวทั้งหมดตามกำหนดชำระคืนเดิมภายในเดือนเมษายน </w:t>
      </w:r>
      <w:r w:rsidR="00C273B6" w:rsidRPr="00C273B6">
        <w:rPr>
          <w:rFonts w:ascii="Angsana New" w:hAnsi="Angsana New"/>
          <w:sz w:val="30"/>
          <w:szCs w:val="30"/>
        </w:rPr>
        <w:t>2563</w:t>
      </w:r>
      <w:r w:rsidRPr="00503E74">
        <w:rPr>
          <w:rFonts w:ascii="Angsana New" w:hAnsi="Angsana New" w:hint="cs"/>
          <w:sz w:val="30"/>
          <w:szCs w:val="30"/>
          <w:cs/>
        </w:rPr>
        <w:t xml:space="preserve"> ดังนั้น กลุ่มบริษัทจึงได้จัดประเภทเงินกู้ยืมระยะยาวของบริษัทย่อยดังกล่าวจำนวน </w:t>
      </w:r>
      <w:r w:rsidR="00C273B6" w:rsidRPr="00C273B6">
        <w:rPr>
          <w:rFonts w:ascii="Angsana New" w:hAnsi="Angsana New"/>
          <w:sz w:val="30"/>
          <w:szCs w:val="30"/>
        </w:rPr>
        <w:t>454</w:t>
      </w:r>
      <w:r w:rsidRPr="00503E74">
        <w:rPr>
          <w:rFonts w:ascii="Angsana New" w:hAnsi="Angsana New" w:hint="cs"/>
          <w:sz w:val="30"/>
          <w:szCs w:val="30"/>
          <w:cs/>
        </w:rPr>
        <w:t xml:space="preserve"> ล้านบาทเป็นส่วนหนึ่งของหนี้สินหมุนเวียน ณ วันที่ </w:t>
      </w:r>
      <w:r w:rsidR="00C273B6" w:rsidRPr="00C273B6">
        <w:rPr>
          <w:rFonts w:ascii="Angsana New" w:hAnsi="Angsana New"/>
          <w:sz w:val="30"/>
          <w:szCs w:val="30"/>
        </w:rPr>
        <w:t>30</w:t>
      </w:r>
      <w:r w:rsidRPr="00503E74">
        <w:rPr>
          <w:rFonts w:ascii="Angsana New" w:hAnsi="Angsana New"/>
          <w:sz w:val="30"/>
          <w:szCs w:val="30"/>
        </w:rPr>
        <w:t xml:space="preserve"> </w:t>
      </w:r>
      <w:r w:rsidRPr="00503E74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C273B6" w:rsidRPr="00C273B6">
        <w:rPr>
          <w:rFonts w:ascii="Angsana New" w:hAnsi="Angsana New"/>
          <w:sz w:val="30"/>
          <w:szCs w:val="30"/>
        </w:rPr>
        <w:t>2563</w:t>
      </w:r>
      <w:r w:rsidRPr="00503E74">
        <w:rPr>
          <w:rFonts w:ascii="Angsana New" w:hAnsi="Angsana New" w:hint="cs"/>
          <w:sz w:val="30"/>
          <w:szCs w:val="30"/>
          <w:cs/>
        </w:rPr>
        <w:t xml:space="preserve"> </w:t>
      </w:r>
      <w:r w:rsidR="00AC76C2" w:rsidRPr="00503E74">
        <w:rPr>
          <w:rFonts w:ascii="Angsana New" w:hAnsi="Angsana New"/>
          <w:sz w:val="30"/>
          <w:szCs w:val="30"/>
          <w:cs/>
        </w:rPr>
        <w:br/>
      </w:r>
      <w:r w:rsidRPr="00503E74">
        <w:rPr>
          <w:rFonts w:ascii="Angsana New" w:hAnsi="Angsana New" w:hint="cs"/>
          <w:sz w:val="30"/>
          <w:szCs w:val="30"/>
          <w:cs/>
        </w:rPr>
        <w:t>ในงบการเงินรวม  อย่างไรก็ตาม บริษัทย่อยอยู่ระหว่างการขอผ่อนผันการผิดนัดชำระหนี้ดังกล่าวกับสถาบันการเงิน</w:t>
      </w:r>
    </w:p>
    <w:p w14:paraId="7490077D" w14:textId="77777777" w:rsidR="00414E86" w:rsidRPr="00C364A6" w:rsidRDefault="00414E86" w:rsidP="00414E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highlight w:val="green"/>
        </w:rPr>
      </w:pPr>
    </w:p>
    <w:p w14:paraId="69C29AC8" w14:textId="547C3800" w:rsidR="008C4E8E" w:rsidRPr="00BE1738" w:rsidRDefault="008C4E8E" w:rsidP="008C4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E1738">
        <w:rPr>
          <w:rFonts w:ascii="Angsana New" w:hAnsi="Angsana New"/>
          <w:b/>
          <w:bCs/>
          <w:i/>
          <w:iCs/>
          <w:sz w:val="30"/>
          <w:szCs w:val="30"/>
          <w:cs/>
        </w:rPr>
        <w:t>หุ้นกู้ระยะยาว</w:t>
      </w:r>
    </w:p>
    <w:p w14:paraId="69B8CDB6" w14:textId="77777777" w:rsidR="008C4E8E" w:rsidRPr="00404018" w:rsidRDefault="008C4E8E" w:rsidP="00AC16A8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24"/>
          <w:szCs w:val="24"/>
          <w:lang w:bidi="th-TH"/>
        </w:rPr>
      </w:pPr>
    </w:p>
    <w:p w14:paraId="71B89DE6" w14:textId="77777777" w:rsidR="008C4E8E" w:rsidRDefault="008C4E8E" w:rsidP="00C41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36D63">
        <w:rPr>
          <w:rFonts w:ascii="Angsana New" w:hAnsi="Angsana New"/>
          <w:sz w:val="30"/>
          <w:szCs w:val="30"/>
          <w:cs/>
        </w:rPr>
        <w:t>ภายใต้ข้อกำหนดของหุ้นกู้</w:t>
      </w:r>
      <w:r>
        <w:rPr>
          <w:rFonts w:ascii="Angsana New" w:hAnsi="Angsana New" w:hint="cs"/>
          <w:sz w:val="30"/>
          <w:szCs w:val="30"/>
          <w:cs/>
        </w:rPr>
        <w:t>ของบริษัท</w:t>
      </w:r>
      <w:r w:rsidRPr="00836D63">
        <w:rPr>
          <w:rFonts w:ascii="Angsana New" w:hAnsi="Angsana New"/>
          <w:sz w:val="30"/>
          <w:szCs w:val="30"/>
          <w:cs/>
        </w:rPr>
        <w:t xml:space="preserve"> บริษัทต้องปฏิบัติตามเงื่อนไขและข้อกำหนดต่าง ๆ ที่ระบุไว้ เช่น การรักษาอัตราส่วนทางการเงิน เป็นต้น</w:t>
      </w:r>
    </w:p>
    <w:p w14:paraId="528E7824" w14:textId="77777777" w:rsidR="00CB10EE" w:rsidRPr="00583D7E" w:rsidRDefault="00CB10EE" w:rsidP="00AC16A8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bidi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62"/>
        <w:gridCol w:w="270"/>
        <w:gridCol w:w="1008"/>
        <w:gridCol w:w="267"/>
        <w:gridCol w:w="993"/>
        <w:gridCol w:w="267"/>
        <w:gridCol w:w="1083"/>
      </w:tblGrid>
      <w:tr w:rsidR="00CB10EE" w:rsidRPr="00554CF7" w14:paraId="31C3925E" w14:textId="77777777" w:rsidTr="00582581">
        <w:tc>
          <w:tcPr>
            <w:tcW w:w="4230" w:type="dxa"/>
            <w:shd w:val="clear" w:color="auto" w:fill="auto"/>
          </w:tcPr>
          <w:p w14:paraId="3EA3D305" w14:textId="77777777" w:rsidR="00CB10EE" w:rsidRPr="00F5535E" w:rsidRDefault="00CB10EE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2DE34DC5" w14:textId="77777777" w:rsidR="00CB10EE" w:rsidRPr="00554CF7" w:rsidRDefault="00CB10EE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54CF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  <w:shd w:val="clear" w:color="auto" w:fill="auto"/>
          </w:tcPr>
          <w:p w14:paraId="042B4813" w14:textId="77777777" w:rsidR="00CB10EE" w:rsidRPr="00554CF7" w:rsidRDefault="00CB10EE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3" w:type="dxa"/>
            <w:gridSpan w:val="3"/>
            <w:shd w:val="clear" w:color="auto" w:fill="auto"/>
          </w:tcPr>
          <w:p w14:paraId="0B78BBA6" w14:textId="77777777" w:rsidR="00CB10EE" w:rsidRPr="00554CF7" w:rsidRDefault="00CB10EE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54CF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10EE" w:rsidRPr="00554CF7" w14:paraId="72DC8B83" w14:textId="77777777" w:rsidTr="00582581">
        <w:tc>
          <w:tcPr>
            <w:tcW w:w="4230" w:type="dxa"/>
            <w:shd w:val="clear" w:color="auto" w:fill="auto"/>
          </w:tcPr>
          <w:p w14:paraId="36D2E96E" w14:textId="77777777" w:rsidR="00CB10EE" w:rsidRPr="00F5535E" w:rsidRDefault="00CB10EE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062" w:type="dxa"/>
            <w:shd w:val="clear" w:color="auto" w:fill="auto"/>
          </w:tcPr>
          <w:p w14:paraId="5451ED29" w14:textId="7CBE49C4" w:rsidR="00CB10EE" w:rsidRPr="00AA6B6A" w:rsidRDefault="00C273B6" w:rsidP="00CB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05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C273B6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="002830BD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="002830BD" w:rsidRPr="00DF2FEF">
              <w:rPr>
                <w:rFonts w:ascii="Angsana New" w:hAnsi="Angsana New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660433AE" w14:textId="77777777" w:rsidR="00CB10EE" w:rsidRPr="00554CF7" w:rsidRDefault="00CB10EE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4A3F88BB" w14:textId="306B2CB7" w:rsidR="00CB10EE" w:rsidRPr="00AA6B6A" w:rsidRDefault="00C273B6" w:rsidP="00CB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5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C273B6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="00CB10EE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="00CB10EE" w:rsidRPr="00CB10EE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7" w:type="dxa"/>
            <w:shd w:val="clear" w:color="auto" w:fill="auto"/>
          </w:tcPr>
          <w:p w14:paraId="026D44B4" w14:textId="77777777" w:rsidR="00CB10EE" w:rsidRPr="00554CF7" w:rsidRDefault="00CB10EE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</w:tcPr>
          <w:p w14:paraId="34F16DE8" w14:textId="24D39EF7" w:rsidR="00CB10EE" w:rsidRPr="00AA6B6A" w:rsidRDefault="00C273B6" w:rsidP="00CB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273B6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="002830BD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="002830BD" w:rsidRPr="00DF2FEF">
              <w:rPr>
                <w:rFonts w:ascii="Angsana New" w:hAnsi="Angsana New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7" w:type="dxa"/>
            <w:shd w:val="clear" w:color="auto" w:fill="auto"/>
          </w:tcPr>
          <w:p w14:paraId="2D121FD2" w14:textId="77777777" w:rsidR="00CB10EE" w:rsidRPr="00554CF7" w:rsidRDefault="00CB10EE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2B5B9129" w14:textId="73E61B29" w:rsidR="00CB10EE" w:rsidRPr="00AA6B6A" w:rsidRDefault="00C273B6" w:rsidP="00CB1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8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273B6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="00CB10EE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="00CB10EE" w:rsidRPr="00CB10EE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CB10EE" w:rsidRPr="00554CF7" w14:paraId="4A0B9DC3" w14:textId="77777777" w:rsidTr="00582581">
        <w:tc>
          <w:tcPr>
            <w:tcW w:w="4230" w:type="dxa"/>
            <w:shd w:val="clear" w:color="auto" w:fill="auto"/>
          </w:tcPr>
          <w:p w14:paraId="11E11495" w14:textId="77777777" w:rsidR="00CB10EE" w:rsidRPr="00F5535E" w:rsidRDefault="00CB10EE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F5535E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สินทรัพย์ที่ใช้เป็นหลักประกันหนี้สิน</w:t>
            </w:r>
          </w:p>
        </w:tc>
        <w:tc>
          <w:tcPr>
            <w:tcW w:w="1062" w:type="dxa"/>
            <w:shd w:val="clear" w:color="auto" w:fill="auto"/>
          </w:tcPr>
          <w:p w14:paraId="02DF5281" w14:textId="1863B5AB" w:rsidR="00CB10EE" w:rsidRPr="00295112" w:rsidRDefault="00C273B6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273B6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4C6CBF15" w14:textId="77777777" w:rsidR="00CB10EE" w:rsidRPr="00295112" w:rsidRDefault="00CB10EE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02EB6685" w14:textId="75324FED" w:rsidR="00CB10EE" w:rsidRPr="00295112" w:rsidRDefault="00C273B6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273B6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67" w:type="dxa"/>
            <w:shd w:val="clear" w:color="auto" w:fill="auto"/>
          </w:tcPr>
          <w:p w14:paraId="1BC8B74A" w14:textId="77777777" w:rsidR="00CB10EE" w:rsidRPr="00295112" w:rsidRDefault="00CB10EE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</w:tcPr>
          <w:p w14:paraId="7E2C437C" w14:textId="465A76CB" w:rsidR="00CB10EE" w:rsidRPr="00295112" w:rsidRDefault="00C273B6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273B6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67" w:type="dxa"/>
            <w:shd w:val="clear" w:color="auto" w:fill="auto"/>
          </w:tcPr>
          <w:p w14:paraId="0325E655" w14:textId="77777777" w:rsidR="00CB10EE" w:rsidRPr="00295112" w:rsidRDefault="00CB10EE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60020F23" w14:textId="75272FB5" w:rsidR="00CB10EE" w:rsidRPr="00295112" w:rsidRDefault="00C273B6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273B6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</w:tr>
      <w:tr w:rsidR="00CB10EE" w:rsidRPr="00554CF7" w14:paraId="5B590314" w14:textId="77777777" w:rsidTr="00582581">
        <w:tc>
          <w:tcPr>
            <w:tcW w:w="4230" w:type="dxa"/>
          </w:tcPr>
          <w:p w14:paraId="3AB02FD6" w14:textId="77777777" w:rsidR="00CB10EE" w:rsidRPr="00554CF7" w:rsidRDefault="00CB10EE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14:paraId="1427F119" w14:textId="77777777" w:rsidR="00CB10EE" w:rsidRPr="00554CF7" w:rsidRDefault="00CB10EE" w:rsidP="00E9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554CF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E3ED1" w:rsidRPr="00554CF7" w14:paraId="08FFD216" w14:textId="77777777" w:rsidTr="00582581">
        <w:trPr>
          <w:trHeight w:val="80"/>
        </w:trPr>
        <w:tc>
          <w:tcPr>
            <w:tcW w:w="4230" w:type="dxa"/>
          </w:tcPr>
          <w:p w14:paraId="00D7FC8C" w14:textId="77777777" w:rsidR="00FE3ED1" w:rsidRDefault="00FE3ED1" w:rsidP="00FE3ED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ลูกหนี้ตามสัญญาปรับโครงสร้างหนี้</w:t>
            </w:r>
            <w:r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1062" w:type="dxa"/>
            <w:shd w:val="clear" w:color="auto" w:fill="auto"/>
          </w:tcPr>
          <w:p w14:paraId="79003802" w14:textId="689383F6" w:rsidR="00FE3ED1" w:rsidRPr="008B5B23" w:rsidRDefault="00C273B6" w:rsidP="00FE3ED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 w:bidi="th-TH"/>
              </w:rPr>
              <w:t>801</w:t>
            </w:r>
          </w:p>
        </w:tc>
        <w:tc>
          <w:tcPr>
            <w:tcW w:w="270" w:type="dxa"/>
          </w:tcPr>
          <w:p w14:paraId="1871AAED" w14:textId="77777777" w:rsidR="00FE3ED1" w:rsidRPr="00554CF7" w:rsidRDefault="00FE3ED1" w:rsidP="00FE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5BB71166" w14:textId="2269044B" w:rsidR="00FE3ED1" w:rsidRPr="008B5B23" w:rsidRDefault="00C273B6" w:rsidP="00FE3ED1">
            <w:pPr>
              <w:pStyle w:val="acctfourfigures"/>
              <w:tabs>
                <w:tab w:val="clear" w:pos="765"/>
              </w:tabs>
              <w:spacing w:line="240" w:lineRule="auto"/>
              <w:ind w:left="-79" w:right="4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73B6">
              <w:rPr>
                <w:rFonts w:ascii="Angsana New" w:hAnsi="Angsana New" w:hint="cs"/>
                <w:sz w:val="30"/>
                <w:szCs w:val="30"/>
                <w:lang w:val="en-US" w:bidi="th-TH"/>
              </w:rPr>
              <w:t>805</w:t>
            </w:r>
          </w:p>
        </w:tc>
        <w:tc>
          <w:tcPr>
            <w:tcW w:w="267" w:type="dxa"/>
          </w:tcPr>
          <w:p w14:paraId="192364F4" w14:textId="77777777" w:rsidR="00FE3ED1" w:rsidRPr="00554CF7" w:rsidRDefault="00FE3ED1" w:rsidP="00FE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7DE49185" w14:textId="323DAC90" w:rsidR="00FE3ED1" w:rsidRPr="00554CF7" w:rsidRDefault="00FE3ED1" w:rsidP="00FE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4CF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44AF93F3" w14:textId="77777777" w:rsidR="00FE3ED1" w:rsidRPr="00554CF7" w:rsidRDefault="00FE3ED1" w:rsidP="00FE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1ECBBC34" w14:textId="77777777" w:rsidR="00FE3ED1" w:rsidRPr="00554CF7" w:rsidRDefault="00FE3ED1" w:rsidP="00FE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4CF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E3ED1" w:rsidRPr="00554CF7" w14:paraId="0F8B7C87" w14:textId="77777777" w:rsidTr="00582581">
        <w:tc>
          <w:tcPr>
            <w:tcW w:w="4230" w:type="dxa"/>
          </w:tcPr>
          <w:p w14:paraId="592B5C80" w14:textId="77777777" w:rsidR="00FE3ED1" w:rsidRPr="00554CF7" w:rsidRDefault="00FE3ED1" w:rsidP="00FE3ED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54CF7">
              <w:rPr>
                <w:rFonts w:ascii="Angsana New" w:hAnsi="Angsana New"/>
                <w:b/>
                <w:sz w:val="30"/>
                <w:szCs w:val="30"/>
                <w:cs/>
              </w:rPr>
              <w:t>อสังหาริมทรัพย์เพื่อการลงทุน</w:t>
            </w:r>
            <w:r w:rsidRPr="00554CF7">
              <w:rPr>
                <w:rFonts w:ascii="Angsana New" w:hAnsi="Angsana New"/>
                <w:sz w:val="30"/>
                <w:szCs w:val="30"/>
              </w:rPr>
              <w:t>*</w:t>
            </w:r>
            <w:r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1062" w:type="dxa"/>
            <w:shd w:val="clear" w:color="auto" w:fill="auto"/>
          </w:tcPr>
          <w:p w14:paraId="6F88716A" w14:textId="646EB9DC" w:rsidR="00FE3ED1" w:rsidRPr="00554CF7" w:rsidRDefault="00C273B6" w:rsidP="00FE3ED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 w:bidi="th-TH"/>
              </w:rPr>
              <w:t>362</w:t>
            </w:r>
          </w:p>
        </w:tc>
        <w:tc>
          <w:tcPr>
            <w:tcW w:w="270" w:type="dxa"/>
          </w:tcPr>
          <w:p w14:paraId="6073E452" w14:textId="77777777" w:rsidR="00FE3ED1" w:rsidRPr="00554CF7" w:rsidRDefault="00FE3ED1" w:rsidP="00FE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590AFE85" w14:textId="6B7294D1" w:rsidR="00FE3ED1" w:rsidRPr="00554CF7" w:rsidRDefault="00C273B6" w:rsidP="00FE3ED1">
            <w:pPr>
              <w:pStyle w:val="acctfourfigures"/>
              <w:tabs>
                <w:tab w:val="clear" w:pos="765"/>
              </w:tabs>
              <w:spacing w:line="240" w:lineRule="atLeast"/>
              <w:ind w:left="-79" w:right="4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73B6">
              <w:rPr>
                <w:rFonts w:ascii="Angsana New" w:hAnsi="Angsana New" w:hint="cs"/>
                <w:sz w:val="30"/>
                <w:szCs w:val="30"/>
                <w:lang w:val="en-US" w:bidi="th-TH"/>
              </w:rPr>
              <w:t>362</w:t>
            </w:r>
          </w:p>
        </w:tc>
        <w:tc>
          <w:tcPr>
            <w:tcW w:w="267" w:type="dxa"/>
          </w:tcPr>
          <w:p w14:paraId="15D32144" w14:textId="77777777" w:rsidR="00FE3ED1" w:rsidRPr="00554CF7" w:rsidRDefault="00FE3ED1" w:rsidP="00FE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5FAFE539" w14:textId="0311E403" w:rsidR="00FE3ED1" w:rsidRPr="00554CF7" w:rsidRDefault="00FE3ED1" w:rsidP="00FE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4CF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79F9AC65" w14:textId="77777777" w:rsidR="00FE3ED1" w:rsidRPr="00554CF7" w:rsidRDefault="00FE3ED1" w:rsidP="00FE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7A57A615" w14:textId="77777777" w:rsidR="00FE3ED1" w:rsidRPr="00554CF7" w:rsidRDefault="00FE3ED1" w:rsidP="00FE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4CF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E3ED1" w:rsidRPr="00554CF7" w14:paraId="3446F78B" w14:textId="77777777" w:rsidTr="00582581">
        <w:trPr>
          <w:trHeight w:val="80"/>
        </w:trPr>
        <w:tc>
          <w:tcPr>
            <w:tcW w:w="4230" w:type="dxa"/>
          </w:tcPr>
          <w:p w14:paraId="7534F51F" w14:textId="77777777" w:rsidR="00FE3ED1" w:rsidRPr="00554CF7" w:rsidRDefault="00FE3ED1" w:rsidP="00FE3ED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54CF7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  <w:r w:rsidRPr="00554CF7">
              <w:rPr>
                <w:rFonts w:ascii="Angsana New" w:hAnsi="Angsana New"/>
                <w:sz w:val="30"/>
                <w:szCs w:val="30"/>
              </w:rPr>
              <w:t>**</w:t>
            </w:r>
            <w:r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1062" w:type="dxa"/>
            <w:shd w:val="clear" w:color="auto" w:fill="auto"/>
          </w:tcPr>
          <w:p w14:paraId="0BAC9B4E" w14:textId="791363DB" w:rsidR="00FE3ED1" w:rsidRPr="00554CF7" w:rsidRDefault="00C273B6" w:rsidP="00FE3ED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 w:bidi="th-TH"/>
              </w:rPr>
              <w:t>82</w:t>
            </w:r>
          </w:p>
        </w:tc>
        <w:tc>
          <w:tcPr>
            <w:tcW w:w="270" w:type="dxa"/>
          </w:tcPr>
          <w:p w14:paraId="77CEA852" w14:textId="77777777" w:rsidR="00FE3ED1" w:rsidRPr="00554CF7" w:rsidRDefault="00FE3ED1" w:rsidP="00FE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4E1C3957" w14:textId="4C5EA733" w:rsidR="00FE3ED1" w:rsidRPr="00554CF7" w:rsidRDefault="00C273B6" w:rsidP="00FE3ED1">
            <w:pPr>
              <w:pStyle w:val="acctfourfigures"/>
              <w:tabs>
                <w:tab w:val="clear" w:pos="765"/>
              </w:tabs>
              <w:spacing w:line="240" w:lineRule="auto"/>
              <w:ind w:left="-79" w:right="4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73B6">
              <w:rPr>
                <w:rFonts w:ascii="Angsana New" w:hAnsi="Angsana New" w:hint="cs"/>
                <w:sz w:val="30"/>
                <w:szCs w:val="30"/>
                <w:lang w:val="en-US" w:bidi="th-TH"/>
              </w:rPr>
              <w:t>153</w:t>
            </w:r>
          </w:p>
        </w:tc>
        <w:tc>
          <w:tcPr>
            <w:tcW w:w="267" w:type="dxa"/>
          </w:tcPr>
          <w:p w14:paraId="2BD099A5" w14:textId="77777777" w:rsidR="00FE3ED1" w:rsidRPr="00554CF7" w:rsidRDefault="00FE3ED1" w:rsidP="00FE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7CA31D03" w14:textId="6064F671" w:rsidR="00FE3ED1" w:rsidRPr="00554CF7" w:rsidRDefault="00FE3ED1" w:rsidP="00FE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4CF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189D06A3" w14:textId="77777777" w:rsidR="00FE3ED1" w:rsidRPr="00554CF7" w:rsidRDefault="00FE3ED1" w:rsidP="00FE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5B144925" w14:textId="77777777" w:rsidR="00FE3ED1" w:rsidRPr="00554CF7" w:rsidRDefault="00FE3ED1" w:rsidP="00FE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4CF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E3ED1" w:rsidRPr="00554CF7" w14:paraId="69E9D9FA" w14:textId="77777777" w:rsidTr="00582581">
        <w:trPr>
          <w:trHeight w:val="80"/>
        </w:trPr>
        <w:tc>
          <w:tcPr>
            <w:tcW w:w="4230" w:type="dxa"/>
          </w:tcPr>
          <w:p w14:paraId="219366F1" w14:textId="77777777" w:rsidR="00FE3ED1" w:rsidRPr="00554CF7" w:rsidRDefault="00FE3ED1" w:rsidP="00FE3ED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</w:t>
            </w:r>
            <w:r w:rsidRPr="00554CF7">
              <w:rPr>
                <w:rFonts w:ascii="Angsana New" w:hAnsi="Angsana New"/>
                <w:sz w:val="30"/>
                <w:szCs w:val="30"/>
              </w:rPr>
              <w:t>*</w:t>
            </w:r>
            <w:r>
              <w:rPr>
                <w:rFonts w:ascii="Angsana New" w:hAnsi="Angsana New"/>
                <w:sz w:val="30"/>
                <w:szCs w:val="30"/>
              </w:rPr>
              <w:t>***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2EE0DE0E" w14:textId="32CC18B9" w:rsidR="00FE3ED1" w:rsidRPr="008B5B23" w:rsidRDefault="00C273B6" w:rsidP="00FE3ED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73B6">
              <w:rPr>
                <w:rFonts w:ascii="Angsana New" w:hAnsi="Angsana New" w:hint="cs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03B382E6" w14:textId="77777777" w:rsidR="00FE3ED1" w:rsidRPr="00554CF7" w:rsidRDefault="00FE3ED1" w:rsidP="00FE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8B173CB" w14:textId="0A6F8D09" w:rsidR="00FE3ED1" w:rsidRPr="008B5B23" w:rsidRDefault="00C273B6" w:rsidP="00FE3ED1">
            <w:pPr>
              <w:pStyle w:val="acctfourfigures"/>
              <w:tabs>
                <w:tab w:val="clear" w:pos="765"/>
              </w:tabs>
              <w:spacing w:line="240" w:lineRule="auto"/>
              <w:ind w:left="-79" w:right="4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67" w:type="dxa"/>
          </w:tcPr>
          <w:p w14:paraId="6AB3FC19" w14:textId="77777777" w:rsidR="00FE3ED1" w:rsidRPr="00554CF7" w:rsidRDefault="00FE3ED1" w:rsidP="00FE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5DB449E" w14:textId="1C4F4577" w:rsidR="00FE3ED1" w:rsidRPr="00554CF7" w:rsidRDefault="00FE3ED1" w:rsidP="00FE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4CF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17E42CB4" w14:textId="77777777" w:rsidR="00FE3ED1" w:rsidRPr="00554CF7" w:rsidRDefault="00FE3ED1" w:rsidP="00FE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2793BDEC" w14:textId="77777777" w:rsidR="00FE3ED1" w:rsidRPr="00554CF7" w:rsidRDefault="00FE3ED1" w:rsidP="00FE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4CF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E3ED1" w:rsidRPr="00554CF7" w14:paraId="454BD1FC" w14:textId="77777777" w:rsidTr="00582581">
        <w:tc>
          <w:tcPr>
            <w:tcW w:w="4230" w:type="dxa"/>
          </w:tcPr>
          <w:p w14:paraId="4B5C4474" w14:textId="77777777" w:rsidR="00FE3ED1" w:rsidRPr="00554CF7" w:rsidRDefault="00FE3ED1" w:rsidP="00FE3ED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54C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BB00EA" w14:textId="6CDFACB0" w:rsidR="00FE3ED1" w:rsidRPr="00554CF7" w:rsidRDefault="00C273B6" w:rsidP="00FE3ED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273B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FE3ED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273B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</w:t>
            </w:r>
            <w:r w:rsidRPr="00C273B6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7A1EE4A0" w14:textId="77777777" w:rsidR="00FE3ED1" w:rsidRPr="00554CF7" w:rsidRDefault="00FE3ED1" w:rsidP="00FE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0E35C33E" w14:textId="45ABF732" w:rsidR="00FE3ED1" w:rsidRPr="00554CF7" w:rsidRDefault="00C273B6" w:rsidP="00FE3ED1">
            <w:pPr>
              <w:pStyle w:val="acctfourfigures"/>
              <w:tabs>
                <w:tab w:val="clear" w:pos="765"/>
              </w:tabs>
              <w:spacing w:line="240" w:lineRule="auto"/>
              <w:ind w:left="-79" w:right="4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273B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FE3ED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273B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330</w:t>
            </w:r>
          </w:p>
        </w:tc>
        <w:tc>
          <w:tcPr>
            <w:tcW w:w="267" w:type="dxa"/>
          </w:tcPr>
          <w:p w14:paraId="3F8FD167" w14:textId="77777777" w:rsidR="00FE3ED1" w:rsidRPr="00554CF7" w:rsidRDefault="00FE3ED1" w:rsidP="00FE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0B6138E2" w14:textId="2828ACBD" w:rsidR="00FE3ED1" w:rsidRPr="00554CF7" w:rsidRDefault="00FE3ED1" w:rsidP="00FE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4CF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2BCFEF20" w14:textId="77777777" w:rsidR="00FE3ED1" w:rsidRPr="00554CF7" w:rsidRDefault="00FE3ED1" w:rsidP="00FE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63155ADE" w14:textId="77777777" w:rsidR="00FE3ED1" w:rsidRPr="00554CF7" w:rsidRDefault="00FE3ED1" w:rsidP="00FE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4CF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8C39A80" w14:textId="77777777" w:rsidR="00997202" w:rsidRPr="00583D7E" w:rsidRDefault="00997202" w:rsidP="001D5CA6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79030EF7" w14:textId="77777777" w:rsidR="00825316" w:rsidRPr="00CC08A2" w:rsidRDefault="00825316" w:rsidP="0082531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C08A2">
        <w:rPr>
          <w:rFonts w:ascii="Angsana New" w:hAnsi="Angsana New"/>
          <w:sz w:val="30"/>
          <w:szCs w:val="30"/>
        </w:rPr>
        <w:t xml:space="preserve">* </w:t>
      </w:r>
      <w:r w:rsidRPr="00CC08A2">
        <w:rPr>
          <w:rFonts w:ascii="Angsana New" w:hAnsi="Angsana New" w:hint="cs"/>
          <w:sz w:val="30"/>
          <w:szCs w:val="30"/>
          <w:cs/>
        </w:rPr>
        <w:t>บริษัทย่อยแห่งหนึ่ง</w:t>
      </w:r>
      <w:r w:rsidRPr="00CC08A2">
        <w:rPr>
          <w:rFonts w:ascii="Angsana New" w:hAnsi="Angsana New"/>
          <w:sz w:val="30"/>
          <w:szCs w:val="30"/>
          <w:cs/>
        </w:rPr>
        <w:t>ได้</w:t>
      </w:r>
      <w:r w:rsidRPr="00CC08A2">
        <w:rPr>
          <w:rFonts w:ascii="Angsana New" w:hAnsi="Angsana New" w:hint="cs"/>
          <w:sz w:val="30"/>
          <w:szCs w:val="30"/>
          <w:cs/>
        </w:rPr>
        <w:t>ทำสัญญาโอนสิทธิเรียกร้องตามสัญญาประนีประนอมยอมความให้กับสถาบันการเงิน</w:t>
      </w:r>
    </w:p>
    <w:p w14:paraId="0562191D" w14:textId="77777777" w:rsidR="00825316" w:rsidRPr="00583D7E" w:rsidRDefault="00825316" w:rsidP="00825316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14:paraId="530ACDD5" w14:textId="1F6A18EC" w:rsidR="001D5CA6" w:rsidRPr="00CC08A2" w:rsidRDefault="00825316" w:rsidP="001D5CA6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*</w:t>
      </w:r>
      <w:r w:rsidR="001D5CA6" w:rsidRPr="00CC08A2">
        <w:rPr>
          <w:rFonts w:ascii="Angsana New" w:hAnsi="Angsana New"/>
          <w:sz w:val="30"/>
          <w:szCs w:val="30"/>
        </w:rPr>
        <w:t>*</w:t>
      </w:r>
      <w:r w:rsidR="001D5CA6" w:rsidRPr="00CC08A2">
        <w:rPr>
          <w:rFonts w:ascii="Angsana New" w:hAnsi="Angsana New"/>
          <w:sz w:val="30"/>
          <w:szCs w:val="30"/>
          <w:cs/>
        </w:rPr>
        <w:t xml:space="preserve"> </w:t>
      </w:r>
      <w:r w:rsidR="001D5CA6" w:rsidRPr="00CC08A2">
        <w:rPr>
          <w:rFonts w:ascii="Angsana New" w:hAnsi="Angsana New" w:hint="cs"/>
          <w:sz w:val="30"/>
          <w:szCs w:val="30"/>
          <w:cs/>
        </w:rPr>
        <w:t>บริษัทย่อยแห่งหนึ่ง</w:t>
      </w:r>
      <w:r w:rsidR="001D5CA6" w:rsidRPr="00CC08A2">
        <w:rPr>
          <w:rFonts w:ascii="Angsana New" w:hAnsi="Angsana New"/>
          <w:sz w:val="30"/>
          <w:szCs w:val="30"/>
          <w:cs/>
        </w:rPr>
        <w:t>ได้จดจำนองอสังหาริมทรัพย์เพื่อการลงทุนบางส่วนเป็นหลักประกันเงินกู้ยืมระยะยาวจากสถาบันการเงิน</w:t>
      </w:r>
    </w:p>
    <w:p w14:paraId="60873A18" w14:textId="4D946E80" w:rsidR="001D5CA6" w:rsidRPr="00583D7E" w:rsidRDefault="001D5CA6" w:rsidP="00583D7E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14:paraId="3ECCA321" w14:textId="168DF7F5" w:rsidR="001D5CA6" w:rsidRDefault="001D5CA6" w:rsidP="001D5CA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C08A2">
        <w:rPr>
          <w:rFonts w:ascii="Angsana New" w:hAnsi="Angsana New"/>
          <w:sz w:val="30"/>
          <w:szCs w:val="30"/>
        </w:rPr>
        <w:lastRenderedPageBreak/>
        <w:t>*</w:t>
      </w:r>
      <w:r w:rsidR="00825316">
        <w:rPr>
          <w:rFonts w:ascii="Angsana New" w:hAnsi="Angsana New" w:hint="cs"/>
          <w:sz w:val="30"/>
          <w:szCs w:val="30"/>
          <w:cs/>
        </w:rPr>
        <w:t>*</w:t>
      </w:r>
      <w:r w:rsidRPr="00CC08A2">
        <w:rPr>
          <w:rFonts w:ascii="Angsana New" w:hAnsi="Angsana New"/>
          <w:sz w:val="30"/>
          <w:szCs w:val="30"/>
        </w:rPr>
        <w:t xml:space="preserve">* </w:t>
      </w:r>
      <w:r w:rsidRPr="00CC08A2">
        <w:rPr>
          <w:rFonts w:ascii="Angsana New" w:hAnsi="Angsana New" w:hint="cs"/>
          <w:sz w:val="30"/>
          <w:szCs w:val="30"/>
          <w:cs/>
        </w:rPr>
        <w:t>บริษัทย่อยแห่งหนึ่ง</w:t>
      </w:r>
      <w:r w:rsidRPr="00CC08A2">
        <w:rPr>
          <w:rFonts w:ascii="Angsana New" w:hAnsi="Angsana New"/>
          <w:sz w:val="30"/>
          <w:szCs w:val="30"/>
          <w:cs/>
        </w:rPr>
        <w:t>ได้มีการมอบอำนาจการรับเงินจากลูกหนี้การค้าตามสัญญา</w:t>
      </w:r>
      <w:r w:rsidR="009E4BB9" w:rsidRPr="00CC08A2">
        <w:rPr>
          <w:rFonts w:ascii="Angsana New" w:hAnsi="Angsana New" w:hint="cs"/>
          <w:sz w:val="30"/>
          <w:szCs w:val="30"/>
          <w:cs/>
        </w:rPr>
        <w:t>การให้บริการ</w:t>
      </w:r>
      <w:r w:rsidRPr="00CC08A2">
        <w:rPr>
          <w:rFonts w:ascii="Angsana New" w:hAnsi="Angsana New"/>
          <w:sz w:val="30"/>
          <w:szCs w:val="30"/>
          <w:cs/>
        </w:rPr>
        <w:t>ให้กับ</w:t>
      </w:r>
      <w:r w:rsidR="0094549C" w:rsidRPr="00CC08A2">
        <w:rPr>
          <w:rFonts w:ascii="Angsana New" w:hAnsi="Angsana New" w:hint="cs"/>
          <w:sz w:val="30"/>
          <w:szCs w:val="30"/>
          <w:cs/>
        </w:rPr>
        <w:t>สถาบันการเงิน</w:t>
      </w:r>
    </w:p>
    <w:p w14:paraId="5F6E3D01" w14:textId="77777777" w:rsidR="00E72785" w:rsidRPr="00E72785" w:rsidRDefault="00E72785" w:rsidP="001D5CA6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14:paraId="00594F00" w14:textId="77777777" w:rsidR="001D5CA6" w:rsidRPr="00CC08A2" w:rsidRDefault="001D5CA6" w:rsidP="001D5CA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C08A2">
        <w:rPr>
          <w:rFonts w:ascii="Angsana New" w:hAnsi="Angsana New"/>
          <w:sz w:val="30"/>
          <w:szCs w:val="30"/>
        </w:rPr>
        <w:t>**</w:t>
      </w:r>
      <w:r w:rsidR="0094549C" w:rsidRPr="00CC08A2">
        <w:rPr>
          <w:rFonts w:ascii="Angsana New" w:hAnsi="Angsana New"/>
          <w:sz w:val="30"/>
          <w:szCs w:val="30"/>
        </w:rPr>
        <w:t>*</w:t>
      </w:r>
      <w:r w:rsidRPr="00CC08A2">
        <w:rPr>
          <w:rFonts w:ascii="Angsana New" w:hAnsi="Angsana New"/>
          <w:sz w:val="30"/>
          <w:szCs w:val="30"/>
        </w:rPr>
        <w:t>*</w:t>
      </w:r>
      <w:r w:rsidRPr="00CC08A2">
        <w:rPr>
          <w:rFonts w:ascii="Angsana New" w:hAnsi="Angsana New" w:hint="cs"/>
          <w:sz w:val="30"/>
          <w:szCs w:val="30"/>
          <w:cs/>
        </w:rPr>
        <w:t xml:space="preserve"> บริษัทย่อยแห่งหนึ่งได้</w:t>
      </w:r>
      <w:r w:rsidRPr="00CC08A2">
        <w:rPr>
          <w:rFonts w:ascii="Angsana New" w:hAnsi="Angsana New"/>
          <w:sz w:val="30"/>
          <w:szCs w:val="30"/>
          <w:cs/>
        </w:rPr>
        <w:t>จดจำนอง</w:t>
      </w:r>
      <w:r w:rsidRPr="00CC08A2">
        <w:rPr>
          <w:rFonts w:ascii="Angsana New" w:hAnsi="Angsana New" w:hint="cs"/>
          <w:sz w:val="30"/>
          <w:szCs w:val="30"/>
          <w:cs/>
        </w:rPr>
        <w:t>อาคารและส่วนปรับปรุง</w:t>
      </w:r>
      <w:r w:rsidRPr="00CC08A2">
        <w:rPr>
          <w:rFonts w:ascii="Angsana New" w:hAnsi="Angsana New"/>
          <w:sz w:val="30"/>
          <w:szCs w:val="30"/>
          <w:cs/>
        </w:rPr>
        <w:t>เป็นหลักประกัน</w:t>
      </w:r>
      <w:r w:rsidRPr="00CC08A2">
        <w:rPr>
          <w:rFonts w:ascii="Angsana New" w:hAnsi="Angsana New" w:hint="cs"/>
          <w:sz w:val="30"/>
          <w:szCs w:val="30"/>
          <w:cs/>
        </w:rPr>
        <w:t>วงเงินสินเชื่อ</w:t>
      </w:r>
      <w:r w:rsidRPr="00CC08A2">
        <w:rPr>
          <w:rFonts w:ascii="Angsana New" w:hAnsi="Angsana New"/>
          <w:sz w:val="30"/>
          <w:szCs w:val="30"/>
          <w:cs/>
        </w:rPr>
        <w:t>จากสถาบันการเงิน</w:t>
      </w:r>
    </w:p>
    <w:p w14:paraId="7D385337" w14:textId="77777777" w:rsidR="00AC16A8" w:rsidRPr="00F06E25" w:rsidRDefault="00AC16A8" w:rsidP="001D5CA6">
      <w:pPr>
        <w:ind w:left="540"/>
        <w:jc w:val="thaiDistribute"/>
        <w:rPr>
          <w:rFonts w:ascii="Angsana New" w:hAnsi="Angsana New"/>
          <w:color w:val="0000FF"/>
          <w:sz w:val="30"/>
          <w:szCs w:val="30"/>
          <w:highlight w:val="yellow"/>
        </w:rPr>
      </w:pPr>
    </w:p>
    <w:p w14:paraId="6D1AD539" w14:textId="77777777" w:rsidR="00965508" w:rsidRPr="00632943" w:rsidRDefault="00837729" w:rsidP="009B2CFB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>
        <w:rPr>
          <w:rFonts w:asciiTheme="majorBidi" w:hAnsiTheme="majorBidi" w:hint="cs"/>
          <w:b/>
          <w:bCs/>
          <w:sz w:val="30"/>
          <w:szCs w:val="30"/>
          <w:cs/>
          <w:lang w:val="th-TH"/>
        </w:rPr>
        <w:t>ประมาณการหนี้สิน</w:t>
      </w:r>
      <w:r w:rsidR="00965508" w:rsidRPr="00632943">
        <w:rPr>
          <w:rFonts w:asciiTheme="majorBidi" w:hAnsiTheme="majorBidi" w:hint="cs"/>
          <w:b/>
          <w:bCs/>
          <w:sz w:val="30"/>
          <w:szCs w:val="30"/>
          <w:cs/>
          <w:lang w:val="th-TH"/>
        </w:rPr>
        <w:t>ผลขาดทุนของ</w:t>
      </w:r>
      <w:r>
        <w:rPr>
          <w:rFonts w:asciiTheme="majorBidi" w:hAnsiTheme="majorBidi" w:hint="cs"/>
          <w:b/>
          <w:bCs/>
          <w:sz w:val="30"/>
          <w:szCs w:val="30"/>
          <w:cs/>
          <w:lang w:val="th-TH"/>
        </w:rPr>
        <w:t>งาน</w:t>
      </w:r>
      <w:r w:rsidR="00965508" w:rsidRPr="00632943">
        <w:rPr>
          <w:rFonts w:asciiTheme="majorBidi" w:hAnsiTheme="majorBidi" w:hint="cs"/>
          <w:b/>
          <w:bCs/>
          <w:sz w:val="30"/>
          <w:szCs w:val="30"/>
          <w:cs/>
          <w:lang w:val="th-TH"/>
        </w:rPr>
        <w:t>โครงการ</w:t>
      </w:r>
    </w:p>
    <w:p w14:paraId="3972CEFD" w14:textId="77777777" w:rsidR="00965508" w:rsidRDefault="00965508" w:rsidP="00965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/>
          <w:b/>
          <w:bCs/>
          <w:sz w:val="30"/>
          <w:szCs w:val="30"/>
          <w:lang w:val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102"/>
        <w:gridCol w:w="236"/>
        <w:gridCol w:w="1092"/>
      </w:tblGrid>
      <w:tr w:rsidR="00965508" w:rsidRPr="00EA3831" w14:paraId="4FCD6D32" w14:textId="77777777" w:rsidTr="000113CF">
        <w:trPr>
          <w:tblHeader/>
        </w:trPr>
        <w:tc>
          <w:tcPr>
            <w:tcW w:w="4050" w:type="dxa"/>
            <w:shd w:val="clear" w:color="auto" w:fill="auto"/>
          </w:tcPr>
          <w:p w14:paraId="047B8D51" w14:textId="77777777" w:rsidR="00965508" w:rsidRPr="00EA3831" w:rsidRDefault="00965508" w:rsidP="00693B4E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12E901E5" w14:textId="77777777" w:rsidR="00965508" w:rsidRPr="00EA3831" w:rsidRDefault="00965508" w:rsidP="00693B4E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EA3831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0FFA5AC7" w14:textId="77777777" w:rsidR="00965508" w:rsidRPr="00EA3831" w:rsidRDefault="00965508" w:rsidP="00693B4E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12793AB2" w14:textId="77777777" w:rsidR="00965508" w:rsidRPr="00EA3831" w:rsidRDefault="00965508" w:rsidP="00693B4E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EA3831">
              <w:rPr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Pr="00EA3831">
              <w:rPr>
                <w:rFonts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997202" w:rsidRPr="00A97B80" w14:paraId="6915B8E0" w14:textId="77777777" w:rsidTr="000113CF">
        <w:trPr>
          <w:tblHeader/>
        </w:trPr>
        <w:tc>
          <w:tcPr>
            <w:tcW w:w="4050" w:type="dxa"/>
            <w:shd w:val="clear" w:color="auto" w:fill="auto"/>
          </w:tcPr>
          <w:p w14:paraId="16E2E94A" w14:textId="77777777" w:rsidR="00997202" w:rsidRPr="00EA3831" w:rsidRDefault="00997202" w:rsidP="00997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A1C725C" w14:textId="6AC62D72" w:rsidR="00997202" w:rsidRPr="00A97B80" w:rsidRDefault="00C273B6" w:rsidP="00997202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505BE8EC" w14:textId="77777777" w:rsidR="00997202" w:rsidRPr="00A97B80" w:rsidRDefault="00997202" w:rsidP="00997202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10373BB" w14:textId="2102F79A" w:rsidR="00997202" w:rsidRPr="00A97B80" w:rsidRDefault="00C273B6" w:rsidP="00997202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2C7BD082" w14:textId="77777777" w:rsidR="00997202" w:rsidRPr="00A97B80" w:rsidRDefault="00997202" w:rsidP="00997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24FAE392" w14:textId="2F2F2E8C" w:rsidR="00997202" w:rsidRPr="00A97B80" w:rsidRDefault="00C273B6" w:rsidP="00997202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47F9116F" w14:textId="77777777" w:rsidR="00997202" w:rsidRPr="00A97B80" w:rsidRDefault="00997202" w:rsidP="00997202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92" w:type="dxa"/>
            <w:shd w:val="clear" w:color="auto" w:fill="auto"/>
          </w:tcPr>
          <w:p w14:paraId="391EAE69" w14:textId="2FBC9D42" w:rsidR="00997202" w:rsidRPr="00A97B80" w:rsidRDefault="00C273B6" w:rsidP="00997202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73B6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</w:tr>
      <w:tr w:rsidR="00997202" w:rsidRPr="00EA3831" w14:paraId="12A733D2" w14:textId="77777777" w:rsidTr="000113CF">
        <w:trPr>
          <w:tblHeader/>
        </w:trPr>
        <w:tc>
          <w:tcPr>
            <w:tcW w:w="4050" w:type="dxa"/>
            <w:shd w:val="clear" w:color="auto" w:fill="auto"/>
          </w:tcPr>
          <w:p w14:paraId="01625533" w14:textId="77777777" w:rsidR="00997202" w:rsidRPr="00EA3831" w:rsidRDefault="00997202" w:rsidP="00997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346B479D" w14:textId="77777777" w:rsidR="00997202" w:rsidRPr="00EA3831" w:rsidRDefault="00997202" w:rsidP="00997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EA3831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0471B3" w:rsidRPr="00EA3831" w14:paraId="65C05373" w14:textId="77777777" w:rsidTr="000113CF">
        <w:tc>
          <w:tcPr>
            <w:tcW w:w="4050" w:type="dxa"/>
            <w:shd w:val="clear" w:color="auto" w:fill="auto"/>
          </w:tcPr>
          <w:p w14:paraId="337BBFD7" w14:textId="07F9B1C7" w:rsidR="000471B3" w:rsidRPr="00EA3831" w:rsidRDefault="000471B3" w:rsidP="000471B3">
            <w:pPr>
              <w:spacing w:line="240" w:lineRule="auto"/>
              <w:ind w:right="-46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A383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C273B6" w:rsidRPr="00C273B6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EA3831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EA383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  <w:shd w:val="clear" w:color="auto" w:fill="auto"/>
          </w:tcPr>
          <w:p w14:paraId="2D7B744F" w14:textId="5EE230F5" w:rsidR="000471B3" w:rsidRPr="000113CF" w:rsidRDefault="00C273B6" w:rsidP="000471B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 w:bidi="th-TH"/>
              </w:rPr>
              <w:t>353</w:t>
            </w:r>
          </w:p>
        </w:tc>
        <w:tc>
          <w:tcPr>
            <w:tcW w:w="270" w:type="dxa"/>
            <w:shd w:val="clear" w:color="auto" w:fill="auto"/>
          </w:tcPr>
          <w:p w14:paraId="7429CAAF" w14:textId="77777777" w:rsidR="000471B3" w:rsidRPr="000113CF" w:rsidRDefault="000471B3" w:rsidP="00047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25184D1" w14:textId="77777777" w:rsidR="000471B3" w:rsidRPr="00EA3831" w:rsidRDefault="000471B3" w:rsidP="000471B3">
            <w:pPr>
              <w:pStyle w:val="acctfourfigures"/>
              <w:tabs>
                <w:tab w:val="clear" w:pos="765"/>
              </w:tabs>
              <w:spacing w:line="240" w:lineRule="auto"/>
              <w:ind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60EAB8" w14:textId="77777777" w:rsidR="000471B3" w:rsidRPr="00EA3831" w:rsidRDefault="000471B3" w:rsidP="00047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7D194F70" w14:textId="57138F50" w:rsidR="000471B3" w:rsidRPr="000113CF" w:rsidRDefault="00C273B6" w:rsidP="000471B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 w:bidi="th-TH"/>
              </w:rPr>
              <w:t>323</w:t>
            </w:r>
          </w:p>
        </w:tc>
        <w:tc>
          <w:tcPr>
            <w:tcW w:w="236" w:type="dxa"/>
            <w:shd w:val="clear" w:color="auto" w:fill="auto"/>
          </w:tcPr>
          <w:p w14:paraId="4F096E2B" w14:textId="77777777" w:rsidR="000471B3" w:rsidRPr="000113CF" w:rsidRDefault="000471B3" w:rsidP="00047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37D4474E" w14:textId="77777777" w:rsidR="000471B3" w:rsidRPr="00EA3831" w:rsidRDefault="000471B3" w:rsidP="000471B3">
            <w:pPr>
              <w:pStyle w:val="acctfourfigures"/>
              <w:tabs>
                <w:tab w:val="clear" w:pos="765"/>
              </w:tabs>
              <w:spacing w:line="240" w:lineRule="auto"/>
              <w:ind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D7F79" w:rsidRPr="00EA3831" w14:paraId="7C95EA66" w14:textId="77777777" w:rsidTr="000113CF">
        <w:tc>
          <w:tcPr>
            <w:tcW w:w="4050" w:type="dxa"/>
            <w:shd w:val="clear" w:color="auto" w:fill="auto"/>
          </w:tcPr>
          <w:p w14:paraId="6EAF781B" w14:textId="766F7091" w:rsidR="009D7F79" w:rsidRPr="00EA3831" w:rsidRDefault="009D7F79" w:rsidP="009D7F79">
            <w:pPr>
              <w:spacing w:line="240" w:lineRule="auto"/>
              <w:ind w:right="-46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ประมาณการหนี้สินเพิ่มขึ้น</w:t>
            </w:r>
          </w:p>
        </w:tc>
        <w:tc>
          <w:tcPr>
            <w:tcW w:w="1080" w:type="dxa"/>
            <w:shd w:val="clear" w:color="auto" w:fill="auto"/>
          </w:tcPr>
          <w:p w14:paraId="5C9F9FE3" w14:textId="293F1A79" w:rsidR="009D7F79" w:rsidRDefault="00C273B6" w:rsidP="009D7F7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73B6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72C5BFDF" w14:textId="77777777" w:rsidR="009D7F79" w:rsidRPr="000113CF" w:rsidRDefault="009D7F79" w:rsidP="009D7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75ECA3F" w14:textId="02F11870" w:rsidR="009D7F79" w:rsidRDefault="009D7F79" w:rsidP="009D7F79">
            <w:pPr>
              <w:pStyle w:val="acctfourfigures"/>
              <w:tabs>
                <w:tab w:val="clear" w:pos="765"/>
              </w:tabs>
              <w:spacing w:line="240" w:lineRule="auto"/>
              <w:ind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818CA7" w14:textId="77777777" w:rsidR="009D7F79" w:rsidRPr="00EA3831" w:rsidRDefault="009D7F79" w:rsidP="009D7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56FDE498" w14:textId="18D1C2DF" w:rsidR="009D7F79" w:rsidRDefault="009D7F79" w:rsidP="009D7F79">
            <w:pPr>
              <w:pStyle w:val="acctfourfigures"/>
              <w:tabs>
                <w:tab w:val="clear" w:pos="765"/>
              </w:tabs>
              <w:spacing w:line="240" w:lineRule="auto"/>
              <w:ind w:right="-11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53773DB" w14:textId="77777777" w:rsidR="009D7F79" w:rsidRPr="000113CF" w:rsidRDefault="009D7F79" w:rsidP="009D7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1B649431" w14:textId="6C404CAB" w:rsidR="009D7F79" w:rsidRDefault="009D7F79" w:rsidP="009D7F79">
            <w:pPr>
              <w:pStyle w:val="acctfourfigures"/>
              <w:tabs>
                <w:tab w:val="clear" w:pos="765"/>
              </w:tabs>
              <w:spacing w:line="240" w:lineRule="auto"/>
              <w:ind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D7F79" w:rsidRPr="00EA3831" w14:paraId="5F606E2B" w14:textId="77777777" w:rsidTr="000113CF">
        <w:tc>
          <w:tcPr>
            <w:tcW w:w="4050" w:type="dxa"/>
            <w:shd w:val="clear" w:color="auto" w:fill="auto"/>
          </w:tcPr>
          <w:p w14:paraId="44A89D4E" w14:textId="77777777" w:rsidR="009D7F79" w:rsidRPr="00C673BC" w:rsidRDefault="009D7F79" w:rsidP="009D7F79">
            <w:pPr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C673BC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ประมาณการหนี้สินใช้ไป</w:t>
            </w:r>
          </w:p>
        </w:tc>
        <w:tc>
          <w:tcPr>
            <w:tcW w:w="1080" w:type="dxa"/>
            <w:shd w:val="clear" w:color="auto" w:fill="auto"/>
          </w:tcPr>
          <w:p w14:paraId="13A78A56" w14:textId="77777777" w:rsidR="009D7F79" w:rsidRPr="000113CF" w:rsidRDefault="009D7F79" w:rsidP="009D7F7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D72C648" w14:textId="77777777" w:rsidR="009D7F79" w:rsidRPr="000113CF" w:rsidRDefault="009D7F79" w:rsidP="009D7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72D851B" w14:textId="77777777" w:rsidR="009D7F79" w:rsidRPr="000113CF" w:rsidRDefault="009D7F79" w:rsidP="009D7F7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8584B8E" w14:textId="77777777" w:rsidR="009D7F79" w:rsidRPr="000113CF" w:rsidRDefault="009D7F79" w:rsidP="009D7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3E574BE5" w14:textId="77777777" w:rsidR="009D7F79" w:rsidRPr="000113CF" w:rsidRDefault="009D7F79" w:rsidP="009D7F7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6076AB5" w14:textId="77777777" w:rsidR="009D7F79" w:rsidRPr="000113CF" w:rsidRDefault="009D7F79" w:rsidP="009D7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5595656A" w14:textId="77777777" w:rsidR="009D7F79" w:rsidRPr="000113CF" w:rsidRDefault="009D7F79" w:rsidP="009D7F7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9D7F79" w:rsidRPr="00EA3831" w14:paraId="649EECEF" w14:textId="77777777" w:rsidTr="000113CF">
        <w:tc>
          <w:tcPr>
            <w:tcW w:w="4050" w:type="dxa"/>
            <w:shd w:val="clear" w:color="auto" w:fill="auto"/>
          </w:tcPr>
          <w:p w14:paraId="116F5F96" w14:textId="77777777" w:rsidR="009D7F79" w:rsidRDefault="009D7F79" w:rsidP="009D7F79">
            <w:pPr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left" w:pos="256"/>
                <w:tab w:val="left" w:pos="526"/>
              </w:tabs>
              <w:spacing w:line="240" w:lineRule="auto"/>
              <w:ind w:right="-468" w:hanging="64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ต้นทุนขายและต้นทุนการให้บริการ</w:t>
            </w:r>
          </w:p>
        </w:tc>
        <w:tc>
          <w:tcPr>
            <w:tcW w:w="1080" w:type="dxa"/>
            <w:shd w:val="clear" w:color="auto" w:fill="auto"/>
          </w:tcPr>
          <w:p w14:paraId="78B2A98C" w14:textId="6A0503F7" w:rsidR="009D7F79" w:rsidRPr="000113CF" w:rsidRDefault="009D7F79" w:rsidP="009D7F7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273B6" w:rsidRPr="00C273B6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C273B6" w:rsidRPr="00C273B6">
              <w:rPr>
                <w:rFonts w:ascii="Angsana New" w:hAnsi="Angsana New" w:hint="cs"/>
                <w:sz w:val="30"/>
                <w:szCs w:val="30"/>
                <w:lang w:val="en-US" w:bidi="th-TH"/>
              </w:rPr>
              <w:t>53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91F5891" w14:textId="77777777" w:rsidR="009D7F79" w:rsidRPr="000113CF" w:rsidRDefault="009D7F79" w:rsidP="009D7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295A47E" w14:textId="77777777" w:rsidR="009D7F79" w:rsidRPr="00EA3831" w:rsidRDefault="009D7F79" w:rsidP="009D7F79">
            <w:pPr>
              <w:pStyle w:val="acctfourfigures"/>
              <w:tabs>
                <w:tab w:val="clear" w:pos="765"/>
              </w:tabs>
              <w:spacing w:line="240" w:lineRule="auto"/>
              <w:ind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D44C52" w14:textId="77777777" w:rsidR="009D7F79" w:rsidRPr="000113CF" w:rsidRDefault="009D7F79" w:rsidP="009D7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48809166" w14:textId="74503727" w:rsidR="009D7F79" w:rsidRPr="000113CF" w:rsidRDefault="009D7F79" w:rsidP="009D7F7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273B6" w:rsidRPr="00C273B6">
              <w:rPr>
                <w:rFonts w:ascii="Angsana New" w:hAnsi="Angsana New"/>
                <w:sz w:val="30"/>
                <w:szCs w:val="30"/>
                <w:lang w:val="en-US" w:bidi="th-TH"/>
              </w:rPr>
              <w:t>139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756C4F6" w14:textId="77777777" w:rsidR="009D7F79" w:rsidRPr="000113CF" w:rsidRDefault="009D7F79" w:rsidP="009D7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26CEBFC0" w14:textId="77777777" w:rsidR="009D7F79" w:rsidRPr="00EA3831" w:rsidRDefault="009D7F79" w:rsidP="009D7F79">
            <w:pPr>
              <w:pStyle w:val="acctfourfigures"/>
              <w:tabs>
                <w:tab w:val="clear" w:pos="765"/>
              </w:tabs>
              <w:spacing w:line="240" w:lineRule="auto"/>
              <w:ind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D7F79" w:rsidRPr="00EA3831" w14:paraId="24C1D8A6" w14:textId="77777777" w:rsidTr="000113CF">
        <w:tc>
          <w:tcPr>
            <w:tcW w:w="4050" w:type="dxa"/>
            <w:shd w:val="clear" w:color="auto" w:fill="auto"/>
          </w:tcPr>
          <w:p w14:paraId="39479EE3" w14:textId="68B2E11A" w:rsidR="009D7F79" w:rsidRPr="00EA3831" w:rsidRDefault="009D7F79" w:rsidP="009D7F79">
            <w:pPr>
              <w:spacing w:line="240" w:lineRule="auto"/>
              <w:ind w:right="-46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A383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C273B6" w:rsidRPr="00C273B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A73BC4" w14:textId="144DB305" w:rsidR="009D7F79" w:rsidRPr="00EA3831" w:rsidRDefault="00C273B6" w:rsidP="009D7F7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273B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225</w:t>
            </w:r>
          </w:p>
        </w:tc>
        <w:tc>
          <w:tcPr>
            <w:tcW w:w="270" w:type="dxa"/>
            <w:shd w:val="clear" w:color="auto" w:fill="auto"/>
          </w:tcPr>
          <w:p w14:paraId="29AC84C1" w14:textId="77777777" w:rsidR="009D7F79" w:rsidRPr="00EA3831" w:rsidRDefault="009D7F79" w:rsidP="009D7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6D9C94" w14:textId="77777777" w:rsidR="009D7F79" w:rsidRPr="000471B3" w:rsidRDefault="009D7F79" w:rsidP="009D7F79">
            <w:pPr>
              <w:pStyle w:val="acctfourfigures"/>
              <w:tabs>
                <w:tab w:val="clear" w:pos="765"/>
              </w:tabs>
              <w:spacing w:line="240" w:lineRule="auto"/>
              <w:ind w:right="-11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71B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1CCA02" w14:textId="77777777" w:rsidR="009D7F79" w:rsidRPr="00EA3831" w:rsidRDefault="009D7F79" w:rsidP="009D7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7E8C4F" w14:textId="04F0F4EB" w:rsidR="009D7F79" w:rsidRPr="00EA3831" w:rsidRDefault="00C273B6" w:rsidP="009D7F7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273B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184</w:t>
            </w:r>
          </w:p>
        </w:tc>
        <w:tc>
          <w:tcPr>
            <w:tcW w:w="236" w:type="dxa"/>
            <w:shd w:val="clear" w:color="auto" w:fill="auto"/>
          </w:tcPr>
          <w:p w14:paraId="7AD9ADE1" w14:textId="77777777" w:rsidR="009D7F79" w:rsidRPr="00EA3831" w:rsidRDefault="009D7F79" w:rsidP="009D7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F08242" w14:textId="77777777" w:rsidR="009D7F79" w:rsidRPr="000471B3" w:rsidRDefault="009D7F79" w:rsidP="009D7F79">
            <w:pPr>
              <w:pStyle w:val="acctfourfigures"/>
              <w:tabs>
                <w:tab w:val="clear" w:pos="765"/>
              </w:tabs>
              <w:spacing w:line="240" w:lineRule="auto"/>
              <w:ind w:right="-11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71B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3BA11466" w14:textId="77777777" w:rsidR="00965508" w:rsidRDefault="00965508" w:rsidP="00965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2D985A75" w14:textId="4B2FBAD5" w:rsidR="006D6B0E" w:rsidRDefault="002E476E" w:rsidP="002E476E">
      <w:pPr>
        <w:ind w:left="533"/>
        <w:jc w:val="thaiDistribute"/>
        <w:rPr>
          <w:rFonts w:ascii="Angsana New" w:hAnsi="Angsana New"/>
          <w:sz w:val="30"/>
          <w:szCs w:val="30"/>
        </w:rPr>
      </w:pPr>
      <w:r w:rsidRPr="002E476E">
        <w:rPr>
          <w:rFonts w:ascii="Angsana New" w:hAnsi="Angsana New" w:hint="cs"/>
          <w:sz w:val="30"/>
          <w:szCs w:val="30"/>
          <w:cs/>
        </w:rPr>
        <w:t>ประมาณการหนี้สินผลขาดทุนของงานโครงการ</w:t>
      </w:r>
      <w:r w:rsidRPr="002E476E">
        <w:rPr>
          <w:rFonts w:ascii="Angsana New" w:hAnsi="Angsana New"/>
          <w:sz w:val="30"/>
          <w:szCs w:val="30"/>
          <w:cs/>
        </w:rPr>
        <w:t xml:space="preserve"> </w:t>
      </w:r>
      <w:r w:rsidRPr="002E476E">
        <w:rPr>
          <w:rFonts w:ascii="Angsana New" w:hAnsi="Angsana New" w:hint="cs"/>
          <w:sz w:val="30"/>
          <w:szCs w:val="30"/>
          <w:cs/>
        </w:rPr>
        <w:t>ส่วนใหญ่เกิดจากงานโครงการสายธุรกิจเน็ตเวิร์คโซลูชั่นส์กับหน่วยงานรัฐวิสาหกิจแห่งหนึ่งในระหว่างปี</w:t>
      </w:r>
      <w:r w:rsidRPr="002E476E">
        <w:rPr>
          <w:rFonts w:ascii="Angsana New" w:hAnsi="Angsana New"/>
          <w:sz w:val="30"/>
          <w:szCs w:val="30"/>
          <w:cs/>
        </w:rPr>
        <w:t xml:space="preserve"> </w:t>
      </w:r>
      <w:r w:rsidR="00C273B6" w:rsidRPr="00C273B6">
        <w:rPr>
          <w:rFonts w:ascii="Angsana New" w:hAnsi="Angsana New"/>
          <w:sz w:val="30"/>
          <w:szCs w:val="30"/>
        </w:rPr>
        <w:t>2562</w:t>
      </w:r>
      <w:r w:rsidRPr="002E476E">
        <w:rPr>
          <w:rFonts w:ascii="Angsana New" w:hAnsi="Angsana New"/>
          <w:sz w:val="30"/>
          <w:szCs w:val="30"/>
          <w:cs/>
        </w:rPr>
        <w:t xml:space="preserve"> </w:t>
      </w:r>
      <w:r w:rsidRPr="002E476E">
        <w:rPr>
          <w:rFonts w:ascii="Angsana New" w:hAnsi="Angsana New" w:hint="cs"/>
          <w:sz w:val="30"/>
          <w:szCs w:val="30"/>
          <w:cs/>
        </w:rPr>
        <w:t>เป็นจำนวนเงินรวม</w:t>
      </w:r>
      <w:r w:rsidRPr="002E476E">
        <w:rPr>
          <w:rFonts w:ascii="Angsana New" w:hAnsi="Angsana New"/>
          <w:sz w:val="30"/>
          <w:szCs w:val="30"/>
          <w:cs/>
        </w:rPr>
        <w:t xml:space="preserve"> </w:t>
      </w:r>
      <w:r w:rsidR="00C273B6" w:rsidRPr="00C273B6">
        <w:rPr>
          <w:rFonts w:ascii="Angsana New" w:hAnsi="Angsana New"/>
          <w:sz w:val="30"/>
          <w:szCs w:val="30"/>
        </w:rPr>
        <w:t>653</w:t>
      </w:r>
      <w:r w:rsidRPr="002E476E">
        <w:rPr>
          <w:rFonts w:ascii="Angsana New" w:hAnsi="Angsana New"/>
          <w:sz w:val="30"/>
          <w:szCs w:val="30"/>
          <w:cs/>
        </w:rPr>
        <w:t xml:space="preserve"> </w:t>
      </w:r>
      <w:r w:rsidRPr="002E476E">
        <w:rPr>
          <w:rFonts w:ascii="Angsana New" w:hAnsi="Angsana New" w:hint="cs"/>
          <w:sz w:val="30"/>
          <w:szCs w:val="30"/>
          <w:cs/>
        </w:rPr>
        <w:t>ล้านบาท</w:t>
      </w:r>
      <w:r w:rsidRPr="002E476E">
        <w:rPr>
          <w:rFonts w:ascii="Angsana New" w:hAnsi="Angsana New"/>
          <w:sz w:val="30"/>
          <w:szCs w:val="30"/>
          <w:cs/>
        </w:rPr>
        <w:t xml:space="preserve"> </w:t>
      </w:r>
      <w:r w:rsidRPr="002E476E">
        <w:rPr>
          <w:rFonts w:ascii="Angsana New" w:hAnsi="Angsana New" w:hint="cs"/>
          <w:sz w:val="30"/>
          <w:szCs w:val="30"/>
          <w:cs/>
        </w:rPr>
        <w:t>ผลขาดทุนดังกล่าวเกิดจาก</w:t>
      </w:r>
      <w:r>
        <w:rPr>
          <w:rFonts w:ascii="Angsana New" w:hAnsi="Angsana New"/>
          <w:sz w:val="30"/>
          <w:szCs w:val="30"/>
        </w:rPr>
        <w:br/>
      </w:r>
      <w:r w:rsidRPr="002E476E">
        <w:rPr>
          <w:rFonts w:ascii="Angsana New" w:hAnsi="Angsana New" w:hint="cs"/>
          <w:sz w:val="30"/>
          <w:szCs w:val="30"/>
          <w:cs/>
        </w:rPr>
        <w:t>การเปลี่ยนแปลงแบบการก่อสร้าง</w:t>
      </w:r>
      <w:r w:rsidRPr="002E476E">
        <w:rPr>
          <w:rFonts w:ascii="Angsana New" w:hAnsi="Angsana New"/>
          <w:sz w:val="30"/>
          <w:szCs w:val="30"/>
          <w:cs/>
        </w:rPr>
        <w:t xml:space="preserve"> </w:t>
      </w:r>
      <w:r w:rsidRPr="002E476E">
        <w:rPr>
          <w:rFonts w:ascii="Angsana New" w:hAnsi="Angsana New" w:hint="cs"/>
          <w:sz w:val="30"/>
          <w:szCs w:val="30"/>
          <w:cs/>
        </w:rPr>
        <w:t>การเปลี่ยนแปลงอุปกรณ์หลักของงานโครงการที่มีนัยสำคัญ</w:t>
      </w:r>
      <w:r w:rsidRPr="002E476E">
        <w:rPr>
          <w:rFonts w:ascii="Angsana New" w:hAnsi="Angsana New"/>
          <w:sz w:val="30"/>
          <w:szCs w:val="30"/>
          <w:cs/>
        </w:rPr>
        <w:t xml:space="preserve"> </w:t>
      </w:r>
      <w:r w:rsidRPr="002E476E">
        <w:rPr>
          <w:rFonts w:ascii="Angsana New" w:hAnsi="Angsana New" w:hint="cs"/>
          <w:sz w:val="30"/>
          <w:szCs w:val="30"/>
          <w:cs/>
        </w:rPr>
        <w:t>รวมถึงความล่าช้าของการส่งมอบพื้นที่ก่อสร้างเนื่องจากปัญหาการก่อสร้างของผู้รับเหมารายอื่นซึ่งเป็นปัจจัยภายนอกที่ไม่อาจควบคุมได้</w:t>
      </w:r>
      <w:r w:rsidRPr="002E476E">
        <w:rPr>
          <w:rFonts w:ascii="Angsana New" w:hAnsi="Angsana New"/>
          <w:sz w:val="30"/>
          <w:szCs w:val="30"/>
          <w:cs/>
        </w:rPr>
        <w:t xml:space="preserve"> </w:t>
      </w:r>
      <w:r w:rsidRPr="002E476E">
        <w:rPr>
          <w:rFonts w:ascii="Angsana New" w:hAnsi="Angsana New" w:hint="cs"/>
          <w:sz w:val="30"/>
          <w:szCs w:val="30"/>
          <w:cs/>
        </w:rPr>
        <w:t>ส่งผลให้บริษัททบทวนประมาณการต้นทุนของงานโครงการและเกิดผลขาดทุนจากงานโครงการดังกล่าว</w:t>
      </w:r>
      <w:r w:rsidRPr="002E476E">
        <w:rPr>
          <w:rFonts w:ascii="Angsana New" w:hAnsi="Angsana New"/>
          <w:sz w:val="30"/>
          <w:szCs w:val="30"/>
          <w:cs/>
        </w:rPr>
        <w:t xml:space="preserve"> </w:t>
      </w:r>
      <w:r w:rsidRPr="002E476E">
        <w:rPr>
          <w:rFonts w:ascii="Angsana New" w:hAnsi="Angsana New" w:hint="cs"/>
          <w:sz w:val="30"/>
          <w:szCs w:val="30"/>
          <w:cs/>
        </w:rPr>
        <w:t>ซึ่งในระหว่างปี</w:t>
      </w:r>
      <w:r w:rsidRPr="002E476E">
        <w:rPr>
          <w:rFonts w:ascii="Angsana New" w:hAnsi="Angsana New"/>
          <w:sz w:val="30"/>
          <w:szCs w:val="30"/>
          <w:cs/>
        </w:rPr>
        <w:t xml:space="preserve"> </w:t>
      </w:r>
      <w:r w:rsidR="00C273B6" w:rsidRPr="00C273B6">
        <w:rPr>
          <w:rFonts w:ascii="Angsana New" w:hAnsi="Angsana New"/>
          <w:sz w:val="30"/>
          <w:szCs w:val="30"/>
        </w:rPr>
        <w:t>2562</w:t>
      </w:r>
      <w:r w:rsidRPr="002E476E">
        <w:rPr>
          <w:rFonts w:ascii="Angsana New" w:hAnsi="Angsana New"/>
          <w:sz w:val="30"/>
          <w:szCs w:val="30"/>
          <w:cs/>
        </w:rPr>
        <w:t xml:space="preserve"> </w:t>
      </w:r>
      <w:r w:rsidRPr="002E476E">
        <w:rPr>
          <w:rFonts w:ascii="Angsana New" w:hAnsi="Angsana New" w:hint="cs"/>
          <w:sz w:val="30"/>
          <w:szCs w:val="30"/>
          <w:cs/>
        </w:rPr>
        <w:t>บริษัทได้รับการอนุมัติให้ขยายระยะเวลางานโครงการดังกล่าวออกไปอีกเป็นระยะเวลา</w:t>
      </w:r>
      <w:r w:rsidRPr="002E476E">
        <w:rPr>
          <w:rFonts w:ascii="Angsana New" w:hAnsi="Angsana New"/>
          <w:sz w:val="30"/>
          <w:szCs w:val="30"/>
          <w:cs/>
        </w:rPr>
        <w:t xml:space="preserve"> </w:t>
      </w:r>
      <w:r w:rsidR="00C273B6" w:rsidRPr="00C273B6">
        <w:rPr>
          <w:rFonts w:ascii="Angsana New" w:hAnsi="Angsana New"/>
          <w:sz w:val="30"/>
          <w:szCs w:val="30"/>
        </w:rPr>
        <w:t>269</w:t>
      </w:r>
      <w:r w:rsidRPr="002E476E">
        <w:rPr>
          <w:rFonts w:ascii="Angsana New" w:hAnsi="Angsana New"/>
          <w:sz w:val="30"/>
          <w:szCs w:val="30"/>
          <w:cs/>
        </w:rPr>
        <w:t xml:space="preserve"> </w:t>
      </w:r>
      <w:r w:rsidRPr="002E476E">
        <w:rPr>
          <w:rFonts w:ascii="Angsana New" w:hAnsi="Angsana New" w:hint="cs"/>
          <w:sz w:val="30"/>
          <w:szCs w:val="30"/>
          <w:cs/>
        </w:rPr>
        <w:t>วัน</w:t>
      </w:r>
      <w:r w:rsidRPr="002E476E">
        <w:rPr>
          <w:rFonts w:ascii="Angsana New" w:hAnsi="Angsana New"/>
          <w:sz w:val="30"/>
          <w:szCs w:val="30"/>
          <w:cs/>
        </w:rPr>
        <w:t xml:space="preserve">  </w:t>
      </w:r>
      <w:r w:rsidRPr="002E476E">
        <w:rPr>
          <w:rFonts w:ascii="Angsana New" w:hAnsi="Angsana New" w:hint="cs"/>
          <w:sz w:val="30"/>
          <w:szCs w:val="30"/>
          <w:cs/>
        </w:rPr>
        <w:t>อย่างไรก็ตาม</w:t>
      </w:r>
      <w:r w:rsidRPr="002E476E">
        <w:rPr>
          <w:rFonts w:ascii="Angsana New" w:hAnsi="Angsana New"/>
          <w:sz w:val="30"/>
          <w:szCs w:val="30"/>
          <w:cs/>
        </w:rPr>
        <w:t xml:space="preserve"> </w:t>
      </w:r>
      <w:r w:rsidRPr="002E476E">
        <w:rPr>
          <w:rFonts w:ascii="Angsana New" w:hAnsi="Angsana New" w:hint="cs"/>
          <w:sz w:val="30"/>
          <w:szCs w:val="30"/>
          <w:cs/>
        </w:rPr>
        <w:t>ในระหว่างงวดหกเดือนสิ้นสุดวันที่</w:t>
      </w:r>
      <w:r w:rsidRPr="002E476E">
        <w:rPr>
          <w:rFonts w:ascii="Angsana New" w:hAnsi="Angsana New"/>
          <w:sz w:val="30"/>
          <w:szCs w:val="30"/>
          <w:cs/>
        </w:rPr>
        <w:t xml:space="preserve"> </w:t>
      </w:r>
      <w:r w:rsidR="00C273B6" w:rsidRPr="00C273B6">
        <w:rPr>
          <w:rFonts w:ascii="Angsana New" w:hAnsi="Angsana New"/>
          <w:sz w:val="30"/>
          <w:szCs w:val="30"/>
        </w:rPr>
        <w:t>30</w:t>
      </w:r>
      <w:r w:rsidRPr="002E476E">
        <w:rPr>
          <w:rFonts w:ascii="Angsana New" w:hAnsi="Angsana New"/>
          <w:sz w:val="30"/>
          <w:szCs w:val="30"/>
          <w:cs/>
        </w:rPr>
        <w:t xml:space="preserve"> </w:t>
      </w:r>
      <w:r w:rsidRPr="002E476E">
        <w:rPr>
          <w:rFonts w:ascii="Angsana New" w:hAnsi="Angsana New" w:hint="cs"/>
          <w:sz w:val="30"/>
          <w:szCs w:val="30"/>
          <w:cs/>
        </w:rPr>
        <w:t>มิถุนายน</w:t>
      </w:r>
      <w:r w:rsidRPr="002E476E">
        <w:rPr>
          <w:rFonts w:ascii="Angsana New" w:hAnsi="Angsana New"/>
          <w:sz w:val="30"/>
          <w:szCs w:val="30"/>
          <w:cs/>
        </w:rPr>
        <w:t xml:space="preserve"> </w:t>
      </w:r>
      <w:r w:rsidR="00C273B6" w:rsidRPr="00C273B6">
        <w:rPr>
          <w:rFonts w:ascii="Angsana New" w:hAnsi="Angsana New"/>
          <w:sz w:val="30"/>
          <w:szCs w:val="30"/>
        </w:rPr>
        <w:t>2563</w:t>
      </w:r>
      <w:r w:rsidRPr="002E476E">
        <w:rPr>
          <w:rFonts w:ascii="Angsana New" w:hAnsi="Angsana New"/>
          <w:sz w:val="30"/>
          <w:szCs w:val="30"/>
          <w:cs/>
        </w:rPr>
        <w:t xml:space="preserve"> </w:t>
      </w:r>
      <w:r w:rsidRPr="002E476E">
        <w:rPr>
          <w:rFonts w:ascii="Angsana New" w:hAnsi="Angsana New" w:hint="cs"/>
          <w:sz w:val="30"/>
          <w:szCs w:val="30"/>
          <w:cs/>
        </w:rPr>
        <w:t>เกิดการแพร่ระบาดของ</w:t>
      </w:r>
      <w:r w:rsidR="00E72785">
        <w:rPr>
          <w:rFonts w:ascii="Angsana New" w:hAnsi="Angsana New"/>
          <w:sz w:val="30"/>
          <w:szCs w:val="30"/>
          <w:cs/>
        </w:rPr>
        <w:br/>
      </w:r>
      <w:r w:rsidRPr="002E476E">
        <w:rPr>
          <w:rFonts w:ascii="Angsana New" w:hAnsi="Angsana New" w:hint="cs"/>
          <w:sz w:val="30"/>
          <w:szCs w:val="30"/>
          <w:cs/>
        </w:rPr>
        <w:t>โรคโควิด</w:t>
      </w:r>
      <w:r w:rsidRPr="002E476E">
        <w:rPr>
          <w:rFonts w:ascii="Angsana New" w:hAnsi="Angsana New"/>
          <w:sz w:val="30"/>
          <w:szCs w:val="30"/>
          <w:cs/>
        </w:rPr>
        <w:t xml:space="preserve"> </w:t>
      </w:r>
      <w:r w:rsidR="00C273B6" w:rsidRPr="00C273B6">
        <w:rPr>
          <w:rFonts w:ascii="Angsana New" w:hAnsi="Angsana New"/>
          <w:sz w:val="30"/>
          <w:szCs w:val="30"/>
        </w:rPr>
        <w:t>19</w:t>
      </w:r>
      <w:r w:rsidRPr="002E476E">
        <w:rPr>
          <w:rFonts w:ascii="Angsana New" w:hAnsi="Angsana New"/>
          <w:sz w:val="30"/>
          <w:szCs w:val="30"/>
          <w:cs/>
        </w:rPr>
        <w:t xml:space="preserve"> </w:t>
      </w:r>
      <w:r w:rsidRPr="002E476E">
        <w:rPr>
          <w:rFonts w:ascii="Angsana New" w:hAnsi="Angsana New" w:hint="cs"/>
          <w:sz w:val="30"/>
          <w:szCs w:val="30"/>
          <w:cs/>
        </w:rPr>
        <w:t>ซึ่งส่งผลต่อการดำเนินงานโครงการดังกล่า</w:t>
      </w:r>
      <w:r w:rsidR="00CF0B43">
        <w:rPr>
          <w:rFonts w:ascii="Angsana New" w:hAnsi="Angsana New" w:hint="cs"/>
          <w:sz w:val="30"/>
          <w:szCs w:val="30"/>
          <w:cs/>
        </w:rPr>
        <w:t>ว</w:t>
      </w:r>
      <w:r w:rsidRPr="002E476E">
        <w:rPr>
          <w:rFonts w:ascii="Angsana New" w:hAnsi="Angsana New" w:hint="cs"/>
          <w:sz w:val="30"/>
          <w:szCs w:val="30"/>
          <w:cs/>
        </w:rPr>
        <w:t>ของบริษัท</w:t>
      </w:r>
      <w:r w:rsidRPr="002E476E">
        <w:rPr>
          <w:rFonts w:ascii="Angsana New" w:hAnsi="Angsana New"/>
          <w:sz w:val="30"/>
          <w:szCs w:val="30"/>
          <w:cs/>
        </w:rPr>
        <w:t xml:space="preserve"> </w:t>
      </w:r>
      <w:r w:rsidRPr="002E476E">
        <w:rPr>
          <w:rFonts w:ascii="Angsana New" w:hAnsi="Angsana New" w:hint="cs"/>
          <w:sz w:val="30"/>
          <w:szCs w:val="30"/>
          <w:cs/>
        </w:rPr>
        <w:t>และมีผลกระทบต่อการทำงานให้สอดคล้องกับผังการเชื่อมประสานงาน</w:t>
      </w:r>
      <w:r w:rsidRPr="002E476E">
        <w:rPr>
          <w:rFonts w:ascii="Angsana New" w:hAnsi="Angsana New"/>
          <w:sz w:val="30"/>
          <w:szCs w:val="30"/>
          <w:cs/>
        </w:rPr>
        <w:t xml:space="preserve"> (</w:t>
      </w:r>
      <w:r w:rsidRPr="002E476E">
        <w:rPr>
          <w:rFonts w:ascii="Angsana New" w:hAnsi="Angsana New"/>
          <w:sz w:val="30"/>
          <w:szCs w:val="30"/>
        </w:rPr>
        <w:t xml:space="preserve">Key Dates: KD) </w:t>
      </w:r>
      <w:r w:rsidRPr="002E476E">
        <w:rPr>
          <w:rFonts w:ascii="Angsana New" w:hAnsi="Angsana New" w:hint="cs"/>
          <w:sz w:val="30"/>
          <w:szCs w:val="30"/>
          <w:cs/>
        </w:rPr>
        <w:t>ให้แล้วเสร็จภายในเวลาที่กำหนดในสัญญา</w:t>
      </w:r>
      <w:r w:rsidRPr="002E476E">
        <w:rPr>
          <w:rFonts w:ascii="Angsana New" w:hAnsi="Angsana New"/>
          <w:sz w:val="30"/>
          <w:szCs w:val="30"/>
          <w:cs/>
        </w:rPr>
        <w:t xml:space="preserve">  </w:t>
      </w:r>
      <w:r w:rsidRPr="002E476E">
        <w:rPr>
          <w:rFonts w:ascii="Angsana New" w:hAnsi="Angsana New" w:hint="cs"/>
          <w:sz w:val="30"/>
          <w:szCs w:val="30"/>
          <w:cs/>
        </w:rPr>
        <w:t>ณ</w:t>
      </w:r>
      <w:r w:rsidRPr="002E476E">
        <w:rPr>
          <w:rFonts w:ascii="Angsana New" w:hAnsi="Angsana New"/>
          <w:sz w:val="30"/>
          <w:szCs w:val="30"/>
          <w:cs/>
        </w:rPr>
        <w:t xml:space="preserve"> </w:t>
      </w:r>
      <w:r w:rsidRPr="002E476E">
        <w:rPr>
          <w:rFonts w:ascii="Angsana New" w:hAnsi="Angsana New" w:hint="cs"/>
          <w:sz w:val="30"/>
          <w:szCs w:val="30"/>
          <w:cs/>
        </w:rPr>
        <w:t>วันที่</w:t>
      </w:r>
      <w:r w:rsidRPr="002E476E">
        <w:rPr>
          <w:rFonts w:ascii="Angsana New" w:hAnsi="Angsana New"/>
          <w:sz w:val="30"/>
          <w:szCs w:val="30"/>
          <w:cs/>
        </w:rPr>
        <w:t xml:space="preserve"> </w:t>
      </w:r>
      <w:r w:rsidR="00C273B6" w:rsidRPr="00C273B6">
        <w:rPr>
          <w:rFonts w:ascii="Angsana New" w:hAnsi="Angsana New"/>
          <w:sz w:val="30"/>
          <w:szCs w:val="30"/>
        </w:rPr>
        <w:t>30</w:t>
      </w:r>
      <w:r w:rsidRPr="002E476E">
        <w:rPr>
          <w:rFonts w:ascii="Angsana New" w:hAnsi="Angsana New"/>
          <w:sz w:val="30"/>
          <w:szCs w:val="30"/>
          <w:cs/>
        </w:rPr>
        <w:t xml:space="preserve"> </w:t>
      </w:r>
      <w:r w:rsidRPr="002E476E">
        <w:rPr>
          <w:rFonts w:ascii="Angsana New" w:hAnsi="Angsana New" w:hint="cs"/>
          <w:sz w:val="30"/>
          <w:szCs w:val="30"/>
          <w:cs/>
        </w:rPr>
        <w:t>มิถุนายน</w:t>
      </w:r>
      <w:r w:rsidRPr="002E476E">
        <w:rPr>
          <w:rFonts w:ascii="Angsana New" w:hAnsi="Angsana New"/>
          <w:sz w:val="30"/>
          <w:szCs w:val="30"/>
          <w:cs/>
        </w:rPr>
        <w:t xml:space="preserve"> </w:t>
      </w:r>
      <w:r w:rsidR="00C273B6" w:rsidRPr="00C273B6">
        <w:rPr>
          <w:rFonts w:ascii="Angsana New" w:hAnsi="Angsana New"/>
          <w:sz w:val="30"/>
          <w:szCs w:val="30"/>
        </w:rPr>
        <w:t>2563</w:t>
      </w:r>
      <w:r w:rsidRPr="002E476E">
        <w:rPr>
          <w:rFonts w:ascii="Angsana New" w:hAnsi="Angsana New"/>
          <w:sz w:val="30"/>
          <w:szCs w:val="30"/>
          <w:cs/>
        </w:rPr>
        <w:t xml:space="preserve"> </w:t>
      </w:r>
      <w:r w:rsidRPr="002E476E">
        <w:rPr>
          <w:rFonts w:ascii="Angsana New" w:hAnsi="Angsana New" w:hint="cs"/>
          <w:sz w:val="30"/>
          <w:szCs w:val="30"/>
          <w:cs/>
        </w:rPr>
        <w:t>บริษัทอยู่ระหว่างการเจรจาขอขยายระยะเวลางานโครงการเพิ่มเติม</w:t>
      </w:r>
      <w:r w:rsidRPr="002E476E">
        <w:rPr>
          <w:rFonts w:ascii="Angsana New" w:hAnsi="Angsana New"/>
          <w:sz w:val="30"/>
          <w:szCs w:val="30"/>
          <w:cs/>
        </w:rPr>
        <w:t xml:space="preserve"> </w:t>
      </w:r>
      <w:r w:rsidRPr="002E476E">
        <w:rPr>
          <w:rFonts w:ascii="Angsana New" w:hAnsi="Angsana New" w:hint="cs"/>
          <w:sz w:val="30"/>
          <w:szCs w:val="30"/>
          <w:cs/>
        </w:rPr>
        <w:t>ซึ่งผู้บริหารของบริษัท</w:t>
      </w:r>
      <w:r w:rsidR="00E72785">
        <w:rPr>
          <w:rFonts w:ascii="Angsana New" w:hAnsi="Angsana New" w:hint="cs"/>
          <w:sz w:val="30"/>
          <w:szCs w:val="30"/>
          <w:cs/>
        </w:rPr>
        <w:t>เชื่อมั่น</w:t>
      </w:r>
      <w:r w:rsidRPr="002E476E">
        <w:rPr>
          <w:rFonts w:ascii="Angsana New" w:hAnsi="Angsana New" w:hint="cs"/>
          <w:sz w:val="30"/>
          <w:szCs w:val="30"/>
          <w:cs/>
        </w:rPr>
        <w:t>ว่า</w:t>
      </w:r>
      <w:r w:rsidR="00E72785">
        <w:rPr>
          <w:rFonts w:ascii="Angsana New" w:hAnsi="Angsana New" w:hint="cs"/>
          <w:sz w:val="30"/>
          <w:szCs w:val="30"/>
          <w:cs/>
        </w:rPr>
        <w:t xml:space="preserve"> </w:t>
      </w:r>
      <w:r w:rsidRPr="002E476E">
        <w:rPr>
          <w:rFonts w:ascii="Angsana New" w:hAnsi="Angsana New" w:hint="cs"/>
          <w:sz w:val="30"/>
          <w:szCs w:val="30"/>
          <w:cs/>
        </w:rPr>
        <w:t>บริษัท</w:t>
      </w:r>
      <w:r w:rsidR="00E72785">
        <w:rPr>
          <w:rFonts w:ascii="Angsana New" w:hAnsi="Angsana New"/>
          <w:sz w:val="30"/>
          <w:szCs w:val="30"/>
          <w:cs/>
        </w:rPr>
        <w:br/>
      </w:r>
      <w:r w:rsidRPr="002E476E">
        <w:rPr>
          <w:rFonts w:ascii="Angsana New" w:hAnsi="Angsana New" w:hint="cs"/>
          <w:sz w:val="30"/>
          <w:szCs w:val="30"/>
          <w:cs/>
        </w:rPr>
        <w:t>จะได้รับอนุมัติให้ขยายระยะเวลางานโครงการจากปัจจัยดังกล่าว</w:t>
      </w:r>
    </w:p>
    <w:p w14:paraId="48D30655" w14:textId="77777777" w:rsidR="00C673BC" w:rsidRDefault="00C673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2A6BDD3" w14:textId="77777777" w:rsidR="006D6B0E" w:rsidRPr="00FA04F1" w:rsidRDefault="006D6B0E" w:rsidP="006D6B0E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Theme="majorBidi" w:hAnsiTheme="majorBidi"/>
          <w:b/>
          <w:bCs/>
          <w:sz w:val="30"/>
          <w:szCs w:val="30"/>
          <w:lang w:val="th-TH"/>
        </w:rPr>
      </w:pPr>
      <w:r w:rsidRPr="00FA04F1">
        <w:rPr>
          <w:rFonts w:asciiTheme="majorBidi" w:hAnsiTheme="majorBidi"/>
          <w:b/>
          <w:bCs/>
          <w:sz w:val="30"/>
          <w:szCs w:val="30"/>
          <w:cs/>
          <w:lang w:val="th-TH"/>
        </w:rPr>
        <w:t>ส่วนงาน</w:t>
      </w:r>
      <w:r w:rsidRPr="00FA04F1">
        <w:rPr>
          <w:rFonts w:asciiTheme="majorBidi" w:hAnsiTheme="majorBidi" w:hint="cs"/>
          <w:b/>
          <w:bCs/>
          <w:sz w:val="30"/>
          <w:szCs w:val="30"/>
          <w:cs/>
          <w:lang w:val="th-TH"/>
        </w:rPr>
        <w:t>ดำเนินงานและการจำแนกรายได้</w:t>
      </w:r>
    </w:p>
    <w:p w14:paraId="31CD246A" w14:textId="77777777" w:rsidR="006D6B0E" w:rsidRPr="00FA04F1" w:rsidRDefault="006D6B0E" w:rsidP="006D6B0E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2EE223C7" w14:textId="1FD08812" w:rsidR="00F72560" w:rsidRPr="003547C2" w:rsidRDefault="006D6B0E" w:rsidP="00E72785">
      <w:pPr>
        <w:ind w:left="533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FA04F1">
        <w:rPr>
          <w:rFonts w:ascii="Angsana New" w:hAnsi="Angsana New" w:hint="cs"/>
          <w:sz w:val="30"/>
          <w:szCs w:val="30"/>
          <w:cs/>
        </w:rPr>
        <w:t xml:space="preserve">กลุ่มบริษัทได้แสดงข้อมูลตามส่วนงานที่รายงานของปี </w:t>
      </w:r>
      <w:r w:rsidR="00C273B6" w:rsidRPr="00C273B6">
        <w:rPr>
          <w:rFonts w:ascii="Angsana New" w:hAnsi="Angsana New"/>
          <w:sz w:val="30"/>
          <w:szCs w:val="30"/>
        </w:rPr>
        <w:t>2562</w:t>
      </w:r>
      <w:r w:rsidRPr="00FA04F1">
        <w:rPr>
          <w:rFonts w:ascii="Angsana New" w:hAnsi="Angsana New"/>
          <w:sz w:val="30"/>
          <w:szCs w:val="30"/>
        </w:rPr>
        <w:t xml:space="preserve"> </w:t>
      </w:r>
      <w:r w:rsidRPr="00FA04F1">
        <w:rPr>
          <w:rFonts w:ascii="Angsana New" w:hAnsi="Angsana New" w:hint="cs"/>
          <w:sz w:val="30"/>
          <w:szCs w:val="30"/>
          <w:cs/>
        </w:rPr>
        <w:t xml:space="preserve">ใหม่ เพื่อให้สอดคล้องกับการแสดงข้อมูลตามส่วนงานของปี </w:t>
      </w:r>
      <w:r w:rsidR="00C273B6" w:rsidRPr="00C273B6">
        <w:rPr>
          <w:rFonts w:ascii="Angsana New" w:hAnsi="Angsana New"/>
          <w:sz w:val="30"/>
          <w:szCs w:val="30"/>
        </w:rPr>
        <w:t>2563</w:t>
      </w:r>
    </w:p>
    <w:p w14:paraId="6614B001" w14:textId="5F933EEE" w:rsidR="00C52E59" w:rsidRPr="00A52B66" w:rsidRDefault="00C52E59" w:rsidP="006A4EB2">
      <w:pPr>
        <w:jc w:val="thaiDistribute"/>
        <w:rPr>
          <w:rFonts w:ascii="Angsana New" w:hAnsi="Angsana New"/>
          <w:sz w:val="30"/>
          <w:szCs w:val="30"/>
          <w:highlight w:val="yellow"/>
          <w:cs/>
        </w:rPr>
        <w:sectPr w:rsidR="00C52E59" w:rsidRPr="00A52B66" w:rsidSect="0047234C">
          <w:headerReference w:type="default" r:id="rId22"/>
          <w:pgSz w:w="11909" w:h="16834" w:code="9"/>
          <w:pgMar w:top="691" w:right="1152" w:bottom="1080" w:left="1152" w:header="720" w:footer="720" w:gutter="0"/>
          <w:cols w:space="720"/>
        </w:sectPr>
      </w:pPr>
    </w:p>
    <w:tbl>
      <w:tblPr>
        <w:tblW w:w="14764" w:type="dxa"/>
        <w:tblLayout w:type="fixed"/>
        <w:tblLook w:val="04A0" w:firstRow="1" w:lastRow="0" w:firstColumn="1" w:lastColumn="0" w:noHBand="0" w:noVBand="1"/>
      </w:tblPr>
      <w:tblGrid>
        <w:gridCol w:w="2426"/>
        <w:gridCol w:w="655"/>
        <w:gridCol w:w="236"/>
        <w:gridCol w:w="643"/>
        <w:gridCol w:w="236"/>
        <w:gridCol w:w="664"/>
        <w:gridCol w:w="236"/>
        <w:gridCol w:w="664"/>
        <w:gridCol w:w="238"/>
        <w:gridCol w:w="664"/>
        <w:gridCol w:w="236"/>
        <w:gridCol w:w="665"/>
        <w:gridCol w:w="240"/>
        <w:gridCol w:w="664"/>
        <w:gridCol w:w="240"/>
        <w:gridCol w:w="656"/>
        <w:gridCol w:w="270"/>
        <w:gridCol w:w="652"/>
        <w:gridCol w:w="248"/>
        <w:gridCol w:w="630"/>
        <w:gridCol w:w="236"/>
        <w:gridCol w:w="630"/>
        <w:gridCol w:w="237"/>
        <w:gridCol w:w="604"/>
        <w:gridCol w:w="236"/>
        <w:gridCol w:w="664"/>
        <w:gridCol w:w="270"/>
        <w:gridCol w:w="718"/>
        <w:gridCol w:w="6"/>
      </w:tblGrid>
      <w:tr w:rsidR="00F86CA6" w:rsidRPr="00FA04F1" w14:paraId="5F04215C" w14:textId="77777777" w:rsidTr="004F66A3">
        <w:trPr>
          <w:trHeight w:val="360"/>
          <w:tblHeader/>
        </w:trPr>
        <w:tc>
          <w:tcPr>
            <w:tcW w:w="14764" w:type="dxa"/>
            <w:gridSpan w:val="29"/>
            <w:vAlign w:val="bottom"/>
            <w:hideMark/>
          </w:tcPr>
          <w:p w14:paraId="522E8DD6" w14:textId="77777777" w:rsidR="00F86CA6" w:rsidRPr="00FA04F1" w:rsidRDefault="00F86C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A04F1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lastRenderedPageBreak/>
              <w:t>งบการเงินรวม</w:t>
            </w:r>
          </w:p>
        </w:tc>
      </w:tr>
      <w:tr w:rsidR="00F86CA6" w:rsidRPr="00FA04F1" w14:paraId="47D946F0" w14:textId="77777777" w:rsidTr="004F66A3">
        <w:trPr>
          <w:gridAfter w:val="1"/>
          <w:wAfter w:w="6" w:type="dxa"/>
          <w:trHeight w:val="360"/>
          <w:tblHeader/>
        </w:trPr>
        <w:tc>
          <w:tcPr>
            <w:tcW w:w="2426" w:type="dxa"/>
            <w:vAlign w:val="bottom"/>
          </w:tcPr>
          <w:p w14:paraId="3C809F5D" w14:textId="77777777" w:rsidR="00F86CA6" w:rsidRPr="00FA04F1" w:rsidRDefault="00F86C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</w:p>
          <w:p w14:paraId="2D6E7D91" w14:textId="77777777" w:rsidR="00F86CA6" w:rsidRPr="00FA04F1" w:rsidRDefault="00F86C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FA04F1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 xml:space="preserve">สำหรับงวดสามเดือน </w:t>
            </w:r>
          </w:p>
        </w:tc>
        <w:tc>
          <w:tcPr>
            <w:tcW w:w="1534" w:type="dxa"/>
            <w:gridSpan w:val="3"/>
            <w:vAlign w:val="bottom"/>
            <w:hideMark/>
          </w:tcPr>
          <w:p w14:paraId="02D3E1CC" w14:textId="77777777" w:rsidR="00F86CA6" w:rsidRPr="00FA04F1" w:rsidRDefault="00F86C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A04F1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</w:t>
            </w:r>
            <w:r w:rsidRPr="00FA04F1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  <w:t>เทคโนโลยีสารสนเทศ</w:t>
            </w:r>
          </w:p>
        </w:tc>
        <w:tc>
          <w:tcPr>
            <w:tcW w:w="236" w:type="dxa"/>
          </w:tcPr>
          <w:p w14:paraId="1589F27A" w14:textId="77777777" w:rsidR="00F86CA6" w:rsidRPr="00FA04F1" w:rsidRDefault="00F86CA6">
            <w:pPr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64" w:type="dxa"/>
            <w:gridSpan w:val="3"/>
            <w:vAlign w:val="bottom"/>
            <w:hideMark/>
          </w:tcPr>
          <w:p w14:paraId="682801F8" w14:textId="2918F7A9" w:rsidR="00F86CA6" w:rsidRPr="00FA04F1" w:rsidRDefault="00F86CA6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A04F1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สายธุรกิจบริการ</w:t>
            </w:r>
            <w:r w:rsidR="00E10C6E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*</w:t>
            </w:r>
          </w:p>
        </w:tc>
        <w:tc>
          <w:tcPr>
            <w:tcW w:w="238" w:type="dxa"/>
          </w:tcPr>
          <w:p w14:paraId="61E07B28" w14:textId="77777777" w:rsidR="00F86CA6" w:rsidRPr="00FA04F1" w:rsidRDefault="00F86CA6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65" w:type="dxa"/>
            <w:gridSpan w:val="3"/>
            <w:vAlign w:val="bottom"/>
            <w:hideMark/>
          </w:tcPr>
          <w:p w14:paraId="7BE1953B" w14:textId="77777777" w:rsidR="00F86CA6" w:rsidRPr="00FA04F1" w:rsidRDefault="00F86CA6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FA04F1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สายธุรกิจพลังงาน</w:t>
            </w:r>
          </w:p>
        </w:tc>
        <w:tc>
          <w:tcPr>
            <w:tcW w:w="240" w:type="dxa"/>
          </w:tcPr>
          <w:p w14:paraId="1826E143" w14:textId="77777777" w:rsidR="00F86CA6" w:rsidRPr="00FA04F1" w:rsidRDefault="00F86CA6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60" w:type="dxa"/>
            <w:gridSpan w:val="3"/>
            <w:vAlign w:val="bottom"/>
            <w:hideMark/>
          </w:tcPr>
          <w:p w14:paraId="269C7F50" w14:textId="77777777" w:rsidR="00F86CA6" w:rsidRPr="00FA04F1" w:rsidRDefault="00F86CA6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FA04F1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</w:t>
            </w:r>
            <w:r w:rsidRPr="00FA04F1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  <w:t>เน็ตเวิร์คโซลูชั่นส์</w:t>
            </w:r>
          </w:p>
        </w:tc>
        <w:tc>
          <w:tcPr>
            <w:tcW w:w="270" w:type="dxa"/>
          </w:tcPr>
          <w:p w14:paraId="5CCCEDD6" w14:textId="77777777" w:rsidR="00F86CA6" w:rsidRPr="00FA04F1" w:rsidRDefault="00F86CA6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30" w:type="dxa"/>
            <w:gridSpan w:val="3"/>
            <w:vAlign w:val="bottom"/>
            <w:hideMark/>
          </w:tcPr>
          <w:p w14:paraId="3CCD1969" w14:textId="77777777" w:rsidR="00F86CA6" w:rsidRPr="00FA04F1" w:rsidRDefault="00F86CA6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FA04F1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 xml:space="preserve">สายธุรกิจเทรดดิ้ง </w:t>
            </w:r>
          </w:p>
        </w:tc>
        <w:tc>
          <w:tcPr>
            <w:tcW w:w="236" w:type="dxa"/>
            <w:hideMark/>
          </w:tcPr>
          <w:p w14:paraId="2354B5DA" w14:textId="77777777" w:rsidR="00F86CA6" w:rsidRPr="00FA04F1" w:rsidRDefault="00F86CA6">
            <w:pP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71" w:type="dxa"/>
            <w:gridSpan w:val="3"/>
            <w:vAlign w:val="bottom"/>
            <w:hideMark/>
          </w:tcPr>
          <w:p w14:paraId="03D12478" w14:textId="77777777" w:rsidR="00F86CA6" w:rsidRPr="00FA04F1" w:rsidRDefault="00F86C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0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A04F1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ธุรกิจพิเศษและอื่น ๆ</w:t>
            </w:r>
          </w:p>
        </w:tc>
        <w:tc>
          <w:tcPr>
            <w:tcW w:w="236" w:type="dxa"/>
          </w:tcPr>
          <w:p w14:paraId="0970D2E2" w14:textId="77777777" w:rsidR="00F86CA6" w:rsidRPr="00FA04F1" w:rsidRDefault="00F86C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652" w:type="dxa"/>
            <w:gridSpan w:val="3"/>
            <w:vAlign w:val="bottom"/>
            <w:hideMark/>
          </w:tcPr>
          <w:p w14:paraId="4856DFEC" w14:textId="77777777" w:rsidR="00F86CA6" w:rsidRPr="00FA04F1" w:rsidRDefault="00F86C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FA04F1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รวมส่วนงาน</w:t>
            </w:r>
            <w:r w:rsidRPr="00FA04F1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  <w:t>ที่รายงาน</w:t>
            </w:r>
          </w:p>
        </w:tc>
      </w:tr>
      <w:tr w:rsidR="00F86CA6" w:rsidRPr="00FA04F1" w14:paraId="4BD3E682" w14:textId="77777777" w:rsidTr="004F66A3">
        <w:trPr>
          <w:trHeight w:val="119"/>
          <w:tblHeader/>
        </w:trPr>
        <w:tc>
          <w:tcPr>
            <w:tcW w:w="2426" w:type="dxa"/>
            <w:noWrap/>
            <w:vAlign w:val="bottom"/>
            <w:hideMark/>
          </w:tcPr>
          <w:p w14:paraId="758335BC" w14:textId="2BA3C288" w:rsidR="00F86CA6" w:rsidRPr="00FA04F1" w:rsidRDefault="00F86C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FA04F1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FA04F1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 xml:space="preserve">สิ้นสุดวันที่ </w:t>
            </w:r>
            <w:r w:rsidR="00C273B6" w:rsidRPr="00C273B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>30</w:t>
            </w:r>
            <w:r w:rsidRPr="00FA04F1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FA04F1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มิถุนายน</w:t>
            </w:r>
          </w:p>
        </w:tc>
        <w:tc>
          <w:tcPr>
            <w:tcW w:w="655" w:type="dxa"/>
            <w:vAlign w:val="bottom"/>
            <w:hideMark/>
          </w:tcPr>
          <w:p w14:paraId="45B15140" w14:textId="245BAE0B" w:rsidR="00F86CA6" w:rsidRPr="00FA04F1" w:rsidRDefault="00C273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36" w:type="dxa"/>
            <w:vAlign w:val="bottom"/>
            <w:hideMark/>
          </w:tcPr>
          <w:p w14:paraId="3E86EA14" w14:textId="77777777" w:rsidR="00F86CA6" w:rsidRPr="00FA04F1" w:rsidRDefault="00F86CA6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3" w:type="dxa"/>
            <w:vAlign w:val="bottom"/>
            <w:hideMark/>
          </w:tcPr>
          <w:p w14:paraId="58CED555" w14:textId="213021C6" w:rsidR="00F86CA6" w:rsidRPr="00FA04F1" w:rsidRDefault="00C273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236" w:type="dxa"/>
            <w:vAlign w:val="bottom"/>
          </w:tcPr>
          <w:p w14:paraId="11DB1671" w14:textId="77777777" w:rsidR="00F86CA6" w:rsidRPr="00FA04F1" w:rsidRDefault="00F86CA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  <w:hideMark/>
          </w:tcPr>
          <w:p w14:paraId="1CF8AA7F" w14:textId="7BE9BA9F" w:rsidR="00F86CA6" w:rsidRPr="00FA04F1" w:rsidRDefault="00C273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36" w:type="dxa"/>
            <w:vAlign w:val="bottom"/>
            <w:hideMark/>
          </w:tcPr>
          <w:p w14:paraId="0AB17B85" w14:textId="77777777" w:rsidR="00F86CA6" w:rsidRPr="00FA04F1" w:rsidRDefault="00F86CA6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  <w:hideMark/>
          </w:tcPr>
          <w:p w14:paraId="55DC4554" w14:textId="0A1070A4" w:rsidR="00F86CA6" w:rsidRPr="00FA04F1" w:rsidRDefault="00C273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238" w:type="dxa"/>
            <w:vAlign w:val="bottom"/>
            <w:hideMark/>
          </w:tcPr>
          <w:p w14:paraId="7E5C8134" w14:textId="77777777" w:rsidR="00F86CA6" w:rsidRPr="00FA04F1" w:rsidRDefault="00F86CA6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  <w:hideMark/>
          </w:tcPr>
          <w:p w14:paraId="3DD591FD" w14:textId="1AD27937" w:rsidR="00F86CA6" w:rsidRPr="00FA04F1" w:rsidRDefault="00C273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36" w:type="dxa"/>
            <w:vAlign w:val="bottom"/>
            <w:hideMark/>
          </w:tcPr>
          <w:p w14:paraId="454E788B" w14:textId="77777777" w:rsidR="00F86CA6" w:rsidRPr="00FA04F1" w:rsidRDefault="00F86CA6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5" w:type="dxa"/>
            <w:vAlign w:val="bottom"/>
            <w:hideMark/>
          </w:tcPr>
          <w:p w14:paraId="6E7339F8" w14:textId="4A5A628B" w:rsidR="00F86CA6" w:rsidRPr="00FA04F1" w:rsidRDefault="00C273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240" w:type="dxa"/>
            <w:vAlign w:val="bottom"/>
          </w:tcPr>
          <w:p w14:paraId="5583D840" w14:textId="77777777" w:rsidR="00F86CA6" w:rsidRPr="00FA04F1" w:rsidRDefault="00F86C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  <w:hideMark/>
          </w:tcPr>
          <w:p w14:paraId="3E0C0483" w14:textId="2DEB4EE4" w:rsidR="00F86CA6" w:rsidRPr="00FA04F1" w:rsidRDefault="00C273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C273B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40" w:type="dxa"/>
            <w:vAlign w:val="bottom"/>
          </w:tcPr>
          <w:p w14:paraId="6E15F9B1" w14:textId="77777777" w:rsidR="00F86CA6" w:rsidRPr="00FA04F1" w:rsidRDefault="00F86CA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6" w:type="dxa"/>
            <w:vAlign w:val="bottom"/>
            <w:hideMark/>
          </w:tcPr>
          <w:p w14:paraId="5C18EEEA" w14:textId="6DB34918" w:rsidR="00F86CA6" w:rsidRPr="00FA04F1" w:rsidRDefault="00C273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270" w:type="dxa"/>
            <w:vAlign w:val="bottom"/>
          </w:tcPr>
          <w:p w14:paraId="43926B56" w14:textId="77777777" w:rsidR="00F86CA6" w:rsidRPr="00FA04F1" w:rsidRDefault="00F86CA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vAlign w:val="bottom"/>
            <w:hideMark/>
          </w:tcPr>
          <w:p w14:paraId="632CA465" w14:textId="58F2C0A0" w:rsidR="00F86CA6" w:rsidRPr="00FA04F1" w:rsidRDefault="00C273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48" w:type="dxa"/>
            <w:vAlign w:val="bottom"/>
          </w:tcPr>
          <w:p w14:paraId="42ABB4F2" w14:textId="77777777" w:rsidR="00F86CA6" w:rsidRPr="00FA04F1" w:rsidRDefault="00F86CA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  <w:hideMark/>
          </w:tcPr>
          <w:p w14:paraId="5049843A" w14:textId="3F84C226" w:rsidR="00F86CA6" w:rsidRPr="00FA04F1" w:rsidRDefault="00C273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236" w:type="dxa"/>
            <w:vAlign w:val="bottom"/>
          </w:tcPr>
          <w:p w14:paraId="2F627685" w14:textId="77777777" w:rsidR="00F86CA6" w:rsidRPr="00FA04F1" w:rsidRDefault="00F86C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  <w:hideMark/>
          </w:tcPr>
          <w:p w14:paraId="6F6990CC" w14:textId="53089075" w:rsidR="00F86CA6" w:rsidRPr="00FA04F1" w:rsidRDefault="00C273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C273B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37" w:type="dxa"/>
            <w:vAlign w:val="bottom"/>
          </w:tcPr>
          <w:p w14:paraId="3FE4E310" w14:textId="77777777" w:rsidR="00F86CA6" w:rsidRPr="00FA04F1" w:rsidRDefault="00F86C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04" w:type="dxa"/>
            <w:vAlign w:val="bottom"/>
            <w:hideMark/>
          </w:tcPr>
          <w:p w14:paraId="4AE7A784" w14:textId="6B17B2E1" w:rsidR="00F86CA6" w:rsidRPr="00FA04F1" w:rsidRDefault="00C273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236" w:type="dxa"/>
            <w:vAlign w:val="bottom"/>
          </w:tcPr>
          <w:p w14:paraId="34125077" w14:textId="77777777" w:rsidR="00F86CA6" w:rsidRPr="00FA04F1" w:rsidRDefault="00F86C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  <w:hideMark/>
          </w:tcPr>
          <w:p w14:paraId="3DA5B315" w14:textId="4C5DEC0A" w:rsidR="00F86CA6" w:rsidRPr="00FA04F1" w:rsidRDefault="00C273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70" w:type="dxa"/>
            <w:vAlign w:val="bottom"/>
          </w:tcPr>
          <w:p w14:paraId="18D3FBE8" w14:textId="77777777" w:rsidR="00F86CA6" w:rsidRPr="00FA04F1" w:rsidRDefault="00F86C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4" w:type="dxa"/>
            <w:gridSpan w:val="2"/>
            <w:vAlign w:val="bottom"/>
            <w:hideMark/>
          </w:tcPr>
          <w:p w14:paraId="1773AD81" w14:textId="7143779A" w:rsidR="00F86CA6" w:rsidRPr="00FA04F1" w:rsidRDefault="00C273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2562</w:t>
            </w:r>
          </w:p>
        </w:tc>
      </w:tr>
      <w:tr w:rsidR="00F86CA6" w:rsidRPr="00FA04F1" w14:paraId="0BA3384B" w14:textId="77777777" w:rsidTr="004F66A3">
        <w:trPr>
          <w:trHeight w:val="164"/>
          <w:tblHeader/>
        </w:trPr>
        <w:tc>
          <w:tcPr>
            <w:tcW w:w="2426" w:type="dxa"/>
            <w:vAlign w:val="bottom"/>
          </w:tcPr>
          <w:p w14:paraId="1B3EEF5B" w14:textId="77777777" w:rsidR="00F86CA6" w:rsidRPr="00FA04F1" w:rsidRDefault="00F86C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2338" w:type="dxa"/>
            <w:gridSpan w:val="28"/>
            <w:hideMark/>
          </w:tcPr>
          <w:p w14:paraId="58713FA3" w14:textId="77777777" w:rsidR="00F86CA6" w:rsidRPr="00FA04F1" w:rsidRDefault="00F86C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2"/>
                <w:szCs w:val="22"/>
                <w:cs/>
                <w:lang w:eastAsia="zh-CN"/>
              </w:rPr>
            </w:pPr>
            <w:r w:rsidRPr="00FA04F1">
              <w:rPr>
                <w:rFonts w:ascii="Angsana New" w:eastAsia="Times New Roman" w:hAnsi="Angsana New" w:hint="cs"/>
                <w:i/>
                <w:iCs/>
                <w:color w:val="000000"/>
                <w:sz w:val="22"/>
                <w:szCs w:val="22"/>
                <w:lang w:val="en-GB" w:eastAsia="zh-CN"/>
              </w:rPr>
              <w:t>(</w:t>
            </w:r>
            <w:r w:rsidRPr="00FA04F1">
              <w:rPr>
                <w:rFonts w:ascii="Angsana New" w:eastAsia="Times New Roman" w:hAnsi="Angsana New" w:hint="cs"/>
                <w:i/>
                <w:iCs/>
                <w:color w:val="000000"/>
                <w:sz w:val="22"/>
                <w:szCs w:val="22"/>
                <w:cs/>
                <w:lang w:val="en-GB" w:eastAsia="zh-CN"/>
              </w:rPr>
              <w:t>ล้านบาท)</w:t>
            </w:r>
          </w:p>
        </w:tc>
      </w:tr>
      <w:tr w:rsidR="00F86CA6" w:rsidRPr="00FA04F1" w14:paraId="743A4D58" w14:textId="77777777" w:rsidTr="004F66A3">
        <w:trPr>
          <w:trHeight w:val="60"/>
        </w:trPr>
        <w:tc>
          <w:tcPr>
            <w:tcW w:w="2426" w:type="dxa"/>
            <w:noWrap/>
            <w:vAlign w:val="bottom"/>
            <w:hideMark/>
          </w:tcPr>
          <w:p w14:paraId="0FB35430" w14:textId="77777777" w:rsidR="00F86CA6" w:rsidRPr="00FA04F1" w:rsidRDefault="00F86C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A04F1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ข้อมูลตามส่วนงานดำเนินงาน</w:t>
            </w:r>
          </w:p>
        </w:tc>
        <w:tc>
          <w:tcPr>
            <w:tcW w:w="655" w:type="dxa"/>
            <w:noWrap/>
            <w:vAlign w:val="bottom"/>
          </w:tcPr>
          <w:p w14:paraId="6DB17F17" w14:textId="77777777" w:rsidR="00F86CA6" w:rsidRPr="00FA04F1" w:rsidRDefault="00F86CA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4D658466" w14:textId="77777777" w:rsidR="00F86CA6" w:rsidRPr="00FA04F1" w:rsidRDefault="00F86CA6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3" w:type="dxa"/>
            <w:noWrap/>
            <w:vAlign w:val="bottom"/>
          </w:tcPr>
          <w:p w14:paraId="4A951E63" w14:textId="77777777" w:rsidR="00F86CA6" w:rsidRPr="00FA04F1" w:rsidRDefault="00F86CA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55BB93EE" w14:textId="77777777" w:rsidR="00F86CA6" w:rsidRPr="00FA04F1" w:rsidRDefault="00F86CA6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1826F4BE" w14:textId="77777777" w:rsidR="00F86CA6" w:rsidRPr="00FA04F1" w:rsidRDefault="00F86CA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987EA5A" w14:textId="77777777" w:rsidR="00F86CA6" w:rsidRPr="00FA04F1" w:rsidRDefault="00F86CA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14:paraId="5E36438E" w14:textId="77777777" w:rsidR="00F86CA6" w:rsidRPr="00FA04F1" w:rsidRDefault="00F86CA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8" w:type="dxa"/>
            <w:noWrap/>
            <w:vAlign w:val="bottom"/>
          </w:tcPr>
          <w:p w14:paraId="62CA75A7" w14:textId="77777777" w:rsidR="00F86CA6" w:rsidRPr="00FA04F1" w:rsidRDefault="00F86CA6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0C10640F" w14:textId="77777777" w:rsidR="00F86CA6" w:rsidRPr="00FA04F1" w:rsidRDefault="00F86CA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6BDB4580" w14:textId="77777777" w:rsidR="00F86CA6" w:rsidRPr="00FA04F1" w:rsidRDefault="00F86CA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5" w:type="dxa"/>
            <w:noWrap/>
            <w:vAlign w:val="bottom"/>
          </w:tcPr>
          <w:p w14:paraId="5606263A" w14:textId="77777777" w:rsidR="00F86CA6" w:rsidRPr="00FA04F1" w:rsidRDefault="00F86CA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0" w:type="dxa"/>
          </w:tcPr>
          <w:p w14:paraId="44F55A1C" w14:textId="77777777" w:rsidR="00F86CA6" w:rsidRPr="00FA04F1" w:rsidRDefault="00F86CA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138EB240" w14:textId="77777777" w:rsidR="00F86CA6" w:rsidRPr="00FA04F1" w:rsidRDefault="00F86CA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0" w:type="dxa"/>
          </w:tcPr>
          <w:p w14:paraId="6458FF10" w14:textId="77777777" w:rsidR="00F86CA6" w:rsidRPr="00FA04F1" w:rsidRDefault="00F86CA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6" w:type="dxa"/>
            <w:vAlign w:val="bottom"/>
          </w:tcPr>
          <w:p w14:paraId="453E0365" w14:textId="77777777" w:rsidR="00F86CA6" w:rsidRPr="00FA04F1" w:rsidRDefault="00F86CA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</w:tcPr>
          <w:p w14:paraId="771519D2" w14:textId="77777777" w:rsidR="00F86CA6" w:rsidRPr="00FA04F1" w:rsidRDefault="00F86CA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vAlign w:val="bottom"/>
          </w:tcPr>
          <w:p w14:paraId="7F8C8F36" w14:textId="77777777" w:rsidR="00F86CA6" w:rsidRPr="00FA04F1" w:rsidRDefault="00F86CA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8" w:type="dxa"/>
          </w:tcPr>
          <w:p w14:paraId="4E5F099F" w14:textId="77777777" w:rsidR="00F86CA6" w:rsidRPr="00FA04F1" w:rsidRDefault="00F86CA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14:paraId="2F00EE1B" w14:textId="77777777" w:rsidR="00F86CA6" w:rsidRPr="00FA04F1" w:rsidRDefault="00F86CA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51BB5760" w14:textId="77777777" w:rsidR="00F86CA6" w:rsidRPr="00FA04F1" w:rsidRDefault="00F86CA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</w:tcPr>
          <w:p w14:paraId="1B13E85A" w14:textId="77777777" w:rsidR="00F86CA6" w:rsidRPr="00FA04F1" w:rsidRDefault="00F86CA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</w:tcPr>
          <w:p w14:paraId="65C57C71" w14:textId="77777777" w:rsidR="00F86CA6" w:rsidRPr="00FA04F1" w:rsidRDefault="00F86CA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04" w:type="dxa"/>
          </w:tcPr>
          <w:p w14:paraId="6443DA48" w14:textId="77777777" w:rsidR="00F86CA6" w:rsidRPr="00FA04F1" w:rsidRDefault="00F86CA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1A19F731" w14:textId="77777777" w:rsidR="00F86CA6" w:rsidRPr="00FA04F1" w:rsidRDefault="00F86CA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712CD004" w14:textId="77777777" w:rsidR="00F86CA6" w:rsidRPr="00FA04F1" w:rsidRDefault="00F86CA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</w:tcPr>
          <w:p w14:paraId="5F3512A7" w14:textId="77777777" w:rsidR="00F86CA6" w:rsidRPr="00FA04F1" w:rsidRDefault="00F86CA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4" w:type="dxa"/>
            <w:gridSpan w:val="2"/>
            <w:vAlign w:val="bottom"/>
          </w:tcPr>
          <w:p w14:paraId="12196B69" w14:textId="77777777" w:rsidR="00F86CA6" w:rsidRPr="00FA04F1" w:rsidRDefault="00F86CA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F87D96" w:rsidRPr="00FA04F1" w14:paraId="14F48F2B" w14:textId="77777777" w:rsidTr="004F66A3">
        <w:trPr>
          <w:trHeight w:val="101"/>
        </w:trPr>
        <w:tc>
          <w:tcPr>
            <w:tcW w:w="2426" w:type="dxa"/>
            <w:noWrap/>
            <w:vAlign w:val="bottom"/>
            <w:hideMark/>
          </w:tcPr>
          <w:p w14:paraId="7BB61DA1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A04F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655" w:type="dxa"/>
            <w:noWrap/>
            <w:vAlign w:val="bottom"/>
          </w:tcPr>
          <w:p w14:paraId="149BA2A6" w14:textId="56826E4B" w:rsidR="00F87D96" w:rsidRPr="00FA04F1" w:rsidRDefault="00C273B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7</w:t>
            </w: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  <w:r w:rsidRPr="00C273B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6" w:type="dxa"/>
            <w:noWrap/>
            <w:vAlign w:val="bottom"/>
          </w:tcPr>
          <w:p w14:paraId="31BB8935" w14:textId="77777777" w:rsidR="00F87D96" w:rsidRPr="00FA04F1" w:rsidRDefault="00F87D96" w:rsidP="00F87D96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3" w:type="dxa"/>
            <w:noWrap/>
            <w:vAlign w:val="bottom"/>
          </w:tcPr>
          <w:p w14:paraId="028B7400" w14:textId="4C78D1E8" w:rsidR="00F87D96" w:rsidRPr="00FA04F1" w:rsidRDefault="00C273B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507</w:t>
            </w:r>
          </w:p>
        </w:tc>
        <w:tc>
          <w:tcPr>
            <w:tcW w:w="236" w:type="dxa"/>
          </w:tcPr>
          <w:p w14:paraId="3AEDCAE3" w14:textId="77777777" w:rsidR="00F87D96" w:rsidRPr="00FA04F1" w:rsidRDefault="00F87D96" w:rsidP="00F87D96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4F8D4AB8" w14:textId="377127A7" w:rsidR="00F87D96" w:rsidRPr="00FA04F1" w:rsidRDefault="00C273B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506</w:t>
            </w:r>
          </w:p>
        </w:tc>
        <w:tc>
          <w:tcPr>
            <w:tcW w:w="236" w:type="dxa"/>
            <w:noWrap/>
          </w:tcPr>
          <w:p w14:paraId="7A786708" w14:textId="77777777" w:rsidR="00F87D96" w:rsidRPr="00FA04F1" w:rsidRDefault="00F87D9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14:paraId="78159736" w14:textId="40133F6D" w:rsidR="00F87D96" w:rsidRPr="00FA04F1" w:rsidRDefault="00C273B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540</w:t>
            </w:r>
          </w:p>
        </w:tc>
        <w:tc>
          <w:tcPr>
            <w:tcW w:w="238" w:type="dxa"/>
            <w:noWrap/>
            <w:vAlign w:val="bottom"/>
          </w:tcPr>
          <w:p w14:paraId="6F56F5D0" w14:textId="77777777" w:rsidR="00F87D96" w:rsidRPr="00FA04F1" w:rsidRDefault="00F87D96" w:rsidP="00F87D96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76212EDC" w14:textId="5084B685" w:rsidR="00F87D96" w:rsidRPr="00FA04F1" w:rsidRDefault="00C273B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F87D96" w:rsidRPr="00FA04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C273B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507</w:t>
            </w:r>
          </w:p>
        </w:tc>
        <w:tc>
          <w:tcPr>
            <w:tcW w:w="236" w:type="dxa"/>
            <w:noWrap/>
            <w:vAlign w:val="bottom"/>
          </w:tcPr>
          <w:p w14:paraId="720FA953" w14:textId="77777777" w:rsidR="00F87D96" w:rsidRPr="00FA04F1" w:rsidRDefault="00F87D9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5" w:type="dxa"/>
            <w:noWrap/>
            <w:vAlign w:val="bottom"/>
          </w:tcPr>
          <w:p w14:paraId="5DDFDBA6" w14:textId="113059DB" w:rsidR="00F87D96" w:rsidRPr="00FA04F1" w:rsidRDefault="00C273B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371</w:t>
            </w:r>
          </w:p>
        </w:tc>
        <w:tc>
          <w:tcPr>
            <w:tcW w:w="240" w:type="dxa"/>
            <w:vAlign w:val="bottom"/>
          </w:tcPr>
          <w:p w14:paraId="6FFA4AF0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7019DF02" w14:textId="4EE481A8" w:rsidR="00F87D96" w:rsidRPr="00FA04F1" w:rsidRDefault="00C273B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49</w:t>
            </w:r>
            <w:r w:rsidRPr="00C273B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40" w:type="dxa"/>
            <w:vAlign w:val="bottom"/>
          </w:tcPr>
          <w:p w14:paraId="2B8D3974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6" w:type="dxa"/>
            <w:vAlign w:val="bottom"/>
          </w:tcPr>
          <w:p w14:paraId="63E1D601" w14:textId="6A402585" w:rsidR="00F87D96" w:rsidRPr="00FA04F1" w:rsidRDefault="00C273B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386</w:t>
            </w:r>
          </w:p>
        </w:tc>
        <w:tc>
          <w:tcPr>
            <w:tcW w:w="270" w:type="dxa"/>
          </w:tcPr>
          <w:p w14:paraId="69DBCD69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vAlign w:val="bottom"/>
          </w:tcPr>
          <w:p w14:paraId="30642850" w14:textId="53139D7C" w:rsidR="00F87D96" w:rsidRPr="00FA04F1" w:rsidRDefault="00C273B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  <w:r w:rsidRPr="00C273B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3</w:t>
            </w: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48" w:type="dxa"/>
            <w:vAlign w:val="bottom"/>
          </w:tcPr>
          <w:p w14:paraId="0D6B3F83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14:paraId="66702BC6" w14:textId="3D07ACD9" w:rsidR="00F87D96" w:rsidRPr="00FA04F1" w:rsidRDefault="00C273B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871</w:t>
            </w:r>
          </w:p>
        </w:tc>
        <w:tc>
          <w:tcPr>
            <w:tcW w:w="236" w:type="dxa"/>
          </w:tcPr>
          <w:p w14:paraId="784C4B0E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14:paraId="21E84928" w14:textId="1E8F560E" w:rsidR="00F87D96" w:rsidRPr="00FA04F1" w:rsidRDefault="00C273B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38</w:t>
            </w:r>
          </w:p>
        </w:tc>
        <w:tc>
          <w:tcPr>
            <w:tcW w:w="237" w:type="dxa"/>
          </w:tcPr>
          <w:p w14:paraId="674B3AC0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04" w:type="dxa"/>
            <w:vAlign w:val="bottom"/>
          </w:tcPr>
          <w:p w14:paraId="4C19D2EF" w14:textId="77263DAE" w:rsidR="00F87D96" w:rsidRPr="00FA04F1" w:rsidRDefault="00C273B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130</w:t>
            </w:r>
          </w:p>
        </w:tc>
        <w:tc>
          <w:tcPr>
            <w:tcW w:w="236" w:type="dxa"/>
            <w:vAlign w:val="bottom"/>
          </w:tcPr>
          <w:p w14:paraId="15BDE5FB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312C88C7" w14:textId="4F64B064" w:rsidR="00F87D96" w:rsidRPr="00FA04F1" w:rsidRDefault="00C273B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="00F87D96" w:rsidRPr="00FA04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C273B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17</w:t>
            </w: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70" w:type="dxa"/>
          </w:tcPr>
          <w:p w14:paraId="148815C9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4" w:type="dxa"/>
            <w:gridSpan w:val="2"/>
            <w:vAlign w:val="bottom"/>
          </w:tcPr>
          <w:p w14:paraId="43B86B2E" w14:textId="0CC8875E" w:rsidR="00F87D96" w:rsidRPr="00FA04F1" w:rsidRDefault="00C273B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F87D96" w:rsidRPr="00FA04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805</w:t>
            </w:r>
          </w:p>
        </w:tc>
      </w:tr>
      <w:tr w:rsidR="00F87D96" w:rsidRPr="00FA04F1" w14:paraId="3B3F5B51" w14:textId="77777777" w:rsidTr="004F66A3">
        <w:trPr>
          <w:trHeight w:val="182"/>
        </w:trPr>
        <w:tc>
          <w:tcPr>
            <w:tcW w:w="2426" w:type="dxa"/>
            <w:noWrap/>
            <w:vAlign w:val="bottom"/>
            <w:hideMark/>
          </w:tcPr>
          <w:p w14:paraId="052514BB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A04F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รายได้ระหว่างส่วนงาน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A98EE92" w14:textId="74738A4A" w:rsidR="00F87D96" w:rsidRPr="00FA04F1" w:rsidRDefault="00C273B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6" w:type="dxa"/>
            <w:noWrap/>
            <w:vAlign w:val="bottom"/>
          </w:tcPr>
          <w:p w14:paraId="5805506C" w14:textId="77777777" w:rsidR="00F87D96" w:rsidRPr="00FA04F1" w:rsidRDefault="00F87D96" w:rsidP="00F87D96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EEB22F6" w14:textId="01380BCD" w:rsidR="00F87D96" w:rsidRPr="00FA04F1" w:rsidRDefault="00C273B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Pr="00C273B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36" w:type="dxa"/>
          </w:tcPr>
          <w:p w14:paraId="7DA92E80" w14:textId="77777777" w:rsidR="00F87D96" w:rsidRPr="00FA04F1" w:rsidRDefault="00F87D96" w:rsidP="00F87D96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E69DD5C" w14:textId="2426CA22" w:rsidR="00F87D96" w:rsidRPr="00FA04F1" w:rsidRDefault="00C273B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36</w:t>
            </w:r>
          </w:p>
        </w:tc>
        <w:tc>
          <w:tcPr>
            <w:tcW w:w="236" w:type="dxa"/>
            <w:noWrap/>
          </w:tcPr>
          <w:p w14:paraId="1E5DEBD0" w14:textId="77777777" w:rsidR="00F87D96" w:rsidRPr="00FA04F1" w:rsidRDefault="00F87D9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42C58CA" w14:textId="153C4460" w:rsidR="00F87D96" w:rsidRPr="00FA04F1" w:rsidRDefault="00C273B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54</w:t>
            </w:r>
          </w:p>
        </w:tc>
        <w:tc>
          <w:tcPr>
            <w:tcW w:w="238" w:type="dxa"/>
            <w:noWrap/>
            <w:vAlign w:val="bottom"/>
          </w:tcPr>
          <w:p w14:paraId="04570924" w14:textId="77777777" w:rsidR="00F87D96" w:rsidRPr="00FA04F1" w:rsidRDefault="00F87D96" w:rsidP="00F87D96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A064FB2" w14:textId="658AAAD8" w:rsidR="00F87D96" w:rsidRPr="00FA04F1" w:rsidRDefault="00C273B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28</w:t>
            </w:r>
          </w:p>
        </w:tc>
        <w:tc>
          <w:tcPr>
            <w:tcW w:w="236" w:type="dxa"/>
            <w:noWrap/>
          </w:tcPr>
          <w:p w14:paraId="7F2C1A2E" w14:textId="77777777" w:rsidR="00F87D96" w:rsidRPr="00FA04F1" w:rsidRDefault="00F87D9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9F55198" w14:textId="585ED45E" w:rsidR="00F87D96" w:rsidRPr="00FA04F1" w:rsidRDefault="00C273B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33</w:t>
            </w:r>
          </w:p>
        </w:tc>
        <w:tc>
          <w:tcPr>
            <w:tcW w:w="240" w:type="dxa"/>
            <w:vAlign w:val="bottom"/>
          </w:tcPr>
          <w:p w14:paraId="334809DD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AF2E5C" w14:textId="61F6B6A1" w:rsidR="00F87D96" w:rsidRPr="00FA04F1" w:rsidRDefault="00C273B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53</w:t>
            </w:r>
          </w:p>
        </w:tc>
        <w:tc>
          <w:tcPr>
            <w:tcW w:w="240" w:type="dxa"/>
            <w:vAlign w:val="bottom"/>
          </w:tcPr>
          <w:p w14:paraId="74927FC5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3CAE9D" w14:textId="3A3DA768" w:rsidR="00F87D96" w:rsidRPr="00FA04F1" w:rsidRDefault="00C273B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270" w:type="dxa"/>
          </w:tcPr>
          <w:p w14:paraId="3A03953A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80A3E5" w14:textId="1E9B4E92" w:rsidR="00F87D96" w:rsidRPr="00FA04F1" w:rsidRDefault="00C273B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22</w:t>
            </w:r>
          </w:p>
        </w:tc>
        <w:tc>
          <w:tcPr>
            <w:tcW w:w="248" w:type="dxa"/>
          </w:tcPr>
          <w:p w14:paraId="001C4929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2F4983" w14:textId="555B1623" w:rsidR="00F87D96" w:rsidRPr="00FA04F1" w:rsidRDefault="00C273B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46</w:t>
            </w:r>
          </w:p>
        </w:tc>
        <w:tc>
          <w:tcPr>
            <w:tcW w:w="236" w:type="dxa"/>
          </w:tcPr>
          <w:p w14:paraId="29241975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F170D2" w14:textId="7C764CE1" w:rsidR="00F87D96" w:rsidRPr="00FA04F1" w:rsidRDefault="00C273B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7" w:type="dxa"/>
          </w:tcPr>
          <w:p w14:paraId="118227E5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413C7B" w14:textId="4F1B0AD8" w:rsidR="00F87D96" w:rsidRPr="00FA04F1" w:rsidRDefault="00C273B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26</w:t>
            </w:r>
          </w:p>
        </w:tc>
        <w:tc>
          <w:tcPr>
            <w:tcW w:w="236" w:type="dxa"/>
          </w:tcPr>
          <w:p w14:paraId="66BA0EAD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D1F471" w14:textId="575EE0F6" w:rsidR="00F87D96" w:rsidRPr="00FA04F1" w:rsidRDefault="00C273B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144</w:t>
            </w:r>
          </w:p>
        </w:tc>
        <w:tc>
          <w:tcPr>
            <w:tcW w:w="270" w:type="dxa"/>
          </w:tcPr>
          <w:p w14:paraId="339B549D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09E266" w14:textId="3EE94C3C" w:rsidR="00F87D96" w:rsidRPr="00FA04F1" w:rsidRDefault="00C273B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190</w:t>
            </w:r>
          </w:p>
        </w:tc>
      </w:tr>
      <w:tr w:rsidR="00F87D96" w:rsidRPr="00FA04F1" w14:paraId="5F5F1516" w14:textId="77777777" w:rsidTr="004F66A3">
        <w:trPr>
          <w:trHeight w:val="154"/>
        </w:trPr>
        <w:tc>
          <w:tcPr>
            <w:tcW w:w="2426" w:type="dxa"/>
            <w:vAlign w:val="bottom"/>
            <w:hideMark/>
          </w:tcPr>
          <w:p w14:paraId="089EFA5C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A04F1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รวมรายได้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F75D48" w14:textId="03D93CED" w:rsidR="00F87D96" w:rsidRPr="00FA04F1" w:rsidRDefault="00C273B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lang w:eastAsia="zh-CN"/>
              </w:rPr>
              <w:t>799</w:t>
            </w:r>
          </w:p>
        </w:tc>
        <w:tc>
          <w:tcPr>
            <w:tcW w:w="236" w:type="dxa"/>
            <w:vAlign w:val="bottom"/>
          </w:tcPr>
          <w:p w14:paraId="0DC28666" w14:textId="77777777" w:rsidR="00F87D96" w:rsidRPr="00FA04F1" w:rsidRDefault="00F87D96" w:rsidP="00F87D96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AAB877" w14:textId="3795AFD7" w:rsidR="00F87D96" w:rsidRPr="00FA04F1" w:rsidRDefault="00C273B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52</w:t>
            </w:r>
            <w:r w:rsidRPr="00C273B6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6" w:type="dxa"/>
          </w:tcPr>
          <w:p w14:paraId="02739D07" w14:textId="77777777" w:rsidR="00F87D96" w:rsidRPr="00FA04F1" w:rsidRDefault="00F87D96" w:rsidP="00F87D9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5BC952" w14:textId="0AA664B6" w:rsidR="00F87D96" w:rsidRPr="00FA04F1" w:rsidRDefault="00C273B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542</w:t>
            </w:r>
          </w:p>
        </w:tc>
        <w:tc>
          <w:tcPr>
            <w:tcW w:w="236" w:type="dxa"/>
          </w:tcPr>
          <w:p w14:paraId="644715F9" w14:textId="77777777" w:rsidR="00F87D96" w:rsidRPr="00FA04F1" w:rsidRDefault="00F87D9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22D15E" w14:textId="4EE38D9E" w:rsidR="00F87D96" w:rsidRPr="00FA04F1" w:rsidRDefault="00C273B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594</w:t>
            </w:r>
          </w:p>
        </w:tc>
        <w:tc>
          <w:tcPr>
            <w:tcW w:w="238" w:type="dxa"/>
            <w:vAlign w:val="bottom"/>
          </w:tcPr>
          <w:p w14:paraId="50C6C9CE" w14:textId="77777777" w:rsidR="00F87D96" w:rsidRPr="00FA04F1" w:rsidRDefault="00F87D96" w:rsidP="00F87D9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38C8B0" w14:textId="5D1A2D92" w:rsidR="00F87D96" w:rsidRPr="00FA04F1" w:rsidRDefault="00C273B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F87D96" w:rsidRPr="00FA04F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</w:t>
            </w:r>
            <w:r w:rsidRPr="00C273B6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lang w:eastAsia="zh-CN"/>
              </w:rPr>
              <w:t>35</w:t>
            </w:r>
          </w:p>
        </w:tc>
        <w:tc>
          <w:tcPr>
            <w:tcW w:w="236" w:type="dxa"/>
          </w:tcPr>
          <w:p w14:paraId="1E77F483" w14:textId="77777777" w:rsidR="00F87D96" w:rsidRPr="00FA04F1" w:rsidRDefault="00F87D9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EC00B4" w14:textId="03198A7D" w:rsidR="00F87D96" w:rsidRPr="00FA04F1" w:rsidRDefault="00C273B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404</w:t>
            </w:r>
          </w:p>
        </w:tc>
        <w:tc>
          <w:tcPr>
            <w:tcW w:w="240" w:type="dxa"/>
            <w:vAlign w:val="bottom"/>
          </w:tcPr>
          <w:p w14:paraId="4AE405A8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B9D912" w14:textId="62192C67" w:rsidR="00F87D96" w:rsidRPr="00FA04F1" w:rsidRDefault="00C273B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</w:t>
            </w:r>
            <w:r w:rsidRPr="00C273B6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lang w:eastAsia="zh-CN"/>
              </w:rPr>
              <w:t>50</w:t>
            </w:r>
          </w:p>
        </w:tc>
        <w:tc>
          <w:tcPr>
            <w:tcW w:w="240" w:type="dxa"/>
            <w:vAlign w:val="bottom"/>
          </w:tcPr>
          <w:p w14:paraId="7CC9559C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E64C37" w14:textId="05DA1954" w:rsidR="00F87D96" w:rsidRPr="00FA04F1" w:rsidRDefault="00C273B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398</w:t>
            </w:r>
          </w:p>
        </w:tc>
        <w:tc>
          <w:tcPr>
            <w:tcW w:w="270" w:type="dxa"/>
          </w:tcPr>
          <w:p w14:paraId="6806AE46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589A87" w14:textId="4F4BBEEC" w:rsidR="00F87D96" w:rsidRPr="00FA04F1" w:rsidRDefault="00C273B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</w:t>
            </w:r>
            <w:r w:rsidRPr="00C273B6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lang w:eastAsia="zh-CN"/>
              </w:rPr>
              <w:t>5</w:t>
            </w: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48" w:type="dxa"/>
          </w:tcPr>
          <w:p w14:paraId="592D2AD9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D19FB3" w14:textId="77472F50" w:rsidR="00F87D96" w:rsidRPr="00FA04F1" w:rsidRDefault="00C273B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917</w:t>
            </w:r>
          </w:p>
        </w:tc>
        <w:tc>
          <w:tcPr>
            <w:tcW w:w="236" w:type="dxa"/>
          </w:tcPr>
          <w:p w14:paraId="68E859D6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CB4F58" w14:textId="17A8DCAC" w:rsidR="00F87D96" w:rsidRPr="00FA04F1" w:rsidRDefault="00C273B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40</w:t>
            </w:r>
          </w:p>
        </w:tc>
        <w:tc>
          <w:tcPr>
            <w:tcW w:w="237" w:type="dxa"/>
          </w:tcPr>
          <w:p w14:paraId="76AFAC52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72BF53" w14:textId="61C7357B" w:rsidR="00F87D96" w:rsidRPr="00FA04F1" w:rsidRDefault="00C273B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156</w:t>
            </w:r>
          </w:p>
        </w:tc>
        <w:tc>
          <w:tcPr>
            <w:tcW w:w="236" w:type="dxa"/>
          </w:tcPr>
          <w:p w14:paraId="69229E9A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2B76C6" w14:textId="14583906" w:rsidR="00F87D96" w:rsidRPr="00FA04F1" w:rsidRDefault="00C273B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</w:t>
            </w:r>
            <w:r w:rsidR="00F87D96" w:rsidRPr="00FA04F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C273B6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270" w:type="dxa"/>
          </w:tcPr>
          <w:p w14:paraId="4E787B4C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1EE5B4" w14:textId="73979406" w:rsidR="00F87D96" w:rsidRPr="00FA04F1" w:rsidRDefault="00C273B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F87D96" w:rsidRPr="00FA04F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995</w:t>
            </w:r>
          </w:p>
        </w:tc>
      </w:tr>
      <w:tr w:rsidR="00AC5B1E" w:rsidRPr="00FA04F1" w14:paraId="48077764" w14:textId="77777777" w:rsidTr="004F66A3">
        <w:trPr>
          <w:trHeight w:val="30"/>
        </w:trPr>
        <w:tc>
          <w:tcPr>
            <w:tcW w:w="2426" w:type="dxa"/>
            <w:noWrap/>
            <w:vAlign w:val="bottom"/>
          </w:tcPr>
          <w:p w14:paraId="5DB8E001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5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8767F9A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1509E661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7D7C9E4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6C690193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</w:tcPr>
          <w:p w14:paraId="136E44C3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0850B719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</w:tcPr>
          <w:p w14:paraId="1B8CEDC9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8" w:type="dxa"/>
            <w:noWrap/>
          </w:tcPr>
          <w:p w14:paraId="088AF83D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661E2D2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04478801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7394F8D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0" w:type="dxa"/>
          </w:tcPr>
          <w:p w14:paraId="7CADAF1B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E23ABAD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0" w:type="dxa"/>
            <w:vAlign w:val="bottom"/>
          </w:tcPr>
          <w:p w14:paraId="297DD1E8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AEA84C0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270" w:type="dxa"/>
          </w:tcPr>
          <w:p w14:paraId="71F3A0EC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A718282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8" w:type="dxa"/>
          </w:tcPr>
          <w:p w14:paraId="5FA889F8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FC1D9A4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2AC74DA8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AFB0125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7" w:type="dxa"/>
          </w:tcPr>
          <w:p w14:paraId="4A67BD7C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0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8DD1E1C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25D8C668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8403A08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22FF0BDE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4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D76F7A6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AC5B1E" w:rsidRPr="00FA04F1" w14:paraId="6E0CA20C" w14:textId="77777777" w:rsidTr="004F66A3">
        <w:trPr>
          <w:trHeight w:val="60"/>
        </w:trPr>
        <w:tc>
          <w:tcPr>
            <w:tcW w:w="2426" w:type="dxa"/>
            <w:noWrap/>
            <w:vAlign w:val="bottom"/>
            <w:hideMark/>
          </w:tcPr>
          <w:p w14:paraId="617C1A3B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FA04F1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การจำแนกรายได้</w:t>
            </w:r>
          </w:p>
        </w:tc>
        <w:tc>
          <w:tcPr>
            <w:tcW w:w="655" w:type="dxa"/>
            <w:noWrap/>
            <w:vAlign w:val="bottom"/>
          </w:tcPr>
          <w:p w14:paraId="710740A4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3E47D368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3" w:type="dxa"/>
            <w:noWrap/>
            <w:vAlign w:val="bottom"/>
          </w:tcPr>
          <w:p w14:paraId="6486121F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06722B32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</w:tcPr>
          <w:p w14:paraId="64EFE146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61A2188A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</w:tcPr>
          <w:p w14:paraId="2294455E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8" w:type="dxa"/>
            <w:noWrap/>
          </w:tcPr>
          <w:p w14:paraId="2D35FBD2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0B0A6482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28BE9210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dxa"/>
            <w:noWrap/>
            <w:vAlign w:val="bottom"/>
          </w:tcPr>
          <w:p w14:paraId="31F64A8D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0" w:type="dxa"/>
          </w:tcPr>
          <w:p w14:paraId="5096DBCA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467AA2AF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0" w:type="dxa"/>
            <w:vAlign w:val="bottom"/>
          </w:tcPr>
          <w:p w14:paraId="69BFE64B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6" w:type="dxa"/>
            <w:vAlign w:val="bottom"/>
          </w:tcPr>
          <w:p w14:paraId="01F2B978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57C1EB7C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vAlign w:val="bottom"/>
          </w:tcPr>
          <w:p w14:paraId="4573EB69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8" w:type="dxa"/>
          </w:tcPr>
          <w:p w14:paraId="0B1AF330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23F03C53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5247055B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</w:tcPr>
          <w:p w14:paraId="09A55FA9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7" w:type="dxa"/>
          </w:tcPr>
          <w:p w14:paraId="28538394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04" w:type="dxa"/>
          </w:tcPr>
          <w:p w14:paraId="26EB8C8C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357BB126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</w:tcPr>
          <w:p w14:paraId="6547D3EC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0F99EBC4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4" w:type="dxa"/>
            <w:gridSpan w:val="2"/>
          </w:tcPr>
          <w:p w14:paraId="1EF66851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AC5B1E" w:rsidRPr="00FA04F1" w14:paraId="60269AF5" w14:textId="77777777" w:rsidTr="004F66A3">
        <w:trPr>
          <w:trHeight w:val="155"/>
        </w:trPr>
        <w:tc>
          <w:tcPr>
            <w:tcW w:w="2426" w:type="dxa"/>
            <w:noWrap/>
            <w:vAlign w:val="bottom"/>
            <w:hideMark/>
          </w:tcPr>
          <w:p w14:paraId="75B19028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FA04F1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ประเภทของสินค้าและบริการหลัก</w:t>
            </w:r>
          </w:p>
        </w:tc>
        <w:tc>
          <w:tcPr>
            <w:tcW w:w="655" w:type="dxa"/>
            <w:noWrap/>
            <w:vAlign w:val="bottom"/>
          </w:tcPr>
          <w:p w14:paraId="37F43AA7" w14:textId="77777777" w:rsidR="00AC5B1E" w:rsidRPr="00FA04F1" w:rsidRDefault="00AC5B1E" w:rsidP="00AC5B1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F7AF6B4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3" w:type="dxa"/>
            <w:noWrap/>
            <w:vAlign w:val="bottom"/>
          </w:tcPr>
          <w:p w14:paraId="1B572FA9" w14:textId="77777777" w:rsidR="00AC5B1E" w:rsidRPr="00FA04F1" w:rsidRDefault="00AC5B1E" w:rsidP="00AC5B1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7ACC18D1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02E11380" w14:textId="77777777" w:rsidR="00AC5B1E" w:rsidRPr="00FA04F1" w:rsidRDefault="00AC5B1E" w:rsidP="00AC5B1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FB5B57F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4900921E" w14:textId="77777777" w:rsidR="00AC5B1E" w:rsidRPr="00FA04F1" w:rsidRDefault="00AC5B1E" w:rsidP="00AC5B1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8" w:type="dxa"/>
            <w:noWrap/>
            <w:vAlign w:val="bottom"/>
          </w:tcPr>
          <w:p w14:paraId="35F27698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31BC7C10" w14:textId="77777777" w:rsidR="00AC5B1E" w:rsidRPr="00FA04F1" w:rsidRDefault="00AC5B1E" w:rsidP="00AC5B1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6F0394C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dxa"/>
            <w:noWrap/>
            <w:vAlign w:val="bottom"/>
          </w:tcPr>
          <w:p w14:paraId="68D2D706" w14:textId="77777777" w:rsidR="00AC5B1E" w:rsidRPr="00FA04F1" w:rsidRDefault="00AC5B1E" w:rsidP="00AC5B1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0" w:type="dxa"/>
            <w:vAlign w:val="bottom"/>
          </w:tcPr>
          <w:p w14:paraId="7B8FE6C7" w14:textId="77777777" w:rsidR="00AC5B1E" w:rsidRPr="00FA04F1" w:rsidRDefault="00AC5B1E" w:rsidP="00AC5B1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5A956C2F" w14:textId="77777777" w:rsidR="00AC5B1E" w:rsidRPr="00FA04F1" w:rsidRDefault="00AC5B1E" w:rsidP="00AC5B1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0" w:type="dxa"/>
            <w:vAlign w:val="bottom"/>
          </w:tcPr>
          <w:p w14:paraId="316425B6" w14:textId="77777777" w:rsidR="00AC5B1E" w:rsidRPr="00FA04F1" w:rsidRDefault="00AC5B1E" w:rsidP="00AC5B1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6" w:type="dxa"/>
            <w:vAlign w:val="bottom"/>
          </w:tcPr>
          <w:p w14:paraId="6A077A67" w14:textId="77777777" w:rsidR="00AC5B1E" w:rsidRPr="00FA04F1" w:rsidRDefault="00AC5B1E" w:rsidP="00AC5B1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3BEF9F9A" w14:textId="77777777" w:rsidR="00AC5B1E" w:rsidRPr="00FA04F1" w:rsidRDefault="00AC5B1E" w:rsidP="00AC5B1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vAlign w:val="bottom"/>
          </w:tcPr>
          <w:p w14:paraId="72CABD25" w14:textId="77777777" w:rsidR="00AC5B1E" w:rsidRPr="00FA04F1" w:rsidRDefault="00AC5B1E" w:rsidP="00AC5B1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8" w:type="dxa"/>
            <w:vAlign w:val="bottom"/>
          </w:tcPr>
          <w:p w14:paraId="66C72B5A" w14:textId="77777777" w:rsidR="00AC5B1E" w:rsidRPr="00FA04F1" w:rsidRDefault="00AC5B1E" w:rsidP="00AC5B1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01D6FFBB" w14:textId="77777777" w:rsidR="00AC5B1E" w:rsidRPr="00FA04F1" w:rsidRDefault="00AC5B1E" w:rsidP="00AC5B1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301D48DB" w14:textId="77777777" w:rsidR="00AC5B1E" w:rsidRPr="00FA04F1" w:rsidRDefault="00AC5B1E" w:rsidP="00AC5B1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6E80BB92" w14:textId="77777777" w:rsidR="00AC5B1E" w:rsidRPr="00FA04F1" w:rsidRDefault="00AC5B1E" w:rsidP="00AC5B1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7" w:type="dxa"/>
            <w:vAlign w:val="bottom"/>
          </w:tcPr>
          <w:p w14:paraId="5BA8C1DB" w14:textId="77777777" w:rsidR="00AC5B1E" w:rsidRPr="00FA04F1" w:rsidRDefault="00AC5B1E" w:rsidP="00AC5B1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04" w:type="dxa"/>
            <w:vAlign w:val="bottom"/>
          </w:tcPr>
          <w:p w14:paraId="7421C519" w14:textId="77777777" w:rsidR="00AC5B1E" w:rsidRPr="00FA04F1" w:rsidRDefault="00AC5B1E" w:rsidP="00AC5B1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4E93486B" w14:textId="77777777" w:rsidR="00AC5B1E" w:rsidRPr="00FA04F1" w:rsidRDefault="00AC5B1E" w:rsidP="00AC5B1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034DFFED" w14:textId="77777777" w:rsidR="00AC5B1E" w:rsidRPr="00FA04F1" w:rsidRDefault="00AC5B1E" w:rsidP="00AC5B1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625FCC69" w14:textId="77777777" w:rsidR="00AC5B1E" w:rsidRPr="00FA04F1" w:rsidRDefault="00AC5B1E" w:rsidP="00AC5B1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4" w:type="dxa"/>
            <w:gridSpan w:val="2"/>
            <w:vAlign w:val="bottom"/>
          </w:tcPr>
          <w:p w14:paraId="1031C386" w14:textId="77777777" w:rsidR="00AC5B1E" w:rsidRPr="00FA04F1" w:rsidRDefault="00AC5B1E" w:rsidP="00AC5B1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AC5B1E" w:rsidRPr="00FA04F1" w14:paraId="7E85E271" w14:textId="77777777" w:rsidTr="004F66A3">
        <w:trPr>
          <w:trHeight w:val="470"/>
        </w:trPr>
        <w:tc>
          <w:tcPr>
            <w:tcW w:w="2426" w:type="dxa"/>
            <w:noWrap/>
            <w:vAlign w:val="bottom"/>
            <w:hideMark/>
          </w:tcPr>
          <w:p w14:paraId="44139A72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A04F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สินค้าอุปโภคบริโภค</w:t>
            </w:r>
          </w:p>
          <w:p w14:paraId="3F18E167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A04F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FA04F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และเคมีภัณฑ์</w:t>
            </w:r>
          </w:p>
        </w:tc>
        <w:tc>
          <w:tcPr>
            <w:tcW w:w="655" w:type="dxa"/>
            <w:noWrap/>
            <w:vAlign w:val="bottom"/>
          </w:tcPr>
          <w:p w14:paraId="388C0C07" w14:textId="4F63C320" w:rsidR="00AC5B1E" w:rsidRPr="00FA04F1" w:rsidRDefault="00AC5B1E" w:rsidP="00AC5B1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FA04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6FB639B0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3" w:type="dxa"/>
            <w:noWrap/>
            <w:vAlign w:val="bottom"/>
          </w:tcPr>
          <w:p w14:paraId="3CD00A47" w14:textId="573AF254" w:rsidR="00AC5B1E" w:rsidRPr="00FA04F1" w:rsidRDefault="00AC5B1E" w:rsidP="00AC5B1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A04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14270AA8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38D07FBC" w14:textId="555C6E05" w:rsidR="00AC5B1E" w:rsidRPr="00FA04F1" w:rsidRDefault="00AC5B1E" w:rsidP="00AC5B1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FA04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31C12BAF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5AB5B0FD" w14:textId="62E31D7B" w:rsidR="00AC5B1E" w:rsidRPr="00FA04F1" w:rsidRDefault="00AC5B1E" w:rsidP="00AC5B1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FA04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8" w:type="dxa"/>
            <w:noWrap/>
            <w:vAlign w:val="bottom"/>
          </w:tcPr>
          <w:p w14:paraId="0753C0A4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3312082E" w14:textId="75C21C66" w:rsidR="00AC5B1E" w:rsidRPr="00FA04F1" w:rsidRDefault="00AC5B1E" w:rsidP="00AC5B1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FA04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55D093D1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dxa"/>
            <w:noWrap/>
            <w:vAlign w:val="bottom"/>
          </w:tcPr>
          <w:p w14:paraId="3DC3A13A" w14:textId="558F8F4E" w:rsidR="00AC5B1E" w:rsidRPr="00FA04F1" w:rsidRDefault="00AC5B1E" w:rsidP="00AC5B1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FA04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40" w:type="dxa"/>
            <w:vAlign w:val="bottom"/>
          </w:tcPr>
          <w:p w14:paraId="150D01EB" w14:textId="77777777" w:rsidR="00AC5B1E" w:rsidRPr="00FA04F1" w:rsidRDefault="00AC5B1E" w:rsidP="00AC5B1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2F0F51AA" w14:textId="3F494896" w:rsidR="00AC5B1E" w:rsidRPr="00FA04F1" w:rsidRDefault="00AC5B1E" w:rsidP="00AC5B1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FA04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40" w:type="dxa"/>
            <w:vAlign w:val="bottom"/>
          </w:tcPr>
          <w:p w14:paraId="79BCB08F" w14:textId="77777777" w:rsidR="00AC5B1E" w:rsidRPr="00FA04F1" w:rsidRDefault="00AC5B1E" w:rsidP="00AC5B1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6" w:type="dxa"/>
            <w:vAlign w:val="bottom"/>
          </w:tcPr>
          <w:p w14:paraId="56CE5AEE" w14:textId="01429338" w:rsidR="00AC5B1E" w:rsidRPr="00FA04F1" w:rsidRDefault="00AC5B1E" w:rsidP="00AC5B1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FA04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45833567" w14:textId="77777777" w:rsidR="00AC5B1E" w:rsidRPr="00FA04F1" w:rsidRDefault="00AC5B1E" w:rsidP="00AC5B1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vAlign w:val="bottom"/>
          </w:tcPr>
          <w:p w14:paraId="55A47B32" w14:textId="11F88CF1" w:rsidR="00AC5B1E" w:rsidRPr="00FA04F1" w:rsidRDefault="00C273B6" w:rsidP="00AC5B1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759</w:t>
            </w:r>
          </w:p>
        </w:tc>
        <w:tc>
          <w:tcPr>
            <w:tcW w:w="248" w:type="dxa"/>
            <w:vAlign w:val="bottom"/>
          </w:tcPr>
          <w:p w14:paraId="221711A5" w14:textId="77777777" w:rsidR="00AC5B1E" w:rsidRPr="00FA04F1" w:rsidRDefault="00AC5B1E" w:rsidP="00AC5B1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6A0CB0AB" w14:textId="1210C9CC" w:rsidR="00AC5B1E" w:rsidRPr="00FA04F1" w:rsidRDefault="00C273B6" w:rsidP="00AC5B1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770</w:t>
            </w:r>
          </w:p>
        </w:tc>
        <w:tc>
          <w:tcPr>
            <w:tcW w:w="236" w:type="dxa"/>
            <w:vAlign w:val="bottom"/>
          </w:tcPr>
          <w:p w14:paraId="03E28623" w14:textId="77777777" w:rsidR="00AC5B1E" w:rsidRPr="00FA04F1" w:rsidRDefault="00AC5B1E" w:rsidP="00AC5B1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2440A36A" w14:textId="3384A065" w:rsidR="00AC5B1E" w:rsidRPr="00FA04F1" w:rsidRDefault="00AC5B1E" w:rsidP="00AC5B1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A04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7" w:type="dxa"/>
            <w:vAlign w:val="bottom"/>
          </w:tcPr>
          <w:p w14:paraId="5EC9E3E9" w14:textId="77777777" w:rsidR="00AC5B1E" w:rsidRPr="00FA04F1" w:rsidRDefault="00AC5B1E" w:rsidP="00AC5B1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04" w:type="dxa"/>
            <w:vAlign w:val="bottom"/>
          </w:tcPr>
          <w:p w14:paraId="023949A6" w14:textId="6C00D734" w:rsidR="00AC5B1E" w:rsidRPr="00FA04F1" w:rsidRDefault="00AC5B1E" w:rsidP="00AC5B1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A04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6ACB1D46" w14:textId="77777777" w:rsidR="00AC5B1E" w:rsidRPr="00FA04F1" w:rsidRDefault="00AC5B1E" w:rsidP="00AC5B1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0D2EFA93" w14:textId="495D6235" w:rsidR="00AC5B1E" w:rsidRPr="00A52B66" w:rsidRDefault="00C273B6" w:rsidP="00AC5B1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759</w:t>
            </w:r>
          </w:p>
        </w:tc>
        <w:tc>
          <w:tcPr>
            <w:tcW w:w="270" w:type="dxa"/>
            <w:vAlign w:val="bottom"/>
          </w:tcPr>
          <w:p w14:paraId="5E4F926C" w14:textId="77777777" w:rsidR="00AC5B1E" w:rsidRPr="00FA04F1" w:rsidRDefault="00AC5B1E" w:rsidP="00AC5B1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4" w:type="dxa"/>
            <w:gridSpan w:val="2"/>
            <w:vAlign w:val="bottom"/>
          </w:tcPr>
          <w:p w14:paraId="2DB11BD7" w14:textId="739D4C47" w:rsidR="00AC5B1E" w:rsidRPr="00FA04F1" w:rsidRDefault="00C273B6" w:rsidP="00AC5B1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770</w:t>
            </w:r>
          </w:p>
        </w:tc>
      </w:tr>
      <w:tr w:rsidR="00F87D96" w:rsidRPr="00FA04F1" w14:paraId="38D4F4D3" w14:textId="77777777" w:rsidTr="004F66A3">
        <w:trPr>
          <w:trHeight w:val="245"/>
        </w:trPr>
        <w:tc>
          <w:tcPr>
            <w:tcW w:w="2426" w:type="dxa"/>
            <w:noWrap/>
            <w:vAlign w:val="bottom"/>
            <w:hideMark/>
          </w:tcPr>
          <w:p w14:paraId="714CF2FF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A04F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อุปกรณ์เทคโนโลยีสารสนเทศ</w:t>
            </w:r>
          </w:p>
        </w:tc>
        <w:tc>
          <w:tcPr>
            <w:tcW w:w="655" w:type="dxa"/>
            <w:noWrap/>
            <w:vAlign w:val="bottom"/>
          </w:tcPr>
          <w:p w14:paraId="30131AD9" w14:textId="0644D4FB" w:rsidR="00F87D96" w:rsidRPr="00FA04F1" w:rsidRDefault="00C273B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472</w:t>
            </w:r>
          </w:p>
        </w:tc>
        <w:tc>
          <w:tcPr>
            <w:tcW w:w="236" w:type="dxa"/>
            <w:noWrap/>
            <w:vAlign w:val="bottom"/>
          </w:tcPr>
          <w:p w14:paraId="67F9B432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3" w:type="dxa"/>
            <w:noWrap/>
            <w:vAlign w:val="bottom"/>
          </w:tcPr>
          <w:p w14:paraId="7182D94C" w14:textId="5E562228" w:rsidR="00F87D96" w:rsidRPr="00FA04F1" w:rsidRDefault="00C273B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142</w:t>
            </w:r>
          </w:p>
        </w:tc>
        <w:tc>
          <w:tcPr>
            <w:tcW w:w="236" w:type="dxa"/>
          </w:tcPr>
          <w:p w14:paraId="43D73178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3191A1FC" w14:textId="287F1277" w:rsidR="00F87D96" w:rsidRPr="00FA04F1" w:rsidRDefault="00F87D96" w:rsidP="00F87D9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FA04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3B000EC6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0C438DB0" w14:textId="090569D7" w:rsidR="00F87D96" w:rsidRPr="00FA04F1" w:rsidRDefault="00F87D96" w:rsidP="00F87D9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A04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8" w:type="dxa"/>
            <w:noWrap/>
            <w:vAlign w:val="bottom"/>
          </w:tcPr>
          <w:p w14:paraId="169F3E8E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762F881A" w14:textId="12489CB7" w:rsidR="00F87D96" w:rsidRPr="00A52B66" w:rsidRDefault="00F87D96" w:rsidP="00F87D9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52B6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18854855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dxa"/>
            <w:noWrap/>
            <w:vAlign w:val="bottom"/>
          </w:tcPr>
          <w:p w14:paraId="4C349429" w14:textId="46B2362C" w:rsidR="00F87D96" w:rsidRPr="00FA04F1" w:rsidRDefault="00C273B6" w:rsidP="00FC36C0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273B6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40" w:type="dxa"/>
            <w:vAlign w:val="bottom"/>
          </w:tcPr>
          <w:p w14:paraId="1824B3FA" w14:textId="77777777" w:rsidR="00F87D96" w:rsidRPr="00FA04F1" w:rsidRDefault="00F87D9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53193172" w14:textId="3048D4C9" w:rsidR="00F87D96" w:rsidRPr="00FA04F1" w:rsidRDefault="00C273B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42</w:t>
            </w:r>
          </w:p>
        </w:tc>
        <w:tc>
          <w:tcPr>
            <w:tcW w:w="240" w:type="dxa"/>
            <w:vAlign w:val="bottom"/>
          </w:tcPr>
          <w:p w14:paraId="088AC207" w14:textId="77777777" w:rsidR="00F87D96" w:rsidRPr="00FA04F1" w:rsidRDefault="00F87D96" w:rsidP="00F87D9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6" w:type="dxa"/>
            <w:vAlign w:val="bottom"/>
          </w:tcPr>
          <w:p w14:paraId="4E423154" w14:textId="01B9B1AD" w:rsidR="00F87D96" w:rsidRPr="00FA04F1" w:rsidRDefault="00C273B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26</w:t>
            </w:r>
          </w:p>
        </w:tc>
        <w:tc>
          <w:tcPr>
            <w:tcW w:w="270" w:type="dxa"/>
            <w:vAlign w:val="bottom"/>
          </w:tcPr>
          <w:p w14:paraId="5C6B327D" w14:textId="77777777" w:rsidR="00F87D96" w:rsidRPr="00FA04F1" w:rsidRDefault="00F87D9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vAlign w:val="bottom"/>
          </w:tcPr>
          <w:p w14:paraId="177CD07C" w14:textId="05BFB109" w:rsidR="00F87D96" w:rsidRPr="00FA04F1" w:rsidRDefault="00C273B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48" w:type="dxa"/>
            <w:vAlign w:val="bottom"/>
          </w:tcPr>
          <w:p w14:paraId="2A56EE2E" w14:textId="77777777" w:rsidR="00F87D96" w:rsidRPr="00FA04F1" w:rsidRDefault="00F87D96" w:rsidP="00F87D9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63FC18F9" w14:textId="1F9CF2B1" w:rsidR="00F87D96" w:rsidRPr="00FA04F1" w:rsidRDefault="00C273B6" w:rsidP="000D61A1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236" w:type="dxa"/>
            <w:vAlign w:val="bottom"/>
          </w:tcPr>
          <w:p w14:paraId="5957067C" w14:textId="77777777" w:rsidR="00F87D96" w:rsidRPr="00FA04F1" w:rsidRDefault="00F87D9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7AA0B0D0" w14:textId="77D3BAC3" w:rsidR="00F87D96" w:rsidRPr="00FA04F1" w:rsidRDefault="00F87D96" w:rsidP="00F87D9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A04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7" w:type="dxa"/>
            <w:vAlign w:val="bottom"/>
          </w:tcPr>
          <w:p w14:paraId="01AC1FBD" w14:textId="77777777" w:rsidR="00F87D96" w:rsidRPr="00FA04F1" w:rsidRDefault="00F87D9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04" w:type="dxa"/>
            <w:vAlign w:val="bottom"/>
          </w:tcPr>
          <w:p w14:paraId="434A5905" w14:textId="1E8C586B" w:rsidR="00F87D96" w:rsidRPr="00FA04F1" w:rsidRDefault="00C273B6" w:rsidP="000D61A1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236" w:type="dxa"/>
            <w:vAlign w:val="bottom"/>
          </w:tcPr>
          <w:p w14:paraId="1645F9FA" w14:textId="77777777" w:rsidR="00F87D96" w:rsidRPr="00FA04F1" w:rsidRDefault="00F87D9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1593982E" w14:textId="3FE3A931" w:rsidR="00F87D96" w:rsidRPr="00A52B66" w:rsidRDefault="00C273B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515</w:t>
            </w:r>
          </w:p>
        </w:tc>
        <w:tc>
          <w:tcPr>
            <w:tcW w:w="270" w:type="dxa"/>
            <w:vAlign w:val="bottom"/>
          </w:tcPr>
          <w:p w14:paraId="5A41E491" w14:textId="77777777" w:rsidR="00F87D96" w:rsidRPr="00FA04F1" w:rsidRDefault="00F87D9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4" w:type="dxa"/>
            <w:gridSpan w:val="2"/>
            <w:vAlign w:val="bottom"/>
          </w:tcPr>
          <w:p w14:paraId="2CEA6FEF" w14:textId="321B7381" w:rsidR="00F87D96" w:rsidRPr="00FA04F1" w:rsidRDefault="00C273B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195</w:t>
            </w:r>
          </w:p>
        </w:tc>
      </w:tr>
      <w:tr w:rsidR="00F87D96" w:rsidRPr="00FA04F1" w14:paraId="08AE48E2" w14:textId="77777777" w:rsidTr="004F66A3">
        <w:trPr>
          <w:trHeight w:val="209"/>
        </w:trPr>
        <w:tc>
          <w:tcPr>
            <w:tcW w:w="2426" w:type="dxa"/>
            <w:noWrap/>
            <w:vAlign w:val="bottom"/>
            <w:hideMark/>
          </w:tcPr>
          <w:p w14:paraId="5CC103B0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A04F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งานโครงการ</w:t>
            </w:r>
          </w:p>
        </w:tc>
        <w:tc>
          <w:tcPr>
            <w:tcW w:w="655" w:type="dxa"/>
            <w:noWrap/>
            <w:vAlign w:val="bottom"/>
          </w:tcPr>
          <w:p w14:paraId="73B76A40" w14:textId="0FB1F5BC" w:rsidR="00F87D96" w:rsidRPr="00FA04F1" w:rsidRDefault="00C273B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70</w:t>
            </w:r>
          </w:p>
        </w:tc>
        <w:tc>
          <w:tcPr>
            <w:tcW w:w="236" w:type="dxa"/>
            <w:noWrap/>
            <w:vAlign w:val="bottom"/>
          </w:tcPr>
          <w:p w14:paraId="5E7407FE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3" w:type="dxa"/>
            <w:noWrap/>
            <w:vAlign w:val="bottom"/>
          </w:tcPr>
          <w:p w14:paraId="24638719" w14:textId="29AC7E68" w:rsidR="00F87D96" w:rsidRPr="00FA04F1" w:rsidRDefault="00C273B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</w:tcPr>
          <w:p w14:paraId="19428C2C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29082F67" w14:textId="7CB58109" w:rsidR="00F87D96" w:rsidRPr="00FA04F1" w:rsidRDefault="00F87D96" w:rsidP="00F87D9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A04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3A0F5DD5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7A8F7EEE" w14:textId="3BF11EC5" w:rsidR="00F87D96" w:rsidRPr="00FA04F1" w:rsidRDefault="00F87D96" w:rsidP="00F87D9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A04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8" w:type="dxa"/>
            <w:noWrap/>
            <w:vAlign w:val="bottom"/>
          </w:tcPr>
          <w:p w14:paraId="6E056665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60362D4C" w14:textId="21E21171" w:rsidR="00F87D96" w:rsidRPr="00A52B66" w:rsidRDefault="00C273B6" w:rsidP="00FE29EC">
            <w:pPr>
              <w:tabs>
                <w:tab w:val="clear" w:pos="454"/>
                <w:tab w:val="left" w:pos="44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F87D96" w:rsidRPr="00A52B6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,</w:t>
            </w: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493</w:t>
            </w:r>
          </w:p>
        </w:tc>
        <w:tc>
          <w:tcPr>
            <w:tcW w:w="236" w:type="dxa"/>
            <w:noWrap/>
            <w:vAlign w:val="bottom"/>
          </w:tcPr>
          <w:p w14:paraId="19749926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dxa"/>
            <w:noWrap/>
            <w:vAlign w:val="bottom"/>
          </w:tcPr>
          <w:p w14:paraId="292406CC" w14:textId="4AA22788" w:rsidR="00F87D96" w:rsidRPr="00FA04F1" w:rsidRDefault="00C273B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354</w:t>
            </w:r>
          </w:p>
        </w:tc>
        <w:tc>
          <w:tcPr>
            <w:tcW w:w="240" w:type="dxa"/>
            <w:vAlign w:val="bottom"/>
          </w:tcPr>
          <w:p w14:paraId="6625783B" w14:textId="77777777" w:rsidR="00F87D96" w:rsidRPr="00FA04F1" w:rsidRDefault="00F87D9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46824B25" w14:textId="18D835AB" w:rsidR="00F87D96" w:rsidRPr="00FA04F1" w:rsidRDefault="00C273B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381</w:t>
            </w:r>
          </w:p>
        </w:tc>
        <w:tc>
          <w:tcPr>
            <w:tcW w:w="240" w:type="dxa"/>
            <w:vAlign w:val="bottom"/>
          </w:tcPr>
          <w:p w14:paraId="0F89B0DF" w14:textId="77777777" w:rsidR="00F87D96" w:rsidRPr="00FA04F1" w:rsidRDefault="00F87D96" w:rsidP="00F87D9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6" w:type="dxa"/>
            <w:vAlign w:val="bottom"/>
          </w:tcPr>
          <w:p w14:paraId="30531A1A" w14:textId="4E28CF02" w:rsidR="00F87D96" w:rsidRPr="00FA04F1" w:rsidRDefault="00C273B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325</w:t>
            </w:r>
          </w:p>
        </w:tc>
        <w:tc>
          <w:tcPr>
            <w:tcW w:w="270" w:type="dxa"/>
            <w:vAlign w:val="bottom"/>
          </w:tcPr>
          <w:p w14:paraId="7F1D2F08" w14:textId="77777777" w:rsidR="00F87D96" w:rsidRPr="00FA04F1" w:rsidRDefault="00F87D9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vAlign w:val="bottom"/>
          </w:tcPr>
          <w:p w14:paraId="1DA25313" w14:textId="085EED20" w:rsidR="00F87D96" w:rsidRPr="00FA04F1" w:rsidRDefault="00C273B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60</w:t>
            </w:r>
          </w:p>
        </w:tc>
        <w:tc>
          <w:tcPr>
            <w:tcW w:w="248" w:type="dxa"/>
            <w:vAlign w:val="bottom"/>
          </w:tcPr>
          <w:p w14:paraId="7759BB78" w14:textId="77777777" w:rsidR="00F87D96" w:rsidRPr="00FA04F1" w:rsidRDefault="00F87D9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4879D3F1" w14:textId="5575358B" w:rsidR="00F87D96" w:rsidRPr="00FA04F1" w:rsidRDefault="00C273B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78</w:t>
            </w:r>
          </w:p>
        </w:tc>
        <w:tc>
          <w:tcPr>
            <w:tcW w:w="236" w:type="dxa"/>
            <w:vAlign w:val="bottom"/>
          </w:tcPr>
          <w:p w14:paraId="04C4AD61" w14:textId="77777777" w:rsidR="00F87D96" w:rsidRPr="00FA04F1" w:rsidRDefault="00F87D9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083C1A23" w14:textId="4ED4CD4D" w:rsidR="00F87D96" w:rsidRPr="00FA04F1" w:rsidRDefault="00C273B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7" w:type="dxa"/>
            <w:vAlign w:val="bottom"/>
          </w:tcPr>
          <w:p w14:paraId="04C37787" w14:textId="77777777" w:rsidR="00F87D96" w:rsidRPr="00FA04F1" w:rsidRDefault="00F87D9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04" w:type="dxa"/>
            <w:vAlign w:val="bottom"/>
          </w:tcPr>
          <w:p w14:paraId="59CD1C1B" w14:textId="25C6E015" w:rsidR="00F87D96" w:rsidRPr="00FA04F1" w:rsidRDefault="00C273B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86</w:t>
            </w:r>
          </w:p>
        </w:tc>
        <w:tc>
          <w:tcPr>
            <w:tcW w:w="236" w:type="dxa"/>
            <w:vAlign w:val="bottom"/>
          </w:tcPr>
          <w:p w14:paraId="2CBC1C24" w14:textId="77777777" w:rsidR="00F87D96" w:rsidRPr="00FA04F1" w:rsidRDefault="00F87D9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47904CDF" w14:textId="5D9E178A" w:rsidR="00F87D96" w:rsidRPr="00A52B66" w:rsidRDefault="00C273B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F87D96" w:rsidRPr="00A52B6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008</w:t>
            </w:r>
          </w:p>
        </w:tc>
        <w:tc>
          <w:tcPr>
            <w:tcW w:w="270" w:type="dxa"/>
            <w:vAlign w:val="bottom"/>
          </w:tcPr>
          <w:p w14:paraId="05E1DEE8" w14:textId="77777777" w:rsidR="00F87D96" w:rsidRPr="00FA04F1" w:rsidRDefault="00F87D9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4" w:type="dxa"/>
            <w:gridSpan w:val="2"/>
            <w:vAlign w:val="bottom"/>
          </w:tcPr>
          <w:p w14:paraId="4531203B" w14:textId="5115212C" w:rsidR="00F87D96" w:rsidRPr="00FA04F1" w:rsidRDefault="00C273B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850</w:t>
            </w:r>
          </w:p>
        </w:tc>
      </w:tr>
      <w:tr w:rsidR="00AC5B1E" w:rsidRPr="00FA04F1" w14:paraId="390C637C" w14:textId="77777777" w:rsidTr="004F66A3">
        <w:trPr>
          <w:trHeight w:val="182"/>
        </w:trPr>
        <w:tc>
          <w:tcPr>
            <w:tcW w:w="2426" w:type="dxa"/>
            <w:noWrap/>
            <w:vAlign w:val="bottom"/>
            <w:hideMark/>
          </w:tcPr>
          <w:p w14:paraId="212ECA97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A04F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การบริการรักษาความปลอดภัย</w:t>
            </w:r>
          </w:p>
        </w:tc>
        <w:tc>
          <w:tcPr>
            <w:tcW w:w="655" w:type="dxa"/>
            <w:noWrap/>
            <w:vAlign w:val="bottom"/>
          </w:tcPr>
          <w:p w14:paraId="1B1EB715" w14:textId="554A59DC" w:rsidR="00AC5B1E" w:rsidRPr="00FA04F1" w:rsidRDefault="00AC5B1E" w:rsidP="00AC5B1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  <w:r w:rsidRPr="00FA04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04626B43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3" w:type="dxa"/>
            <w:noWrap/>
            <w:vAlign w:val="bottom"/>
          </w:tcPr>
          <w:p w14:paraId="4EB99985" w14:textId="0591AC80" w:rsidR="00AC5B1E" w:rsidRPr="00FA04F1" w:rsidRDefault="00AC5B1E" w:rsidP="00AC5B1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A04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4143554A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4F2BC6C8" w14:textId="2DB6415A" w:rsidR="00AC5B1E" w:rsidRPr="00FA04F1" w:rsidRDefault="00C273B6" w:rsidP="00AC5B1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263</w:t>
            </w:r>
          </w:p>
        </w:tc>
        <w:tc>
          <w:tcPr>
            <w:tcW w:w="236" w:type="dxa"/>
            <w:noWrap/>
            <w:vAlign w:val="bottom"/>
          </w:tcPr>
          <w:p w14:paraId="5D75CAC2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0AF06818" w14:textId="332BD8BD" w:rsidR="00AC5B1E" w:rsidRPr="00FA04F1" w:rsidRDefault="00C273B6" w:rsidP="00AC5B1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447</w:t>
            </w:r>
          </w:p>
        </w:tc>
        <w:tc>
          <w:tcPr>
            <w:tcW w:w="238" w:type="dxa"/>
            <w:noWrap/>
            <w:vAlign w:val="bottom"/>
          </w:tcPr>
          <w:p w14:paraId="43D61E9C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086121DD" w14:textId="2DE13B62" w:rsidR="00AC5B1E" w:rsidRPr="00A52B66" w:rsidRDefault="00AC5B1E" w:rsidP="00AC5B1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52B6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115CD0F0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dxa"/>
            <w:noWrap/>
            <w:vAlign w:val="bottom"/>
          </w:tcPr>
          <w:p w14:paraId="30C83CC3" w14:textId="737DD86D" w:rsidR="00AC5B1E" w:rsidRPr="00FA04F1" w:rsidRDefault="00AC5B1E" w:rsidP="00AC5B1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FA04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40" w:type="dxa"/>
            <w:vAlign w:val="bottom"/>
          </w:tcPr>
          <w:p w14:paraId="0CCFD9D0" w14:textId="77777777" w:rsidR="00AC5B1E" w:rsidRPr="00FA04F1" w:rsidRDefault="00AC5B1E" w:rsidP="00AC5B1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1CE3B34B" w14:textId="457CD13A" w:rsidR="00AC5B1E" w:rsidRPr="00FA04F1" w:rsidRDefault="000D61A1" w:rsidP="000D61A1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40" w:type="dxa"/>
            <w:vAlign w:val="bottom"/>
          </w:tcPr>
          <w:p w14:paraId="6661F699" w14:textId="77777777" w:rsidR="00AC5B1E" w:rsidRPr="00FA04F1" w:rsidRDefault="00AC5B1E" w:rsidP="00AC5B1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6" w:type="dxa"/>
            <w:vAlign w:val="bottom"/>
          </w:tcPr>
          <w:p w14:paraId="573E27D1" w14:textId="39F76EC3" w:rsidR="00AC5B1E" w:rsidRPr="00FA04F1" w:rsidRDefault="00AC5B1E" w:rsidP="00AC5B1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FA04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068A6DC6" w14:textId="77777777" w:rsidR="00AC5B1E" w:rsidRPr="00FA04F1" w:rsidRDefault="00AC5B1E" w:rsidP="00AC5B1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vAlign w:val="bottom"/>
          </w:tcPr>
          <w:p w14:paraId="07A1E72D" w14:textId="7BCC9761" w:rsidR="00AC5B1E" w:rsidRPr="00FA04F1" w:rsidRDefault="00AC5B1E" w:rsidP="00AC5B1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FA04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48" w:type="dxa"/>
            <w:vAlign w:val="bottom"/>
          </w:tcPr>
          <w:p w14:paraId="692E5D32" w14:textId="77777777" w:rsidR="00AC5B1E" w:rsidRPr="00FA04F1" w:rsidRDefault="00AC5B1E" w:rsidP="00AC5B1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32BA3BAE" w14:textId="586FFD5A" w:rsidR="00AC5B1E" w:rsidRPr="00FA04F1" w:rsidRDefault="00AC5B1E" w:rsidP="00AC5B1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FA04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2D9046FF" w14:textId="77777777" w:rsidR="00AC5B1E" w:rsidRPr="00FA04F1" w:rsidRDefault="00AC5B1E" w:rsidP="00AC5B1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130074BD" w14:textId="65FAEF6C" w:rsidR="00AC5B1E" w:rsidRPr="00FA04F1" w:rsidRDefault="00AC5B1E" w:rsidP="00AC5B1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A04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7" w:type="dxa"/>
            <w:vAlign w:val="bottom"/>
          </w:tcPr>
          <w:p w14:paraId="138B30CF" w14:textId="77777777" w:rsidR="00AC5B1E" w:rsidRPr="00FA04F1" w:rsidRDefault="00AC5B1E" w:rsidP="00AC5B1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04" w:type="dxa"/>
            <w:vAlign w:val="bottom"/>
          </w:tcPr>
          <w:p w14:paraId="5DDC26E0" w14:textId="51D48FB2" w:rsidR="00AC5B1E" w:rsidRPr="00FA04F1" w:rsidRDefault="00AC5B1E" w:rsidP="00AC5B1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A04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61CC499F" w14:textId="77777777" w:rsidR="00AC5B1E" w:rsidRPr="00FA04F1" w:rsidRDefault="00AC5B1E" w:rsidP="00AC5B1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75314854" w14:textId="4D4A836A" w:rsidR="00AC5B1E" w:rsidRPr="00A52B66" w:rsidRDefault="00C273B6" w:rsidP="00AC5B1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263</w:t>
            </w:r>
          </w:p>
        </w:tc>
        <w:tc>
          <w:tcPr>
            <w:tcW w:w="270" w:type="dxa"/>
            <w:vAlign w:val="bottom"/>
          </w:tcPr>
          <w:p w14:paraId="7EB0AA1C" w14:textId="77777777" w:rsidR="00AC5B1E" w:rsidRPr="00FA04F1" w:rsidRDefault="00AC5B1E" w:rsidP="00AC5B1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4" w:type="dxa"/>
            <w:gridSpan w:val="2"/>
            <w:vAlign w:val="bottom"/>
          </w:tcPr>
          <w:p w14:paraId="5A7AEE14" w14:textId="4822E3F3" w:rsidR="00AC5B1E" w:rsidRPr="00FA04F1" w:rsidRDefault="00C273B6" w:rsidP="00AC5B1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447</w:t>
            </w:r>
          </w:p>
        </w:tc>
      </w:tr>
      <w:tr w:rsidR="00F87D96" w:rsidRPr="00FA04F1" w14:paraId="7266B1F1" w14:textId="77777777" w:rsidTr="004F66A3">
        <w:trPr>
          <w:trHeight w:val="344"/>
        </w:trPr>
        <w:tc>
          <w:tcPr>
            <w:tcW w:w="2426" w:type="dxa"/>
            <w:noWrap/>
            <w:vAlign w:val="bottom"/>
            <w:hideMark/>
          </w:tcPr>
          <w:p w14:paraId="2B516D4E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A04F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การบริการบำรุงรักษา</w:t>
            </w:r>
          </w:p>
          <w:p w14:paraId="6DDB1A55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A04F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FA04F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และบริการอื่น</w:t>
            </w:r>
          </w:p>
        </w:tc>
        <w:tc>
          <w:tcPr>
            <w:tcW w:w="655" w:type="dxa"/>
            <w:noWrap/>
            <w:vAlign w:val="bottom"/>
          </w:tcPr>
          <w:p w14:paraId="098E1649" w14:textId="2A4DD09D" w:rsidR="00F87D96" w:rsidRPr="00FA04F1" w:rsidRDefault="00C273B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246</w:t>
            </w:r>
          </w:p>
        </w:tc>
        <w:tc>
          <w:tcPr>
            <w:tcW w:w="236" w:type="dxa"/>
            <w:noWrap/>
            <w:vAlign w:val="bottom"/>
          </w:tcPr>
          <w:p w14:paraId="2AF9951C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3" w:type="dxa"/>
            <w:noWrap/>
            <w:vAlign w:val="bottom"/>
          </w:tcPr>
          <w:p w14:paraId="43DA1B8D" w14:textId="36FBFA8E" w:rsidR="00F87D96" w:rsidRPr="00FA04F1" w:rsidRDefault="00C273B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350</w:t>
            </w:r>
          </w:p>
        </w:tc>
        <w:tc>
          <w:tcPr>
            <w:tcW w:w="236" w:type="dxa"/>
          </w:tcPr>
          <w:p w14:paraId="215FDBE6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7583BAB4" w14:textId="0B2E1D85" w:rsidR="00F87D96" w:rsidRPr="00FA04F1" w:rsidRDefault="00C273B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239</w:t>
            </w:r>
          </w:p>
        </w:tc>
        <w:tc>
          <w:tcPr>
            <w:tcW w:w="236" w:type="dxa"/>
            <w:noWrap/>
            <w:vAlign w:val="bottom"/>
          </w:tcPr>
          <w:p w14:paraId="599E756A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2F0B3E3F" w14:textId="447AF48E" w:rsidR="00F87D96" w:rsidRPr="00FA04F1" w:rsidRDefault="00C273B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89</w:t>
            </w:r>
          </w:p>
        </w:tc>
        <w:tc>
          <w:tcPr>
            <w:tcW w:w="238" w:type="dxa"/>
            <w:noWrap/>
            <w:vAlign w:val="bottom"/>
          </w:tcPr>
          <w:p w14:paraId="5D5FCF73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3FA66371" w14:textId="2723077D" w:rsidR="00F87D96" w:rsidRPr="00A52B66" w:rsidRDefault="00C273B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236" w:type="dxa"/>
            <w:noWrap/>
            <w:vAlign w:val="bottom"/>
          </w:tcPr>
          <w:p w14:paraId="6D41B8C5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dxa"/>
            <w:noWrap/>
            <w:vAlign w:val="bottom"/>
          </w:tcPr>
          <w:p w14:paraId="0D5A4BCA" w14:textId="718D74A2" w:rsidR="00F87D96" w:rsidRPr="00FA04F1" w:rsidRDefault="00C273B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240" w:type="dxa"/>
            <w:vAlign w:val="bottom"/>
          </w:tcPr>
          <w:p w14:paraId="5C1A3F5A" w14:textId="77777777" w:rsidR="00F87D96" w:rsidRPr="00FA04F1" w:rsidRDefault="00F87D9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75FD37A8" w14:textId="0E94395E" w:rsidR="00F87D96" w:rsidRPr="00FA04F1" w:rsidRDefault="00C273B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  <w:r w:rsidRPr="00C273B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40" w:type="dxa"/>
            <w:vAlign w:val="bottom"/>
          </w:tcPr>
          <w:p w14:paraId="0E4D31AE" w14:textId="77777777" w:rsidR="00F87D96" w:rsidRPr="00FA04F1" w:rsidRDefault="00F87D9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6" w:type="dxa"/>
            <w:vAlign w:val="bottom"/>
          </w:tcPr>
          <w:p w14:paraId="42778740" w14:textId="420BC02C" w:rsidR="00F87D96" w:rsidRPr="00FA04F1" w:rsidRDefault="00C273B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270" w:type="dxa"/>
            <w:vAlign w:val="bottom"/>
          </w:tcPr>
          <w:p w14:paraId="7E8C6E13" w14:textId="77777777" w:rsidR="00F87D96" w:rsidRPr="00FA04F1" w:rsidRDefault="00F87D9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vAlign w:val="bottom"/>
          </w:tcPr>
          <w:p w14:paraId="6C67C835" w14:textId="14BC7BB5" w:rsidR="00F87D96" w:rsidRPr="00FA04F1" w:rsidRDefault="00C273B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48" w:type="dxa"/>
            <w:vAlign w:val="bottom"/>
          </w:tcPr>
          <w:p w14:paraId="64789C74" w14:textId="77777777" w:rsidR="00F87D96" w:rsidRPr="00FA04F1" w:rsidRDefault="00F87D9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0216EA15" w14:textId="0B64B098" w:rsidR="00F87D96" w:rsidRPr="00FA04F1" w:rsidRDefault="00C273B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6" w:type="dxa"/>
            <w:vAlign w:val="bottom"/>
          </w:tcPr>
          <w:p w14:paraId="441ED63C" w14:textId="77777777" w:rsidR="00F87D96" w:rsidRPr="00FA04F1" w:rsidRDefault="00F87D9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6E0D94E3" w14:textId="146051FB" w:rsidR="00F87D96" w:rsidRPr="00FA04F1" w:rsidRDefault="00C273B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24</w:t>
            </w:r>
          </w:p>
        </w:tc>
        <w:tc>
          <w:tcPr>
            <w:tcW w:w="237" w:type="dxa"/>
            <w:vAlign w:val="bottom"/>
          </w:tcPr>
          <w:p w14:paraId="1A15B830" w14:textId="77777777" w:rsidR="00F87D96" w:rsidRPr="00FA04F1" w:rsidRDefault="00F87D9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04" w:type="dxa"/>
            <w:vAlign w:val="bottom"/>
          </w:tcPr>
          <w:p w14:paraId="4E47B652" w14:textId="60111CA6" w:rsidR="00F87D96" w:rsidRPr="00FA04F1" w:rsidRDefault="00C273B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236" w:type="dxa"/>
            <w:vAlign w:val="bottom"/>
          </w:tcPr>
          <w:p w14:paraId="302A3A10" w14:textId="77777777" w:rsidR="00F87D96" w:rsidRPr="00FA04F1" w:rsidRDefault="00F87D9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5F023C38" w14:textId="1DE3119A" w:rsidR="00F87D96" w:rsidRPr="00A52B66" w:rsidRDefault="00C273B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596</w:t>
            </w:r>
          </w:p>
        </w:tc>
        <w:tc>
          <w:tcPr>
            <w:tcW w:w="270" w:type="dxa"/>
            <w:vAlign w:val="bottom"/>
          </w:tcPr>
          <w:p w14:paraId="73CD2A53" w14:textId="77777777" w:rsidR="00F87D96" w:rsidRPr="00FA04F1" w:rsidRDefault="00F87D9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4" w:type="dxa"/>
            <w:gridSpan w:val="2"/>
            <w:vAlign w:val="bottom"/>
          </w:tcPr>
          <w:p w14:paraId="20DDA744" w14:textId="278A58E2" w:rsidR="00F87D96" w:rsidRPr="00FA04F1" w:rsidRDefault="00C273B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499</w:t>
            </w:r>
          </w:p>
        </w:tc>
      </w:tr>
      <w:tr w:rsidR="00F87D96" w:rsidRPr="00FA04F1" w14:paraId="64EF1DC9" w14:textId="77777777" w:rsidTr="004F66A3">
        <w:trPr>
          <w:trHeight w:val="191"/>
        </w:trPr>
        <w:tc>
          <w:tcPr>
            <w:tcW w:w="2426" w:type="dxa"/>
            <w:noWrap/>
            <w:vAlign w:val="bottom"/>
            <w:hideMark/>
          </w:tcPr>
          <w:p w14:paraId="68C56D60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A04F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อื่น ๆ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901DB68" w14:textId="42BA1B77" w:rsidR="00F87D96" w:rsidRPr="00FA04F1" w:rsidRDefault="00C273B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  <w:noWrap/>
            <w:vAlign w:val="bottom"/>
          </w:tcPr>
          <w:p w14:paraId="574B1553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67DE465" w14:textId="701E02A7" w:rsidR="00F87D96" w:rsidRPr="00FA04F1" w:rsidRDefault="00C273B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</w:tcPr>
          <w:p w14:paraId="56AFEF53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67D2E13" w14:textId="58DBCB63" w:rsidR="00F87D96" w:rsidRPr="00FA04F1" w:rsidRDefault="00C273B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6" w:type="dxa"/>
            <w:noWrap/>
            <w:vAlign w:val="bottom"/>
          </w:tcPr>
          <w:p w14:paraId="7B5D7075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AB02560" w14:textId="0DE39F34" w:rsidR="00F87D96" w:rsidRPr="00FA04F1" w:rsidRDefault="00C273B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8" w:type="dxa"/>
            <w:noWrap/>
            <w:vAlign w:val="bottom"/>
          </w:tcPr>
          <w:p w14:paraId="6296AADD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925DC11" w14:textId="1F11E3C5" w:rsidR="00F87D96" w:rsidRPr="00A52B66" w:rsidRDefault="00C273B6" w:rsidP="00A52B6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6" w:type="dxa"/>
            <w:noWrap/>
            <w:vAlign w:val="bottom"/>
          </w:tcPr>
          <w:p w14:paraId="4C7854B6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F56B078" w14:textId="3DDBF883" w:rsidR="00F87D96" w:rsidRPr="00FA04F1" w:rsidRDefault="00C273B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40" w:type="dxa"/>
            <w:vAlign w:val="bottom"/>
          </w:tcPr>
          <w:p w14:paraId="7BBCCA13" w14:textId="77777777" w:rsidR="00F87D96" w:rsidRPr="00FA04F1" w:rsidRDefault="00F87D9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A13CFB" w14:textId="54ABEEBF" w:rsidR="00F87D96" w:rsidRPr="00FA04F1" w:rsidRDefault="00C273B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40" w:type="dxa"/>
            <w:vAlign w:val="bottom"/>
          </w:tcPr>
          <w:p w14:paraId="08AD2940" w14:textId="77777777" w:rsidR="00F87D96" w:rsidRPr="00FA04F1" w:rsidRDefault="00F87D9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143B56" w14:textId="316C2744" w:rsidR="00F87D96" w:rsidRPr="00FA04F1" w:rsidRDefault="00C273B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70" w:type="dxa"/>
            <w:vAlign w:val="bottom"/>
          </w:tcPr>
          <w:p w14:paraId="01355033" w14:textId="77777777" w:rsidR="00F87D96" w:rsidRPr="00FA04F1" w:rsidRDefault="00F87D9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52750A" w14:textId="65246F44" w:rsidR="00F87D96" w:rsidRPr="00FA04F1" w:rsidRDefault="00F85590" w:rsidP="00A52B6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48" w:type="dxa"/>
            <w:vAlign w:val="bottom"/>
          </w:tcPr>
          <w:p w14:paraId="7760E988" w14:textId="77777777" w:rsidR="00F87D96" w:rsidRPr="00FA04F1" w:rsidRDefault="00F87D9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EBF72C" w14:textId="3D894926" w:rsidR="00F87D96" w:rsidRPr="00FA04F1" w:rsidRDefault="00C273B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36" w:type="dxa"/>
            <w:vAlign w:val="bottom"/>
          </w:tcPr>
          <w:p w14:paraId="06763B10" w14:textId="77777777" w:rsidR="00F87D96" w:rsidRPr="00FA04F1" w:rsidRDefault="00F87D9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C493C2" w14:textId="1D9A2AB4" w:rsidR="00F87D96" w:rsidRPr="00FA04F1" w:rsidRDefault="00C273B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237" w:type="dxa"/>
            <w:vAlign w:val="bottom"/>
          </w:tcPr>
          <w:p w14:paraId="10651CC5" w14:textId="77777777" w:rsidR="00F87D96" w:rsidRPr="00FA04F1" w:rsidRDefault="00F87D9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0D7A40" w14:textId="543A1CA9" w:rsidR="00F87D96" w:rsidRPr="00FA04F1" w:rsidRDefault="00C273B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236" w:type="dxa"/>
            <w:vAlign w:val="bottom"/>
          </w:tcPr>
          <w:p w14:paraId="2A17AF92" w14:textId="77777777" w:rsidR="00F87D96" w:rsidRPr="00FA04F1" w:rsidRDefault="00F87D9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B74CB7" w14:textId="691C8FD3" w:rsidR="00F87D96" w:rsidRPr="00A52B66" w:rsidRDefault="00C273B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3</w:t>
            </w:r>
            <w:r w:rsidR="00F855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70" w:type="dxa"/>
            <w:vAlign w:val="bottom"/>
          </w:tcPr>
          <w:p w14:paraId="3806F46A" w14:textId="77777777" w:rsidR="00F87D96" w:rsidRPr="00FA04F1" w:rsidRDefault="00F87D9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DB6643" w14:textId="74B09E26" w:rsidR="00F87D96" w:rsidRPr="00FA04F1" w:rsidRDefault="00C273B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44</w:t>
            </w:r>
          </w:p>
        </w:tc>
      </w:tr>
      <w:tr w:rsidR="00AC5B1E" w:rsidRPr="00FA04F1" w14:paraId="33B3616B" w14:textId="77777777" w:rsidTr="004F66A3">
        <w:trPr>
          <w:trHeight w:val="163"/>
        </w:trPr>
        <w:tc>
          <w:tcPr>
            <w:tcW w:w="2426" w:type="dxa"/>
            <w:noWrap/>
            <w:vAlign w:val="bottom"/>
            <w:hideMark/>
          </w:tcPr>
          <w:p w14:paraId="44569531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A04F1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รวมรายได้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8A6453A" w14:textId="560DB1BD" w:rsidR="00AC5B1E" w:rsidRPr="00FA04F1" w:rsidRDefault="00C273B6" w:rsidP="00AC5B1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lang w:eastAsia="zh-CN"/>
              </w:rPr>
              <w:t>796</w:t>
            </w:r>
          </w:p>
        </w:tc>
        <w:tc>
          <w:tcPr>
            <w:tcW w:w="236" w:type="dxa"/>
            <w:noWrap/>
            <w:vAlign w:val="bottom"/>
          </w:tcPr>
          <w:p w14:paraId="2DBAA667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C8E7935" w14:textId="442929EB" w:rsidR="00AC5B1E" w:rsidRPr="00FA04F1" w:rsidRDefault="00C273B6" w:rsidP="00AC5B1E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507</w:t>
            </w:r>
          </w:p>
        </w:tc>
        <w:tc>
          <w:tcPr>
            <w:tcW w:w="236" w:type="dxa"/>
          </w:tcPr>
          <w:p w14:paraId="30CCE482" w14:textId="77777777" w:rsidR="00AC5B1E" w:rsidRPr="00FA04F1" w:rsidRDefault="00AC5B1E" w:rsidP="00AC5B1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F672B9D" w14:textId="1F08ABE0" w:rsidR="00AC5B1E" w:rsidRPr="00FA04F1" w:rsidRDefault="00C273B6" w:rsidP="00AC5B1E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506</w:t>
            </w:r>
          </w:p>
        </w:tc>
        <w:tc>
          <w:tcPr>
            <w:tcW w:w="236" w:type="dxa"/>
            <w:noWrap/>
          </w:tcPr>
          <w:p w14:paraId="7400FE73" w14:textId="77777777" w:rsidR="00AC5B1E" w:rsidRPr="00FA04F1" w:rsidRDefault="00AC5B1E" w:rsidP="00AC5B1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52E6881" w14:textId="33636562" w:rsidR="00AC5B1E" w:rsidRPr="00FA04F1" w:rsidRDefault="00C273B6" w:rsidP="00AC5B1E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540</w:t>
            </w:r>
          </w:p>
        </w:tc>
        <w:tc>
          <w:tcPr>
            <w:tcW w:w="238" w:type="dxa"/>
            <w:noWrap/>
            <w:vAlign w:val="bottom"/>
          </w:tcPr>
          <w:p w14:paraId="406BF7E7" w14:textId="77777777" w:rsidR="00AC5B1E" w:rsidRPr="00FA04F1" w:rsidRDefault="00AC5B1E" w:rsidP="00AC5B1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91226FF" w14:textId="1FD09592" w:rsidR="00AC5B1E" w:rsidRPr="00A52B66" w:rsidRDefault="00C273B6" w:rsidP="00AC5B1E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AC5B1E" w:rsidRPr="00A52B6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C273B6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lang w:eastAsia="zh-CN"/>
              </w:rPr>
              <w:t>507</w:t>
            </w:r>
          </w:p>
        </w:tc>
        <w:tc>
          <w:tcPr>
            <w:tcW w:w="236" w:type="dxa"/>
            <w:noWrap/>
            <w:vAlign w:val="bottom"/>
          </w:tcPr>
          <w:p w14:paraId="186EC275" w14:textId="77777777" w:rsidR="00AC5B1E" w:rsidRPr="00FA04F1" w:rsidRDefault="00AC5B1E" w:rsidP="00AC5B1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C26B05C" w14:textId="1E9C2992" w:rsidR="00AC5B1E" w:rsidRPr="00FA04F1" w:rsidRDefault="00C273B6" w:rsidP="00AC5B1E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371</w:t>
            </w:r>
          </w:p>
        </w:tc>
        <w:tc>
          <w:tcPr>
            <w:tcW w:w="240" w:type="dxa"/>
            <w:vAlign w:val="bottom"/>
          </w:tcPr>
          <w:p w14:paraId="2348998F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37B839" w14:textId="515A718D" w:rsidR="00AC5B1E" w:rsidRPr="00FA04F1" w:rsidRDefault="00C273B6" w:rsidP="00AC5B1E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49</w:t>
            </w:r>
            <w:r w:rsidRPr="00C273B6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40" w:type="dxa"/>
            <w:vAlign w:val="bottom"/>
          </w:tcPr>
          <w:p w14:paraId="7BA3422A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2E2ED5" w14:textId="50C13872" w:rsidR="00AC5B1E" w:rsidRPr="00FA04F1" w:rsidRDefault="00C273B6" w:rsidP="00AC5B1E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386</w:t>
            </w:r>
          </w:p>
        </w:tc>
        <w:tc>
          <w:tcPr>
            <w:tcW w:w="270" w:type="dxa"/>
          </w:tcPr>
          <w:p w14:paraId="23C778AC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6D296A" w14:textId="02F6FC38" w:rsidR="00AC5B1E" w:rsidRPr="00FA04F1" w:rsidRDefault="00C273B6" w:rsidP="00AC5B1E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</w:t>
            </w:r>
            <w:r w:rsidRPr="00C273B6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="00F8559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48" w:type="dxa"/>
            <w:vAlign w:val="bottom"/>
          </w:tcPr>
          <w:p w14:paraId="14DA9390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5BBCCD" w14:textId="54270AB0" w:rsidR="00AC5B1E" w:rsidRPr="00FA04F1" w:rsidRDefault="00C273B6" w:rsidP="00AC5B1E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871</w:t>
            </w:r>
          </w:p>
        </w:tc>
        <w:tc>
          <w:tcPr>
            <w:tcW w:w="236" w:type="dxa"/>
          </w:tcPr>
          <w:p w14:paraId="7A66D4DE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014507" w14:textId="295BAB43" w:rsidR="00AC5B1E" w:rsidRPr="00FA04F1" w:rsidRDefault="00C273B6" w:rsidP="00AC5B1E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38</w:t>
            </w:r>
          </w:p>
        </w:tc>
        <w:tc>
          <w:tcPr>
            <w:tcW w:w="237" w:type="dxa"/>
          </w:tcPr>
          <w:p w14:paraId="09C20B77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3E999C" w14:textId="3E73C359" w:rsidR="00AC5B1E" w:rsidRPr="00FA04F1" w:rsidRDefault="00C273B6" w:rsidP="00AC5B1E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130</w:t>
            </w:r>
          </w:p>
        </w:tc>
        <w:tc>
          <w:tcPr>
            <w:tcW w:w="236" w:type="dxa"/>
            <w:vAlign w:val="bottom"/>
          </w:tcPr>
          <w:p w14:paraId="2097FD85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E596EF" w14:textId="4DE7649A" w:rsidR="00AC5B1E" w:rsidRPr="00A52B66" w:rsidRDefault="00C273B6" w:rsidP="00AC5B1E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</w:t>
            </w:r>
            <w:r w:rsidR="00AC5B1E" w:rsidRPr="00A52B6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C273B6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lang w:eastAsia="zh-CN"/>
              </w:rPr>
              <w:t>17</w:t>
            </w:r>
            <w:r w:rsidR="00F8559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70" w:type="dxa"/>
          </w:tcPr>
          <w:p w14:paraId="5FDC0A77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8A678E" w14:textId="51924BAD" w:rsidR="00AC5B1E" w:rsidRPr="00FA04F1" w:rsidRDefault="00C273B6" w:rsidP="00AC5B1E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AC5B1E" w:rsidRPr="00FA04F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805</w:t>
            </w:r>
          </w:p>
        </w:tc>
      </w:tr>
      <w:tr w:rsidR="00AC5B1E" w:rsidRPr="00FA04F1" w14:paraId="1B91C5F7" w14:textId="77777777" w:rsidTr="004F66A3">
        <w:trPr>
          <w:trHeight w:val="30"/>
        </w:trPr>
        <w:tc>
          <w:tcPr>
            <w:tcW w:w="2426" w:type="dxa"/>
            <w:noWrap/>
            <w:vAlign w:val="bottom"/>
          </w:tcPr>
          <w:p w14:paraId="03AD0D82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5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0EBDA38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131F4D58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2E6E8E2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5F80FD9E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</w:tcPr>
          <w:p w14:paraId="728E763B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5E5A9B7C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</w:tcPr>
          <w:p w14:paraId="550BCD2C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8" w:type="dxa"/>
            <w:noWrap/>
          </w:tcPr>
          <w:p w14:paraId="40CAE4C1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2B69CCD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72AA3265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65C494D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0" w:type="dxa"/>
          </w:tcPr>
          <w:p w14:paraId="1D74C526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3BC02CC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0" w:type="dxa"/>
            <w:vAlign w:val="bottom"/>
          </w:tcPr>
          <w:p w14:paraId="7EC4043A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0E32725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65619CDE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CCBD619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8" w:type="dxa"/>
          </w:tcPr>
          <w:p w14:paraId="62E17B09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F39EF24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6C984757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8F5B9D6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7" w:type="dxa"/>
          </w:tcPr>
          <w:p w14:paraId="75E70980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0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B646DA2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16CEBCB1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42987CD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184B917A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4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618AC2B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AC5B1E" w:rsidRPr="00FA04F1" w14:paraId="6088BFA1" w14:textId="77777777" w:rsidTr="004F66A3">
        <w:trPr>
          <w:trHeight w:val="30"/>
        </w:trPr>
        <w:tc>
          <w:tcPr>
            <w:tcW w:w="2426" w:type="dxa"/>
            <w:noWrap/>
            <w:vAlign w:val="bottom"/>
          </w:tcPr>
          <w:p w14:paraId="42644E20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5" w:type="dxa"/>
            <w:noWrap/>
            <w:vAlign w:val="bottom"/>
          </w:tcPr>
          <w:p w14:paraId="1D1600B6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0260CD9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3" w:type="dxa"/>
            <w:noWrap/>
            <w:vAlign w:val="bottom"/>
          </w:tcPr>
          <w:p w14:paraId="7EC7CCA6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52030B31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</w:tcPr>
          <w:p w14:paraId="59D13FA0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4B82BB62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</w:tcPr>
          <w:p w14:paraId="715B8BC5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8" w:type="dxa"/>
            <w:noWrap/>
          </w:tcPr>
          <w:p w14:paraId="600DF75B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12D74264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671AB21E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dxa"/>
            <w:noWrap/>
            <w:vAlign w:val="bottom"/>
          </w:tcPr>
          <w:p w14:paraId="06302728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0" w:type="dxa"/>
          </w:tcPr>
          <w:p w14:paraId="005ADF7C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393C4322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0" w:type="dxa"/>
            <w:vAlign w:val="bottom"/>
          </w:tcPr>
          <w:p w14:paraId="57E833D6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6" w:type="dxa"/>
            <w:vAlign w:val="bottom"/>
          </w:tcPr>
          <w:p w14:paraId="021981B9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279235AE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vAlign w:val="bottom"/>
          </w:tcPr>
          <w:p w14:paraId="2F2212C8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8" w:type="dxa"/>
          </w:tcPr>
          <w:p w14:paraId="49374079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67B1362D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14783C7C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</w:tcPr>
          <w:p w14:paraId="63B5163E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7" w:type="dxa"/>
          </w:tcPr>
          <w:p w14:paraId="35234761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04" w:type="dxa"/>
          </w:tcPr>
          <w:p w14:paraId="25761B92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3F0C86E2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</w:tcPr>
          <w:p w14:paraId="5E9F5395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21565FE9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4" w:type="dxa"/>
            <w:gridSpan w:val="2"/>
          </w:tcPr>
          <w:p w14:paraId="09AA2CE3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AC5B1E" w:rsidRPr="00FA04F1" w14:paraId="1C1771AD" w14:textId="77777777" w:rsidTr="004F66A3">
        <w:trPr>
          <w:trHeight w:val="30"/>
        </w:trPr>
        <w:tc>
          <w:tcPr>
            <w:tcW w:w="2426" w:type="dxa"/>
            <w:noWrap/>
            <w:vAlign w:val="bottom"/>
          </w:tcPr>
          <w:p w14:paraId="792C620B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5" w:type="dxa"/>
            <w:noWrap/>
            <w:vAlign w:val="bottom"/>
          </w:tcPr>
          <w:p w14:paraId="36BA490A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390E704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3" w:type="dxa"/>
            <w:noWrap/>
            <w:vAlign w:val="bottom"/>
          </w:tcPr>
          <w:p w14:paraId="08FB4AE4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2B74B66A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</w:tcPr>
          <w:p w14:paraId="3786D314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4A5C868C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</w:tcPr>
          <w:p w14:paraId="5AA2925B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8" w:type="dxa"/>
            <w:noWrap/>
          </w:tcPr>
          <w:p w14:paraId="29D5A3AC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03F4C592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604C1B79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dxa"/>
            <w:noWrap/>
            <w:vAlign w:val="bottom"/>
          </w:tcPr>
          <w:p w14:paraId="62C6DBF4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0" w:type="dxa"/>
          </w:tcPr>
          <w:p w14:paraId="01F1082B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16D31C03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0" w:type="dxa"/>
            <w:vAlign w:val="bottom"/>
          </w:tcPr>
          <w:p w14:paraId="3BE65005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6" w:type="dxa"/>
            <w:vAlign w:val="bottom"/>
          </w:tcPr>
          <w:p w14:paraId="0D98B1C0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35E7D5BD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vAlign w:val="bottom"/>
          </w:tcPr>
          <w:p w14:paraId="19FF75F9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8" w:type="dxa"/>
          </w:tcPr>
          <w:p w14:paraId="785DA1C7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3B1444B5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139C9F82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</w:tcPr>
          <w:p w14:paraId="7AA00A33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7" w:type="dxa"/>
          </w:tcPr>
          <w:p w14:paraId="68B44DC5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04" w:type="dxa"/>
          </w:tcPr>
          <w:p w14:paraId="68187986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0DFAE64B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</w:tcPr>
          <w:p w14:paraId="6D619233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5332AF41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4" w:type="dxa"/>
            <w:gridSpan w:val="2"/>
          </w:tcPr>
          <w:p w14:paraId="5A7A2CD9" w14:textId="77777777" w:rsidR="00AC5B1E" w:rsidRPr="00FA04F1" w:rsidRDefault="00AC5B1E" w:rsidP="00AC5B1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AC5B1E" w:rsidRPr="00FA04F1" w14:paraId="04DE7DB0" w14:textId="77777777" w:rsidTr="004F66A3">
        <w:trPr>
          <w:trHeight w:val="60"/>
        </w:trPr>
        <w:tc>
          <w:tcPr>
            <w:tcW w:w="2426" w:type="dxa"/>
            <w:noWrap/>
            <w:vAlign w:val="bottom"/>
            <w:hideMark/>
          </w:tcPr>
          <w:p w14:paraId="4A70C274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A04F1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655" w:type="dxa"/>
            <w:noWrap/>
            <w:vAlign w:val="bottom"/>
          </w:tcPr>
          <w:p w14:paraId="62E0B65A" w14:textId="77777777" w:rsidR="00AC5B1E" w:rsidRPr="00FA04F1" w:rsidRDefault="00AC5B1E" w:rsidP="00AC5B1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61C08F35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3" w:type="dxa"/>
            <w:noWrap/>
            <w:vAlign w:val="bottom"/>
          </w:tcPr>
          <w:p w14:paraId="3342CF67" w14:textId="77777777" w:rsidR="00AC5B1E" w:rsidRPr="00FA04F1" w:rsidRDefault="00AC5B1E" w:rsidP="00AC5B1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251B7285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29051276" w14:textId="77777777" w:rsidR="00AC5B1E" w:rsidRPr="00FA04F1" w:rsidRDefault="00AC5B1E" w:rsidP="00AC5B1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42A210E8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5E6F7E87" w14:textId="77777777" w:rsidR="00AC5B1E" w:rsidRPr="00FA04F1" w:rsidRDefault="00AC5B1E" w:rsidP="00AC5B1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8" w:type="dxa"/>
            <w:noWrap/>
            <w:vAlign w:val="bottom"/>
          </w:tcPr>
          <w:p w14:paraId="7655F09C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59FC7C45" w14:textId="77777777" w:rsidR="00AC5B1E" w:rsidRPr="00FA04F1" w:rsidRDefault="00AC5B1E" w:rsidP="00AC5B1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4638369D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dxa"/>
            <w:noWrap/>
            <w:vAlign w:val="bottom"/>
          </w:tcPr>
          <w:p w14:paraId="7593ECD0" w14:textId="77777777" w:rsidR="00AC5B1E" w:rsidRPr="00FA04F1" w:rsidRDefault="00AC5B1E" w:rsidP="00AC5B1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0" w:type="dxa"/>
            <w:vAlign w:val="bottom"/>
          </w:tcPr>
          <w:p w14:paraId="46F0E837" w14:textId="77777777" w:rsidR="00AC5B1E" w:rsidRPr="00FA04F1" w:rsidRDefault="00AC5B1E" w:rsidP="00AC5B1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23095B2D" w14:textId="77777777" w:rsidR="00AC5B1E" w:rsidRPr="00FA04F1" w:rsidRDefault="00AC5B1E" w:rsidP="00AC5B1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0" w:type="dxa"/>
            <w:vAlign w:val="bottom"/>
          </w:tcPr>
          <w:p w14:paraId="38FB94FB" w14:textId="77777777" w:rsidR="00AC5B1E" w:rsidRPr="00FA04F1" w:rsidRDefault="00AC5B1E" w:rsidP="00AC5B1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6" w:type="dxa"/>
            <w:vAlign w:val="bottom"/>
          </w:tcPr>
          <w:p w14:paraId="268F2D8A" w14:textId="77777777" w:rsidR="00AC5B1E" w:rsidRPr="00FA04F1" w:rsidRDefault="00AC5B1E" w:rsidP="00AC5B1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5DD2BE21" w14:textId="77777777" w:rsidR="00AC5B1E" w:rsidRPr="00FA04F1" w:rsidRDefault="00AC5B1E" w:rsidP="00AC5B1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vAlign w:val="bottom"/>
          </w:tcPr>
          <w:p w14:paraId="78D4DE43" w14:textId="77777777" w:rsidR="00AC5B1E" w:rsidRPr="00FA04F1" w:rsidRDefault="00AC5B1E" w:rsidP="00AC5B1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8" w:type="dxa"/>
            <w:vAlign w:val="bottom"/>
          </w:tcPr>
          <w:p w14:paraId="195FAE39" w14:textId="77777777" w:rsidR="00AC5B1E" w:rsidRPr="00FA04F1" w:rsidRDefault="00AC5B1E" w:rsidP="00AC5B1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06AB7A2E" w14:textId="77777777" w:rsidR="00AC5B1E" w:rsidRPr="00FA04F1" w:rsidRDefault="00AC5B1E" w:rsidP="00AC5B1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7B7AF666" w14:textId="77777777" w:rsidR="00AC5B1E" w:rsidRPr="00FA04F1" w:rsidRDefault="00AC5B1E" w:rsidP="00AC5B1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374B9008" w14:textId="77777777" w:rsidR="00AC5B1E" w:rsidRPr="00FA04F1" w:rsidRDefault="00AC5B1E" w:rsidP="00AC5B1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7" w:type="dxa"/>
            <w:vAlign w:val="bottom"/>
          </w:tcPr>
          <w:p w14:paraId="68E148D0" w14:textId="77777777" w:rsidR="00AC5B1E" w:rsidRPr="00FA04F1" w:rsidRDefault="00AC5B1E" w:rsidP="00AC5B1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04" w:type="dxa"/>
            <w:vAlign w:val="bottom"/>
          </w:tcPr>
          <w:p w14:paraId="25B33F76" w14:textId="77777777" w:rsidR="00AC5B1E" w:rsidRPr="00FA04F1" w:rsidRDefault="00AC5B1E" w:rsidP="00AC5B1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68965AEC" w14:textId="77777777" w:rsidR="00AC5B1E" w:rsidRPr="00FA04F1" w:rsidRDefault="00AC5B1E" w:rsidP="00AC5B1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6B2AED64" w14:textId="77777777" w:rsidR="00AC5B1E" w:rsidRPr="00FA04F1" w:rsidRDefault="00AC5B1E" w:rsidP="00AC5B1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68E2177A" w14:textId="77777777" w:rsidR="00AC5B1E" w:rsidRPr="00FA04F1" w:rsidRDefault="00AC5B1E" w:rsidP="00AC5B1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4" w:type="dxa"/>
            <w:gridSpan w:val="2"/>
            <w:vAlign w:val="bottom"/>
          </w:tcPr>
          <w:p w14:paraId="44AB90CA" w14:textId="77777777" w:rsidR="00AC5B1E" w:rsidRPr="00FA04F1" w:rsidRDefault="00AC5B1E" w:rsidP="00AC5B1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F87D96" w:rsidRPr="00FA04F1" w14:paraId="38EF84DC" w14:textId="77777777" w:rsidTr="004F66A3">
        <w:trPr>
          <w:trHeight w:val="60"/>
        </w:trPr>
        <w:tc>
          <w:tcPr>
            <w:tcW w:w="2426" w:type="dxa"/>
            <w:noWrap/>
            <w:vAlign w:val="bottom"/>
            <w:hideMark/>
          </w:tcPr>
          <w:p w14:paraId="6688766B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A04F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ณ เวลาใดเวลาหนึ่ง</w:t>
            </w:r>
          </w:p>
        </w:tc>
        <w:tc>
          <w:tcPr>
            <w:tcW w:w="655" w:type="dxa"/>
            <w:noWrap/>
            <w:vAlign w:val="bottom"/>
          </w:tcPr>
          <w:p w14:paraId="1C33CA87" w14:textId="133B1CB8" w:rsidR="00F87D96" w:rsidRPr="00FA04F1" w:rsidRDefault="00C273B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485</w:t>
            </w:r>
          </w:p>
        </w:tc>
        <w:tc>
          <w:tcPr>
            <w:tcW w:w="236" w:type="dxa"/>
            <w:noWrap/>
            <w:vAlign w:val="bottom"/>
          </w:tcPr>
          <w:p w14:paraId="09ED66DA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3" w:type="dxa"/>
            <w:noWrap/>
            <w:vAlign w:val="bottom"/>
          </w:tcPr>
          <w:p w14:paraId="738F6972" w14:textId="7936E729" w:rsidR="00F87D96" w:rsidRPr="00FA04F1" w:rsidRDefault="00C273B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146</w:t>
            </w:r>
          </w:p>
        </w:tc>
        <w:tc>
          <w:tcPr>
            <w:tcW w:w="236" w:type="dxa"/>
          </w:tcPr>
          <w:p w14:paraId="5FCD39B7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5F2C12B2" w14:textId="16185509" w:rsidR="00F87D96" w:rsidRPr="00FA04F1" w:rsidRDefault="00C273B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6" w:type="dxa"/>
            <w:noWrap/>
            <w:vAlign w:val="bottom"/>
          </w:tcPr>
          <w:p w14:paraId="38D6221D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09E77826" w14:textId="6B024529" w:rsidR="00F87D96" w:rsidRPr="00FA04F1" w:rsidRDefault="00C273B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8" w:type="dxa"/>
            <w:noWrap/>
            <w:vAlign w:val="bottom"/>
          </w:tcPr>
          <w:p w14:paraId="0FF8F378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5CA0F5C5" w14:textId="71E67550" w:rsidR="00F87D96" w:rsidRPr="00A52B66" w:rsidRDefault="00C273B6" w:rsidP="00A52B6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6" w:type="dxa"/>
            <w:noWrap/>
            <w:vAlign w:val="bottom"/>
          </w:tcPr>
          <w:p w14:paraId="260162BB" w14:textId="77777777" w:rsidR="00F87D96" w:rsidRPr="00A52B66" w:rsidRDefault="00F87D96" w:rsidP="00F87D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dxa"/>
            <w:noWrap/>
            <w:vAlign w:val="bottom"/>
          </w:tcPr>
          <w:p w14:paraId="1E356372" w14:textId="1BCAE2D6" w:rsidR="00F87D96" w:rsidRPr="00A52B66" w:rsidRDefault="00C273B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40" w:type="dxa"/>
            <w:vAlign w:val="bottom"/>
          </w:tcPr>
          <w:p w14:paraId="0134D925" w14:textId="77777777" w:rsidR="00F87D96" w:rsidRPr="00A52B66" w:rsidRDefault="00F87D9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637B13EA" w14:textId="19BEA031" w:rsidR="00F87D96" w:rsidRPr="00A52B66" w:rsidRDefault="00C273B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Pr="00C273B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40" w:type="dxa"/>
            <w:vAlign w:val="bottom"/>
          </w:tcPr>
          <w:p w14:paraId="03B7F00C" w14:textId="77777777" w:rsidR="00F87D96" w:rsidRPr="00A52B66" w:rsidRDefault="00F87D9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6" w:type="dxa"/>
            <w:vAlign w:val="bottom"/>
          </w:tcPr>
          <w:p w14:paraId="4280BADA" w14:textId="400728A3" w:rsidR="00F87D96" w:rsidRPr="00A52B66" w:rsidRDefault="00C273B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270" w:type="dxa"/>
            <w:vAlign w:val="bottom"/>
          </w:tcPr>
          <w:p w14:paraId="5F8D0367" w14:textId="77777777" w:rsidR="00F87D96" w:rsidRPr="00A52B66" w:rsidRDefault="00F87D9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vAlign w:val="bottom"/>
          </w:tcPr>
          <w:p w14:paraId="3FC867D3" w14:textId="697D141F" w:rsidR="00F87D96" w:rsidRPr="00A52B66" w:rsidRDefault="00C273B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76</w:t>
            </w:r>
            <w:r w:rsidR="00F855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48" w:type="dxa"/>
            <w:vAlign w:val="bottom"/>
          </w:tcPr>
          <w:p w14:paraId="0643E897" w14:textId="77777777" w:rsidR="00F87D96" w:rsidRPr="00A52B66" w:rsidRDefault="00F87D9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763EA1A6" w14:textId="2887AFB8" w:rsidR="00F87D96" w:rsidRPr="00A52B66" w:rsidRDefault="00C273B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781</w:t>
            </w:r>
          </w:p>
        </w:tc>
        <w:tc>
          <w:tcPr>
            <w:tcW w:w="236" w:type="dxa"/>
            <w:vAlign w:val="bottom"/>
          </w:tcPr>
          <w:p w14:paraId="5BCC515E" w14:textId="77777777" w:rsidR="00F87D96" w:rsidRPr="00A52B66" w:rsidRDefault="00F87D9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485A6AED" w14:textId="0C66D059" w:rsidR="00F87D96" w:rsidRPr="00A52B66" w:rsidRDefault="00C273B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37" w:type="dxa"/>
            <w:vAlign w:val="bottom"/>
          </w:tcPr>
          <w:p w14:paraId="4FC4CF87" w14:textId="77777777" w:rsidR="00F87D96" w:rsidRPr="00A52B66" w:rsidRDefault="00F87D9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04" w:type="dxa"/>
            <w:vAlign w:val="bottom"/>
          </w:tcPr>
          <w:p w14:paraId="4C5A482E" w14:textId="652D8A8F" w:rsidR="00F87D96" w:rsidRPr="00A52B66" w:rsidRDefault="00C273B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236" w:type="dxa"/>
            <w:vAlign w:val="bottom"/>
          </w:tcPr>
          <w:p w14:paraId="3E8FFA42" w14:textId="77777777" w:rsidR="00F87D96" w:rsidRPr="00A52B66" w:rsidRDefault="00F87D9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34807EE2" w14:textId="22CB10C3" w:rsidR="00F87D96" w:rsidRPr="00A52B66" w:rsidRDefault="00C273B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F87D96" w:rsidRPr="00A52B6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C273B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30</w:t>
            </w:r>
            <w:r w:rsidR="00F8559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70" w:type="dxa"/>
            <w:vAlign w:val="bottom"/>
          </w:tcPr>
          <w:p w14:paraId="409073D3" w14:textId="77777777" w:rsidR="00F87D96" w:rsidRPr="00FA04F1" w:rsidRDefault="00F87D9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4" w:type="dxa"/>
            <w:gridSpan w:val="2"/>
            <w:vAlign w:val="bottom"/>
          </w:tcPr>
          <w:p w14:paraId="00B849B0" w14:textId="75FC60C6" w:rsidR="00F87D96" w:rsidRPr="00FA04F1" w:rsidRDefault="00C273B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956</w:t>
            </w:r>
          </w:p>
        </w:tc>
      </w:tr>
      <w:tr w:rsidR="00F87D96" w:rsidRPr="00FA04F1" w14:paraId="7DE8E762" w14:textId="77777777" w:rsidTr="004F66A3">
        <w:trPr>
          <w:trHeight w:val="60"/>
        </w:trPr>
        <w:tc>
          <w:tcPr>
            <w:tcW w:w="2426" w:type="dxa"/>
            <w:noWrap/>
            <w:vAlign w:val="bottom"/>
            <w:hideMark/>
          </w:tcPr>
          <w:p w14:paraId="57C8ADEF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A04F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8C5901A" w14:textId="15845D6F" w:rsidR="00F87D96" w:rsidRPr="00FA04F1" w:rsidRDefault="00C273B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311</w:t>
            </w:r>
          </w:p>
        </w:tc>
        <w:tc>
          <w:tcPr>
            <w:tcW w:w="236" w:type="dxa"/>
            <w:noWrap/>
            <w:vAlign w:val="bottom"/>
          </w:tcPr>
          <w:p w14:paraId="5E360CF6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A9C1933" w14:textId="6E0489A9" w:rsidR="00F87D96" w:rsidRPr="00FA04F1" w:rsidRDefault="00C273B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361</w:t>
            </w:r>
          </w:p>
        </w:tc>
        <w:tc>
          <w:tcPr>
            <w:tcW w:w="236" w:type="dxa"/>
          </w:tcPr>
          <w:p w14:paraId="317F9F95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819D9BE" w14:textId="398C2322" w:rsidR="00F87D96" w:rsidRPr="00FA04F1" w:rsidRDefault="00C273B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503</w:t>
            </w:r>
          </w:p>
        </w:tc>
        <w:tc>
          <w:tcPr>
            <w:tcW w:w="236" w:type="dxa"/>
            <w:noWrap/>
            <w:vAlign w:val="bottom"/>
          </w:tcPr>
          <w:p w14:paraId="62C313DB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0DD9D7C" w14:textId="0751FCFE" w:rsidR="00F87D96" w:rsidRPr="00FA04F1" w:rsidRDefault="00C273B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538</w:t>
            </w:r>
          </w:p>
        </w:tc>
        <w:tc>
          <w:tcPr>
            <w:tcW w:w="238" w:type="dxa"/>
            <w:noWrap/>
            <w:vAlign w:val="bottom"/>
          </w:tcPr>
          <w:p w14:paraId="00EF9197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1B104EF" w14:textId="5DFBBC1B" w:rsidR="00F87D96" w:rsidRPr="00A52B66" w:rsidRDefault="00C273B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F87D96" w:rsidRPr="00A52B6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,</w:t>
            </w: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505</w:t>
            </w:r>
          </w:p>
        </w:tc>
        <w:tc>
          <w:tcPr>
            <w:tcW w:w="236" w:type="dxa"/>
            <w:noWrap/>
            <w:vAlign w:val="bottom"/>
          </w:tcPr>
          <w:p w14:paraId="7F16E557" w14:textId="77777777" w:rsidR="00F87D96" w:rsidRPr="00A52B66" w:rsidRDefault="00F87D96" w:rsidP="00F87D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C693FDD" w14:textId="5EF24E59" w:rsidR="00F87D96" w:rsidRPr="00A52B66" w:rsidRDefault="00C273B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370</w:t>
            </w:r>
          </w:p>
        </w:tc>
        <w:tc>
          <w:tcPr>
            <w:tcW w:w="240" w:type="dxa"/>
            <w:vAlign w:val="bottom"/>
          </w:tcPr>
          <w:p w14:paraId="5CC3D92D" w14:textId="77777777" w:rsidR="00F87D96" w:rsidRPr="00A52B66" w:rsidRDefault="00F87D9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6F6FA8" w14:textId="16FAADAE" w:rsidR="00F87D96" w:rsidRPr="00A52B66" w:rsidRDefault="00C273B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453</w:t>
            </w:r>
          </w:p>
        </w:tc>
        <w:tc>
          <w:tcPr>
            <w:tcW w:w="240" w:type="dxa"/>
            <w:vAlign w:val="bottom"/>
          </w:tcPr>
          <w:p w14:paraId="2E1B77D8" w14:textId="77777777" w:rsidR="00F87D96" w:rsidRPr="00A52B66" w:rsidRDefault="00F87D9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D15DF3" w14:textId="2690101C" w:rsidR="00F87D96" w:rsidRPr="00A52B66" w:rsidRDefault="00C273B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373</w:t>
            </w:r>
          </w:p>
        </w:tc>
        <w:tc>
          <w:tcPr>
            <w:tcW w:w="270" w:type="dxa"/>
            <w:vAlign w:val="bottom"/>
          </w:tcPr>
          <w:p w14:paraId="710E343A" w14:textId="77777777" w:rsidR="00F87D96" w:rsidRPr="00A52B66" w:rsidRDefault="00F87D9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F68623" w14:textId="17D79132" w:rsidR="00F87D96" w:rsidRPr="00A52B66" w:rsidRDefault="00C273B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64</w:t>
            </w:r>
          </w:p>
        </w:tc>
        <w:tc>
          <w:tcPr>
            <w:tcW w:w="248" w:type="dxa"/>
            <w:vAlign w:val="bottom"/>
          </w:tcPr>
          <w:p w14:paraId="3484CA4D" w14:textId="77777777" w:rsidR="00F87D96" w:rsidRPr="00A52B66" w:rsidRDefault="00F87D9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51C0CA" w14:textId="7BFBB014" w:rsidR="00F87D96" w:rsidRPr="00A52B66" w:rsidRDefault="00C273B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90</w:t>
            </w:r>
          </w:p>
        </w:tc>
        <w:tc>
          <w:tcPr>
            <w:tcW w:w="236" w:type="dxa"/>
            <w:vAlign w:val="bottom"/>
          </w:tcPr>
          <w:p w14:paraId="0C5DF6E7" w14:textId="77777777" w:rsidR="00F87D96" w:rsidRPr="00A52B66" w:rsidRDefault="00F87D9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D5B684" w14:textId="45165BEA" w:rsidR="00F87D96" w:rsidRPr="00A52B66" w:rsidRDefault="00C273B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33</w:t>
            </w:r>
          </w:p>
        </w:tc>
        <w:tc>
          <w:tcPr>
            <w:tcW w:w="237" w:type="dxa"/>
            <w:vAlign w:val="bottom"/>
          </w:tcPr>
          <w:p w14:paraId="20C79B14" w14:textId="77777777" w:rsidR="00F87D96" w:rsidRPr="00A52B66" w:rsidRDefault="00F87D9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951FCA" w14:textId="0AF8F082" w:rsidR="00F87D96" w:rsidRPr="00A52B66" w:rsidRDefault="00C273B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117</w:t>
            </w:r>
          </w:p>
        </w:tc>
        <w:tc>
          <w:tcPr>
            <w:tcW w:w="236" w:type="dxa"/>
            <w:vAlign w:val="bottom"/>
          </w:tcPr>
          <w:p w14:paraId="07F153D7" w14:textId="77777777" w:rsidR="00F87D96" w:rsidRPr="00A52B66" w:rsidRDefault="00F87D9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2A0F35" w14:textId="6200D883" w:rsidR="00F87D96" w:rsidRPr="00A52B66" w:rsidRDefault="00C273B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F87D96" w:rsidRPr="00A52B6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869</w:t>
            </w:r>
          </w:p>
        </w:tc>
        <w:tc>
          <w:tcPr>
            <w:tcW w:w="270" w:type="dxa"/>
            <w:vAlign w:val="bottom"/>
          </w:tcPr>
          <w:p w14:paraId="7896559E" w14:textId="77777777" w:rsidR="00F87D96" w:rsidRPr="00FA04F1" w:rsidRDefault="00F87D9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5F87C8" w14:textId="05BD2D10" w:rsidR="00F87D96" w:rsidRPr="00FA04F1" w:rsidRDefault="00C273B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F87D96" w:rsidRPr="00FA04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849</w:t>
            </w:r>
          </w:p>
        </w:tc>
      </w:tr>
      <w:tr w:rsidR="00AC5B1E" w:rsidRPr="00FA04F1" w14:paraId="6604DA72" w14:textId="77777777" w:rsidTr="004F66A3">
        <w:trPr>
          <w:trHeight w:val="235"/>
        </w:trPr>
        <w:tc>
          <w:tcPr>
            <w:tcW w:w="2426" w:type="dxa"/>
            <w:noWrap/>
            <w:vAlign w:val="bottom"/>
            <w:hideMark/>
          </w:tcPr>
          <w:p w14:paraId="6B0191BC" w14:textId="40014356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A04F1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</w:t>
            </w:r>
            <w:r w:rsidR="00E72785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รายได้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640D24F" w14:textId="6CB7CACB" w:rsidR="00AC5B1E" w:rsidRPr="00FA04F1" w:rsidRDefault="00C273B6" w:rsidP="00AC5B1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796</w:t>
            </w:r>
          </w:p>
        </w:tc>
        <w:tc>
          <w:tcPr>
            <w:tcW w:w="236" w:type="dxa"/>
            <w:noWrap/>
            <w:vAlign w:val="bottom"/>
          </w:tcPr>
          <w:p w14:paraId="6FD0E1A9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B6DFCBE" w14:textId="4A021895" w:rsidR="00AC5B1E" w:rsidRPr="00FA04F1" w:rsidRDefault="00C273B6" w:rsidP="00AC5B1E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507</w:t>
            </w:r>
          </w:p>
        </w:tc>
        <w:tc>
          <w:tcPr>
            <w:tcW w:w="236" w:type="dxa"/>
          </w:tcPr>
          <w:p w14:paraId="0585D1AE" w14:textId="77777777" w:rsidR="00AC5B1E" w:rsidRPr="00FA04F1" w:rsidRDefault="00AC5B1E" w:rsidP="00AC5B1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9C9ACB7" w14:textId="3D6EEA77" w:rsidR="00AC5B1E" w:rsidRPr="00FA04F1" w:rsidRDefault="00C273B6" w:rsidP="00AC5B1E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506</w:t>
            </w:r>
          </w:p>
        </w:tc>
        <w:tc>
          <w:tcPr>
            <w:tcW w:w="236" w:type="dxa"/>
            <w:noWrap/>
          </w:tcPr>
          <w:p w14:paraId="48F3E4A3" w14:textId="77777777" w:rsidR="00AC5B1E" w:rsidRPr="00FA04F1" w:rsidRDefault="00AC5B1E" w:rsidP="00AC5B1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F971A4E" w14:textId="37999620" w:rsidR="00AC5B1E" w:rsidRPr="00FA04F1" w:rsidRDefault="00C273B6" w:rsidP="00AC5B1E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540</w:t>
            </w:r>
          </w:p>
        </w:tc>
        <w:tc>
          <w:tcPr>
            <w:tcW w:w="238" w:type="dxa"/>
            <w:noWrap/>
            <w:vAlign w:val="bottom"/>
          </w:tcPr>
          <w:p w14:paraId="72D8FB0C" w14:textId="77777777" w:rsidR="00AC5B1E" w:rsidRPr="00FA04F1" w:rsidRDefault="00AC5B1E" w:rsidP="00AC5B1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923FDF7" w14:textId="04C1D940" w:rsidR="00AC5B1E" w:rsidRPr="00A52B66" w:rsidRDefault="00C273B6" w:rsidP="00AC5B1E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AC5B1E" w:rsidRPr="00A52B6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C273B6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lang w:eastAsia="zh-CN"/>
              </w:rPr>
              <w:t>507</w:t>
            </w:r>
          </w:p>
        </w:tc>
        <w:tc>
          <w:tcPr>
            <w:tcW w:w="236" w:type="dxa"/>
            <w:noWrap/>
            <w:vAlign w:val="bottom"/>
          </w:tcPr>
          <w:p w14:paraId="44D290EC" w14:textId="77777777" w:rsidR="00AC5B1E" w:rsidRPr="00A52B66" w:rsidRDefault="00AC5B1E" w:rsidP="00AC5B1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D0E7D4F" w14:textId="0DF22318" w:rsidR="00AC5B1E" w:rsidRPr="00A52B66" w:rsidRDefault="00C273B6" w:rsidP="00AC5B1E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371</w:t>
            </w:r>
          </w:p>
        </w:tc>
        <w:tc>
          <w:tcPr>
            <w:tcW w:w="240" w:type="dxa"/>
            <w:vAlign w:val="bottom"/>
          </w:tcPr>
          <w:p w14:paraId="0FEA15CC" w14:textId="77777777" w:rsidR="00AC5B1E" w:rsidRPr="00A52B66" w:rsidRDefault="00AC5B1E" w:rsidP="00AC5B1E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52DB46" w14:textId="2BA8134A" w:rsidR="00AC5B1E" w:rsidRPr="00A52B66" w:rsidRDefault="00C273B6" w:rsidP="00AC5B1E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49</w:t>
            </w:r>
            <w:r w:rsidRPr="00C273B6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40" w:type="dxa"/>
            <w:vAlign w:val="bottom"/>
          </w:tcPr>
          <w:p w14:paraId="5FB2CDB1" w14:textId="77777777" w:rsidR="00AC5B1E" w:rsidRPr="00A52B66" w:rsidRDefault="00AC5B1E" w:rsidP="00AC5B1E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89E128" w14:textId="55E5C6EF" w:rsidR="00AC5B1E" w:rsidRPr="00A52B66" w:rsidRDefault="00C273B6" w:rsidP="00AC5B1E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386</w:t>
            </w:r>
          </w:p>
        </w:tc>
        <w:tc>
          <w:tcPr>
            <w:tcW w:w="270" w:type="dxa"/>
          </w:tcPr>
          <w:p w14:paraId="698F9DE9" w14:textId="77777777" w:rsidR="00AC5B1E" w:rsidRPr="00A52B66" w:rsidRDefault="00AC5B1E" w:rsidP="00AC5B1E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A9E071" w14:textId="41491735" w:rsidR="00AC5B1E" w:rsidRPr="00A52B66" w:rsidRDefault="00C273B6" w:rsidP="00AC5B1E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</w:t>
            </w:r>
            <w:r w:rsidRPr="00C273B6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="00F8559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48" w:type="dxa"/>
            <w:vAlign w:val="bottom"/>
          </w:tcPr>
          <w:p w14:paraId="21141F00" w14:textId="77777777" w:rsidR="00AC5B1E" w:rsidRPr="00A52B66" w:rsidRDefault="00AC5B1E" w:rsidP="00AC5B1E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F61593" w14:textId="6B633810" w:rsidR="00AC5B1E" w:rsidRPr="00A52B66" w:rsidRDefault="00C273B6" w:rsidP="00AC5B1E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871</w:t>
            </w:r>
          </w:p>
        </w:tc>
        <w:tc>
          <w:tcPr>
            <w:tcW w:w="236" w:type="dxa"/>
          </w:tcPr>
          <w:p w14:paraId="4AA66252" w14:textId="77777777" w:rsidR="00AC5B1E" w:rsidRPr="00A52B66" w:rsidRDefault="00AC5B1E" w:rsidP="00AC5B1E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16CD49" w14:textId="0FE369D4" w:rsidR="00AC5B1E" w:rsidRPr="00A52B66" w:rsidRDefault="00C273B6" w:rsidP="00AC5B1E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38</w:t>
            </w:r>
          </w:p>
        </w:tc>
        <w:tc>
          <w:tcPr>
            <w:tcW w:w="237" w:type="dxa"/>
          </w:tcPr>
          <w:p w14:paraId="41CE6022" w14:textId="77777777" w:rsidR="00AC5B1E" w:rsidRPr="00A52B66" w:rsidRDefault="00AC5B1E" w:rsidP="00AC5B1E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4AC082" w14:textId="02582C3A" w:rsidR="00AC5B1E" w:rsidRPr="00A52B66" w:rsidRDefault="00C273B6" w:rsidP="00AC5B1E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130</w:t>
            </w:r>
          </w:p>
        </w:tc>
        <w:tc>
          <w:tcPr>
            <w:tcW w:w="236" w:type="dxa"/>
            <w:vAlign w:val="bottom"/>
          </w:tcPr>
          <w:p w14:paraId="3FC811FE" w14:textId="77777777" w:rsidR="00AC5B1E" w:rsidRPr="00A52B66" w:rsidRDefault="00AC5B1E" w:rsidP="00AC5B1E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672426" w14:textId="62165901" w:rsidR="00AC5B1E" w:rsidRPr="00A52B66" w:rsidRDefault="00C273B6" w:rsidP="00AC5B1E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</w:t>
            </w:r>
            <w:r w:rsidR="00AC5B1E" w:rsidRPr="00A52B6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C273B6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lang w:eastAsia="zh-CN"/>
              </w:rPr>
              <w:t>17</w:t>
            </w:r>
            <w:r w:rsidR="00F8559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70" w:type="dxa"/>
          </w:tcPr>
          <w:p w14:paraId="04E2AEB5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55149F" w14:textId="645896CE" w:rsidR="00AC5B1E" w:rsidRPr="00FA04F1" w:rsidRDefault="00C273B6" w:rsidP="00AC5B1E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AC5B1E" w:rsidRPr="00FA04F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805</w:t>
            </w:r>
          </w:p>
        </w:tc>
      </w:tr>
      <w:tr w:rsidR="00AC5B1E" w:rsidRPr="00FA04F1" w14:paraId="56BB7A13" w14:textId="77777777" w:rsidTr="004F66A3">
        <w:trPr>
          <w:trHeight w:val="235"/>
        </w:trPr>
        <w:tc>
          <w:tcPr>
            <w:tcW w:w="2426" w:type="dxa"/>
            <w:noWrap/>
            <w:vAlign w:val="bottom"/>
          </w:tcPr>
          <w:p w14:paraId="633D3A94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EFD2093" w14:textId="77777777" w:rsidR="00AC5B1E" w:rsidRPr="00FA04F1" w:rsidRDefault="00AC5B1E" w:rsidP="00AC5B1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FD774F5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7AE8E67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5E99F67C" w14:textId="77777777" w:rsidR="00AC5B1E" w:rsidRPr="00FA04F1" w:rsidRDefault="00AC5B1E" w:rsidP="00AC5B1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391D08E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1BFACBCD" w14:textId="77777777" w:rsidR="00AC5B1E" w:rsidRPr="00FA04F1" w:rsidRDefault="00AC5B1E" w:rsidP="00AC5B1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F6946BE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8" w:type="dxa"/>
            <w:noWrap/>
            <w:vAlign w:val="bottom"/>
          </w:tcPr>
          <w:p w14:paraId="04CBEDF9" w14:textId="77777777" w:rsidR="00AC5B1E" w:rsidRPr="00FA04F1" w:rsidRDefault="00AC5B1E" w:rsidP="00AC5B1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E75222E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EAD0572" w14:textId="77777777" w:rsidR="00AC5B1E" w:rsidRPr="00FA04F1" w:rsidRDefault="00AC5B1E" w:rsidP="00AC5B1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EB6ABE0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0" w:type="dxa"/>
            <w:vAlign w:val="bottom"/>
          </w:tcPr>
          <w:p w14:paraId="60EC7276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EFFAA5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0" w:type="dxa"/>
            <w:vAlign w:val="bottom"/>
          </w:tcPr>
          <w:p w14:paraId="366F8DB8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9C9665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</w:tcPr>
          <w:p w14:paraId="424296A1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9974BC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8" w:type="dxa"/>
            <w:vAlign w:val="bottom"/>
          </w:tcPr>
          <w:p w14:paraId="0D200666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A23014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091B2B83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60F590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</w:tcPr>
          <w:p w14:paraId="0CB97F44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54012F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8BE4BBC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6C0EBE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</w:tcPr>
          <w:p w14:paraId="577E3F47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4E5FBC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</w:tr>
      <w:tr w:rsidR="00F87D96" w:rsidRPr="00FA04F1" w14:paraId="74613178" w14:textId="77777777" w:rsidTr="004F66A3">
        <w:trPr>
          <w:trHeight w:val="89"/>
        </w:trPr>
        <w:tc>
          <w:tcPr>
            <w:tcW w:w="2426" w:type="dxa"/>
            <w:noWrap/>
            <w:vAlign w:val="bottom"/>
            <w:hideMark/>
          </w:tcPr>
          <w:p w14:paraId="71470F61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A04F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กำไร (ขาดทุน) ตามส่วนงาน</w:t>
            </w:r>
          </w:p>
          <w:p w14:paraId="4E25EC55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A04F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FA04F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ก่อนต้นทุนทางการเงิน</w:t>
            </w:r>
          </w:p>
          <w:p w14:paraId="68758DB7" w14:textId="42D07B68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FA04F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val="en-GB" w:eastAsia="zh-CN"/>
              </w:rPr>
              <w:t xml:space="preserve">   ภาษีเงินได้ </w:t>
            </w:r>
            <w:r w:rsidRPr="00FA04F1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val="en-GB" w:eastAsia="zh-CN"/>
              </w:rPr>
              <w:t>และต้นทุนบริการ</w:t>
            </w:r>
          </w:p>
          <w:p w14:paraId="00CA920F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FA04F1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val="en-GB" w:eastAsia="zh-CN"/>
              </w:rPr>
              <w:t xml:space="preserve">   ในอดีตสำหรับผลประโยชน์</w:t>
            </w:r>
          </w:p>
          <w:p w14:paraId="1FE84888" w14:textId="7651EC83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A04F1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val="en-GB" w:eastAsia="zh-CN"/>
              </w:rPr>
              <w:t xml:space="preserve">   พนักงาน</w:t>
            </w:r>
          </w:p>
        </w:tc>
        <w:tc>
          <w:tcPr>
            <w:tcW w:w="655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D33401B" w14:textId="4224E394" w:rsidR="00F87D96" w:rsidRPr="00FA04F1" w:rsidRDefault="00C273B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236" w:type="dxa"/>
            <w:noWrap/>
            <w:vAlign w:val="bottom"/>
          </w:tcPr>
          <w:p w14:paraId="222F1637" w14:textId="77777777" w:rsidR="00F87D96" w:rsidRPr="00FA04F1" w:rsidRDefault="00F87D9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373FD9F" w14:textId="32DE5ED6" w:rsidR="00F87D96" w:rsidRPr="00FA04F1" w:rsidRDefault="00C273B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6" w:type="dxa"/>
          </w:tcPr>
          <w:p w14:paraId="13D574BC" w14:textId="77777777" w:rsidR="00F87D96" w:rsidRPr="00FA04F1" w:rsidRDefault="00F87D96" w:rsidP="00F87D96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EEC1E12" w14:textId="067C33CB" w:rsidR="00F87D96" w:rsidRPr="00FA04F1" w:rsidRDefault="00C273B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236" w:type="dxa"/>
            <w:noWrap/>
            <w:vAlign w:val="bottom"/>
          </w:tcPr>
          <w:p w14:paraId="434A8735" w14:textId="77777777" w:rsidR="00F87D96" w:rsidRPr="00FA04F1" w:rsidRDefault="00F87D9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D31E109" w14:textId="639C2F91" w:rsidR="00F87D96" w:rsidRPr="00FA04F1" w:rsidRDefault="00C273B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8" w:type="dxa"/>
            <w:noWrap/>
            <w:vAlign w:val="bottom"/>
          </w:tcPr>
          <w:p w14:paraId="1D92D583" w14:textId="77777777" w:rsidR="00F87D96" w:rsidRPr="00FA04F1" w:rsidRDefault="00F87D96" w:rsidP="00F87D96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515C1C2" w14:textId="3F073002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A04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</w:t>
            </w:r>
            <w:r w:rsidR="00C273B6" w:rsidRPr="00C273B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1</w:t>
            </w:r>
            <w:r w:rsidRPr="00FA04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36" w:type="dxa"/>
            <w:noWrap/>
            <w:vAlign w:val="bottom"/>
          </w:tcPr>
          <w:p w14:paraId="4EB6E7AC" w14:textId="77777777" w:rsidR="00F87D96" w:rsidRPr="00FA04F1" w:rsidRDefault="00F87D96" w:rsidP="00F87D96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9E2942A" w14:textId="30A5DB4B" w:rsidR="00F87D96" w:rsidRPr="00FA04F1" w:rsidRDefault="00C273B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40" w:type="dxa"/>
            <w:vAlign w:val="bottom"/>
          </w:tcPr>
          <w:p w14:paraId="645AF190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FF20725" w14:textId="48935D00" w:rsidR="00F87D96" w:rsidRPr="00FA04F1" w:rsidRDefault="00C273B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Pr="00C273B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40" w:type="dxa"/>
            <w:vAlign w:val="bottom"/>
          </w:tcPr>
          <w:p w14:paraId="5308C426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259B801" w14:textId="00DE1595" w:rsidR="00F87D96" w:rsidRPr="00FA04F1" w:rsidRDefault="00C273B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70" w:type="dxa"/>
            <w:vAlign w:val="bottom"/>
          </w:tcPr>
          <w:p w14:paraId="16F4BBCF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5D5A594" w14:textId="0E8A3E08" w:rsidR="00F87D96" w:rsidRPr="00FA04F1" w:rsidRDefault="00C273B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48" w:type="dxa"/>
            <w:vAlign w:val="bottom"/>
          </w:tcPr>
          <w:p w14:paraId="303DED24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2BF57C4" w14:textId="1F020C00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A04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</w:t>
            </w:r>
            <w:r w:rsidR="00C273B6"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</w:t>
            </w:r>
            <w:r w:rsidRPr="00FA04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36" w:type="dxa"/>
            <w:vAlign w:val="bottom"/>
          </w:tcPr>
          <w:p w14:paraId="1196E44E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4C13F9A" w14:textId="21CE0119" w:rsidR="00F87D96" w:rsidRPr="00FA04F1" w:rsidRDefault="00C273B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37" w:type="dxa"/>
            <w:vAlign w:val="bottom"/>
          </w:tcPr>
          <w:p w14:paraId="64B1EAC8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888F3D1" w14:textId="79065122" w:rsidR="00F87D96" w:rsidRPr="00FA04F1" w:rsidRDefault="00C273B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23</w:t>
            </w:r>
          </w:p>
        </w:tc>
        <w:tc>
          <w:tcPr>
            <w:tcW w:w="236" w:type="dxa"/>
            <w:vAlign w:val="bottom"/>
          </w:tcPr>
          <w:p w14:paraId="58FE67C0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2DF0DE3" w14:textId="3D012D3D" w:rsidR="00F87D96" w:rsidRPr="00FA04F1" w:rsidRDefault="00C273B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82</w:t>
            </w:r>
          </w:p>
        </w:tc>
        <w:tc>
          <w:tcPr>
            <w:tcW w:w="270" w:type="dxa"/>
            <w:vAlign w:val="bottom"/>
          </w:tcPr>
          <w:p w14:paraId="32248ED7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F888B9F" w14:textId="1B951235" w:rsidR="00F87D96" w:rsidRPr="00FA04F1" w:rsidRDefault="00C273B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37</w:t>
            </w:r>
          </w:p>
        </w:tc>
      </w:tr>
      <w:tr w:rsidR="00AC5B1E" w:rsidRPr="00FA04F1" w14:paraId="3199ECAE" w14:textId="77777777" w:rsidTr="004F66A3">
        <w:trPr>
          <w:trHeight w:val="89"/>
        </w:trPr>
        <w:tc>
          <w:tcPr>
            <w:tcW w:w="2426" w:type="dxa"/>
            <w:noWrap/>
            <w:vAlign w:val="bottom"/>
            <w:hideMark/>
          </w:tcPr>
          <w:p w14:paraId="4FB3B936" w14:textId="77777777" w:rsidR="00AC5B1E" w:rsidRPr="00FA04F1" w:rsidRDefault="00AC5B1E" w:rsidP="00AC5B1E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5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3CD526C2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</w:tcPr>
          <w:p w14:paraId="583CA7A8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29F8C74D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802A4B2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287524B2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</w:tcPr>
          <w:p w14:paraId="310D86F3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6EFEDA49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noWrap/>
            <w:vAlign w:val="bottom"/>
          </w:tcPr>
          <w:p w14:paraId="420923B2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73AB4332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</w:tcPr>
          <w:p w14:paraId="0C3DC5B6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38D68400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1892C646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1CD2FD7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47B11EBA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0F49451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1EAE3F4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B3803A5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  <w:vAlign w:val="bottom"/>
          </w:tcPr>
          <w:p w14:paraId="0EF0C276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560E376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103015B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B57D194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53100C95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9BF8699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39B6696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BBB5B83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DB29453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6F0DEA4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C5B1E" w:rsidRPr="003547C2" w14:paraId="75A2C1DF" w14:textId="77777777" w:rsidTr="004F66A3">
        <w:trPr>
          <w:trHeight w:val="374"/>
        </w:trPr>
        <w:tc>
          <w:tcPr>
            <w:tcW w:w="2426" w:type="dxa"/>
            <w:noWrap/>
            <w:hideMark/>
          </w:tcPr>
          <w:p w14:paraId="0DCAF26A" w14:textId="77777777" w:rsidR="00AC5B1E" w:rsidRPr="00FA04F1" w:rsidRDefault="00AC5B1E" w:rsidP="00AC5B1E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DC27AF7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14:paraId="68F420E2" w14:textId="77777777" w:rsidR="00AC5B1E" w:rsidRPr="00FA04F1" w:rsidRDefault="00AC5B1E" w:rsidP="00AC5B1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3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89E5F0E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14:paraId="6EB19DEF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2F04D1C9" w14:textId="77777777" w:rsidR="00AC5B1E" w:rsidRPr="00FA04F1" w:rsidRDefault="00AC5B1E" w:rsidP="00AC5B1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14:paraId="66F0DE83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41954745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8" w:type="dxa"/>
            <w:noWrap/>
            <w:vAlign w:val="bottom"/>
            <w:hideMark/>
          </w:tcPr>
          <w:p w14:paraId="16DBE953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0D92E508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14:paraId="57690925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5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390B4D8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14:paraId="1176AB99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  <w:vAlign w:val="bottom"/>
          </w:tcPr>
          <w:p w14:paraId="10A1BA11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276BDB78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  <w:tcBorders>
              <w:left w:val="nil"/>
              <w:bottom w:val="nil"/>
              <w:right w:val="nil"/>
            </w:tcBorders>
            <w:vAlign w:val="bottom"/>
          </w:tcPr>
          <w:p w14:paraId="6FCF5465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FE5A3AB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2" w:type="dxa"/>
            <w:tcBorders>
              <w:left w:val="nil"/>
              <w:bottom w:val="nil"/>
              <w:right w:val="nil"/>
            </w:tcBorders>
            <w:vAlign w:val="bottom"/>
          </w:tcPr>
          <w:p w14:paraId="27C4D66D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  <w:vAlign w:val="bottom"/>
          </w:tcPr>
          <w:p w14:paraId="4562DE73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  <w:vAlign w:val="bottom"/>
          </w:tcPr>
          <w:p w14:paraId="7CFCCD39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959EFAF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</w:tcPr>
          <w:p w14:paraId="5A4CB64F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4BFAD535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4" w:type="dxa"/>
            <w:tcBorders>
              <w:left w:val="nil"/>
              <w:bottom w:val="nil"/>
              <w:right w:val="nil"/>
            </w:tcBorders>
          </w:tcPr>
          <w:p w14:paraId="70D22A4B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9AD697F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  <w:vAlign w:val="bottom"/>
          </w:tcPr>
          <w:p w14:paraId="1CB4F67E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56112F1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8209937" w14:textId="77777777" w:rsidR="00AC5B1E" w:rsidRPr="00FA04F1" w:rsidRDefault="00AC5B1E" w:rsidP="00AC5B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1A43FDF5" w14:textId="4A5617C4" w:rsidR="00DF2FEF" w:rsidRPr="003547C2" w:rsidRDefault="00DF2FEF" w:rsidP="00DF2FEF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20"/>
          <w:szCs w:val="20"/>
          <w:highlight w:val="yellow"/>
        </w:rPr>
      </w:pPr>
    </w:p>
    <w:p w14:paraId="63DA9DDB" w14:textId="54E6CABA" w:rsidR="00190B83" w:rsidRPr="003547C2" w:rsidRDefault="00190B83" w:rsidP="00DF2FEF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20"/>
          <w:szCs w:val="20"/>
          <w:highlight w:val="yellow"/>
        </w:rPr>
      </w:pPr>
    </w:p>
    <w:p w14:paraId="34FC1830" w14:textId="4638C261" w:rsidR="00190B83" w:rsidRPr="003547C2" w:rsidRDefault="00190B83" w:rsidP="00DF2FEF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20"/>
          <w:szCs w:val="20"/>
          <w:highlight w:val="yellow"/>
        </w:rPr>
      </w:pPr>
    </w:p>
    <w:p w14:paraId="0A85CE05" w14:textId="4A3D53EF" w:rsidR="00190B83" w:rsidRPr="003547C2" w:rsidRDefault="00190B83" w:rsidP="00DF2FEF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20"/>
          <w:szCs w:val="20"/>
          <w:highlight w:val="yellow"/>
        </w:rPr>
      </w:pPr>
    </w:p>
    <w:p w14:paraId="2DC9C18E" w14:textId="3013343C" w:rsidR="00190B83" w:rsidRPr="003547C2" w:rsidRDefault="00190B83" w:rsidP="00DF2FEF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20"/>
          <w:szCs w:val="20"/>
          <w:highlight w:val="yellow"/>
        </w:rPr>
      </w:pPr>
    </w:p>
    <w:p w14:paraId="6BC7BEDB" w14:textId="77777777" w:rsidR="00190B83" w:rsidRPr="003547C2" w:rsidRDefault="00190B83" w:rsidP="00DF2FEF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20"/>
          <w:szCs w:val="20"/>
          <w:highlight w:val="yellow"/>
        </w:rPr>
      </w:pPr>
    </w:p>
    <w:tbl>
      <w:tblPr>
        <w:tblW w:w="14850" w:type="dxa"/>
        <w:tblLayout w:type="fixed"/>
        <w:tblLook w:val="04A0" w:firstRow="1" w:lastRow="0" w:firstColumn="1" w:lastColumn="0" w:noHBand="0" w:noVBand="1"/>
      </w:tblPr>
      <w:tblGrid>
        <w:gridCol w:w="2424"/>
        <w:gridCol w:w="724"/>
        <w:gridCol w:w="236"/>
        <w:gridCol w:w="645"/>
        <w:gridCol w:w="236"/>
        <w:gridCol w:w="664"/>
        <w:gridCol w:w="236"/>
        <w:gridCol w:w="664"/>
        <w:gridCol w:w="238"/>
        <w:gridCol w:w="664"/>
        <w:gridCol w:w="236"/>
        <w:gridCol w:w="665"/>
        <w:gridCol w:w="240"/>
        <w:gridCol w:w="664"/>
        <w:gridCol w:w="240"/>
        <w:gridCol w:w="656"/>
        <w:gridCol w:w="270"/>
        <w:gridCol w:w="652"/>
        <w:gridCol w:w="248"/>
        <w:gridCol w:w="630"/>
        <w:gridCol w:w="236"/>
        <w:gridCol w:w="630"/>
        <w:gridCol w:w="270"/>
        <w:gridCol w:w="592"/>
        <w:gridCol w:w="236"/>
        <w:gridCol w:w="664"/>
        <w:gridCol w:w="270"/>
        <w:gridCol w:w="720"/>
      </w:tblGrid>
      <w:tr w:rsidR="00190B83" w:rsidRPr="00FA04F1" w14:paraId="682A6C6D" w14:textId="77777777" w:rsidTr="00AB1566">
        <w:trPr>
          <w:trHeight w:val="360"/>
          <w:tblHeader/>
        </w:trPr>
        <w:tc>
          <w:tcPr>
            <w:tcW w:w="14850" w:type="dxa"/>
            <w:gridSpan w:val="28"/>
            <w:vAlign w:val="bottom"/>
            <w:hideMark/>
          </w:tcPr>
          <w:p w14:paraId="5E93D39F" w14:textId="77777777" w:rsidR="00190B83" w:rsidRPr="00FA04F1" w:rsidRDefault="00190B83" w:rsidP="000825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A04F1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lastRenderedPageBreak/>
              <w:t>งบการเงินรวม</w:t>
            </w:r>
          </w:p>
        </w:tc>
      </w:tr>
      <w:tr w:rsidR="00190B83" w:rsidRPr="00FA04F1" w14:paraId="61787EA9" w14:textId="77777777" w:rsidTr="001F0EF2">
        <w:trPr>
          <w:trHeight w:val="360"/>
          <w:tblHeader/>
        </w:trPr>
        <w:tc>
          <w:tcPr>
            <w:tcW w:w="2424" w:type="dxa"/>
            <w:vAlign w:val="bottom"/>
          </w:tcPr>
          <w:p w14:paraId="3E8E807E" w14:textId="77777777" w:rsidR="00190B83" w:rsidRPr="00FA04F1" w:rsidRDefault="00190B83" w:rsidP="000825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</w:p>
          <w:p w14:paraId="7BE43504" w14:textId="64099A74" w:rsidR="00190B83" w:rsidRPr="00FA04F1" w:rsidRDefault="00190B83" w:rsidP="000825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FA04F1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 xml:space="preserve">สำหรับงวดหกเดือน </w:t>
            </w:r>
          </w:p>
        </w:tc>
        <w:tc>
          <w:tcPr>
            <w:tcW w:w="1605" w:type="dxa"/>
            <w:gridSpan w:val="3"/>
            <w:vAlign w:val="bottom"/>
            <w:hideMark/>
          </w:tcPr>
          <w:p w14:paraId="7CD2D316" w14:textId="77777777" w:rsidR="00190B83" w:rsidRPr="00FA04F1" w:rsidRDefault="00190B83" w:rsidP="000825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A04F1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</w:t>
            </w:r>
            <w:r w:rsidRPr="00FA04F1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  <w:t>เทคโนโลยีสารสนเทศ</w:t>
            </w:r>
          </w:p>
        </w:tc>
        <w:tc>
          <w:tcPr>
            <w:tcW w:w="236" w:type="dxa"/>
          </w:tcPr>
          <w:p w14:paraId="3EF8DDEA" w14:textId="77777777" w:rsidR="00190B83" w:rsidRPr="00FA04F1" w:rsidRDefault="00190B83" w:rsidP="0008256C">
            <w:pPr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64" w:type="dxa"/>
            <w:gridSpan w:val="3"/>
            <w:vAlign w:val="bottom"/>
            <w:hideMark/>
          </w:tcPr>
          <w:p w14:paraId="6C663BA3" w14:textId="3DE1D37B" w:rsidR="00190B83" w:rsidRPr="00FA04F1" w:rsidRDefault="00190B83" w:rsidP="0008256C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A04F1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สายธุรกิจบริการ</w:t>
            </w:r>
            <w:r w:rsidR="00E10C6E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*</w:t>
            </w:r>
          </w:p>
        </w:tc>
        <w:tc>
          <w:tcPr>
            <w:tcW w:w="238" w:type="dxa"/>
          </w:tcPr>
          <w:p w14:paraId="290AD00E" w14:textId="77777777" w:rsidR="00190B83" w:rsidRPr="00FA04F1" w:rsidRDefault="00190B83" w:rsidP="0008256C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65" w:type="dxa"/>
            <w:gridSpan w:val="3"/>
            <w:vAlign w:val="bottom"/>
            <w:hideMark/>
          </w:tcPr>
          <w:p w14:paraId="1EDC7C09" w14:textId="77777777" w:rsidR="00190B83" w:rsidRPr="00FA04F1" w:rsidRDefault="00190B83" w:rsidP="0008256C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FA04F1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สายธุรกิจพลังงาน</w:t>
            </w:r>
          </w:p>
        </w:tc>
        <w:tc>
          <w:tcPr>
            <w:tcW w:w="240" w:type="dxa"/>
          </w:tcPr>
          <w:p w14:paraId="0B8F1BAC" w14:textId="77777777" w:rsidR="00190B83" w:rsidRPr="00FA04F1" w:rsidRDefault="00190B83" w:rsidP="0008256C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60" w:type="dxa"/>
            <w:gridSpan w:val="3"/>
            <w:vAlign w:val="bottom"/>
            <w:hideMark/>
          </w:tcPr>
          <w:p w14:paraId="0C254405" w14:textId="77777777" w:rsidR="00190B83" w:rsidRPr="00FA04F1" w:rsidRDefault="00190B83" w:rsidP="0008256C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FA04F1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</w:t>
            </w:r>
            <w:r w:rsidRPr="00FA04F1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  <w:t>เน็ตเวิร์คโซลูชั่นส์</w:t>
            </w:r>
          </w:p>
        </w:tc>
        <w:tc>
          <w:tcPr>
            <w:tcW w:w="270" w:type="dxa"/>
          </w:tcPr>
          <w:p w14:paraId="0CAF1F94" w14:textId="77777777" w:rsidR="00190B83" w:rsidRPr="00FA04F1" w:rsidRDefault="00190B83" w:rsidP="0008256C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30" w:type="dxa"/>
            <w:gridSpan w:val="3"/>
            <w:vAlign w:val="bottom"/>
            <w:hideMark/>
          </w:tcPr>
          <w:p w14:paraId="355B273D" w14:textId="77777777" w:rsidR="00190B83" w:rsidRPr="00FA04F1" w:rsidRDefault="00190B83" w:rsidP="0008256C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FA04F1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 xml:space="preserve">สายธุรกิจเทรดดิ้ง </w:t>
            </w:r>
          </w:p>
        </w:tc>
        <w:tc>
          <w:tcPr>
            <w:tcW w:w="236" w:type="dxa"/>
            <w:hideMark/>
          </w:tcPr>
          <w:p w14:paraId="04FD2B07" w14:textId="77777777" w:rsidR="00190B83" w:rsidRPr="00FA04F1" w:rsidRDefault="00190B83" w:rsidP="0008256C">
            <w:pP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92" w:type="dxa"/>
            <w:gridSpan w:val="3"/>
            <w:vAlign w:val="bottom"/>
            <w:hideMark/>
          </w:tcPr>
          <w:p w14:paraId="7F68532D" w14:textId="77777777" w:rsidR="00190B83" w:rsidRPr="00FA04F1" w:rsidRDefault="00190B83" w:rsidP="000825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0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A04F1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ธุรกิจพิเศษและอื่น ๆ</w:t>
            </w:r>
          </w:p>
        </w:tc>
        <w:tc>
          <w:tcPr>
            <w:tcW w:w="236" w:type="dxa"/>
          </w:tcPr>
          <w:p w14:paraId="604BE8EC" w14:textId="77777777" w:rsidR="00190B83" w:rsidRPr="00FA04F1" w:rsidRDefault="00190B83" w:rsidP="000825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654" w:type="dxa"/>
            <w:gridSpan w:val="3"/>
            <w:vAlign w:val="bottom"/>
            <w:hideMark/>
          </w:tcPr>
          <w:p w14:paraId="5B337E13" w14:textId="77777777" w:rsidR="00190B83" w:rsidRPr="00FA04F1" w:rsidRDefault="00190B83" w:rsidP="000825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FA04F1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รวมส่วนงาน</w:t>
            </w:r>
            <w:r w:rsidRPr="00FA04F1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  <w:t>ที่รายงาน</w:t>
            </w:r>
          </w:p>
        </w:tc>
      </w:tr>
      <w:tr w:rsidR="00190B83" w:rsidRPr="00FA04F1" w14:paraId="53749603" w14:textId="77777777" w:rsidTr="001F0EF2">
        <w:trPr>
          <w:trHeight w:val="119"/>
          <w:tblHeader/>
        </w:trPr>
        <w:tc>
          <w:tcPr>
            <w:tcW w:w="2424" w:type="dxa"/>
            <w:noWrap/>
            <w:vAlign w:val="bottom"/>
            <w:hideMark/>
          </w:tcPr>
          <w:p w14:paraId="669FF87A" w14:textId="14C03CB0" w:rsidR="00190B83" w:rsidRPr="00FA04F1" w:rsidRDefault="00190B83" w:rsidP="000825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FA04F1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FA04F1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 xml:space="preserve">สิ้นสุดวันที่ </w:t>
            </w:r>
            <w:r w:rsidR="00C273B6" w:rsidRPr="00C273B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>30</w:t>
            </w:r>
            <w:r w:rsidRPr="00FA04F1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FA04F1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มิถุนายน</w:t>
            </w:r>
          </w:p>
        </w:tc>
        <w:tc>
          <w:tcPr>
            <w:tcW w:w="724" w:type="dxa"/>
            <w:vAlign w:val="bottom"/>
            <w:hideMark/>
          </w:tcPr>
          <w:p w14:paraId="220C4D6B" w14:textId="44421624" w:rsidR="00190B83" w:rsidRPr="00FA04F1" w:rsidRDefault="00C273B6" w:rsidP="000825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36" w:type="dxa"/>
            <w:vAlign w:val="bottom"/>
            <w:hideMark/>
          </w:tcPr>
          <w:p w14:paraId="4D02C754" w14:textId="77777777" w:rsidR="00190B83" w:rsidRPr="00FA04F1" w:rsidRDefault="00190B83" w:rsidP="0008256C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5" w:type="dxa"/>
            <w:vAlign w:val="bottom"/>
            <w:hideMark/>
          </w:tcPr>
          <w:p w14:paraId="7EA5C9F6" w14:textId="70348B6A" w:rsidR="00190B83" w:rsidRPr="00FA04F1" w:rsidRDefault="00C273B6" w:rsidP="000825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236" w:type="dxa"/>
            <w:vAlign w:val="bottom"/>
          </w:tcPr>
          <w:p w14:paraId="3941EA83" w14:textId="77777777" w:rsidR="00190B83" w:rsidRPr="00FA04F1" w:rsidRDefault="00190B83" w:rsidP="0008256C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  <w:hideMark/>
          </w:tcPr>
          <w:p w14:paraId="30CE7F14" w14:textId="549CD11C" w:rsidR="00190B83" w:rsidRPr="00FA04F1" w:rsidRDefault="00C273B6" w:rsidP="000825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36" w:type="dxa"/>
            <w:vAlign w:val="bottom"/>
            <w:hideMark/>
          </w:tcPr>
          <w:p w14:paraId="7CEDF3C9" w14:textId="77777777" w:rsidR="00190B83" w:rsidRPr="00FA04F1" w:rsidRDefault="00190B83" w:rsidP="0008256C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  <w:hideMark/>
          </w:tcPr>
          <w:p w14:paraId="4FAE57D6" w14:textId="1F67B7C0" w:rsidR="00190B83" w:rsidRPr="00FA04F1" w:rsidRDefault="00C273B6" w:rsidP="000825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238" w:type="dxa"/>
            <w:vAlign w:val="bottom"/>
            <w:hideMark/>
          </w:tcPr>
          <w:p w14:paraId="6E6C8348" w14:textId="77777777" w:rsidR="00190B83" w:rsidRPr="00FA04F1" w:rsidRDefault="00190B83" w:rsidP="0008256C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  <w:hideMark/>
          </w:tcPr>
          <w:p w14:paraId="53F5597D" w14:textId="68E1D5FC" w:rsidR="00190B83" w:rsidRPr="00FA04F1" w:rsidRDefault="00C273B6" w:rsidP="000825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36" w:type="dxa"/>
            <w:vAlign w:val="bottom"/>
            <w:hideMark/>
          </w:tcPr>
          <w:p w14:paraId="067705D4" w14:textId="77777777" w:rsidR="00190B83" w:rsidRPr="00FA04F1" w:rsidRDefault="00190B83" w:rsidP="0008256C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5" w:type="dxa"/>
            <w:vAlign w:val="bottom"/>
            <w:hideMark/>
          </w:tcPr>
          <w:p w14:paraId="1F273B55" w14:textId="012F6D2E" w:rsidR="00190B83" w:rsidRPr="00FA04F1" w:rsidRDefault="00C273B6" w:rsidP="000825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240" w:type="dxa"/>
            <w:vAlign w:val="bottom"/>
          </w:tcPr>
          <w:p w14:paraId="3F1BF0E3" w14:textId="77777777" w:rsidR="00190B83" w:rsidRPr="00FA04F1" w:rsidRDefault="00190B83" w:rsidP="000825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  <w:hideMark/>
          </w:tcPr>
          <w:p w14:paraId="2DF51978" w14:textId="1E9D2E6E" w:rsidR="00190B83" w:rsidRPr="00FA04F1" w:rsidRDefault="00C273B6" w:rsidP="000825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C273B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40" w:type="dxa"/>
            <w:vAlign w:val="bottom"/>
          </w:tcPr>
          <w:p w14:paraId="2EDEE4BD" w14:textId="77777777" w:rsidR="00190B83" w:rsidRPr="00FA04F1" w:rsidRDefault="00190B83" w:rsidP="0008256C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6" w:type="dxa"/>
            <w:vAlign w:val="bottom"/>
            <w:hideMark/>
          </w:tcPr>
          <w:p w14:paraId="37F9FFD3" w14:textId="35310053" w:rsidR="00190B83" w:rsidRPr="00FA04F1" w:rsidRDefault="00C273B6" w:rsidP="000825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270" w:type="dxa"/>
            <w:vAlign w:val="bottom"/>
          </w:tcPr>
          <w:p w14:paraId="0CD82157" w14:textId="77777777" w:rsidR="00190B83" w:rsidRPr="00FA04F1" w:rsidRDefault="00190B83" w:rsidP="0008256C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vAlign w:val="bottom"/>
            <w:hideMark/>
          </w:tcPr>
          <w:p w14:paraId="5A83B85B" w14:textId="21883B5A" w:rsidR="00190B83" w:rsidRPr="00FA04F1" w:rsidRDefault="00C273B6" w:rsidP="000825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48" w:type="dxa"/>
            <w:vAlign w:val="bottom"/>
          </w:tcPr>
          <w:p w14:paraId="0A446C47" w14:textId="77777777" w:rsidR="00190B83" w:rsidRPr="00FA04F1" w:rsidRDefault="00190B83" w:rsidP="0008256C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  <w:hideMark/>
          </w:tcPr>
          <w:p w14:paraId="7DFAA4E0" w14:textId="476AEC7B" w:rsidR="00190B83" w:rsidRPr="00FA04F1" w:rsidRDefault="00C273B6" w:rsidP="000825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236" w:type="dxa"/>
            <w:vAlign w:val="bottom"/>
          </w:tcPr>
          <w:p w14:paraId="1394115A" w14:textId="77777777" w:rsidR="00190B83" w:rsidRPr="00FA04F1" w:rsidRDefault="00190B83" w:rsidP="000825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  <w:hideMark/>
          </w:tcPr>
          <w:p w14:paraId="326A536E" w14:textId="341681F5" w:rsidR="00190B83" w:rsidRPr="00FA04F1" w:rsidRDefault="00C273B6" w:rsidP="000825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C273B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70" w:type="dxa"/>
            <w:vAlign w:val="bottom"/>
          </w:tcPr>
          <w:p w14:paraId="340F8378" w14:textId="77777777" w:rsidR="00190B83" w:rsidRPr="00FA04F1" w:rsidRDefault="00190B83" w:rsidP="000825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2" w:type="dxa"/>
            <w:vAlign w:val="bottom"/>
            <w:hideMark/>
          </w:tcPr>
          <w:p w14:paraId="52336AA2" w14:textId="173DA2C0" w:rsidR="00190B83" w:rsidRPr="00FA04F1" w:rsidRDefault="00C273B6" w:rsidP="000825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236" w:type="dxa"/>
            <w:vAlign w:val="bottom"/>
          </w:tcPr>
          <w:p w14:paraId="198EB31A" w14:textId="77777777" w:rsidR="00190B83" w:rsidRPr="00FA04F1" w:rsidRDefault="00190B83" w:rsidP="000825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  <w:hideMark/>
          </w:tcPr>
          <w:p w14:paraId="1279B5A7" w14:textId="409618AC" w:rsidR="00190B83" w:rsidRPr="00FA04F1" w:rsidRDefault="00C273B6" w:rsidP="000825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70" w:type="dxa"/>
            <w:vAlign w:val="bottom"/>
          </w:tcPr>
          <w:p w14:paraId="623A8CE6" w14:textId="77777777" w:rsidR="00190B83" w:rsidRPr="00FA04F1" w:rsidRDefault="00190B83" w:rsidP="000825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vAlign w:val="bottom"/>
            <w:hideMark/>
          </w:tcPr>
          <w:p w14:paraId="7B3C4D76" w14:textId="20588680" w:rsidR="00190B83" w:rsidRPr="00FA04F1" w:rsidRDefault="00C273B6" w:rsidP="000825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2562</w:t>
            </w:r>
          </w:p>
        </w:tc>
      </w:tr>
      <w:tr w:rsidR="00190B83" w:rsidRPr="00FA04F1" w14:paraId="3B4DE6DE" w14:textId="77777777" w:rsidTr="001F0EF2">
        <w:trPr>
          <w:trHeight w:val="164"/>
          <w:tblHeader/>
        </w:trPr>
        <w:tc>
          <w:tcPr>
            <w:tcW w:w="2424" w:type="dxa"/>
            <w:vAlign w:val="bottom"/>
          </w:tcPr>
          <w:p w14:paraId="3AABCB87" w14:textId="77777777" w:rsidR="00190B83" w:rsidRPr="00FA04F1" w:rsidRDefault="00190B83" w:rsidP="000825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2426" w:type="dxa"/>
            <w:gridSpan w:val="27"/>
            <w:hideMark/>
          </w:tcPr>
          <w:p w14:paraId="6BABDD19" w14:textId="77777777" w:rsidR="00190B83" w:rsidRPr="00FA04F1" w:rsidRDefault="00190B83" w:rsidP="000825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2"/>
                <w:szCs w:val="22"/>
                <w:cs/>
                <w:lang w:eastAsia="zh-CN"/>
              </w:rPr>
            </w:pPr>
            <w:r w:rsidRPr="00FA04F1">
              <w:rPr>
                <w:rFonts w:ascii="Angsana New" w:eastAsia="Times New Roman" w:hAnsi="Angsana New" w:hint="cs"/>
                <w:i/>
                <w:iCs/>
                <w:color w:val="000000"/>
                <w:sz w:val="22"/>
                <w:szCs w:val="22"/>
                <w:lang w:val="en-GB" w:eastAsia="zh-CN"/>
              </w:rPr>
              <w:t>(</w:t>
            </w:r>
            <w:r w:rsidRPr="00FA04F1">
              <w:rPr>
                <w:rFonts w:ascii="Angsana New" w:eastAsia="Times New Roman" w:hAnsi="Angsana New" w:hint="cs"/>
                <w:i/>
                <w:iCs/>
                <w:color w:val="000000"/>
                <w:sz w:val="22"/>
                <w:szCs w:val="22"/>
                <w:cs/>
                <w:lang w:val="en-GB" w:eastAsia="zh-CN"/>
              </w:rPr>
              <w:t>ล้านบาท)</w:t>
            </w:r>
          </w:p>
        </w:tc>
      </w:tr>
      <w:tr w:rsidR="00190B83" w:rsidRPr="00FA04F1" w14:paraId="1A2E58F3" w14:textId="77777777" w:rsidTr="001F0EF2">
        <w:trPr>
          <w:trHeight w:val="60"/>
        </w:trPr>
        <w:tc>
          <w:tcPr>
            <w:tcW w:w="2424" w:type="dxa"/>
            <w:noWrap/>
            <w:vAlign w:val="bottom"/>
            <w:hideMark/>
          </w:tcPr>
          <w:p w14:paraId="369EA3F2" w14:textId="77777777" w:rsidR="00190B83" w:rsidRPr="00FA04F1" w:rsidRDefault="00190B83" w:rsidP="000825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A04F1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ข้อมูลตามส่วนงานดำเนินงาน</w:t>
            </w:r>
          </w:p>
        </w:tc>
        <w:tc>
          <w:tcPr>
            <w:tcW w:w="724" w:type="dxa"/>
            <w:noWrap/>
            <w:vAlign w:val="bottom"/>
          </w:tcPr>
          <w:p w14:paraId="7F0457D2" w14:textId="77777777" w:rsidR="00190B83" w:rsidRPr="00FA04F1" w:rsidRDefault="00190B83" w:rsidP="0008256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64AA1C7B" w14:textId="77777777" w:rsidR="00190B83" w:rsidRPr="00FA04F1" w:rsidRDefault="00190B83" w:rsidP="0008256C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5" w:type="dxa"/>
            <w:noWrap/>
            <w:vAlign w:val="bottom"/>
          </w:tcPr>
          <w:p w14:paraId="6D138B00" w14:textId="77777777" w:rsidR="00190B83" w:rsidRPr="00FA04F1" w:rsidRDefault="00190B83" w:rsidP="0008256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21C8638E" w14:textId="77777777" w:rsidR="00190B83" w:rsidRPr="00FA04F1" w:rsidRDefault="00190B83" w:rsidP="0008256C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1FA00F70" w14:textId="77777777" w:rsidR="00190B83" w:rsidRPr="00FA04F1" w:rsidRDefault="00190B83" w:rsidP="0008256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5A7CEECA" w14:textId="77777777" w:rsidR="00190B83" w:rsidRPr="00FA04F1" w:rsidRDefault="00190B83" w:rsidP="0008256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14:paraId="05E19095" w14:textId="77777777" w:rsidR="00190B83" w:rsidRPr="00FA04F1" w:rsidRDefault="00190B83" w:rsidP="0008256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8" w:type="dxa"/>
            <w:noWrap/>
            <w:vAlign w:val="bottom"/>
          </w:tcPr>
          <w:p w14:paraId="39744566" w14:textId="77777777" w:rsidR="00190B83" w:rsidRPr="00FA04F1" w:rsidRDefault="00190B83" w:rsidP="0008256C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3C972668" w14:textId="77777777" w:rsidR="00190B83" w:rsidRPr="00FA04F1" w:rsidRDefault="00190B83" w:rsidP="0008256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DA94125" w14:textId="77777777" w:rsidR="00190B83" w:rsidRPr="00FA04F1" w:rsidRDefault="00190B83" w:rsidP="0008256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5" w:type="dxa"/>
            <w:noWrap/>
            <w:vAlign w:val="bottom"/>
          </w:tcPr>
          <w:p w14:paraId="3134E85B" w14:textId="77777777" w:rsidR="00190B83" w:rsidRPr="00FA04F1" w:rsidRDefault="00190B83" w:rsidP="0008256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0" w:type="dxa"/>
          </w:tcPr>
          <w:p w14:paraId="55C2C293" w14:textId="77777777" w:rsidR="00190B83" w:rsidRPr="00FA04F1" w:rsidRDefault="00190B83" w:rsidP="0008256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2BAF613D" w14:textId="77777777" w:rsidR="00190B83" w:rsidRPr="00FA04F1" w:rsidRDefault="00190B83" w:rsidP="0008256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0" w:type="dxa"/>
          </w:tcPr>
          <w:p w14:paraId="023220DA" w14:textId="77777777" w:rsidR="00190B83" w:rsidRPr="00FA04F1" w:rsidRDefault="00190B83" w:rsidP="0008256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6" w:type="dxa"/>
            <w:vAlign w:val="bottom"/>
          </w:tcPr>
          <w:p w14:paraId="58230DCE" w14:textId="77777777" w:rsidR="00190B83" w:rsidRPr="00FA04F1" w:rsidRDefault="00190B83" w:rsidP="0008256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</w:tcPr>
          <w:p w14:paraId="53D58409" w14:textId="77777777" w:rsidR="00190B83" w:rsidRPr="00FA04F1" w:rsidRDefault="00190B83" w:rsidP="0008256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vAlign w:val="bottom"/>
          </w:tcPr>
          <w:p w14:paraId="413722D7" w14:textId="77777777" w:rsidR="00190B83" w:rsidRPr="00FA04F1" w:rsidRDefault="00190B83" w:rsidP="0008256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8" w:type="dxa"/>
          </w:tcPr>
          <w:p w14:paraId="7B405636" w14:textId="77777777" w:rsidR="00190B83" w:rsidRPr="00FA04F1" w:rsidRDefault="00190B83" w:rsidP="0008256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14:paraId="6E385A17" w14:textId="77777777" w:rsidR="00190B83" w:rsidRPr="00FA04F1" w:rsidRDefault="00190B83" w:rsidP="0008256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02E50398" w14:textId="77777777" w:rsidR="00190B83" w:rsidRPr="00FA04F1" w:rsidRDefault="00190B83" w:rsidP="0008256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</w:tcPr>
          <w:p w14:paraId="26C78C9A" w14:textId="77777777" w:rsidR="00190B83" w:rsidRPr="00FA04F1" w:rsidRDefault="00190B83" w:rsidP="0008256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</w:tcPr>
          <w:p w14:paraId="5069B422" w14:textId="77777777" w:rsidR="00190B83" w:rsidRPr="00FA04F1" w:rsidRDefault="00190B83" w:rsidP="0008256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2" w:type="dxa"/>
          </w:tcPr>
          <w:p w14:paraId="02305213" w14:textId="77777777" w:rsidR="00190B83" w:rsidRPr="00FA04F1" w:rsidRDefault="00190B83" w:rsidP="0008256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12C94E97" w14:textId="77777777" w:rsidR="00190B83" w:rsidRPr="00FA04F1" w:rsidRDefault="00190B83" w:rsidP="0008256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4FD8A65D" w14:textId="77777777" w:rsidR="00190B83" w:rsidRPr="00FA04F1" w:rsidRDefault="00190B83" w:rsidP="0008256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</w:tcPr>
          <w:p w14:paraId="45730E68" w14:textId="77777777" w:rsidR="00190B83" w:rsidRPr="00FA04F1" w:rsidRDefault="00190B83" w:rsidP="0008256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69FC96B4" w14:textId="77777777" w:rsidR="00190B83" w:rsidRPr="00FA04F1" w:rsidRDefault="00190B83" w:rsidP="0008256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F87D96" w:rsidRPr="00FA04F1" w14:paraId="3AC7DE0E" w14:textId="77777777" w:rsidTr="001F0EF2">
        <w:trPr>
          <w:trHeight w:val="101"/>
        </w:trPr>
        <w:tc>
          <w:tcPr>
            <w:tcW w:w="2424" w:type="dxa"/>
            <w:noWrap/>
            <w:vAlign w:val="bottom"/>
            <w:hideMark/>
          </w:tcPr>
          <w:p w14:paraId="7F1728C8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A04F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724" w:type="dxa"/>
            <w:noWrap/>
            <w:vAlign w:val="bottom"/>
          </w:tcPr>
          <w:p w14:paraId="36847DF0" w14:textId="41614B69" w:rsidR="00F87D96" w:rsidRPr="00FA04F1" w:rsidRDefault="00C273B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F87D96" w:rsidRPr="00FA04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C273B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490</w:t>
            </w:r>
          </w:p>
        </w:tc>
        <w:tc>
          <w:tcPr>
            <w:tcW w:w="236" w:type="dxa"/>
            <w:noWrap/>
            <w:vAlign w:val="bottom"/>
          </w:tcPr>
          <w:p w14:paraId="13E02EA4" w14:textId="77777777" w:rsidR="00F87D96" w:rsidRPr="00FA04F1" w:rsidRDefault="00F87D96" w:rsidP="00F87D96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5" w:type="dxa"/>
            <w:noWrap/>
            <w:vAlign w:val="bottom"/>
          </w:tcPr>
          <w:p w14:paraId="1A6A03E0" w14:textId="5566231F" w:rsidR="00F87D96" w:rsidRPr="00FA04F1" w:rsidRDefault="00C273B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F87D96" w:rsidRPr="00FA04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534</w:t>
            </w:r>
          </w:p>
        </w:tc>
        <w:tc>
          <w:tcPr>
            <w:tcW w:w="236" w:type="dxa"/>
          </w:tcPr>
          <w:p w14:paraId="702367FD" w14:textId="77777777" w:rsidR="00F87D96" w:rsidRPr="00FA04F1" w:rsidRDefault="00F87D96" w:rsidP="00F87D96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195936EB" w14:textId="52AEEB1F" w:rsidR="00F87D96" w:rsidRPr="00FA04F1" w:rsidRDefault="00C273B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F87D96" w:rsidRPr="00FA04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067</w:t>
            </w:r>
          </w:p>
        </w:tc>
        <w:tc>
          <w:tcPr>
            <w:tcW w:w="236" w:type="dxa"/>
            <w:noWrap/>
          </w:tcPr>
          <w:p w14:paraId="0E9C9F54" w14:textId="77777777" w:rsidR="00F87D96" w:rsidRPr="00FA04F1" w:rsidRDefault="00F87D9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14:paraId="299917B5" w14:textId="6EB66A9F" w:rsidR="00F87D96" w:rsidRPr="00FA04F1" w:rsidRDefault="00C273B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F87D96" w:rsidRPr="00FA04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067</w:t>
            </w:r>
          </w:p>
        </w:tc>
        <w:tc>
          <w:tcPr>
            <w:tcW w:w="238" w:type="dxa"/>
            <w:noWrap/>
            <w:vAlign w:val="bottom"/>
          </w:tcPr>
          <w:p w14:paraId="712F4B73" w14:textId="77777777" w:rsidR="00F87D96" w:rsidRPr="00FA04F1" w:rsidRDefault="00F87D96" w:rsidP="00F87D96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3E6E6CAB" w14:textId="1C3AAF1B" w:rsidR="00F87D96" w:rsidRPr="00FA04F1" w:rsidRDefault="00C273B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F87D96" w:rsidRPr="00FA04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420</w:t>
            </w:r>
          </w:p>
        </w:tc>
        <w:tc>
          <w:tcPr>
            <w:tcW w:w="236" w:type="dxa"/>
            <w:noWrap/>
            <w:vAlign w:val="bottom"/>
          </w:tcPr>
          <w:p w14:paraId="2D4BB98F" w14:textId="77777777" w:rsidR="00F87D96" w:rsidRPr="00FA04F1" w:rsidRDefault="00F87D9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5" w:type="dxa"/>
            <w:noWrap/>
            <w:vAlign w:val="bottom"/>
          </w:tcPr>
          <w:p w14:paraId="4D1A69D5" w14:textId="7DB60AB1" w:rsidR="00F87D96" w:rsidRPr="00FA04F1" w:rsidRDefault="00C273B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710</w:t>
            </w:r>
          </w:p>
        </w:tc>
        <w:tc>
          <w:tcPr>
            <w:tcW w:w="240" w:type="dxa"/>
            <w:vAlign w:val="bottom"/>
          </w:tcPr>
          <w:p w14:paraId="095AE3C7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7EE10322" w14:textId="6A16BF7C" w:rsidR="00F87D96" w:rsidRPr="00FA04F1" w:rsidRDefault="00C273B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943</w:t>
            </w:r>
          </w:p>
        </w:tc>
        <w:tc>
          <w:tcPr>
            <w:tcW w:w="240" w:type="dxa"/>
            <w:vAlign w:val="bottom"/>
          </w:tcPr>
          <w:p w14:paraId="19423840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6" w:type="dxa"/>
            <w:vAlign w:val="bottom"/>
          </w:tcPr>
          <w:p w14:paraId="1C749D55" w14:textId="0AFAC2A9" w:rsidR="00F87D96" w:rsidRPr="00FA04F1" w:rsidRDefault="00C273B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787</w:t>
            </w:r>
          </w:p>
        </w:tc>
        <w:tc>
          <w:tcPr>
            <w:tcW w:w="270" w:type="dxa"/>
          </w:tcPr>
          <w:p w14:paraId="40C4948E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vAlign w:val="bottom"/>
          </w:tcPr>
          <w:p w14:paraId="5083DAC9" w14:textId="1C6EAC22" w:rsidR="00F87D96" w:rsidRPr="00FA04F1" w:rsidRDefault="00C273B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F87D96" w:rsidRPr="00FA04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845</w:t>
            </w:r>
          </w:p>
        </w:tc>
        <w:tc>
          <w:tcPr>
            <w:tcW w:w="248" w:type="dxa"/>
            <w:vAlign w:val="bottom"/>
          </w:tcPr>
          <w:p w14:paraId="6D6D2AA2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14:paraId="10096BFC" w14:textId="6D4DEBCB" w:rsidR="00F87D96" w:rsidRPr="00FA04F1" w:rsidRDefault="00C273B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F87D96" w:rsidRPr="00FA04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775</w:t>
            </w:r>
          </w:p>
        </w:tc>
        <w:tc>
          <w:tcPr>
            <w:tcW w:w="236" w:type="dxa"/>
          </w:tcPr>
          <w:p w14:paraId="54806203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14:paraId="5C3CE128" w14:textId="66A4038A" w:rsidR="00F87D96" w:rsidRPr="00FA04F1" w:rsidRDefault="00C273B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80</w:t>
            </w:r>
          </w:p>
        </w:tc>
        <w:tc>
          <w:tcPr>
            <w:tcW w:w="270" w:type="dxa"/>
          </w:tcPr>
          <w:p w14:paraId="2696B418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2" w:type="dxa"/>
            <w:vAlign w:val="bottom"/>
          </w:tcPr>
          <w:p w14:paraId="7E87BA28" w14:textId="046C7B8F" w:rsidR="00F87D96" w:rsidRPr="00FA04F1" w:rsidRDefault="00C273B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186</w:t>
            </w:r>
          </w:p>
        </w:tc>
        <w:tc>
          <w:tcPr>
            <w:tcW w:w="236" w:type="dxa"/>
            <w:vAlign w:val="bottom"/>
          </w:tcPr>
          <w:p w14:paraId="37FD8EA3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1555D1AB" w14:textId="5A2E70BF" w:rsidR="00F87D96" w:rsidRPr="00FA04F1" w:rsidRDefault="00C273B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  <w:r w:rsidR="00F87D96" w:rsidRPr="00FA04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C273B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845</w:t>
            </w:r>
          </w:p>
        </w:tc>
        <w:tc>
          <w:tcPr>
            <w:tcW w:w="270" w:type="dxa"/>
          </w:tcPr>
          <w:p w14:paraId="1859476B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3415937C" w14:textId="5F556F5A" w:rsidR="00F87D96" w:rsidRPr="00FA04F1" w:rsidRDefault="00C273B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  <w:r w:rsidR="00F87D96" w:rsidRPr="00FA04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059</w:t>
            </w:r>
          </w:p>
        </w:tc>
      </w:tr>
      <w:tr w:rsidR="00F87D96" w:rsidRPr="00FA04F1" w14:paraId="4E91C73B" w14:textId="77777777" w:rsidTr="001F0EF2">
        <w:trPr>
          <w:trHeight w:val="182"/>
        </w:trPr>
        <w:tc>
          <w:tcPr>
            <w:tcW w:w="2424" w:type="dxa"/>
            <w:noWrap/>
            <w:vAlign w:val="bottom"/>
            <w:hideMark/>
          </w:tcPr>
          <w:p w14:paraId="209E890B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A04F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รายได้ระหว่างส่วนงาน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CFC292F" w14:textId="5F8B2300" w:rsidR="00F87D96" w:rsidRPr="00FA04F1" w:rsidRDefault="00C273B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6" w:type="dxa"/>
            <w:noWrap/>
            <w:vAlign w:val="bottom"/>
          </w:tcPr>
          <w:p w14:paraId="70C4E722" w14:textId="77777777" w:rsidR="00F87D96" w:rsidRPr="00FA04F1" w:rsidRDefault="00F87D96" w:rsidP="00F87D96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CE3F551" w14:textId="6D27E3CC" w:rsidR="00F87D96" w:rsidRPr="00FA04F1" w:rsidRDefault="00C273B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31</w:t>
            </w:r>
          </w:p>
        </w:tc>
        <w:tc>
          <w:tcPr>
            <w:tcW w:w="236" w:type="dxa"/>
          </w:tcPr>
          <w:p w14:paraId="604708E7" w14:textId="77777777" w:rsidR="00F87D96" w:rsidRPr="00FA04F1" w:rsidRDefault="00F87D96" w:rsidP="00F87D96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02D7603" w14:textId="1F43677B" w:rsidR="00F87D96" w:rsidRPr="00FA04F1" w:rsidRDefault="00C273B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80</w:t>
            </w:r>
          </w:p>
        </w:tc>
        <w:tc>
          <w:tcPr>
            <w:tcW w:w="236" w:type="dxa"/>
            <w:noWrap/>
          </w:tcPr>
          <w:p w14:paraId="0B1520BE" w14:textId="77777777" w:rsidR="00F87D96" w:rsidRPr="00FA04F1" w:rsidRDefault="00F87D9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495CFB9" w14:textId="3E539953" w:rsidR="00F87D96" w:rsidRPr="00FA04F1" w:rsidRDefault="00C273B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104</w:t>
            </w:r>
          </w:p>
        </w:tc>
        <w:tc>
          <w:tcPr>
            <w:tcW w:w="238" w:type="dxa"/>
            <w:noWrap/>
            <w:vAlign w:val="bottom"/>
          </w:tcPr>
          <w:p w14:paraId="424EB69C" w14:textId="77777777" w:rsidR="00F87D96" w:rsidRPr="00FA04F1" w:rsidRDefault="00F87D96" w:rsidP="00F87D96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0C066AC" w14:textId="339BF53D" w:rsidR="00F87D96" w:rsidRPr="00FA04F1" w:rsidRDefault="00C273B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59</w:t>
            </w:r>
          </w:p>
        </w:tc>
        <w:tc>
          <w:tcPr>
            <w:tcW w:w="236" w:type="dxa"/>
            <w:noWrap/>
          </w:tcPr>
          <w:p w14:paraId="502FB2D2" w14:textId="77777777" w:rsidR="00F87D96" w:rsidRPr="00FA04F1" w:rsidRDefault="00F87D9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0EBF010" w14:textId="29603314" w:rsidR="00F87D96" w:rsidRPr="00FA04F1" w:rsidRDefault="00C273B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54</w:t>
            </w:r>
          </w:p>
        </w:tc>
        <w:tc>
          <w:tcPr>
            <w:tcW w:w="240" w:type="dxa"/>
            <w:vAlign w:val="bottom"/>
          </w:tcPr>
          <w:p w14:paraId="0665847C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984762" w14:textId="6E1CDBD4" w:rsidR="00F87D96" w:rsidRPr="00FA04F1" w:rsidRDefault="00C273B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74</w:t>
            </w:r>
          </w:p>
        </w:tc>
        <w:tc>
          <w:tcPr>
            <w:tcW w:w="240" w:type="dxa"/>
            <w:vAlign w:val="bottom"/>
          </w:tcPr>
          <w:p w14:paraId="0FF77F9A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E6FA4F" w14:textId="346D7959" w:rsidR="00F87D96" w:rsidRPr="00FA04F1" w:rsidRDefault="00C273B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28</w:t>
            </w:r>
          </w:p>
        </w:tc>
        <w:tc>
          <w:tcPr>
            <w:tcW w:w="270" w:type="dxa"/>
          </w:tcPr>
          <w:p w14:paraId="4C1D677D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18087E" w14:textId="74EB9A88" w:rsidR="00F87D96" w:rsidRPr="00FA04F1" w:rsidRDefault="00C273B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32</w:t>
            </w:r>
          </w:p>
        </w:tc>
        <w:tc>
          <w:tcPr>
            <w:tcW w:w="248" w:type="dxa"/>
          </w:tcPr>
          <w:p w14:paraId="780A9AB1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DD7F19" w14:textId="31CCF226" w:rsidR="00F87D96" w:rsidRPr="00FA04F1" w:rsidRDefault="00C273B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65</w:t>
            </w:r>
          </w:p>
        </w:tc>
        <w:tc>
          <w:tcPr>
            <w:tcW w:w="236" w:type="dxa"/>
          </w:tcPr>
          <w:p w14:paraId="5161B33B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25AD69" w14:textId="46B4DC5B" w:rsidR="00F87D96" w:rsidRPr="00FA04F1" w:rsidRDefault="00C273B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70" w:type="dxa"/>
          </w:tcPr>
          <w:p w14:paraId="3C7A59DB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D5EFB0" w14:textId="102496EC" w:rsidR="00F87D96" w:rsidRPr="00FA04F1" w:rsidRDefault="00C273B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34</w:t>
            </w:r>
          </w:p>
        </w:tc>
        <w:tc>
          <w:tcPr>
            <w:tcW w:w="236" w:type="dxa"/>
          </w:tcPr>
          <w:p w14:paraId="76591790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E9ED57" w14:textId="152E4B5D" w:rsidR="00F87D96" w:rsidRPr="00FA04F1" w:rsidRDefault="00C273B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255</w:t>
            </w:r>
          </w:p>
        </w:tc>
        <w:tc>
          <w:tcPr>
            <w:tcW w:w="270" w:type="dxa"/>
          </w:tcPr>
          <w:p w14:paraId="73431086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DDD06D" w14:textId="261863A3" w:rsidR="00F87D96" w:rsidRPr="00FA04F1" w:rsidRDefault="00C273B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316</w:t>
            </w:r>
          </w:p>
        </w:tc>
      </w:tr>
      <w:tr w:rsidR="00F87D96" w:rsidRPr="00FA04F1" w14:paraId="58166242" w14:textId="77777777" w:rsidTr="001F0EF2">
        <w:trPr>
          <w:trHeight w:val="154"/>
        </w:trPr>
        <w:tc>
          <w:tcPr>
            <w:tcW w:w="2424" w:type="dxa"/>
            <w:vAlign w:val="bottom"/>
            <w:hideMark/>
          </w:tcPr>
          <w:p w14:paraId="4994EFFC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A04F1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รวมรายได้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C7704F" w14:textId="285AA876" w:rsidR="00F87D96" w:rsidRPr="00FA04F1" w:rsidRDefault="00C273B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F87D96" w:rsidRPr="00FA04F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C273B6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lang w:eastAsia="zh-CN"/>
              </w:rPr>
              <w:t>496</w:t>
            </w:r>
          </w:p>
        </w:tc>
        <w:tc>
          <w:tcPr>
            <w:tcW w:w="236" w:type="dxa"/>
            <w:vAlign w:val="bottom"/>
          </w:tcPr>
          <w:p w14:paraId="0B2C77C5" w14:textId="77777777" w:rsidR="00F87D96" w:rsidRPr="00FA04F1" w:rsidRDefault="00F87D96" w:rsidP="00F87D96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FB77CA" w14:textId="1FC3856A" w:rsidR="00F87D96" w:rsidRPr="00FA04F1" w:rsidRDefault="00C273B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F87D96" w:rsidRPr="00FA04F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565</w:t>
            </w:r>
          </w:p>
        </w:tc>
        <w:tc>
          <w:tcPr>
            <w:tcW w:w="236" w:type="dxa"/>
          </w:tcPr>
          <w:p w14:paraId="212F5534" w14:textId="77777777" w:rsidR="00F87D96" w:rsidRPr="00FA04F1" w:rsidRDefault="00F87D96" w:rsidP="00F87D9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E4770C" w14:textId="45023021" w:rsidR="00F87D96" w:rsidRPr="00FA04F1" w:rsidRDefault="00C273B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F87D96" w:rsidRPr="00FA04F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147</w:t>
            </w:r>
          </w:p>
        </w:tc>
        <w:tc>
          <w:tcPr>
            <w:tcW w:w="236" w:type="dxa"/>
          </w:tcPr>
          <w:p w14:paraId="6AB7C1F3" w14:textId="77777777" w:rsidR="00F87D96" w:rsidRPr="00FA04F1" w:rsidRDefault="00F87D9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988921" w14:textId="32FB0E06" w:rsidR="00F87D96" w:rsidRPr="00FA04F1" w:rsidRDefault="00C273B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F87D96" w:rsidRPr="00FA04F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171</w:t>
            </w:r>
          </w:p>
        </w:tc>
        <w:tc>
          <w:tcPr>
            <w:tcW w:w="238" w:type="dxa"/>
            <w:vAlign w:val="bottom"/>
          </w:tcPr>
          <w:p w14:paraId="44D18883" w14:textId="77777777" w:rsidR="00F87D96" w:rsidRPr="00FA04F1" w:rsidRDefault="00F87D96" w:rsidP="00F87D9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6ED50B" w14:textId="6F555313" w:rsidR="00F87D96" w:rsidRPr="00FA04F1" w:rsidRDefault="00C273B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F87D96" w:rsidRPr="00FA04F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</w:t>
            </w:r>
            <w:r w:rsidRPr="00C273B6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lang w:eastAsia="zh-CN"/>
              </w:rPr>
              <w:t>7</w:t>
            </w: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36" w:type="dxa"/>
          </w:tcPr>
          <w:p w14:paraId="77EFDD76" w14:textId="77777777" w:rsidR="00F87D96" w:rsidRPr="00FA04F1" w:rsidRDefault="00F87D9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0FE93C" w14:textId="153A2C5B" w:rsidR="00F87D96" w:rsidRPr="00FA04F1" w:rsidRDefault="00C273B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764</w:t>
            </w:r>
          </w:p>
        </w:tc>
        <w:tc>
          <w:tcPr>
            <w:tcW w:w="240" w:type="dxa"/>
            <w:vAlign w:val="bottom"/>
          </w:tcPr>
          <w:p w14:paraId="257375E5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7E9686" w14:textId="0007A806" w:rsidR="00F87D96" w:rsidRPr="00FA04F1" w:rsidRDefault="00C273B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F87D96" w:rsidRPr="00FA04F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017</w:t>
            </w:r>
          </w:p>
        </w:tc>
        <w:tc>
          <w:tcPr>
            <w:tcW w:w="240" w:type="dxa"/>
            <w:vAlign w:val="bottom"/>
          </w:tcPr>
          <w:p w14:paraId="686185B1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52D08A" w14:textId="177ED780" w:rsidR="00F87D96" w:rsidRPr="00FA04F1" w:rsidRDefault="00C273B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815</w:t>
            </w:r>
          </w:p>
        </w:tc>
        <w:tc>
          <w:tcPr>
            <w:tcW w:w="270" w:type="dxa"/>
          </w:tcPr>
          <w:p w14:paraId="0416ED91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A48653" w14:textId="312B783E" w:rsidR="00F87D96" w:rsidRPr="00FA04F1" w:rsidRDefault="00C273B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F87D96" w:rsidRPr="00FA04F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877</w:t>
            </w:r>
          </w:p>
        </w:tc>
        <w:tc>
          <w:tcPr>
            <w:tcW w:w="248" w:type="dxa"/>
          </w:tcPr>
          <w:p w14:paraId="08C224A3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0445ED" w14:textId="76B55446" w:rsidR="00F87D96" w:rsidRPr="00FA04F1" w:rsidRDefault="00C273B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F87D96" w:rsidRPr="00FA04F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840</w:t>
            </w:r>
          </w:p>
        </w:tc>
        <w:tc>
          <w:tcPr>
            <w:tcW w:w="236" w:type="dxa"/>
          </w:tcPr>
          <w:p w14:paraId="0DFB5E3B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5ABBB2" w14:textId="52897C71" w:rsidR="00F87D96" w:rsidRPr="00FA04F1" w:rsidRDefault="00C273B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84</w:t>
            </w:r>
          </w:p>
        </w:tc>
        <w:tc>
          <w:tcPr>
            <w:tcW w:w="270" w:type="dxa"/>
          </w:tcPr>
          <w:p w14:paraId="56DF99B1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180938" w14:textId="2D3445E5" w:rsidR="00F87D96" w:rsidRPr="00FA04F1" w:rsidRDefault="00C273B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220</w:t>
            </w:r>
          </w:p>
        </w:tc>
        <w:tc>
          <w:tcPr>
            <w:tcW w:w="236" w:type="dxa"/>
          </w:tcPr>
          <w:p w14:paraId="44269517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3274D7" w14:textId="2CBB5924" w:rsidR="00F87D96" w:rsidRPr="00FA04F1" w:rsidRDefault="00C273B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lang w:eastAsia="zh-CN"/>
              </w:rPr>
              <w:t>8</w:t>
            </w:r>
            <w:r w:rsidR="00F87D96" w:rsidRPr="00FA04F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C273B6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270" w:type="dxa"/>
          </w:tcPr>
          <w:p w14:paraId="05B91BA6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6663FB" w14:textId="65CA8E3A" w:rsidR="00F87D96" w:rsidRPr="00FA04F1" w:rsidRDefault="00C273B6" w:rsidP="00F87D96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</w:t>
            </w:r>
            <w:r w:rsidR="00F87D96" w:rsidRPr="00FA04F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375</w:t>
            </w:r>
          </w:p>
        </w:tc>
      </w:tr>
      <w:tr w:rsidR="00190B83" w:rsidRPr="00FA04F1" w14:paraId="3516EA25" w14:textId="77777777" w:rsidTr="001F0EF2">
        <w:trPr>
          <w:trHeight w:val="30"/>
        </w:trPr>
        <w:tc>
          <w:tcPr>
            <w:tcW w:w="2424" w:type="dxa"/>
            <w:noWrap/>
            <w:vAlign w:val="bottom"/>
          </w:tcPr>
          <w:p w14:paraId="6DC46227" w14:textId="77777777" w:rsidR="00190B83" w:rsidRPr="00FA04F1" w:rsidRDefault="00190B83" w:rsidP="000825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1F66CC1" w14:textId="77777777" w:rsidR="00190B83" w:rsidRPr="00FA04F1" w:rsidRDefault="00190B83" w:rsidP="0008256C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5B6E1E3" w14:textId="77777777" w:rsidR="00190B83" w:rsidRPr="00FA04F1" w:rsidRDefault="00190B83" w:rsidP="000825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40476AA" w14:textId="77777777" w:rsidR="00190B83" w:rsidRPr="00FA04F1" w:rsidRDefault="00190B83" w:rsidP="0008256C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4A49303F" w14:textId="77777777" w:rsidR="00190B83" w:rsidRPr="00FA04F1" w:rsidRDefault="00190B83" w:rsidP="000825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</w:tcPr>
          <w:p w14:paraId="74CCCE94" w14:textId="77777777" w:rsidR="00190B83" w:rsidRPr="00FA04F1" w:rsidRDefault="00190B83" w:rsidP="0008256C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701E00F8" w14:textId="77777777" w:rsidR="00190B83" w:rsidRPr="00FA04F1" w:rsidRDefault="00190B83" w:rsidP="000825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</w:tcPr>
          <w:p w14:paraId="4A181803" w14:textId="77777777" w:rsidR="00190B83" w:rsidRPr="00FA04F1" w:rsidRDefault="00190B83" w:rsidP="0008256C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8" w:type="dxa"/>
            <w:noWrap/>
          </w:tcPr>
          <w:p w14:paraId="195E16EA" w14:textId="77777777" w:rsidR="00190B83" w:rsidRPr="00FA04F1" w:rsidRDefault="00190B83" w:rsidP="000825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9A1D118" w14:textId="77777777" w:rsidR="00190B83" w:rsidRPr="00FA04F1" w:rsidRDefault="00190B83" w:rsidP="0008256C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5FDF6780" w14:textId="77777777" w:rsidR="00190B83" w:rsidRPr="00FA04F1" w:rsidRDefault="00190B83" w:rsidP="000825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89274EA" w14:textId="77777777" w:rsidR="00190B83" w:rsidRPr="00FA04F1" w:rsidRDefault="00190B83" w:rsidP="0008256C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0" w:type="dxa"/>
          </w:tcPr>
          <w:p w14:paraId="459BFF90" w14:textId="77777777" w:rsidR="00190B83" w:rsidRPr="00FA04F1" w:rsidRDefault="00190B83" w:rsidP="0008256C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CA806E4" w14:textId="77777777" w:rsidR="00190B83" w:rsidRPr="00FA04F1" w:rsidRDefault="00190B83" w:rsidP="0008256C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0" w:type="dxa"/>
            <w:vAlign w:val="bottom"/>
          </w:tcPr>
          <w:p w14:paraId="251D088F" w14:textId="77777777" w:rsidR="00190B83" w:rsidRPr="00FA04F1" w:rsidRDefault="00190B83" w:rsidP="0008256C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5DE2479" w14:textId="77777777" w:rsidR="00190B83" w:rsidRPr="00FA04F1" w:rsidRDefault="00190B83" w:rsidP="0008256C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162A1D96" w14:textId="77777777" w:rsidR="00190B83" w:rsidRPr="00FA04F1" w:rsidRDefault="00190B83" w:rsidP="0008256C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8BDBEFC" w14:textId="77777777" w:rsidR="00190B83" w:rsidRPr="00FA04F1" w:rsidRDefault="00190B83" w:rsidP="0008256C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8" w:type="dxa"/>
          </w:tcPr>
          <w:p w14:paraId="5254ABED" w14:textId="77777777" w:rsidR="00190B83" w:rsidRPr="00FA04F1" w:rsidRDefault="00190B83" w:rsidP="0008256C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5548FE5" w14:textId="77777777" w:rsidR="00190B83" w:rsidRPr="00FA04F1" w:rsidRDefault="00190B83" w:rsidP="0008256C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68211423" w14:textId="77777777" w:rsidR="00190B83" w:rsidRPr="00FA04F1" w:rsidRDefault="00190B83" w:rsidP="0008256C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80E7BA6" w14:textId="77777777" w:rsidR="00190B83" w:rsidRPr="00FA04F1" w:rsidRDefault="00190B83" w:rsidP="0008256C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3EAA6F97" w14:textId="77777777" w:rsidR="00190B83" w:rsidRPr="00FA04F1" w:rsidRDefault="00190B83" w:rsidP="0008256C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59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B87B6FE" w14:textId="77777777" w:rsidR="00190B83" w:rsidRPr="00FA04F1" w:rsidRDefault="00190B83" w:rsidP="0008256C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1083FE86" w14:textId="77777777" w:rsidR="00190B83" w:rsidRPr="00FA04F1" w:rsidRDefault="00190B83" w:rsidP="0008256C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2C822C3" w14:textId="77777777" w:rsidR="00190B83" w:rsidRPr="00FA04F1" w:rsidRDefault="00190B83" w:rsidP="0008256C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42EA62A3" w14:textId="77777777" w:rsidR="00190B83" w:rsidRPr="00FA04F1" w:rsidRDefault="00190B83" w:rsidP="0008256C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4D6F237" w14:textId="77777777" w:rsidR="00190B83" w:rsidRPr="00FA04F1" w:rsidRDefault="00190B83" w:rsidP="0008256C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190B83" w:rsidRPr="00FA04F1" w14:paraId="33465A92" w14:textId="77777777" w:rsidTr="001F0EF2">
        <w:trPr>
          <w:trHeight w:val="60"/>
        </w:trPr>
        <w:tc>
          <w:tcPr>
            <w:tcW w:w="2424" w:type="dxa"/>
            <w:noWrap/>
            <w:vAlign w:val="bottom"/>
            <w:hideMark/>
          </w:tcPr>
          <w:p w14:paraId="4B214FD4" w14:textId="77777777" w:rsidR="00190B83" w:rsidRPr="00FA04F1" w:rsidRDefault="00190B83" w:rsidP="000825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FA04F1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การจำแนกรายได้</w:t>
            </w:r>
          </w:p>
        </w:tc>
        <w:tc>
          <w:tcPr>
            <w:tcW w:w="724" w:type="dxa"/>
            <w:noWrap/>
            <w:vAlign w:val="bottom"/>
          </w:tcPr>
          <w:p w14:paraId="58004F4E" w14:textId="77777777" w:rsidR="00190B83" w:rsidRPr="00FA04F1" w:rsidRDefault="00190B83" w:rsidP="0008256C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1EEF54A1" w14:textId="77777777" w:rsidR="00190B83" w:rsidRPr="00FA04F1" w:rsidRDefault="00190B83" w:rsidP="000825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5" w:type="dxa"/>
            <w:noWrap/>
            <w:vAlign w:val="bottom"/>
          </w:tcPr>
          <w:p w14:paraId="5E8E708A" w14:textId="77777777" w:rsidR="00190B83" w:rsidRPr="00FA04F1" w:rsidRDefault="00190B83" w:rsidP="0008256C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198045FC" w14:textId="77777777" w:rsidR="00190B83" w:rsidRPr="00FA04F1" w:rsidRDefault="00190B83" w:rsidP="000825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</w:tcPr>
          <w:p w14:paraId="6909A4F1" w14:textId="77777777" w:rsidR="00190B83" w:rsidRPr="00FA04F1" w:rsidRDefault="00190B83" w:rsidP="0008256C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3209ADEF" w14:textId="77777777" w:rsidR="00190B83" w:rsidRPr="00FA04F1" w:rsidRDefault="00190B83" w:rsidP="000825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</w:tcPr>
          <w:p w14:paraId="38627162" w14:textId="77777777" w:rsidR="00190B83" w:rsidRPr="00FA04F1" w:rsidRDefault="00190B83" w:rsidP="0008256C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8" w:type="dxa"/>
            <w:noWrap/>
          </w:tcPr>
          <w:p w14:paraId="33A481FC" w14:textId="77777777" w:rsidR="00190B83" w:rsidRPr="00FA04F1" w:rsidRDefault="00190B83" w:rsidP="000825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491B8207" w14:textId="77777777" w:rsidR="00190B83" w:rsidRPr="00FA04F1" w:rsidRDefault="00190B83" w:rsidP="0008256C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3F582C72" w14:textId="77777777" w:rsidR="00190B83" w:rsidRPr="00FA04F1" w:rsidRDefault="00190B83" w:rsidP="000825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dxa"/>
            <w:noWrap/>
            <w:vAlign w:val="bottom"/>
          </w:tcPr>
          <w:p w14:paraId="34ADEC74" w14:textId="77777777" w:rsidR="00190B83" w:rsidRPr="00FA04F1" w:rsidRDefault="00190B83" w:rsidP="0008256C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0" w:type="dxa"/>
          </w:tcPr>
          <w:p w14:paraId="0F54EC38" w14:textId="77777777" w:rsidR="00190B83" w:rsidRPr="00FA04F1" w:rsidRDefault="00190B83" w:rsidP="0008256C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47F6DE29" w14:textId="77777777" w:rsidR="00190B83" w:rsidRPr="00FA04F1" w:rsidRDefault="00190B83" w:rsidP="0008256C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0" w:type="dxa"/>
            <w:vAlign w:val="bottom"/>
          </w:tcPr>
          <w:p w14:paraId="64B59F1D" w14:textId="77777777" w:rsidR="00190B83" w:rsidRPr="00FA04F1" w:rsidRDefault="00190B83" w:rsidP="0008256C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6" w:type="dxa"/>
            <w:vAlign w:val="bottom"/>
          </w:tcPr>
          <w:p w14:paraId="26A5FBAC" w14:textId="77777777" w:rsidR="00190B83" w:rsidRPr="00FA04F1" w:rsidRDefault="00190B83" w:rsidP="0008256C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48B4AAAF" w14:textId="77777777" w:rsidR="00190B83" w:rsidRPr="00FA04F1" w:rsidRDefault="00190B83" w:rsidP="0008256C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vAlign w:val="bottom"/>
          </w:tcPr>
          <w:p w14:paraId="5604D410" w14:textId="77777777" w:rsidR="00190B83" w:rsidRPr="00FA04F1" w:rsidRDefault="00190B83" w:rsidP="0008256C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8" w:type="dxa"/>
          </w:tcPr>
          <w:p w14:paraId="12485783" w14:textId="77777777" w:rsidR="00190B83" w:rsidRPr="00FA04F1" w:rsidRDefault="00190B83" w:rsidP="0008256C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7C51ED11" w14:textId="77777777" w:rsidR="00190B83" w:rsidRPr="00FA04F1" w:rsidRDefault="00190B83" w:rsidP="0008256C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6E009305" w14:textId="77777777" w:rsidR="00190B83" w:rsidRPr="00FA04F1" w:rsidRDefault="00190B83" w:rsidP="0008256C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</w:tcPr>
          <w:p w14:paraId="27150BBF" w14:textId="77777777" w:rsidR="00190B83" w:rsidRPr="00FA04F1" w:rsidRDefault="00190B83" w:rsidP="0008256C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6D706BA3" w14:textId="77777777" w:rsidR="00190B83" w:rsidRPr="00FA04F1" w:rsidRDefault="00190B83" w:rsidP="0008256C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592" w:type="dxa"/>
          </w:tcPr>
          <w:p w14:paraId="0CDE3079" w14:textId="77777777" w:rsidR="00190B83" w:rsidRPr="00FA04F1" w:rsidRDefault="00190B83" w:rsidP="0008256C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42F646EE" w14:textId="77777777" w:rsidR="00190B83" w:rsidRPr="00FA04F1" w:rsidRDefault="00190B83" w:rsidP="0008256C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</w:tcPr>
          <w:p w14:paraId="7D0C0268" w14:textId="77777777" w:rsidR="00190B83" w:rsidRPr="00FA04F1" w:rsidRDefault="00190B83" w:rsidP="0008256C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50C549D7" w14:textId="77777777" w:rsidR="00190B83" w:rsidRPr="00FA04F1" w:rsidRDefault="00190B83" w:rsidP="0008256C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0" w:type="dxa"/>
          </w:tcPr>
          <w:p w14:paraId="3BAE92E6" w14:textId="77777777" w:rsidR="00190B83" w:rsidRPr="00FA04F1" w:rsidRDefault="00190B83" w:rsidP="0008256C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190B83" w:rsidRPr="00FA04F1" w14:paraId="16B7B06E" w14:textId="77777777" w:rsidTr="001F0EF2">
        <w:trPr>
          <w:trHeight w:val="155"/>
        </w:trPr>
        <w:tc>
          <w:tcPr>
            <w:tcW w:w="2424" w:type="dxa"/>
            <w:noWrap/>
            <w:vAlign w:val="bottom"/>
            <w:hideMark/>
          </w:tcPr>
          <w:p w14:paraId="2D0D64CA" w14:textId="77777777" w:rsidR="00190B83" w:rsidRPr="00FA04F1" w:rsidRDefault="00190B83" w:rsidP="000825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FA04F1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ประเภทของสินค้าและบริการหลัก</w:t>
            </w:r>
          </w:p>
        </w:tc>
        <w:tc>
          <w:tcPr>
            <w:tcW w:w="724" w:type="dxa"/>
            <w:noWrap/>
            <w:vAlign w:val="bottom"/>
          </w:tcPr>
          <w:p w14:paraId="75E05360" w14:textId="77777777" w:rsidR="00190B83" w:rsidRPr="00FA04F1" w:rsidRDefault="00190B83" w:rsidP="0008256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39EB7A58" w14:textId="77777777" w:rsidR="00190B83" w:rsidRPr="00FA04F1" w:rsidRDefault="00190B83" w:rsidP="000825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5" w:type="dxa"/>
            <w:noWrap/>
            <w:vAlign w:val="bottom"/>
          </w:tcPr>
          <w:p w14:paraId="19C14E2C" w14:textId="77777777" w:rsidR="00190B83" w:rsidRPr="00FA04F1" w:rsidRDefault="00190B83" w:rsidP="0008256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27E0BD69" w14:textId="77777777" w:rsidR="00190B83" w:rsidRPr="00FA04F1" w:rsidRDefault="00190B83" w:rsidP="000825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73CF2D4C" w14:textId="77777777" w:rsidR="00190B83" w:rsidRPr="00FA04F1" w:rsidRDefault="00190B83" w:rsidP="0008256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6E09B9BD" w14:textId="77777777" w:rsidR="00190B83" w:rsidRPr="00FA04F1" w:rsidRDefault="00190B83" w:rsidP="000825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06276EB1" w14:textId="77777777" w:rsidR="00190B83" w:rsidRPr="00FA04F1" w:rsidRDefault="00190B83" w:rsidP="0008256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8" w:type="dxa"/>
            <w:noWrap/>
            <w:vAlign w:val="bottom"/>
          </w:tcPr>
          <w:p w14:paraId="31CE267D" w14:textId="77777777" w:rsidR="00190B83" w:rsidRPr="00FA04F1" w:rsidRDefault="00190B83" w:rsidP="000825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4CA74700" w14:textId="77777777" w:rsidR="00190B83" w:rsidRPr="00FA04F1" w:rsidRDefault="00190B83" w:rsidP="0008256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485BB0AD" w14:textId="77777777" w:rsidR="00190B83" w:rsidRPr="00FA04F1" w:rsidRDefault="00190B83" w:rsidP="000825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dxa"/>
            <w:noWrap/>
            <w:vAlign w:val="bottom"/>
          </w:tcPr>
          <w:p w14:paraId="0095C959" w14:textId="77777777" w:rsidR="00190B83" w:rsidRPr="00FA04F1" w:rsidRDefault="00190B83" w:rsidP="0008256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0" w:type="dxa"/>
            <w:vAlign w:val="bottom"/>
          </w:tcPr>
          <w:p w14:paraId="0D5A0F69" w14:textId="77777777" w:rsidR="00190B83" w:rsidRPr="00FA04F1" w:rsidRDefault="00190B83" w:rsidP="0008256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530DEBD6" w14:textId="77777777" w:rsidR="00190B83" w:rsidRPr="00FA04F1" w:rsidRDefault="00190B83" w:rsidP="0008256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0" w:type="dxa"/>
            <w:vAlign w:val="bottom"/>
          </w:tcPr>
          <w:p w14:paraId="581D5B07" w14:textId="77777777" w:rsidR="00190B83" w:rsidRPr="00FA04F1" w:rsidRDefault="00190B83" w:rsidP="0008256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6" w:type="dxa"/>
            <w:vAlign w:val="bottom"/>
          </w:tcPr>
          <w:p w14:paraId="7939FB73" w14:textId="77777777" w:rsidR="00190B83" w:rsidRPr="00FA04F1" w:rsidRDefault="00190B83" w:rsidP="0008256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407057CC" w14:textId="77777777" w:rsidR="00190B83" w:rsidRPr="00FA04F1" w:rsidRDefault="00190B83" w:rsidP="0008256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vAlign w:val="bottom"/>
          </w:tcPr>
          <w:p w14:paraId="30E5120A" w14:textId="77777777" w:rsidR="00190B83" w:rsidRPr="00FA04F1" w:rsidRDefault="00190B83" w:rsidP="0008256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8" w:type="dxa"/>
            <w:vAlign w:val="bottom"/>
          </w:tcPr>
          <w:p w14:paraId="5EF1D6CF" w14:textId="77777777" w:rsidR="00190B83" w:rsidRPr="00FA04F1" w:rsidRDefault="00190B83" w:rsidP="0008256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7ECAA07B" w14:textId="77777777" w:rsidR="00190B83" w:rsidRPr="00FA04F1" w:rsidRDefault="00190B83" w:rsidP="0008256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3E7B945B" w14:textId="77777777" w:rsidR="00190B83" w:rsidRPr="00FA04F1" w:rsidRDefault="00190B83" w:rsidP="0008256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25F742B3" w14:textId="77777777" w:rsidR="00190B83" w:rsidRPr="00FA04F1" w:rsidRDefault="00190B83" w:rsidP="0008256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19C68620" w14:textId="77777777" w:rsidR="00190B83" w:rsidRPr="00FA04F1" w:rsidRDefault="00190B83" w:rsidP="0008256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592" w:type="dxa"/>
            <w:vAlign w:val="bottom"/>
          </w:tcPr>
          <w:p w14:paraId="70143CD5" w14:textId="77777777" w:rsidR="00190B83" w:rsidRPr="00FA04F1" w:rsidRDefault="00190B83" w:rsidP="0008256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536EB4F5" w14:textId="77777777" w:rsidR="00190B83" w:rsidRPr="00FA04F1" w:rsidRDefault="00190B83" w:rsidP="0008256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59210553" w14:textId="77777777" w:rsidR="00190B83" w:rsidRPr="00FA04F1" w:rsidRDefault="00190B83" w:rsidP="0008256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62D637B0" w14:textId="77777777" w:rsidR="00190B83" w:rsidRPr="00FA04F1" w:rsidRDefault="00190B83" w:rsidP="0008256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0" w:type="dxa"/>
            <w:vAlign w:val="bottom"/>
          </w:tcPr>
          <w:p w14:paraId="4F23426A" w14:textId="77777777" w:rsidR="00190B83" w:rsidRPr="00FA04F1" w:rsidRDefault="00190B83" w:rsidP="0008256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F87D96" w:rsidRPr="00FA04F1" w14:paraId="4D23958F" w14:textId="77777777" w:rsidTr="001F0EF2">
        <w:trPr>
          <w:trHeight w:val="470"/>
        </w:trPr>
        <w:tc>
          <w:tcPr>
            <w:tcW w:w="2424" w:type="dxa"/>
            <w:noWrap/>
            <w:vAlign w:val="bottom"/>
            <w:hideMark/>
          </w:tcPr>
          <w:p w14:paraId="1FF83039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A04F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สินค้าอุปโภคบริโภค</w:t>
            </w:r>
          </w:p>
          <w:p w14:paraId="0F5EC065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A04F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FA04F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และเคมีภัณฑ์</w:t>
            </w:r>
          </w:p>
        </w:tc>
        <w:tc>
          <w:tcPr>
            <w:tcW w:w="724" w:type="dxa"/>
            <w:noWrap/>
            <w:vAlign w:val="bottom"/>
          </w:tcPr>
          <w:p w14:paraId="41079352" w14:textId="77FD1F48" w:rsidR="00F87D96" w:rsidRPr="00FA04F1" w:rsidRDefault="00F87D96" w:rsidP="00F87D9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FA04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5AAB8635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5" w:type="dxa"/>
            <w:noWrap/>
            <w:vAlign w:val="bottom"/>
          </w:tcPr>
          <w:p w14:paraId="01487BCB" w14:textId="329A65E4" w:rsidR="00F87D96" w:rsidRPr="00FA04F1" w:rsidRDefault="00F87D96" w:rsidP="00F87D9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A04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54C1DABC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2BF13CC9" w14:textId="0552F8B0" w:rsidR="00F87D96" w:rsidRPr="00FA04F1" w:rsidRDefault="00F87D96" w:rsidP="00F87D9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FA04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60B5ABD5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348DE8CA" w14:textId="3F069488" w:rsidR="00F87D96" w:rsidRPr="00FA04F1" w:rsidRDefault="00F87D96" w:rsidP="00F87D9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FA04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8" w:type="dxa"/>
            <w:noWrap/>
            <w:vAlign w:val="bottom"/>
          </w:tcPr>
          <w:p w14:paraId="43286220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7F49502B" w14:textId="25A424BA" w:rsidR="00F87D96" w:rsidRPr="00FA04F1" w:rsidRDefault="00F87D96" w:rsidP="00F87D9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FA04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3A958D10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dxa"/>
            <w:noWrap/>
            <w:vAlign w:val="bottom"/>
          </w:tcPr>
          <w:p w14:paraId="16517A01" w14:textId="1C1FCED6" w:rsidR="00F87D96" w:rsidRPr="00FA04F1" w:rsidRDefault="00F87D96" w:rsidP="00F87D9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FA04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40" w:type="dxa"/>
            <w:vAlign w:val="bottom"/>
          </w:tcPr>
          <w:p w14:paraId="4EC22E03" w14:textId="77777777" w:rsidR="00F87D96" w:rsidRPr="00FA04F1" w:rsidRDefault="00F87D96" w:rsidP="00F87D9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0A6C0508" w14:textId="655FDA14" w:rsidR="00F87D96" w:rsidRPr="00FA04F1" w:rsidRDefault="00F87D96" w:rsidP="00F87D9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FA04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40" w:type="dxa"/>
            <w:vAlign w:val="bottom"/>
          </w:tcPr>
          <w:p w14:paraId="6D09B282" w14:textId="77777777" w:rsidR="00F87D96" w:rsidRPr="00FA04F1" w:rsidRDefault="00F87D96" w:rsidP="00F87D9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6" w:type="dxa"/>
            <w:vAlign w:val="bottom"/>
          </w:tcPr>
          <w:p w14:paraId="281224AE" w14:textId="4E1A0703" w:rsidR="00F87D96" w:rsidRPr="00FA04F1" w:rsidRDefault="00F87D96" w:rsidP="00F87D9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FA04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5B160000" w14:textId="77777777" w:rsidR="00F87D96" w:rsidRPr="00FA04F1" w:rsidRDefault="00F87D96" w:rsidP="00F87D9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vAlign w:val="bottom"/>
          </w:tcPr>
          <w:p w14:paraId="760AE334" w14:textId="79E9F189" w:rsidR="00F87D96" w:rsidRPr="00FA04F1" w:rsidRDefault="00C273B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F87D96" w:rsidRPr="00FA04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,</w:t>
            </w: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706</w:t>
            </w:r>
          </w:p>
        </w:tc>
        <w:tc>
          <w:tcPr>
            <w:tcW w:w="248" w:type="dxa"/>
            <w:vAlign w:val="bottom"/>
          </w:tcPr>
          <w:p w14:paraId="1ABB2E9D" w14:textId="77777777" w:rsidR="00F87D96" w:rsidRPr="00FA04F1" w:rsidRDefault="00F87D96" w:rsidP="00F87D9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19F80618" w14:textId="2C51B532" w:rsidR="00F87D96" w:rsidRPr="00FA04F1" w:rsidRDefault="00C273B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F87D96" w:rsidRPr="00FA04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,</w:t>
            </w: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548</w:t>
            </w:r>
          </w:p>
        </w:tc>
        <w:tc>
          <w:tcPr>
            <w:tcW w:w="236" w:type="dxa"/>
            <w:vAlign w:val="bottom"/>
          </w:tcPr>
          <w:p w14:paraId="5B0E7E04" w14:textId="77777777" w:rsidR="00F87D96" w:rsidRPr="00FA04F1" w:rsidRDefault="00F87D9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56053B3D" w14:textId="6E1E8CEE" w:rsidR="00F87D96" w:rsidRPr="00FA04F1" w:rsidRDefault="00F87D96" w:rsidP="00F87D9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A04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21BE808F" w14:textId="77777777" w:rsidR="00F87D96" w:rsidRPr="00FA04F1" w:rsidRDefault="00F87D9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2" w:type="dxa"/>
            <w:vAlign w:val="bottom"/>
          </w:tcPr>
          <w:p w14:paraId="2456A8EB" w14:textId="2837C9D2" w:rsidR="00F87D96" w:rsidRPr="00FA04F1" w:rsidRDefault="00F87D96" w:rsidP="00F87D9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A04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2B9B1757" w14:textId="77777777" w:rsidR="00F87D96" w:rsidRPr="00FA04F1" w:rsidRDefault="00F87D9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77DB2185" w14:textId="2DEE92D3" w:rsidR="00F87D96" w:rsidRPr="00FA04F1" w:rsidRDefault="00C273B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F87D96" w:rsidRPr="00FA04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706</w:t>
            </w:r>
          </w:p>
        </w:tc>
        <w:tc>
          <w:tcPr>
            <w:tcW w:w="270" w:type="dxa"/>
            <w:vAlign w:val="bottom"/>
          </w:tcPr>
          <w:p w14:paraId="2CA1DF02" w14:textId="77777777" w:rsidR="00F87D96" w:rsidRPr="00FA04F1" w:rsidRDefault="00F87D9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58F51496" w14:textId="20714B3A" w:rsidR="00F87D96" w:rsidRPr="00FA04F1" w:rsidRDefault="00C273B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F87D96" w:rsidRPr="00FA04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548</w:t>
            </w:r>
          </w:p>
        </w:tc>
      </w:tr>
      <w:tr w:rsidR="00F87D96" w:rsidRPr="00FA04F1" w14:paraId="3E25810E" w14:textId="77777777" w:rsidTr="001F0EF2">
        <w:trPr>
          <w:trHeight w:val="245"/>
        </w:trPr>
        <w:tc>
          <w:tcPr>
            <w:tcW w:w="2424" w:type="dxa"/>
            <w:noWrap/>
            <w:vAlign w:val="bottom"/>
            <w:hideMark/>
          </w:tcPr>
          <w:p w14:paraId="692D6B55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A04F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อุปกรณ์เทคโนโลยีสารสนเทศ</w:t>
            </w:r>
          </w:p>
        </w:tc>
        <w:tc>
          <w:tcPr>
            <w:tcW w:w="724" w:type="dxa"/>
            <w:noWrap/>
            <w:vAlign w:val="bottom"/>
          </w:tcPr>
          <w:p w14:paraId="0E7B9AA9" w14:textId="1FA6F9A0" w:rsidR="00F87D96" w:rsidRPr="00FA04F1" w:rsidRDefault="00C273B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795</w:t>
            </w:r>
          </w:p>
        </w:tc>
        <w:tc>
          <w:tcPr>
            <w:tcW w:w="236" w:type="dxa"/>
            <w:noWrap/>
            <w:vAlign w:val="bottom"/>
          </w:tcPr>
          <w:p w14:paraId="36E905C2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5" w:type="dxa"/>
            <w:noWrap/>
            <w:vAlign w:val="bottom"/>
          </w:tcPr>
          <w:p w14:paraId="248EBE71" w14:textId="32E19C94" w:rsidR="00F87D96" w:rsidRPr="00FA04F1" w:rsidRDefault="00C273B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410</w:t>
            </w:r>
          </w:p>
        </w:tc>
        <w:tc>
          <w:tcPr>
            <w:tcW w:w="236" w:type="dxa"/>
          </w:tcPr>
          <w:p w14:paraId="132CBC29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363B32D5" w14:textId="26B35568" w:rsidR="00F87D96" w:rsidRPr="00FA04F1" w:rsidRDefault="00F87D96" w:rsidP="00F87D9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FA04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1819E93A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3515135D" w14:textId="600BDABC" w:rsidR="00F87D96" w:rsidRPr="00FA04F1" w:rsidRDefault="00F87D96" w:rsidP="00F87D9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A04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8" w:type="dxa"/>
            <w:noWrap/>
            <w:vAlign w:val="bottom"/>
          </w:tcPr>
          <w:p w14:paraId="0494A098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54E19779" w14:textId="615F2E64" w:rsidR="00F87D96" w:rsidRPr="00FA04F1" w:rsidRDefault="00F87D96" w:rsidP="00F87D9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A04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6D7CD5E5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dxa"/>
            <w:noWrap/>
            <w:vAlign w:val="bottom"/>
          </w:tcPr>
          <w:p w14:paraId="6926A355" w14:textId="2D977D8E" w:rsidR="00F87D96" w:rsidRPr="00FA04F1" w:rsidRDefault="00C273B6" w:rsidP="00A52B6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40" w:type="dxa"/>
            <w:vAlign w:val="bottom"/>
          </w:tcPr>
          <w:p w14:paraId="0A54D883" w14:textId="77777777" w:rsidR="00F87D96" w:rsidRPr="00FA04F1" w:rsidRDefault="00F87D9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7402CAE4" w14:textId="4ED3D531" w:rsidR="00F87D96" w:rsidRPr="00FA04F1" w:rsidRDefault="00C273B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122</w:t>
            </w:r>
          </w:p>
        </w:tc>
        <w:tc>
          <w:tcPr>
            <w:tcW w:w="240" w:type="dxa"/>
            <w:vAlign w:val="bottom"/>
          </w:tcPr>
          <w:p w14:paraId="2A2E7A9A" w14:textId="77777777" w:rsidR="00F87D96" w:rsidRPr="00FA04F1" w:rsidRDefault="00F87D96" w:rsidP="00F87D9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6" w:type="dxa"/>
            <w:vAlign w:val="bottom"/>
          </w:tcPr>
          <w:p w14:paraId="54221D77" w14:textId="566A3E20" w:rsidR="00F87D96" w:rsidRPr="00FA04F1" w:rsidRDefault="00C273B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32</w:t>
            </w:r>
          </w:p>
        </w:tc>
        <w:tc>
          <w:tcPr>
            <w:tcW w:w="270" w:type="dxa"/>
            <w:vAlign w:val="bottom"/>
          </w:tcPr>
          <w:p w14:paraId="3BD14EEC" w14:textId="77777777" w:rsidR="00F87D96" w:rsidRPr="00FA04F1" w:rsidRDefault="00F87D9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vAlign w:val="bottom"/>
          </w:tcPr>
          <w:p w14:paraId="67CD94C4" w14:textId="67345953" w:rsidR="00F87D96" w:rsidRPr="00FA04F1" w:rsidRDefault="00C273B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48" w:type="dxa"/>
            <w:vAlign w:val="bottom"/>
          </w:tcPr>
          <w:p w14:paraId="54D105A8" w14:textId="77777777" w:rsidR="00F87D96" w:rsidRPr="00FA04F1" w:rsidRDefault="00F87D96" w:rsidP="00F87D9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71D2F1CB" w14:textId="56922B1D" w:rsidR="00F87D96" w:rsidRPr="00FA04F1" w:rsidRDefault="00C273B6" w:rsidP="00A52B6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236" w:type="dxa"/>
            <w:vAlign w:val="bottom"/>
          </w:tcPr>
          <w:p w14:paraId="4492EAF0" w14:textId="77777777" w:rsidR="00F87D96" w:rsidRPr="00FA04F1" w:rsidRDefault="00F87D9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534BCC22" w14:textId="0ACA95E7" w:rsidR="00F87D96" w:rsidRPr="00FA04F1" w:rsidRDefault="00F87D96" w:rsidP="00F87D9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A04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1DE3111D" w14:textId="77777777" w:rsidR="00F87D96" w:rsidRPr="00FA04F1" w:rsidRDefault="00F87D9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2" w:type="dxa"/>
            <w:vAlign w:val="bottom"/>
          </w:tcPr>
          <w:p w14:paraId="2B145A6E" w14:textId="124E09E0" w:rsidR="00F87D96" w:rsidRPr="00FA04F1" w:rsidRDefault="00C273B6" w:rsidP="00A52B6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236" w:type="dxa"/>
            <w:vAlign w:val="bottom"/>
          </w:tcPr>
          <w:p w14:paraId="46DE0015" w14:textId="77777777" w:rsidR="00F87D96" w:rsidRPr="00FA04F1" w:rsidRDefault="00F87D9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4DB60277" w14:textId="5032DE32" w:rsidR="00F87D96" w:rsidRPr="00FA04F1" w:rsidRDefault="00C273B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922</w:t>
            </w:r>
          </w:p>
        </w:tc>
        <w:tc>
          <w:tcPr>
            <w:tcW w:w="270" w:type="dxa"/>
            <w:vAlign w:val="bottom"/>
          </w:tcPr>
          <w:p w14:paraId="5A896B17" w14:textId="77777777" w:rsidR="00F87D96" w:rsidRPr="00FA04F1" w:rsidRDefault="00F87D9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64DE45B8" w14:textId="1D3AAAD7" w:rsidR="00F87D96" w:rsidRPr="00FA04F1" w:rsidRDefault="00C273B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Pr="00C273B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69</w:t>
            </w:r>
          </w:p>
        </w:tc>
      </w:tr>
      <w:tr w:rsidR="00F87D96" w:rsidRPr="00FA04F1" w14:paraId="29884CBE" w14:textId="77777777" w:rsidTr="001F0EF2">
        <w:trPr>
          <w:trHeight w:val="209"/>
        </w:trPr>
        <w:tc>
          <w:tcPr>
            <w:tcW w:w="2424" w:type="dxa"/>
            <w:noWrap/>
            <w:vAlign w:val="bottom"/>
            <w:hideMark/>
          </w:tcPr>
          <w:p w14:paraId="3FD4CE6D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A04F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งานโครงการ</w:t>
            </w:r>
          </w:p>
        </w:tc>
        <w:tc>
          <w:tcPr>
            <w:tcW w:w="724" w:type="dxa"/>
            <w:noWrap/>
            <w:vAlign w:val="bottom"/>
          </w:tcPr>
          <w:p w14:paraId="62000B5B" w14:textId="4A1E1B66" w:rsidR="00F87D96" w:rsidRPr="00FA04F1" w:rsidRDefault="00C273B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145</w:t>
            </w:r>
          </w:p>
        </w:tc>
        <w:tc>
          <w:tcPr>
            <w:tcW w:w="236" w:type="dxa"/>
            <w:noWrap/>
            <w:vAlign w:val="bottom"/>
          </w:tcPr>
          <w:p w14:paraId="36C08125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5" w:type="dxa"/>
            <w:noWrap/>
            <w:vAlign w:val="bottom"/>
          </w:tcPr>
          <w:p w14:paraId="12272F2D" w14:textId="639B2517" w:rsidR="00F87D96" w:rsidRPr="00FA04F1" w:rsidRDefault="00C273B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477</w:t>
            </w:r>
          </w:p>
        </w:tc>
        <w:tc>
          <w:tcPr>
            <w:tcW w:w="236" w:type="dxa"/>
          </w:tcPr>
          <w:p w14:paraId="044996CF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162B454A" w14:textId="5C0411CA" w:rsidR="00F87D96" w:rsidRPr="00FA04F1" w:rsidRDefault="00F87D96" w:rsidP="00F87D9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A04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150DE34E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50D5DC62" w14:textId="532B696F" w:rsidR="00F87D96" w:rsidRPr="00FA04F1" w:rsidRDefault="00F87D96" w:rsidP="00F87D9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A04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8" w:type="dxa"/>
            <w:noWrap/>
            <w:vAlign w:val="bottom"/>
          </w:tcPr>
          <w:p w14:paraId="37748C85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0D3F99E5" w14:textId="354A2A3B" w:rsidR="00F87D96" w:rsidRPr="00FA04F1" w:rsidRDefault="00C273B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F87D96" w:rsidRPr="00FA04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,</w:t>
            </w: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351</w:t>
            </w:r>
          </w:p>
        </w:tc>
        <w:tc>
          <w:tcPr>
            <w:tcW w:w="236" w:type="dxa"/>
            <w:noWrap/>
            <w:vAlign w:val="bottom"/>
          </w:tcPr>
          <w:p w14:paraId="5BFF95EB" w14:textId="77777777" w:rsidR="00F87D96" w:rsidRPr="00FA04F1" w:rsidRDefault="00F87D96" w:rsidP="00F87D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dxa"/>
            <w:noWrap/>
            <w:vAlign w:val="bottom"/>
          </w:tcPr>
          <w:p w14:paraId="77274D42" w14:textId="33DAE376" w:rsidR="00F87D96" w:rsidRPr="00FA04F1" w:rsidRDefault="00C273B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  <w:r w:rsidRPr="00C273B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78</w:t>
            </w:r>
          </w:p>
        </w:tc>
        <w:tc>
          <w:tcPr>
            <w:tcW w:w="240" w:type="dxa"/>
            <w:vAlign w:val="bottom"/>
          </w:tcPr>
          <w:p w14:paraId="39CBC49A" w14:textId="77777777" w:rsidR="00F87D96" w:rsidRPr="00FA04F1" w:rsidRDefault="00F87D9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594229E0" w14:textId="417CF58C" w:rsidR="00F87D96" w:rsidRPr="00FA04F1" w:rsidRDefault="00C273B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69</w:t>
            </w:r>
            <w:r w:rsidRPr="00C273B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40" w:type="dxa"/>
            <w:vAlign w:val="bottom"/>
          </w:tcPr>
          <w:p w14:paraId="5A4D5FB9" w14:textId="77777777" w:rsidR="00F87D96" w:rsidRPr="00FA04F1" w:rsidRDefault="00F87D96" w:rsidP="00F87D9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6" w:type="dxa"/>
            <w:vAlign w:val="bottom"/>
          </w:tcPr>
          <w:p w14:paraId="655E24E1" w14:textId="714ED810" w:rsidR="00F87D96" w:rsidRPr="00FA04F1" w:rsidRDefault="00C273B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679</w:t>
            </w:r>
          </w:p>
        </w:tc>
        <w:tc>
          <w:tcPr>
            <w:tcW w:w="270" w:type="dxa"/>
            <w:vAlign w:val="bottom"/>
          </w:tcPr>
          <w:p w14:paraId="67B9C26C" w14:textId="77777777" w:rsidR="00F87D96" w:rsidRPr="00FA04F1" w:rsidRDefault="00F87D9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vAlign w:val="bottom"/>
          </w:tcPr>
          <w:p w14:paraId="5C649EA5" w14:textId="05E47CBF" w:rsidR="00F87D96" w:rsidRPr="00FA04F1" w:rsidRDefault="00C273B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111</w:t>
            </w:r>
          </w:p>
        </w:tc>
        <w:tc>
          <w:tcPr>
            <w:tcW w:w="248" w:type="dxa"/>
            <w:vAlign w:val="bottom"/>
          </w:tcPr>
          <w:p w14:paraId="1B2711FC" w14:textId="77777777" w:rsidR="00F87D96" w:rsidRPr="00FA04F1" w:rsidRDefault="00F87D9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44E9B58E" w14:textId="27227F9F" w:rsidR="00F87D96" w:rsidRPr="00FA04F1" w:rsidRDefault="00C273B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Pr="00C273B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86</w:t>
            </w:r>
          </w:p>
        </w:tc>
        <w:tc>
          <w:tcPr>
            <w:tcW w:w="236" w:type="dxa"/>
            <w:vAlign w:val="bottom"/>
          </w:tcPr>
          <w:p w14:paraId="54E6ED97" w14:textId="77777777" w:rsidR="00F87D96" w:rsidRPr="00FA04F1" w:rsidRDefault="00F87D9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3A358E00" w14:textId="60865F02" w:rsidR="00F87D96" w:rsidRPr="00FA04F1" w:rsidRDefault="00C273B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70" w:type="dxa"/>
            <w:vAlign w:val="bottom"/>
          </w:tcPr>
          <w:p w14:paraId="33956F2A" w14:textId="77777777" w:rsidR="00F87D96" w:rsidRPr="00FA04F1" w:rsidRDefault="00F87D9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2" w:type="dxa"/>
            <w:vAlign w:val="bottom"/>
          </w:tcPr>
          <w:p w14:paraId="06D67DF2" w14:textId="0EAA9057" w:rsidR="00F87D96" w:rsidRPr="00FA04F1" w:rsidRDefault="00C273B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Pr="00C273B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02</w:t>
            </w:r>
          </w:p>
        </w:tc>
        <w:tc>
          <w:tcPr>
            <w:tcW w:w="236" w:type="dxa"/>
            <w:vAlign w:val="bottom"/>
          </w:tcPr>
          <w:p w14:paraId="6DAA5EAA" w14:textId="77777777" w:rsidR="00F87D96" w:rsidRPr="00FA04F1" w:rsidRDefault="00F87D9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3BFE90FA" w14:textId="27D7B79A" w:rsidR="00F87D96" w:rsidRPr="00FA04F1" w:rsidRDefault="00C273B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="00F87D96" w:rsidRPr="00FA04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30</w:t>
            </w:r>
            <w:r w:rsidRPr="00C273B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70" w:type="dxa"/>
            <w:vAlign w:val="bottom"/>
          </w:tcPr>
          <w:p w14:paraId="300C8BFB" w14:textId="77777777" w:rsidR="00F87D96" w:rsidRPr="00FA04F1" w:rsidRDefault="00F87D9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6C62E8C2" w14:textId="19F1C993" w:rsidR="00F87D96" w:rsidRPr="00FA04F1" w:rsidRDefault="00C273B6" w:rsidP="00F87D96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F87D96" w:rsidRPr="00FA04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Pr="00C273B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22</w:t>
            </w:r>
          </w:p>
        </w:tc>
      </w:tr>
      <w:tr w:rsidR="00BB3275" w:rsidRPr="00FA04F1" w14:paraId="0D896C5F" w14:textId="77777777" w:rsidTr="001F0EF2">
        <w:trPr>
          <w:trHeight w:val="182"/>
        </w:trPr>
        <w:tc>
          <w:tcPr>
            <w:tcW w:w="2424" w:type="dxa"/>
            <w:noWrap/>
            <w:vAlign w:val="bottom"/>
            <w:hideMark/>
          </w:tcPr>
          <w:p w14:paraId="6CF4EF03" w14:textId="77777777" w:rsidR="00BB3275" w:rsidRPr="00FA04F1" w:rsidRDefault="00BB3275" w:rsidP="00BB32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A04F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การบริการรักษาความปลอดภัย</w:t>
            </w:r>
          </w:p>
        </w:tc>
        <w:tc>
          <w:tcPr>
            <w:tcW w:w="724" w:type="dxa"/>
            <w:noWrap/>
            <w:vAlign w:val="bottom"/>
          </w:tcPr>
          <w:p w14:paraId="0B8225B4" w14:textId="3E2C0D4C" w:rsidR="00BB3275" w:rsidRPr="00FA04F1" w:rsidRDefault="00BB3275" w:rsidP="00BB3275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  <w:r w:rsidRPr="00FA04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1AED152D" w14:textId="77777777" w:rsidR="00BB3275" w:rsidRPr="00FA04F1" w:rsidRDefault="00BB3275" w:rsidP="00BB32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5" w:type="dxa"/>
            <w:noWrap/>
            <w:vAlign w:val="bottom"/>
          </w:tcPr>
          <w:p w14:paraId="14522E53" w14:textId="15154C5B" w:rsidR="00BB3275" w:rsidRPr="00FA04F1" w:rsidRDefault="00BB3275" w:rsidP="00BB3275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A04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2FC7EADD" w14:textId="77777777" w:rsidR="00BB3275" w:rsidRPr="00FA04F1" w:rsidRDefault="00BB3275" w:rsidP="00BB32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2389E96B" w14:textId="07F65CEC" w:rsidR="00BB3275" w:rsidRPr="00FA04F1" w:rsidRDefault="00C273B6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777</w:t>
            </w:r>
          </w:p>
        </w:tc>
        <w:tc>
          <w:tcPr>
            <w:tcW w:w="236" w:type="dxa"/>
            <w:noWrap/>
            <w:vAlign w:val="bottom"/>
          </w:tcPr>
          <w:p w14:paraId="7CCC6C22" w14:textId="77777777" w:rsidR="00BB3275" w:rsidRPr="00FA04F1" w:rsidRDefault="00BB3275" w:rsidP="00BB32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495D5261" w14:textId="08CDC362" w:rsidR="00BB3275" w:rsidRPr="00FA04F1" w:rsidRDefault="00C273B6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897</w:t>
            </w:r>
          </w:p>
        </w:tc>
        <w:tc>
          <w:tcPr>
            <w:tcW w:w="238" w:type="dxa"/>
            <w:noWrap/>
            <w:vAlign w:val="bottom"/>
          </w:tcPr>
          <w:p w14:paraId="1C2E4129" w14:textId="77777777" w:rsidR="00BB3275" w:rsidRPr="00FA04F1" w:rsidRDefault="00BB3275" w:rsidP="00BB32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35868747" w14:textId="71EE7794" w:rsidR="00BB3275" w:rsidRPr="00FA04F1" w:rsidRDefault="00BB3275" w:rsidP="00BB3275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FA04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05009047" w14:textId="77777777" w:rsidR="00BB3275" w:rsidRPr="00FA04F1" w:rsidRDefault="00BB3275" w:rsidP="00BB32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dxa"/>
            <w:noWrap/>
            <w:vAlign w:val="bottom"/>
          </w:tcPr>
          <w:p w14:paraId="01ABB356" w14:textId="786D9E7B" w:rsidR="00BB3275" w:rsidRPr="00FA04F1" w:rsidRDefault="00BB3275" w:rsidP="00BB3275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FA04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40" w:type="dxa"/>
            <w:vAlign w:val="bottom"/>
          </w:tcPr>
          <w:p w14:paraId="330B9EEB" w14:textId="77777777" w:rsidR="00BB3275" w:rsidRPr="00FA04F1" w:rsidRDefault="00BB3275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5FDC6B72" w14:textId="574C3FA1" w:rsidR="00BB3275" w:rsidRPr="00FA04F1" w:rsidRDefault="00A52B66" w:rsidP="00A52B6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</w:p>
        </w:tc>
        <w:tc>
          <w:tcPr>
            <w:tcW w:w="240" w:type="dxa"/>
            <w:vAlign w:val="bottom"/>
          </w:tcPr>
          <w:p w14:paraId="2612EF99" w14:textId="77777777" w:rsidR="00BB3275" w:rsidRPr="00FA04F1" w:rsidRDefault="00BB3275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6" w:type="dxa"/>
            <w:vAlign w:val="bottom"/>
          </w:tcPr>
          <w:p w14:paraId="3F7E8BBC" w14:textId="01904365" w:rsidR="00BB3275" w:rsidRPr="00FA04F1" w:rsidRDefault="00BB3275" w:rsidP="00BB3275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FA04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74C38C40" w14:textId="77777777" w:rsidR="00BB3275" w:rsidRPr="00FA04F1" w:rsidRDefault="00BB3275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vAlign w:val="bottom"/>
          </w:tcPr>
          <w:p w14:paraId="0CE8751B" w14:textId="4E67BF87" w:rsidR="00BB3275" w:rsidRPr="00FA04F1" w:rsidRDefault="00BB3275" w:rsidP="00BB3275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FA04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48" w:type="dxa"/>
            <w:vAlign w:val="bottom"/>
          </w:tcPr>
          <w:p w14:paraId="4CE1380B" w14:textId="77777777" w:rsidR="00BB3275" w:rsidRPr="00FA04F1" w:rsidRDefault="00BB3275" w:rsidP="00BB3275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772FD06A" w14:textId="077C1C7C" w:rsidR="00BB3275" w:rsidRPr="00FA04F1" w:rsidRDefault="00BB3275" w:rsidP="00BB3275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FA04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005B6B39" w14:textId="77777777" w:rsidR="00BB3275" w:rsidRPr="00FA04F1" w:rsidRDefault="00BB3275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4E2D0ECC" w14:textId="01517314" w:rsidR="00BB3275" w:rsidRPr="00FA04F1" w:rsidRDefault="00BB3275" w:rsidP="00BB3275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A04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319D7E94" w14:textId="77777777" w:rsidR="00BB3275" w:rsidRPr="00FA04F1" w:rsidRDefault="00BB3275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2" w:type="dxa"/>
            <w:vAlign w:val="bottom"/>
          </w:tcPr>
          <w:p w14:paraId="020DCD29" w14:textId="3A2396B8" w:rsidR="00BB3275" w:rsidRPr="00FA04F1" w:rsidRDefault="00BB3275" w:rsidP="00BB3275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A04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668445C1" w14:textId="77777777" w:rsidR="00BB3275" w:rsidRPr="00FA04F1" w:rsidRDefault="00BB3275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7B74EF3A" w14:textId="556FF6B9" w:rsidR="00BB3275" w:rsidRPr="00FA04F1" w:rsidRDefault="00C273B6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77</w:t>
            </w:r>
            <w:r w:rsidRPr="00C273B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70" w:type="dxa"/>
            <w:vAlign w:val="bottom"/>
          </w:tcPr>
          <w:p w14:paraId="500A8D6A" w14:textId="77777777" w:rsidR="00BB3275" w:rsidRPr="00FA04F1" w:rsidRDefault="00BB3275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3FDFF366" w14:textId="535F6CC4" w:rsidR="00BB3275" w:rsidRPr="00FA04F1" w:rsidRDefault="00C273B6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897</w:t>
            </w:r>
          </w:p>
        </w:tc>
      </w:tr>
      <w:tr w:rsidR="00BB3275" w:rsidRPr="00FA04F1" w14:paraId="6B3BEF35" w14:textId="77777777" w:rsidTr="001F0EF2">
        <w:trPr>
          <w:trHeight w:val="344"/>
        </w:trPr>
        <w:tc>
          <w:tcPr>
            <w:tcW w:w="2424" w:type="dxa"/>
            <w:noWrap/>
            <w:vAlign w:val="bottom"/>
            <w:hideMark/>
          </w:tcPr>
          <w:p w14:paraId="6C0F2398" w14:textId="77777777" w:rsidR="00BB3275" w:rsidRPr="00FA04F1" w:rsidRDefault="00BB3275" w:rsidP="00BB32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A04F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การบริการบำรุงรักษา</w:t>
            </w:r>
          </w:p>
          <w:p w14:paraId="1BD56912" w14:textId="77777777" w:rsidR="00BB3275" w:rsidRPr="00FA04F1" w:rsidRDefault="00BB3275" w:rsidP="00BB32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A04F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FA04F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และบริการอื่น</w:t>
            </w:r>
          </w:p>
        </w:tc>
        <w:tc>
          <w:tcPr>
            <w:tcW w:w="724" w:type="dxa"/>
            <w:noWrap/>
            <w:vAlign w:val="bottom"/>
          </w:tcPr>
          <w:p w14:paraId="652C8BE9" w14:textId="3B632E95" w:rsidR="00BB3275" w:rsidRPr="00FA04F1" w:rsidRDefault="00C273B6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539</w:t>
            </w:r>
          </w:p>
        </w:tc>
        <w:tc>
          <w:tcPr>
            <w:tcW w:w="236" w:type="dxa"/>
            <w:noWrap/>
            <w:vAlign w:val="bottom"/>
          </w:tcPr>
          <w:p w14:paraId="79006892" w14:textId="77777777" w:rsidR="00BB3275" w:rsidRPr="00FA04F1" w:rsidRDefault="00BB3275" w:rsidP="00BB32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5" w:type="dxa"/>
            <w:noWrap/>
            <w:vAlign w:val="bottom"/>
          </w:tcPr>
          <w:p w14:paraId="1FB89DB4" w14:textId="6D0AC6E3" w:rsidR="00BB3275" w:rsidRPr="00FA04F1" w:rsidRDefault="00C273B6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599</w:t>
            </w:r>
          </w:p>
        </w:tc>
        <w:tc>
          <w:tcPr>
            <w:tcW w:w="236" w:type="dxa"/>
          </w:tcPr>
          <w:p w14:paraId="0886D531" w14:textId="77777777" w:rsidR="00BB3275" w:rsidRPr="00FA04F1" w:rsidRDefault="00BB3275" w:rsidP="00BB32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37AD6143" w14:textId="26770658" w:rsidR="00BB3275" w:rsidRPr="00FA04F1" w:rsidRDefault="00C273B6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284</w:t>
            </w:r>
          </w:p>
        </w:tc>
        <w:tc>
          <w:tcPr>
            <w:tcW w:w="236" w:type="dxa"/>
            <w:noWrap/>
            <w:vAlign w:val="bottom"/>
          </w:tcPr>
          <w:p w14:paraId="1179247B" w14:textId="77777777" w:rsidR="00BB3275" w:rsidRPr="00FA04F1" w:rsidRDefault="00BB3275" w:rsidP="00BB32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6F792DB1" w14:textId="45AEBD9E" w:rsidR="00BB3275" w:rsidRPr="00FA04F1" w:rsidRDefault="00C273B6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164</w:t>
            </w:r>
          </w:p>
        </w:tc>
        <w:tc>
          <w:tcPr>
            <w:tcW w:w="238" w:type="dxa"/>
            <w:noWrap/>
            <w:vAlign w:val="bottom"/>
          </w:tcPr>
          <w:p w14:paraId="16DAC32F" w14:textId="77777777" w:rsidR="00BB3275" w:rsidRPr="00FA04F1" w:rsidRDefault="00BB3275" w:rsidP="00BB32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617E9A7E" w14:textId="54B1AE2C" w:rsidR="00BB3275" w:rsidRPr="00FA04F1" w:rsidRDefault="00C273B6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</w:t>
            </w:r>
          </w:p>
        </w:tc>
        <w:tc>
          <w:tcPr>
            <w:tcW w:w="236" w:type="dxa"/>
            <w:noWrap/>
            <w:vAlign w:val="bottom"/>
          </w:tcPr>
          <w:p w14:paraId="50F9CB5C" w14:textId="77777777" w:rsidR="00BB3275" w:rsidRPr="00FA04F1" w:rsidRDefault="00BB3275" w:rsidP="00BB32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dxa"/>
            <w:noWrap/>
            <w:vAlign w:val="bottom"/>
          </w:tcPr>
          <w:p w14:paraId="19FB5E5E" w14:textId="1E3D248B" w:rsidR="00BB3275" w:rsidRPr="00FA04F1" w:rsidRDefault="00C273B6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26</w:t>
            </w:r>
          </w:p>
        </w:tc>
        <w:tc>
          <w:tcPr>
            <w:tcW w:w="240" w:type="dxa"/>
            <w:vAlign w:val="bottom"/>
          </w:tcPr>
          <w:p w14:paraId="5B5FFCBC" w14:textId="77777777" w:rsidR="00BB3275" w:rsidRPr="00FA04F1" w:rsidRDefault="00BB3275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0C6FA82B" w14:textId="416ADC63" w:rsidR="00BB3275" w:rsidRPr="00FA04F1" w:rsidRDefault="00C273B6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119</w:t>
            </w:r>
          </w:p>
        </w:tc>
        <w:tc>
          <w:tcPr>
            <w:tcW w:w="240" w:type="dxa"/>
            <w:vAlign w:val="bottom"/>
          </w:tcPr>
          <w:p w14:paraId="3293345E" w14:textId="77777777" w:rsidR="00BB3275" w:rsidRPr="00FA04F1" w:rsidRDefault="00BB3275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6" w:type="dxa"/>
            <w:vAlign w:val="bottom"/>
          </w:tcPr>
          <w:p w14:paraId="544CBD35" w14:textId="2D80F6D2" w:rsidR="00BB3275" w:rsidRPr="00FA04F1" w:rsidRDefault="00C273B6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56</w:t>
            </w:r>
          </w:p>
        </w:tc>
        <w:tc>
          <w:tcPr>
            <w:tcW w:w="270" w:type="dxa"/>
            <w:vAlign w:val="bottom"/>
          </w:tcPr>
          <w:p w14:paraId="1F0389E6" w14:textId="77777777" w:rsidR="00BB3275" w:rsidRPr="00FA04F1" w:rsidRDefault="00BB3275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vAlign w:val="bottom"/>
          </w:tcPr>
          <w:p w14:paraId="65CE08C1" w14:textId="0693068C" w:rsidR="00BB3275" w:rsidRPr="00FA04F1" w:rsidRDefault="00C273B6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48" w:type="dxa"/>
            <w:vAlign w:val="bottom"/>
          </w:tcPr>
          <w:p w14:paraId="2C32C9E7" w14:textId="77777777" w:rsidR="00BB3275" w:rsidRPr="00FA04F1" w:rsidRDefault="00BB3275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33786B13" w14:textId="4785B3E7" w:rsidR="00BB3275" w:rsidRPr="00FA04F1" w:rsidRDefault="00C273B6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36" w:type="dxa"/>
            <w:vAlign w:val="bottom"/>
          </w:tcPr>
          <w:p w14:paraId="2DB08EAC" w14:textId="77777777" w:rsidR="00BB3275" w:rsidRPr="00FA04F1" w:rsidRDefault="00BB3275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695E1CFF" w14:textId="5C016714" w:rsidR="00BB3275" w:rsidRPr="00FA04F1" w:rsidRDefault="00C273B6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38</w:t>
            </w:r>
          </w:p>
        </w:tc>
        <w:tc>
          <w:tcPr>
            <w:tcW w:w="270" w:type="dxa"/>
            <w:vAlign w:val="bottom"/>
          </w:tcPr>
          <w:p w14:paraId="5A8B4B89" w14:textId="77777777" w:rsidR="00BB3275" w:rsidRPr="00FA04F1" w:rsidRDefault="00BB3275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2" w:type="dxa"/>
            <w:vAlign w:val="bottom"/>
          </w:tcPr>
          <w:p w14:paraId="2CDDAC00" w14:textId="75E10F6F" w:rsidR="00BB3275" w:rsidRPr="00FA04F1" w:rsidRDefault="00C273B6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34</w:t>
            </w:r>
          </w:p>
        </w:tc>
        <w:tc>
          <w:tcPr>
            <w:tcW w:w="236" w:type="dxa"/>
            <w:vAlign w:val="bottom"/>
          </w:tcPr>
          <w:p w14:paraId="4F1C3EB0" w14:textId="77777777" w:rsidR="00BB3275" w:rsidRPr="00FA04F1" w:rsidRDefault="00BB3275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099DB2BE" w14:textId="5CD4BBBD" w:rsidR="00BB3275" w:rsidRPr="00FA04F1" w:rsidRDefault="00C273B6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BB3275" w:rsidRPr="00FA04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011</w:t>
            </w:r>
          </w:p>
        </w:tc>
        <w:tc>
          <w:tcPr>
            <w:tcW w:w="270" w:type="dxa"/>
            <w:vAlign w:val="bottom"/>
          </w:tcPr>
          <w:p w14:paraId="01DEDD79" w14:textId="77777777" w:rsidR="00BB3275" w:rsidRPr="00FA04F1" w:rsidRDefault="00BB3275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5DE31225" w14:textId="0059C710" w:rsidR="00BB3275" w:rsidRPr="00FA04F1" w:rsidRDefault="00C273B6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884</w:t>
            </w:r>
          </w:p>
        </w:tc>
      </w:tr>
      <w:tr w:rsidR="00BB3275" w:rsidRPr="00FA04F1" w14:paraId="20FC6A60" w14:textId="77777777" w:rsidTr="001F0EF2">
        <w:trPr>
          <w:trHeight w:val="191"/>
        </w:trPr>
        <w:tc>
          <w:tcPr>
            <w:tcW w:w="2424" w:type="dxa"/>
            <w:noWrap/>
            <w:vAlign w:val="bottom"/>
            <w:hideMark/>
          </w:tcPr>
          <w:p w14:paraId="7554A5F5" w14:textId="77777777" w:rsidR="00BB3275" w:rsidRPr="00FA04F1" w:rsidRDefault="00BB3275" w:rsidP="00BB32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A04F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อื่น ๆ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B6FA2D0" w14:textId="684F08AB" w:rsidR="00BB3275" w:rsidRPr="00FA04F1" w:rsidRDefault="00C273B6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236" w:type="dxa"/>
            <w:noWrap/>
            <w:vAlign w:val="bottom"/>
          </w:tcPr>
          <w:p w14:paraId="14C5D451" w14:textId="77777777" w:rsidR="00BB3275" w:rsidRPr="00FA04F1" w:rsidRDefault="00BB3275" w:rsidP="00BB32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46ED73C" w14:textId="36C044E4" w:rsidR="00BB3275" w:rsidRPr="00FA04F1" w:rsidRDefault="00C273B6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48</w:t>
            </w:r>
          </w:p>
        </w:tc>
        <w:tc>
          <w:tcPr>
            <w:tcW w:w="236" w:type="dxa"/>
          </w:tcPr>
          <w:p w14:paraId="2B43C7EE" w14:textId="77777777" w:rsidR="00BB3275" w:rsidRPr="00FA04F1" w:rsidRDefault="00BB3275" w:rsidP="00BB32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259B29A" w14:textId="2324B6A5" w:rsidR="00BB3275" w:rsidRPr="00FA04F1" w:rsidRDefault="00C273B6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6" w:type="dxa"/>
            <w:noWrap/>
            <w:vAlign w:val="bottom"/>
          </w:tcPr>
          <w:p w14:paraId="2625A02E" w14:textId="77777777" w:rsidR="00BB3275" w:rsidRPr="00FA04F1" w:rsidRDefault="00BB3275" w:rsidP="00BB32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C7EBD36" w14:textId="02481738" w:rsidR="00BB3275" w:rsidRPr="00FA04F1" w:rsidRDefault="00C273B6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8" w:type="dxa"/>
            <w:noWrap/>
            <w:vAlign w:val="bottom"/>
          </w:tcPr>
          <w:p w14:paraId="752D7271" w14:textId="77777777" w:rsidR="00BB3275" w:rsidRPr="00FA04F1" w:rsidRDefault="00BB3275" w:rsidP="00BB32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B8C513C" w14:textId="706512AC" w:rsidR="00BB3275" w:rsidRPr="00FA04F1" w:rsidRDefault="00C273B6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44</w:t>
            </w:r>
          </w:p>
        </w:tc>
        <w:tc>
          <w:tcPr>
            <w:tcW w:w="236" w:type="dxa"/>
            <w:noWrap/>
            <w:vAlign w:val="bottom"/>
          </w:tcPr>
          <w:p w14:paraId="01155221" w14:textId="77777777" w:rsidR="00BB3275" w:rsidRPr="00FA04F1" w:rsidRDefault="00BB3275" w:rsidP="00BB32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9FC5BAF" w14:textId="4EBC23BC" w:rsidR="00BB3275" w:rsidRPr="00FA04F1" w:rsidRDefault="00C273B6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40" w:type="dxa"/>
            <w:vAlign w:val="bottom"/>
          </w:tcPr>
          <w:p w14:paraId="51561C0B" w14:textId="77777777" w:rsidR="00BB3275" w:rsidRPr="00FA04F1" w:rsidRDefault="00BB3275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7EC4AC" w14:textId="1F498560" w:rsidR="00BB3275" w:rsidRPr="00FA04F1" w:rsidRDefault="00C273B6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40" w:type="dxa"/>
            <w:vAlign w:val="bottom"/>
          </w:tcPr>
          <w:p w14:paraId="6D4BE794" w14:textId="77777777" w:rsidR="00BB3275" w:rsidRPr="00FA04F1" w:rsidRDefault="00BB3275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000497" w14:textId="0C456894" w:rsidR="00BB3275" w:rsidRPr="00FA04F1" w:rsidRDefault="00C273B6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Pr="00C273B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70" w:type="dxa"/>
            <w:vAlign w:val="bottom"/>
          </w:tcPr>
          <w:p w14:paraId="5FBCD704" w14:textId="77777777" w:rsidR="00BB3275" w:rsidRPr="00FA04F1" w:rsidRDefault="00BB3275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919D33" w14:textId="27B78C10" w:rsidR="00BB3275" w:rsidRPr="00FA04F1" w:rsidRDefault="00C273B6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248" w:type="dxa"/>
            <w:vAlign w:val="bottom"/>
          </w:tcPr>
          <w:p w14:paraId="6F48AB2E" w14:textId="77777777" w:rsidR="00BB3275" w:rsidRPr="00FA04F1" w:rsidRDefault="00BB3275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DBF500" w14:textId="6FBCFAF5" w:rsidR="00BB3275" w:rsidRPr="00FA04F1" w:rsidRDefault="00C273B6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</w:t>
            </w:r>
          </w:p>
        </w:tc>
        <w:tc>
          <w:tcPr>
            <w:tcW w:w="236" w:type="dxa"/>
            <w:vAlign w:val="bottom"/>
          </w:tcPr>
          <w:p w14:paraId="7E52F369" w14:textId="77777777" w:rsidR="00BB3275" w:rsidRPr="00FA04F1" w:rsidRDefault="00BB3275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51115C" w14:textId="40253058" w:rsidR="00BB3275" w:rsidRPr="00FA04F1" w:rsidRDefault="00C273B6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36</w:t>
            </w:r>
          </w:p>
        </w:tc>
        <w:tc>
          <w:tcPr>
            <w:tcW w:w="270" w:type="dxa"/>
            <w:vAlign w:val="bottom"/>
          </w:tcPr>
          <w:p w14:paraId="7413C6F8" w14:textId="77777777" w:rsidR="00BB3275" w:rsidRPr="00FA04F1" w:rsidRDefault="00BB3275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C4FC0D" w14:textId="0DBDA6BF" w:rsidR="00BB3275" w:rsidRPr="00FA04F1" w:rsidRDefault="00C273B6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38</w:t>
            </w:r>
          </w:p>
        </w:tc>
        <w:tc>
          <w:tcPr>
            <w:tcW w:w="236" w:type="dxa"/>
            <w:vAlign w:val="bottom"/>
          </w:tcPr>
          <w:p w14:paraId="61063E2F" w14:textId="77777777" w:rsidR="00BB3275" w:rsidRPr="00FA04F1" w:rsidRDefault="00BB3275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8C8B82" w14:textId="6CA4D892" w:rsidR="00BB3275" w:rsidRPr="00FA04F1" w:rsidRDefault="00C273B6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122</w:t>
            </w:r>
          </w:p>
        </w:tc>
        <w:tc>
          <w:tcPr>
            <w:tcW w:w="270" w:type="dxa"/>
            <w:vAlign w:val="bottom"/>
          </w:tcPr>
          <w:p w14:paraId="75D0CC6C" w14:textId="77777777" w:rsidR="00BB3275" w:rsidRPr="00FA04F1" w:rsidRDefault="00BB3275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3F2F09" w14:textId="7339BA04" w:rsidR="00BB3275" w:rsidRPr="00FA04F1" w:rsidRDefault="00C273B6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139</w:t>
            </w:r>
          </w:p>
        </w:tc>
      </w:tr>
      <w:tr w:rsidR="00BB3275" w:rsidRPr="00FA04F1" w14:paraId="240E15B6" w14:textId="77777777" w:rsidTr="001F0EF2">
        <w:trPr>
          <w:trHeight w:val="163"/>
        </w:trPr>
        <w:tc>
          <w:tcPr>
            <w:tcW w:w="2424" w:type="dxa"/>
            <w:noWrap/>
            <w:vAlign w:val="bottom"/>
            <w:hideMark/>
          </w:tcPr>
          <w:p w14:paraId="0E89B341" w14:textId="77777777" w:rsidR="00BB3275" w:rsidRPr="00FA04F1" w:rsidRDefault="00BB3275" w:rsidP="00BB32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A04F1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รวมรายได้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3AE77F0" w14:textId="1F5CBF72" w:rsidR="00BB3275" w:rsidRPr="00FA04F1" w:rsidRDefault="00C273B6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BB3275" w:rsidRPr="00FA04F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eastAsia="zh-CN"/>
              </w:rPr>
              <w:t>,</w:t>
            </w:r>
            <w:r w:rsidRPr="00C273B6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lang w:eastAsia="zh-CN"/>
              </w:rPr>
              <w:t>490</w:t>
            </w:r>
          </w:p>
        </w:tc>
        <w:tc>
          <w:tcPr>
            <w:tcW w:w="236" w:type="dxa"/>
            <w:noWrap/>
            <w:vAlign w:val="bottom"/>
          </w:tcPr>
          <w:p w14:paraId="673C1C49" w14:textId="77777777" w:rsidR="00BB3275" w:rsidRPr="00FA04F1" w:rsidRDefault="00BB3275" w:rsidP="00BB32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815FE28" w14:textId="22FB8B1B" w:rsidR="00BB3275" w:rsidRPr="00FA04F1" w:rsidRDefault="00C273B6" w:rsidP="00BB3275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BB3275" w:rsidRPr="00FA04F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534</w:t>
            </w:r>
          </w:p>
        </w:tc>
        <w:tc>
          <w:tcPr>
            <w:tcW w:w="236" w:type="dxa"/>
          </w:tcPr>
          <w:p w14:paraId="4EC3EBA5" w14:textId="77777777" w:rsidR="00BB3275" w:rsidRPr="00FA04F1" w:rsidRDefault="00BB3275" w:rsidP="00BB327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D33EBBD" w14:textId="7A3DBEBB" w:rsidR="00BB3275" w:rsidRPr="00FA04F1" w:rsidRDefault="00C273B6" w:rsidP="00BB3275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BB3275" w:rsidRPr="00FA04F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067</w:t>
            </w:r>
          </w:p>
        </w:tc>
        <w:tc>
          <w:tcPr>
            <w:tcW w:w="236" w:type="dxa"/>
            <w:noWrap/>
          </w:tcPr>
          <w:p w14:paraId="5BE7807C" w14:textId="77777777" w:rsidR="00BB3275" w:rsidRPr="00FA04F1" w:rsidRDefault="00BB3275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B38F22E" w14:textId="5FBD61FC" w:rsidR="00BB3275" w:rsidRPr="00FA04F1" w:rsidRDefault="00C273B6" w:rsidP="00BB3275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BB3275" w:rsidRPr="00FA04F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067</w:t>
            </w:r>
          </w:p>
        </w:tc>
        <w:tc>
          <w:tcPr>
            <w:tcW w:w="238" w:type="dxa"/>
            <w:noWrap/>
            <w:vAlign w:val="bottom"/>
          </w:tcPr>
          <w:p w14:paraId="32AFC673" w14:textId="77777777" w:rsidR="00BB3275" w:rsidRPr="00FA04F1" w:rsidRDefault="00BB3275" w:rsidP="00BB327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C5CE74C" w14:textId="5AB07E6C" w:rsidR="00BB3275" w:rsidRPr="00FA04F1" w:rsidRDefault="00C273B6" w:rsidP="00BB3275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BB3275" w:rsidRPr="00FA04F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420</w:t>
            </w:r>
          </w:p>
        </w:tc>
        <w:tc>
          <w:tcPr>
            <w:tcW w:w="236" w:type="dxa"/>
            <w:noWrap/>
            <w:vAlign w:val="bottom"/>
          </w:tcPr>
          <w:p w14:paraId="332206F5" w14:textId="77777777" w:rsidR="00BB3275" w:rsidRPr="00FA04F1" w:rsidRDefault="00BB3275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B71AF42" w14:textId="47571FE7" w:rsidR="00BB3275" w:rsidRPr="00FA04F1" w:rsidRDefault="00C273B6" w:rsidP="00BB3275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710</w:t>
            </w:r>
          </w:p>
        </w:tc>
        <w:tc>
          <w:tcPr>
            <w:tcW w:w="240" w:type="dxa"/>
            <w:vAlign w:val="bottom"/>
          </w:tcPr>
          <w:p w14:paraId="135D510B" w14:textId="77777777" w:rsidR="00BB3275" w:rsidRPr="00FA04F1" w:rsidRDefault="00BB3275" w:rsidP="00BB3275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FAD335" w14:textId="1F68E6E6" w:rsidR="00BB3275" w:rsidRPr="00FA04F1" w:rsidRDefault="00C273B6" w:rsidP="00BB3275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943</w:t>
            </w:r>
          </w:p>
        </w:tc>
        <w:tc>
          <w:tcPr>
            <w:tcW w:w="240" w:type="dxa"/>
            <w:vAlign w:val="bottom"/>
          </w:tcPr>
          <w:p w14:paraId="1A858BA5" w14:textId="77777777" w:rsidR="00BB3275" w:rsidRPr="00FA04F1" w:rsidRDefault="00BB3275" w:rsidP="00BB3275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4B084B" w14:textId="45CEAD8E" w:rsidR="00BB3275" w:rsidRPr="00FA04F1" w:rsidRDefault="00C273B6" w:rsidP="00BB3275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787</w:t>
            </w:r>
          </w:p>
        </w:tc>
        <w:tc>
          <w:tcPr>
            <w:tcW w:w="270" w:type="dxa"/>
          </w:tcPr>
          <w:p w14:paraId="2989E66F" w14:textId="77777777" w:rsidR="00BB3275" w:rsidRPr="00FA04F1" w:rsidRDefault="00BB3275" w:rsidP="00BB3275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5A0B37" w14:textId="01C95DDB" w:rsidR="00BB3275" w:rsidRPr="00FA04F1" w:rsidRDefault="00C273B6" w:rsidP="00BB3275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BB3275" w:rsidRPr="00FA04F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845</w:t>
            </w:r>
          </w:p>
        </w:tc>
        <w:tc>
          <w:tcPr>
            <w:tcW w:w="248" w:type="dxa"/>
            <w:vAlign w:val="bottom"/>
          </w:tcPr>
          <w:p w14:paraId="5B6CFD1E" w14:textId="77777777" w:rsidR="00BB3275" w:rsidRPr="00FA04F1" w:rsidRDefault="00BB3275" w:rsidP="00BB3275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375451" w14:textId="5C1F7F69" w:rsidR="00BB3275" w:rsidRPr="00FA04F1" w:rsidRDefault="00C273B6" w:rsidP="00BB3275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BB3275" w:rsidRPr="00FA04F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775</w:t>
            </w:r>
          </w:p>
        </w:tc>
        <w:tc>
          <w:tcPr>
            <w:tcW w:w="236" w:type="dxa"/>
          </w:tcPr>
          <w:p w14:paraId="08AAA143" w14:textId="77777777" w:rsidR="00BB3275" w:rsidRPr="00FA04F1" w:rsidRDefault="00BB3275" w:rsidP="00BB3275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F9484E" w14:textId="7CE97B51" w:rsidR="00BB3275" w:rsidRPr="00FA04F1" w:rsidRDefault="00C273B6" w:rsidP="00BB3275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80</w:t>
            </w:r>
          </w:p>
        </w:tc>
        <w:tc>
          <w:tcPr>
            <w:tcW w:w="270" w:type="dxa"/>
          </w:tcPr>
          <w:p w14:paraId="3A579E52" w14:textId="77777777" w:rsidR="00BB3275" w:rsidRPr="00FA04F1" w:rsidRDefault="00BB3275" w:rsidP="00BB3275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617C4A" w14:textId="0877B862" w:rsidR="00BB3275" w:rsidRPr="00FA04F1" w:rsidRDefault="00C273B6" w:rsidP="00BB3275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186</w:t>
            </w:r>
          </w:p>
        </w:tc>
        <w:tc>
          <w:tcPr>
            <w:tcW w:w="236" w:type="dxa"/>
            <w:vAlign w:val="bottom"/>
          </w:tcPr>
          <w:p w14:paraId="0CEA0E2F" w14:textId="77777777" w:rsidR="00BB3275" w:rsidRPr="00FA04F1" w:rsidRDefault="00BB3275" w:rsidP="00BB3275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2ED8C0" w14:textId="52FFBD4B" w:rsidR="00BB3275" w:rsidRPr="00FA04F1" w:rsidRDefault="00C273B6" w:rsidP="00BB3275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</w:t>
            </w:r>
            <w:r w:rsidR="00BB3275" w:rsidRPr="00FA04F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C273B6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lang w:eastAsia="zh-CN"/>
              </w:rPr>
              <w:t>845</w:t>
            </w:r>
          </w:p>
        </w:tc>
        <w:tc>
          <w:tcPr>
            <w:tcW w:w="270" w:type="dxa"/>
          </w:tcPr>
          <w:p w14:paraId="423DEFA7" w14:textId="77777777" w:rsidR="00BB3275" w:rsidRPr="00FA04F1" w:rsidRDefault="00BB3275" w:rsidP="00BB3275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1FB275" w14:textId="6842A918" w:rsidR="00BB3275" w:rsidRPr="00FA04F1" w:rsidRDefault="00C273B6" w:rsidP="00BB3275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</w:t>
            </w:r>
            <w:r w:rsidR="00BB3275" w:rsidRPr="00FA04F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059</w:t>
            </w:r>
          </w:p>
        </w:tc>
      </w:tr>
      <w:tr w:rsidR="00BB3275" w:rsidRPr="00FA04F1" w14:paraId="2D04D29C" w14:textId="77777777" w:rsidTr="001F0EF2">
        <w:trPr>
          <w:trHeight w:val="30"/>
        </w:trPr>
        <w:tc>
          <w:tcPr>
            <w:tcW w:w="2424" w:type="dxa"/>
            <w:noWrap/>
            <w:vAlign w:val="bottom"/>
          </w:tcPr>
          <w:p w14:paraId="4B63AD79" w14:textId="77777777" w:rsidR="00BB3275" w:rsidRPr="00FA04F1" w:rsidRDefault="00BB3275" w:rsidP="00BB32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A02EA4D" w14:textId="77777777" w:rsidR="00BB3275" w:rsidRPr="00FA04F1" w:rsidRDefault="00BB3275" w:rsidP="00BB3275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6CE362AA" w14:textId="77777777" w:rsidR="00BB3275" w:rsidRPr="00FA04F1" w:rsidRDefault="00BB3275" w:rsidP="00BB32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A4CF3AA" w14:textId="77777777" w:rsidR="00BB3275" w:rsidRPr="00FA04F1" w:rsidRDefault="00BB3275" w:rsidP="00BB3275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252CADC8" w14:textId="77777777" w:rsidR="00BB3275" w:rsidRPr="00FA04F1" w:rsidRDefault="00BB3275" w:rsidP="00BB32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</w:tcPr>
          <w:p w14:paraId="3E139026" w14:textId="77777777" w:rsidR="00BB3275" w:rsidRPr="00FA04F1" w:rsidRDefault="00BB3275" w:rsidP="00BB3275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0F8DC804" w14:textId="77777777" w:rsidR="00BB3275" w:rsidRPr="00FA04F1" w:rsidRDefault="00BB3275" w:rsidP="00BB32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</w:tcPr>
          <w:p w14:paraId="4D3EFC7F" w14:textId="77777777" w:rsidR="00BB3275" w:rsidRPr="00FA04F1" w:rsidRDefault="00BB3275" w:rsidP="00BB3275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8" w:type="dxa"/>
            <w:noWrap/>
          </w:tcPr>
          <w:p w14:paraId="04697313" w14:textId="77777777" w:rsidR="00BB3275" w:rsidRPr="00FA04F1" w:rsidRDefault="00BB3275" w:rsidP="00BB32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C7058B2" w14:textId="77777777" w:rsidR="00BB3275" w:rsidRPr="00FA04F1" w:rsidRDefault="00BB3275" w:rsidP="00BB3275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5D0798BA" w14:textId="77777777" w:rsidR="00BB3275" w:rsidRPr="00FA04F1" w:rsidRDefault="00BB3275" w:rsidP="00BB32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77AFF46" w14:textId="77777777" w:rsidR="00BB3275" w:rsidRPr="00FA04F1" w:rsidRDefault="00BB3275" w:rsidP="00BB3275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0" w:type="dxa"/>
          </w:tcPr>
          <w:p w14:paraId="149FE2E5" w14:textId="77777777" w:rsidR="00BB3275" w:rsidRPr="00FA04F1" w:rsidRDefault="00BB3275" w:rsidP="00BB3275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4D02316" w14:textId="77777777" w:rsidR="00BB3275" w:rsidRPr="00FA04F1" w:rsidRDefault="00BB3275" w:rsidP="00BB3275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0" w:type="dxa"/>
            <w:vAlign w:val="bottom"/>
          </w:tcPr>
          <w:p w14:paraId="4FDEF029" w14:textId="77777777" w:rsidR="00BB3275" w:rsidRPr="00FA04F1" w:rsidRDefault="00BB3275" w:rsidP="00BB3275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6B047B0" w14:textId="77777777" w:rsidR="00BB3275" w:rsidRPr="00FA04F1" w:rsidRDefault="00BB3275" w:rsidP="00BB3275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23BAE8E8" w14:textId="77777777" w:rsidR="00BB3275" w:rsidRPr="00FA04F1" w:rsidRDefault="00BB3275" w:rsidP="00BB3275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485C813" w14:textId="77777777" w:rsidR="00BB3275" w:rsidRPr="00FA04F1" w:rsidRDefault="00BB3275" w:rsidP="00BB3275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8" w:type="dxa"/>
          </w:tcPr>
          <w:p w14:paraId="2B5958CB" w14:textId="77777777" w:rsidR="00BB3275" w:rsidRPr="00FA04F1" w:rsidRDefault="00BB3275" w:rsidP="00BB3275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DB0400F" w14:textId="77777777" w:rsidR="00BB3275" w:rsidRPr="00FA04F1" w:rsidRDefault="00BB3275" w:rsidP="00BB3275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0D9650E6" w14:textId="77777777" w:rsidR="00BB3275" w:rsidRPr="00FA04F1" w:rsidRDefault="00BB3275" w:rsidP="00BB3275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AAA4C0A" w14:textId="77777777" w:rsidR="00BB3275" w:rsidRPr="00FA04F1" w:rsidRDefault="00BB3275" w:rsidP="00BB3275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5233F638" w14:textId="77777777" w:rsidR="00BB3275" w:rsidRPr="00FA04F1" w:rsidRDefault="00BB3275" w:rsidP="00BB3275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59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E79B356" w14:textId="77777777" w:rsidR="00BB3275" w:rsidRPr="00FA04F1" w:rsidRDefault="00BB3275" w:rsidP="00BB3275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0DE1C0CA" w14:textId="77777777" w:rsidR="00BB3275" w:rsidRPr="00FA04F1" w:rsidRDefault="00BB3275" w:rsidP="00BB3275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8ADB0FE" w14:textId="77777777" w:rsidR="00BB3275" w:rsidRPr="00FA04F1" w:rsidRDefault="00BB3275" w:rsidP="00BB3275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2A6BCF2D" w14:textId="77777777" w:rsidR="00BB3275" w:rsidRPr="00FA04F1" w:rsidRDefault="00BB3275" w:rsidP="00BB3275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4F7AF18" w14:textId="77777777" w:rsidR="00BB3275" w:rsidRPr="00FA04F1" w:rsidRDefault="00BB3275" w:rsidP="00BB3275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BB3275" w:rsidRPr="00FA04F1" w14:paraId="7DDE01AA" w14:textId="77777777" w:rsidTr="001F0EF2">
        <w:trPr>
          <w:trHeight w:val="30"/>
        </w:trPr>
        <w:tc>
          <w:tcPr>
            <w:tcW w:w="2424" w:type="dxa"/>
            <w:noWrap/>
            <w:vAlign w:val="bottom"/>
          </w:tcPr>
          <w:p w14:paraId="2D106890" w14:textId="77777777" w:rsidR="00BB3275" w:rsidRPr="00FA04F1" w:rsidRDefault="00BB3275" w:rsidP="00BB32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4" w:type="dxa"/>
            <w:noWrap/>
            <w:vAlign w:val="bottom"/>
          </w:tcPr>
          <w:p w14:paraId="6988377F" w14:textId="77777777" w:rsidR="00BB3275" w:rsidRPr="00FA04F1" w:rsidRDefault="00BB3275" w:rsidP="00BB3275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9C60583" w14:textId="77777777" w:rsidR="00BB3275" w:rsidRPr="00FA04F1" w:rsidRDefault="00BB3275" w:rsidP="00BB32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5" w:type="dxa"/>
            <w:noWrap/>
            <w:vAlign w:val="bottom"/>
          </w:tcPr>
          <w:p w14:paraId="2CCE4E87" w14:textId="77777777" w:rsidR="00BB3275" w:rsidRPr="00FA04F1" w:rsidRDefault="00BB3275" w:rsidP="00BB3275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01A76604" w14:textId="77777777" w:rsidR="00BB3275" w:rsidRPr="00FA04F1" w:rsidRDefault="00BB3275" w:rsidP="00BB32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</w:tcPr>
          <w:p w14:paraId="0E015A2F" w14:textId="77777777" w:rsidR="00BB3275" w:rsidRPr="00FA04F1" w:rsidRDefault="00BB3275" w:rsidP="00BB3275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64ED6F6D" w14:textId="77777777" w:rsidR="00BB3275" w:rsidRPr="00FA04F1" w:rsidRDefault="00BB3275" w:rsidP="00BB32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</w:tcPr>
          <w:p w14:paraId="03D89057" w14:textId="77777777" w:rsidR="00BB3275" w:rsidRPr="00FA04F1" w:rsidRDefault="00BB3275" w:rsidP="00BB3275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8" w:type="dxa"/>
            <w:noWrap/>
          </w:tcPr>
          <w:p w14:paraId="26260C69" w14:textId="77777777" w:rsidR="00BB3275" w:rsidRPr="00FA04F1" w:rsidRDefault="00BB3275" w:rsidP="00BB32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1CB6D178" w14:textId="77777777" w:rsidR="00BB3275" w:rsidRPr="00FA04F1" w:rsidRDefault="00BB3275" w:rsidP="00BB3275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2C8E9A59" w14:textId="77777777" w:rsidR="00BB3275" w:rsidRPr="00FA04F1" w:rsidRDefault="00BB3275" w:rsidP="00BB32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dxa"/>
            <w:noWrap/>
            <w:vAlign w:val="bottom"/>
          </w:tcPr>
          <w:p w14:paraId="75C4132F" w14:textId="77777777" w:rsidR="00BB3275" w:rsidRPr="00FA04F1" w:rsidRDefault="00BB3275" w:rsidP="00BB3275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0" w:type="dxa"/>
          </w:tcPr>
          <w:p w14:paraId="7E20DD85" w14:textId="77777777" w:rsidR="00BB3275" w:rsidRPr="00FA04F1" w:rsidRDefault="00BB3275" w:rsidP="00BB3275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4DDF2370" w14:textId="77777777" w:rsidR="00BB3275" w:rsidRPr="00FA04F1" w:rsidRDefault="00BB3275" w:rsidP="00BB3275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0" w:type="dxa"/>
            <w:vAlign w:val="bottom"/>
          </w:tcPr>
          <w:p w14:paraId="045F5DBA" w14:textId="77777777" w:rsidR="00BB3275" w:rsidRPr="00FA04F1" w:rsidRDefault="00BB3275" w:rsidP="00BB3275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6" w:type="dxa"/>
            <w:vAlign w:val="bottom"/>
          </w:tcPr>
          <w:p w14:paraId="599B5A79" w14:textId="77777777" w:rsidR="00BB3275" w:rsidRPr="00FA04F1" w:rsidRDefault="00BB3275" w:rsidP="00BB3275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37EAACBF" w14:textId="77777777" w:rsidR="00BB3275" w:rsidRPr="00FA04F1" w:rsidRDefault="00BB3275" w:rsidP="00BB3275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vAlign w:val="bottom"/>
          </w:tcPr>
          <w:p w14:paraId="40F1FE98" w14:textId="77777777" w:rsidR="00BB3275" w:rsidRPr="00FA04F1" w:rsidRDefault="00BB3275" w:rsidP="00BB3275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8" w:type="dxa"/>
          </w:tcPr>
          <w:p w14:paraId="1EC0D394" w14:textId="77777777" w:rsidR="00BB3275" w:rsidRPr="00FA04F1" w:rsidRDefault="00BB3275" w:rsidP="00BB3275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66819DBE" w14:textId="77777777" w:rsidR="00BB3275" w:rsidRPr="00FA04F1" w:rsidRDefault="00BB3275" w:rsidP="00BB3275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158D7F15" w14:textId="77777777" w:rsidR="00BB3275" w:rsidRPr="00FA04F1" w:rsidRDefault="00BB3275" w:rsidP="00BB3275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</w:tcPr>
          <w:p w14:paraId="7051022C" w14:textId="77777777" w:rsidR="00BB3275" w:rsidRPr="00FA04F1" w:rsidRDefault="00BB3275" w:rsidP="00BB3275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6ECD3F01" w14:textId="77777777" w:rsidR="00BB3275" w:rsidRPr="00FA04F1" w:rsidRDefault="00BB3275" w:rsidP="00BB3275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592" w:type="dxa"/>
          </w:tcPr>
          <w:p w14:paraId="52F6EE4A" w14:textId="77777777" w:rsidR="00BB3275" w:rsidRPr="00FA04F1" w:rsidRDefault="00BB3275" w:rsidP="00BB3275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6620807F" w14:textId="77777777" w:rsidR="00BB3275" w:rsidRPr="00FA04F1" w:rsidRDefault="00BB3275" w:rsidP="00BB3275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</w:tcPr>
          <w:p w14:paraId="07EE6C65" w14:textId="77777777" w:rsidR="00BB3275" w:rsidRPr="00FA04F1" w:rsidRDefault="00BB3275" w:rsidP="00BB3275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60C11384" w14:textId="77777777" w:rsidR="00BB3275" w:rsidRPr="00FA04F1" w:rsidRDefault="00BB3275" w:rsidP="00BB3275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0" w:type="dxa"/>
          </w:tcPr>
          <w:p w14:paraId="6A168AF6" w14:textId="77777777" w:rsidR="00BB3275" w:rsidRPr="00FA04F1" w:rsidRDefault="00BB3275" w:rsidP="00BB3275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BB3275" w:rsidRPr="00FA04F1" w14:paraId="53CD5B35" w14:textId="77777777" w:rsidTr="001F0EF2">
        <w:trPr>
          <w:trHeight w:val="30"/>
        </w:trPr>
        <w:tc>
          <w:tcPr>
            <w:tcW w:w="2424" w:type="dxa"/>
            <w:noWrap/>
            <w:vAlign w:val="bottom"/>
          </w:tcPr>
          <w:p w14:paraId="48F2D217" w14:textId="77777777" w:rsidR="00BB3275" w:rsidRPr="00FA04F1" w:rsidRDefault="00BB3275" w:rsidP="00BB32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4" w:type="dxa"/>
            <w:noWrap/>
            <w:vAlign w:val="bottom"/>
          </w:tcPr>
          <w:p w14:paraId="26729599" w14:textId="77777777" w:rsidR="00BB3275" w:rsidRPr="00FA04F1" w:rsidRDefault="00BB3275" w:rsidP="00BB3275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14E1CEE0" w14:textId="77777777" w:rsidR="00BB3275" w:rsidRPr="00FA04F1" w:rsidRDefault="00BB3275" w:rsidP="00BB32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5" w:type="dxa"/>
            <w:noWrap/>
            <w:vAlign w:val="bottom"/>
          </w:tcPr>
          <w:p w14:paraId="35CA1502" w14:textId="77777777" w:rsidR="00BB3275" w:rsidRPr="00FA04F1" w:rsidRDefault="00BB3275" w:rsidP="00BB3275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2494B8F5" w14:textId="77777777" w:rsidR="00BB3275" w:rsidRPr="00FA04F1" w:rsidRDefault="00BB3275" w:rsidP="00BB32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</w:tcPr>
          <w:p w14:paraId="78885090" w14:textId="77777777" w:rsidR="00BB3275" w:rsidRPr="00FA04F1" w:rsidRDefault="00BB3275" w:rsidP="00BB3275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2087A20B" w14:textId="77777777" w:rsidR="00BB3275" w:rsidRPr="00FA04F1" w:rsidRDefault="00BB3275" w:rsidP="00BB32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</w:tcPr>
          <w:p w14:paraId="0E60520C" w14:textId="77777777" w:rsidR="00BB3275" w:rsidRPr="00FA04F1" w:rsidRDefault="00BB3275" w:rsidP="00BB3275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8" w:type="dxa"/>
            <w:noWrap/>
          </w:tcPr>
          <w:p w14:paraId="203845DE" w14:textId="77777777" w:rsidR="00BB3275" w:rsidRPr="00FA04F1" w:rsidRDefault="00BB3275" w:rsidP="00BB32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29DD0F45" w14:textId="77777777" w:rsidR="00BB3275" w:rsidRPr="00FA04F1" w:rsidRDefault="00BB3275" w:rsidP="00BB3275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209F97B2" w14:textId="77777777" w:rsidR="00BB3275" w:rsidRPr="00FA04F1" w:rsidRDefault="00BB3275" w:rsidP="00BB32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dxa"/>
            <w:noWrap/>
            <w:vAlign w:val="bottom"/>
          </w:tcPr>
          <w:p w14:paraId="258B4209" w14:textId="77777777" w:rsidR="00BB3275" w:rsidRPr="00FA04F1" w:rsidRDefault="00BB3275" w:rsidP="00BB3275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0" w:type="dxa"/>
          </w:tcPr>
          <w:p w14:paraId="6A7119DA" w14:textId="77777777" w:rsidR="00BB3275" w:rsidRPr="00FA04F1" w:rsidRDefault="00BB3275" w:rsidP="00BB3275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0FF99E15" w14:textId="77777777" w:rsidR="00BB3275" w:rsidRPr="00FA04F1" w:rsidRDefault="00BB3275" w:rsidP="00BB3275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0" w:type="dxa"/>
            <w:vAlign w:val="bottom"/>
          </w:tcPr>
          <w:p w14:paraId="763255F4" w14:textId="77777777" w:rsidR="00BB3275" w:rsidRPr="00FA04F1" w:rsidRDefault="00BB3275" w:rsidP="00BB3275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6" w:type="dxa"/>
            <w:vAlign w:val="bottom"/>
          </w:tcPr>
          <w:p w14:paraId="0418790A" w14:textId="77777777" w:rsidR="00BB3275" w:rsidRPr="00FA04F1" w:rsidRDefault="00BB3275" w:rsidP="00BB3275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39E830CD" w14:textId="77777777" w:rsidR="00BB3275" w:rsidRPr="00FA04F1" w:rsidRDefault="00BB3275" w:rsidP="00BB3275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vAlign w:val="bottom"/>
          </w:tcPr>
          <w:p w14:paraId="1BA4FCD8" w14:textId="77777777" w:rsidR="00BB3275" w:rsidRPr="00FA04F1" w:rsidRDefault="00BB3275" w:rsidP="00BB3275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8" w:type="dxa"/>
          </w:tcPr>
          <w:p w14:paraId="2384B22D" w14:textId="77777777" w:rsidR="00BB3275" w:rsidRPr="00FA04F1" w:rsidRDefault="00BB3275" w:rsidP="00BB3275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34B43BAB" w14:textId="77777777" w:rsidR="00BB3275" w:rsidRPr="00FA04F1" w:rsidRDefault="00BB3275" w:rsidP="00BB3275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0161E85D" w14:textId="77777777" w:rsidR="00BB3275" w:rsidRPr="00FA04F1" w:rsidRDefault="00BB3275" w:rsidP="00BB3275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</w:tcPr>
          <w:p w14:paraId="241BF813" w14:textId="77777777" w:rsidR="00BB3275" w:rsidRPr="00FA04F1" w:rsidRDefault="00BB3275" w:rsidP="00BB3275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6008C4E6" w14:textId="77777777" w:rsidR="00BB3275" w:rsidRPr="00FA04F1" w:rsidRDefault="00BB3275" w:rsidP="00BB3275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592" w:type="dxa"/>
          </w:tcPr>
          <w:p w14:paraId="4B768249" w14:textId="77777777" w:rsidR="00BB3275" w:rsidRPr="00FA04F1" w:rsidRDefault="00BB3275" w:rsidP="00BB3275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1C70FAB2" w14:textId="77777777" w:rsidR="00BB3275" w:rsidRPr="00FA04F1" w:rsidRDefault="00BB3275" w:rsidP="00BB3275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</w:tcPr>
          <w:p w14:paraId="354E3FC7" w14:textId="77777777" w:rsidR="00BB3275" w:rsidRPr="00FA04F1" w:rsidRDefault="00BB3275" w:rsidP="00BB3275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15F18937" w14:textId="77777777" w:rsidR="00BB3275" w:rsidRPr="00FA04F1" w:rsidRDefault="00BB3275" w:rsidP="00BB3275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0" w:type="dxa"/>
          </w:tcPr>
          <w:p w14:paraId="6E29C73D" w14:textId="77777777" w:rsidR="00BB3275" w:rsidRPr="00FA04F1" w:rsidRDefault="00BB3275" w:rsidP="00BB3275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BB3275" w:rsidRPr="00FA04F1" w14:paraId="2B23D419" w14:textId="77777777" w:rsidTr="001F0EF2">
        <w:trPr>
          <w:trHeight w:val="60"/>
        </w:trPr>
        <w:tc>
          <w:tcPr>
            <w:tcW w:w="2424" w:type="dxa"/>
            <w:noWrap/>
            <w:vAlign w:val="bottom"/>
            <w:hideMark/>
          </w:tcPr>
          <w:p w14:paraId="0830D766" w14:textId="77777777" w:rsidR="00BB3275" w:rsidRPr="00FA04F1" w:rsidRDefault="00BB3275" w:rsidP="00BB32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A04F1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724" w:type="dxa"/>
            <w:noWrap/>
            <w:vAlign w:val="bottom"/>
          </w:tcPr>
          <w:p w14:paraId="54C4210C" w14:textId="77777777" w:rsidR="00BB3275" w:rsidRPr="00FA04F1" w:rsidRDefault="00BB3275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3349DA8" w14:textId="77777777" w:rsidR="00BB3275" w:rsidRPr="00FA04F1" w:rsidRDefault="00BB3275" w:rsidP="00BB32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5" w:type="dxa"/>
            <w:noWrap/>
            <w:vAlign w:val="bottom"/>
          </w:tcPr>
          <w:p w14:paraId="1490F6C6" w14:textId="77777777" w:rsidR="00BB3275" w:rsidRPr="00FA04F1" w:rsidRDefault="00BB3275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1857BB03" w14:textId="77777777" w:rsidR="00BB3275" w:rsidRPr="00FA04F1" w:rsidRDefault="00BB3275" w:rsidP="00BB32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78AE2B97" w14:textId="77777777" w:rsidR="00BB3275" w:rsidRPr="00FA04F1" w:rsidRDefault="00BB3275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4CCB4753" w14:textId="77777777" w:rsidR="00BB3275" w:rsidRPr="00FA04F1" w:rsidRDefault="00BB3275" w:rsidP="00BB32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2D7C2494" w14:textId="77777777" w:rsidR="00BB3275" w:rsidRPr="00FA04F1" w:rsidRDefault="00BB3275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8" w:type="dxa"/>
            <w:noWrap/>
            <w:vAlign w:val="bottom"/>
          </w:tcPr>
          <w:p w14:paraId="0E940B0D" w14:textId="77777777" w:rsidR="00BB3275" w:rsidRPr="00FA04F1" w:rsidRDefault="00BB3275" w:rsidP="00BB32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6078978F" w14:textId="77777777" w:rsidR="00BB3275" w:rsidRPr="00FA04F1" w:rsidRDefault="00BB3275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D5B3EBD" w14:textId="77777777" w:rsidR="00BB3275" w:rsidRPr="00FA04F1" w:rsidRDefault="00BB3275" w:rsidP="00BB32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dxa"/>
            <w:noWrap/>
            <w:vAlign w:val="bottom"/>
          </w:tcPr>
          <w:p w14:paraId="0082A0D2" w14:textId="77777777" w:rsidR="00BB3275" w:rsidRPr="00FA04F1" w:rsidRDefault="00BB3275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0" w:type="dxa"/>
            <w:vAlign w:val="bottom"/>
          </w:tcPr>
          <w:p w14:paraId="2E6048B2" w14:textId="77777777" w:rsidR="00BB3275" w:rsidRPr="00FA04F1" w:rsidRDefault="00BB3275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3ED1952E" w14:textId="77777777" w:rsidR="00BB3275" w:rsidRPr="00FA04F1" w:rsidRDefault="00BB3275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0" w:type="dxa"/>
            <w:vAlign w:val="bottom"/>
          </w:tcPr>
          <w:p w14:paraId="0954D3C1" w14:textId="77777777" w:rsidR="00BB3275" w:rsidRPr="00FA04F1" w:rsidRDefault="00BB3275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6" w:type="dxa"/>
            <w:vAlign w:val="bottom"/>
          </w:tcPr>
          <w:p w14:paraId="164C3A3B" w14:textId="77777777" w:rsidR="00BB3275" w:rsidRPr="00FA04F1" w:rsidRDefault="00BB3275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056295DF" w14:textId="77777777" w:rsidR="00BB3275" w:rsidRPr="00FA04F1" w:rsidRDefault="00BB3275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vAlign w:val="bottom"/>
          </w:tcPr>
          <w:p w14:paraId="321C3479" w14:textId="77777777" w:rsidR="00BB3275" w:rsidRPr="00FA04F1" w:rsidRDefault="00BB3275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8" w:type="dxa"/>
            <w:vAlign w:val="bottom"/>
          </w:tcPr>
          <w:p w14:paraId="7F15E317" w14:textId="77777777" w:rsidR="00BB3275" w:rsidRPr="00FA04F1" w:rsidRDefault="00BB3275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05B5E118" w14:textId="77777777" w:rsidR="00BB3275" w:rsidRPr="00FA04F1" w:rsidRDefault="00BB3275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2D891363" w14:textId="77777777" w:rsidR="00BB3275" w:rsidRPr="00FA04F1" w:rsidRDefault="00BB3275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7EB9833E" w14:textId="77777777" w:rsidR="00BB3275" w:rsidRPr="00FA04F1" w:rsidRDefault="00BB3275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2DECF043" w14:textId="77777777" w:rsidR="00BB3275" w:rsidRPr="00FA04F1" w:rsidRDefault="00BB3275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592" w:type="dxa"/>
            <w:vAlign w:val="bottom"/>
          </w:tcPr>
          <w:p w14:paraId="75CA153A" w14:textId="77777777" w:rsidR="00BB3275" w:rsidRPr="00FA04F1" w:rsidRDefault="00BB3275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649D3892" w14:textId="77777777" w:rsidR="00BB3275" w:rsidRPr="00FA04F1" w:rsidRDefault="00BB3275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7E902575" w14:textId="77777777" w:rsidR="00BB3275" w:rsidRPr="00FA04F1" w:rsidRDefault="00BB3275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7AF9F356" w14:textId="77777777" w:rsidR="00BB3275" w:rsidRPr="00FA04F1" w:rsidRDefault="00BB3275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0" w:type="dxa"/>
            <w:vAlign w:val="bottom"/>
          </w:tcPr>
          <w:p w14:paraId="61F91191" w14:textId="77777777" w:rsidR="00BB3275" w:rsidRPr="00FA04F1" w:rsidRDefault="00BB3275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BB3275" w:rsidRPr="00FA04F1" w14:paraId="69679B81" w14:textId="77777777" w:rsidTr="001F0EF2">
        <w:trPr>
          <w:trHeight w:val="60"/>
        </w:trPr>
        <w:tc>
          <w:tcPr>
            <w:tcW w:w="2424" w:type="dxa"/>
            <w:noWrap/>
            <w:vAlign w:val="bottom"/>
            <w:hideMark/>
          </w:tcPr>
          <w:p w14:paraId="188C968E" w14:textId="77777777" w:rsidR="00BB3275" w:rsidRPr="00FA04F1" w:rsidRDefault="00BB3275" w:rsidP="00BB32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A04F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ณ เวลาใดเวลาหนึ่ง</w:t>
            </w:r>
          </w:p>
        </w:tc>
        <w:tc>
          <w:tcPr>
            <w:tcW w:w="724" w:type="dxa"/>
            <w:noWrap/>
            <w:vAlign w:val="bottom"/>
          </w:tcPr>
          <w:p w14:paraId="64788666" w14:textId="0CB2E8A6" w:rsidR="00BB3275" w:rsidRPr="00FA04F1" w:rsidRDefault="00C273B6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810</w:t>
            </w:r>
          </w:p>
        </w:tc>
        <w:tc>
          <w:tcPr>
            <w:tcW w:w="236" w:type="dxa"/>
            <w:noWrap/>
            <w:vAlign w:val="bottom"/>
          </w:tcPr>
          <w:p w14:paraId="7EC8D576" w14:textId="77777777" w:rsidR="00BB3275" w:rsidRPr="00FA04F1" w:rsidRDefault="00BB3275" w:rsidP="00BB32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5" w:type="dxa"/>
            <w:noWrap/>
            <w:vAlign w:val="bottom"/>
          </w:tcPr>
          <w:p w14:paraId="79B20AF9" w14:textId="12B6008E" w:rsidR="00BB3275" w:rsidRPr="00FA04F1" w:rsidRDefault="00C273B6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454</w:t>
            </w:r>
          </w:p>
        </w:tc>
        <w:tc>
          <w:tcPr>
            <w:tcW w:w="236" w:type="dxa"/>
          </w:tcPr>
          <w:p w14:paraId="3E5BDD15" w14:textId="77777777" w:rsidR="00BB3275" w:rsidRPr="00FA04F1" w:rsidRDefault="00BB3275" w:rsidP="00BB32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653D3463" w14:textId="12379B8D" w:rsidR="00BB3275" w:rsidRPr="00FA04F1" w:rsidRDefault="00C273B6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6" w:type="dxa"/>
            <w:noWrap/>
            <w:vAlign w:val="bottom"/>
          </w:tcPr>
          <w:p w14:paraId="780F97EC" w14:textId="77777777" w:rsidR="00BB3275" w:rsidRPr="00FA04F1" w:rsidRDefault="00BB3275" w:rsidP="00BB32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09443066" w14:textId="2DFB28F0" w:rsidR="00BB3275" w:rsidRPr="00FA04F1" w:rsidRDefault="00C273B6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8" w:type="dxa"/>
            <w:noWrap/>
            <w:vAlign w:val="bottom"/>
          </w:tcPr>
          <w:p w14:paraId="18016FAE" w14:textId="77777777" w:rsidR="00BB3275" w:rsidRPr="00FA04F1" w:rsidRDefault="00BB3275" w:rsidP="00BB32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0A2629A6" w14:textId="3A6896BA" w:rsidR="00BB3275" w:rsidRPr="00FA04F1" w:rsidRDefault="00C273B6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44</w:t>
            </w:r>
          </w:p>
        </w:tc>
        <w:tc>
          <w:tcPr>
            <w:tcW w:w="236" w:type="dxa"/>
            <w:noWrap/>
            <w:vAlign w:val="bottom"/>
          </w:tcPr>
          <w:p w14:paraId="75188B0F" w14:textId="77777777" w:rsidR="00BB3275" w:rsidRPr="00FA04F1" w:rsidRDefault="00BB3275" w:rsidP="00BB32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dxa"/>
            <w:noWrap/>
            <w:vAlign w:val="bottom"/>
          </w:tcPr>
          <w:p w14:paraId="499BC2C6" w14:textId="12EDEB33" w:rsidR="00BB3275" w:rsidRPr="00FA04F1" w:rsidRDefault="00C273B6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40" w:type="dxa"/>
            <w:vAlign w:val="bottom"/>
          </w:tcPr>
          <w:p w14:paraId="778BF760" w14:textId="77777777" w:rsidR="00BB3275" w:rsidRPr="00FA04F1" w:rsidRDefault="00BB3275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4F9E08B9" w14:textId="7FE152F5" w:rsidR="00BB3275" w:rsidRPr="00FA04F1" w:rsidRDefault="00C273B6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128</w:t>
            </w:r>
          </w:p>
        </w:tc>
        <w:tc>
          <w:tcPr>
            <w:tcW w:w="240" w:type="dxa"/>
            <w:vAlign w:val="bottom"/>
          </w:tcPr>
          <w:p w14:paraId="7CC17BF1" w14:textId="77777777" w:rsidR="00BB3275" w:rsidRPr="00FA04F1" w:rsidRDefault="00BB3275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6" w:type="dxa"/>
            <w:vAlign w:val="bottom"/>
          </w:tcPr>
          <w:p w14:paraId="25BCCB7B" w14:textId="50AA9D91" w:rsidR="00BB3275" w:rsidRPr="00FA04F1" w:rsidRDefault="00C273B6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51</w:t>
            </w:r>
          </w:p>
        </w:tc>
        <w:tc>
          <w:tcPr>
            <w:tcW w:w="270" w:type="dxa"/>
            <w:vAlign w:val="bottom"/>
          </w:tcPr>
          <w:p w14:paraId="56D6FC22" w14:textId="77777777" w:rsidR="00BB3275" w:rsidRPr="00FA04F1" w:rsidRDefault="00BB3275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vAlign w:val="bottom"/>
          </w:tcPr>
          <w:p w14:paraId="10938503" w14:textId="7D78C8D0" w:rsidR="00BB3275" w:rsidRPr="00FA04F1" w:rsidRDefault="00C273B6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BB3275" w:rsidRPr="00FA04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,</w:t>
            </w: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725</w:t>
            </w:r>
          </w:p>
        </w:tc>
        <w:tc>
          <w:tcPr>
            <w:tcW w:w="248" w:type="dxa"/>
            <w:vAlign w:val="bottom"/>
          </w:tcPr>
          <w:p w14:paraId="066283B5" w14:textId="77777777" w:rsidR="00BB3275" w:rsidRPr="00FA04F1" w:rsidRDefault="00BB3275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0C637266" w14:textId="31B6B594" w:rsidR="00BB3275" w:rsidRPr="00FA04F1" w:rsidRDefault="00C273B6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BB3275" w:rsidRPr="00FA04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,</w:t>
            </w: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580</w:t>
            </w:r>
          </w:p>
        </w:tc>
        <w:tc>
          <w:tcPr>
            <w:tcW w:w="236" w:type="dxa"/>
            <w:vAlign w:val="bottom"/>
          </w:tcPr>
          <w:p w14:paraId="5E287D02" w14:textId="77777777" w:rsidR="00BB3275" w:rsidRPr="00FA04F1" w:rsidRDefault="00BB3275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52509A48" w14:textId="19FA4E2C" w:rsidR="00BB3275" w:rsidRPr="00FA04F1" w:rsidRDefault="00C273B6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23</w:t>
            </w:r>
          </w:p>
        </w:tc>
        <w:tc>
          <w:tcPr>
            <w:tcW w:w="270" w:type="dxa"/>
            <w:vAlign w:val="bottom"/>
          </w:tcPr>
          <w:p w14:paraId="793B8CDA" w14:textId="77777777" w:rsidR="00BB3275" w:rsidRPr="00FA04F1" w:rsidRDefault="00BB3275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2" w:type="dxa"/>
            <w:vAlign w:val="bottom"/>
          </w:tcPr>
          <w:p w14:paraId="7C977915" w14:textId="71B2C553" w:rsidR="00BB3275" w:rsidRPr="00FA04F1" w:rsidRDefault="00C273B6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27</w:t>
            </w:r>
          </w:p>
        </w:tc>
        <w:tc>
          <w:tcPr>
            <w:tcW w:w="236" w:type="dxa"/>
            <w:vAlign w:val="bottom"/>
          </w:tcPr>
          <w:p w14:paraId="5A0D1E6D" w14:textId="77777777" w:rsidR="00BB3275" w:rsidRPr="00FA04F1" w:rsidRDefault="00BB3275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445528EB" w14:textId="740E05AA" w:rsidR="00BB3275" w:rsidRPr="00FA04F1" w:rsidRDefault="00C273B6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BB3275" w:rsidRPr="00FA04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C273B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734</w:t>
            </w:r>
          </w:p>
        </w:tc>
        <w:tc>
          <w:tcPr>
            <w:tcW w:w="270" w:type="dxa"/>
            <w:vAlign w:val="bottom"/>
          </w:tcPr>
          <w:p w14:paraId="120F99BD" w14:textId="77777777" w:rsidR="00BB3275" w:rsidRPr="00FA04F1" w:rsidRDefault="00BB3275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7B899D61" w14:textId="2041DC64" w:rsidR="00BB3275" w:rsidRPr="00FA04F1" w:rsidRDefault="00C273B6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BB3275" w:rsidRPr="00FA04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120</w:t>
            </w:r>
          </w:p>
        </w:tc>
      </w:tr>
      <w:tr w:rsidR="00BB3275" w:rsidRPr="00FA04F1" w14:paraId="324898CF" w14:textId="77777777" w:rsidTr="001F0EF2">
        <w:trPr>
          <w:trHeight w:val="60"/>
        </w:trPr>
        <w:tc>
          <w:tcPr>
            <w:tcW w:w="2424" w:type="dxa"/>
            <w:noWrap/>
            <w:vAlign w:val="bottom"/>
            <w:hideMark/>
          </w:tcPr>
          <w:p w14:paraId="46C59B13" w14:textId="77777777" w:rsidR="00BB3275" w:rsidRPr="00FA04F1" w:rsidRDefault="00BB3275" w:rsidP="00BB32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A04F1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val="en-GB" w:eastAsia="zh-CN"/>
              </w:rPr>
              <w:t>ตลอดช่วงเวลาหนึ่ง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5DB015E" w14:textId="272AE173" w:rsidR="00BB3275" w:rsidRPr="00FA04F1" w:rsidRDefault="00C273B6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680</w:t>
            </w:r>
          </w:p>
        </w:tc>
        <w:tc>
          <w:tcPr>
            <w:tcW w:w="236" w:type="dxa"/>
            <w:noWrap/>
            <w:vAlign w:val="bottom"/>
          </w:tcPr>
          <w:p w14:paraId="5DD04857" w14:textId="77777777" w:rsidR="00BB3275" w:rsidRPr="00FA04F1" w:rsidRDefault="00BB3275" w:rsidP="00BB32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A741F9A" w14:textId="4E4D8F1E" w:rsidR="00BB3275" w:rsidRPr="00FA04F1" w:rsidRDefault="00C273B6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BB3275" w:rsidRPr="00FA04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,</w:t>
            </w: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080</w:t>
            </w:r>
          </w:p>
        </w:tc>
        <w:tc>
          <w:tcPr>
            <w:tcW w:w="236" w:type="dxa"/>
          </w:tcPr>
          <w:p w14:paraId="73ED234B" w14:textId="77777777" w:rsidR="00BB3275" w:rsidRPr="00FA04F1" w:rsidRDefault="00BB3275" w:rsidP="00BB32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B6FF7F8" w14:textId="74994553" w:rsidR="00BB3275" w:rsidRPr="00FA04F1" w:rsidRDefault="00C273B6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BB3275" w:rsidRPr="00FA04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,</w:t>
            </w: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063</w:t>
            </w:r>
          </w:p>
        </w:tc>
        <w:tc>
          <w:tcPr>
            <w:tcW w:w="236" w:type="dxa"/>
            <w:noWrap/>
            <w:vAlign w:val="bottom"/>
          </w:tcPr>
          <w:p w14:paraId="4188CB85" w14:textId="77777777" w:rsidR="00BB3275" w:rsidRPr="00FA04F1" w:rsidRDefault="00BB3275" w:rsidP="00BB32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7F492D8" w14:textId="69A20D68" w:rsidR="00BB3275" w:rsidRPr="00FA04F1" w:rsidRDefault="00C273B6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BB3275" w:rsidRPr="00FA04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,</w:t>
            </w: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064</w:t>
            </w:r>
          </w:p>
        </w:tc>
        <w:tc>
          <w:tcPr>
            <w:tcW w:w="238" w:type="dxa"/>
            <w:noWrap/>
            <w:vAlign w:val="bottom"/>
          </w:tcPr>
          <w:p w14:paraId="3CB24707" w14:textId="77777777" w:rsidR="00BB3275" w:rsidRPr="00FA04F1" w:rsidRDefault="00BB3275" w:rsidP="00BB32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E5BBA3A" w14:textId="609E1F14" w:rsidR="00BB3275" w:rsidRPr="00FA04F1" w:rsidRDefault="00C273B6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BB3275" w:rsidRPr="00FA04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,</w:t>
            </w: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376</w:t>
            </w:r>
          </w:p>
        </w:tc>
        <w:tc>
          <w:tcPr>
            <w:tcW w:w="236" w:type="dxa"/>
            <w:noWrap/>
            <w:vAlign w:val="bottom"/>
          </w:tcPr>
          <w:p w14:paraId="4003FF03" w14:textId="77777777" w:rsidR="00BB3275" w:rsidRPr="00FA04F1" w:rsidRDefault="00BB3275" w:rsidP="00BB32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45AFBEA" w14:textId="76C1EB29" w:rsidR="00BB3275" w:rsidRPr="00FA04F1" w:rsidRDefault="00C273B6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705</w:t>
            </w:r>
          </w:p>
        </w:tc>
        <w:tc>
          <w:tcPr>
            <w:tcW w:w="240" w:type="dxa"/>
            <w:vAlign w:val="bottom"/>
          </w:tcPr>
          <w:p w14:paraId="617F3A70" w14:textId="77777777" w:rsidR="00BB3275" w:rsidRPr="00FA04F1" w:rsidRDefault="00BB3275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F1D365" w14:textId="186E45C7" w:rsidR="00BB3275" w:rsidRPr="00FA04F1" w:rsidRDefault="00C273B6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815</w:t>
            </w:r>
          </w:p>
        </w:tc>
        <w:tc>
          <w:tcPr>
            <w:tcW w:w="240" w:type="dxa"/>
            <w:vAlign w:val="bottom"/>
          </w:tcPr>
          <w:p w14:paraId="2047BB6F" w14:textId="77777777" w:rsidR="00BB3275" w:rsidRPr="00FA04F1" w:rsidRDefault="00BB3275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EE60D2" w14:textId="6AAAA038" w:rsidR="00BB3275" w:rsidRPr="00FA04F1" w:rsidRDefault="00C273B6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736</w:t>
            </w:r>
          </w:p>
        </w:tc>
        <w:tc>
          <w:tcPr>
            <w:tcW w:w="270" w:type="dxa"/>
            <w:vAlign w:val="bottom"/>
          </w:tcPr>
          <w:p w14:paraId="26054DC7" w14:textId="77777777" w:rsidR="00BB3275" w:rsidRPr="00FA04F1" w:rsidRDefault="00BB3275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859DF1" w14:textId="03834498" w:rsidR="00BB3275" w:rsidRPr="00FA04F1" w:rsidRDefault="00C273B6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120</w:t>
            </w:r>
          </w:p>
        </w:tc>
        <w:tc>
          <w:tcPr>
            <w:tcW w:w="248" w:type="dxa"/>
            <w:vAlign w:val="bottom"/>
          </w:tcPr>
          <w:p w14:paraId="0508E771" w14:textId="77777777" w:rsidR="00BB3275" w:rsidRPr="00FA04F1" w:rsidRDefault="00BB3275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A39911" w14:textId="4E04FACD" w:rsidR="00BB3275" w:rsidRPr="00FA04F1" w:rsidRDefault="00C273B6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195</w:t>
            </w:r>
          </w:p>
        </w:tc>
        <w:tc>
          <w:tcPr>
            <w:tcW w:w="236" w:type="dxa"/>
            <w:vAlign w:val="bottom"/>
          </w:tcPr>
          <w:p w14:paraId="3C33F1CD" w14:textId="77777777" w:rsidR="00BB3275" w:rsidRPr="00FA04F1" w:rsidRDefault="00BB3275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D00A09" w14:textId="333C0A0C" w:rsidR="00BB3275" w:rsidRPr="00FA04F1" w:rsidRDefault="00C273B6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57</w:t>
            </w:r>
          </w:p>
        </w:tc>
        <w:tc>
          <w:tcPr>
            <w:tcW w:w="270" w:type="dxa"/>
            <w:vAlign w:val="bottom"/>
          </w:tcPr>
          <w:p w14:paraId="5B1DB676" w14:textId="77777777" w:rsidR="00BB3275" w:rsidRPr="00FA04F1" w:rsidRDefault="00BB3275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EDB9BE" w14:textId="68BC6415" w:rsidR="00BB3275" w:rsidRPr="00FA04F1" w:rsidRDefault="00C273B6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159</w:t>
            </w:r>
          </w:p>
        </w:tc>
        <w:tc>
          <w:tcPr>
            <w:tcW w:w="236" w:type="dxa"/>
            <w:vAlign w:val="bottom"/>
          </w:tcPr>
          <w:p w14:paraId="43FB5E94" w14:textId="77777777" w:rsidR="00BB3275" w:rsidRPr="00FA04F1" w:rsidRDefault="00BB3275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682238" w14:textId="65A79F7A" w:rsidR="00BB3275" w:rsidRPr="00FA04F1" w:rsidRDefault="00C273B6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</w:t>
            </w:r>
            <w:r w:rsidR="00BB3275" w:rsidRPr="00FA04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111</w:t>
            </w:r>
          </w:p>
        </w:tc>
        <w:tc>
          <w:tcPr>
            <w:tcW w:w="270" w:type="dxa"/>
            <w:vAlign w:val="bottom"/>
          </w:tcPr>
          <w:p w14:paraId="3EF578A3" w14:textId="77777777" w:rsidR="00BB3275" w:rsidRPr="00FA04F1" w:rsidRDefault="00BB3275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21EB31" w14:textId="58CD83E4" w:rsidR="00BB3275" w:rsidRPr="00FA04F1" w:rsidRDefault="00C273B6" w:rsidP="00BB3275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="00BB3275" w:rsidRPr="00FA04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939</w:t>
            </w:r>
          </w:p>
        </w:tc>
      </w:tr>
      <w:tr w:rsidR="003120CB" w:rsidRPr="00FA04F1" w14:paraId="4C329025" w14:textId="77777777" w:rsidTr="001F0EF2">
        <w:trPr>
          <w:trHeight w:val="235"/>
        </w:trPr>
        <w:tc>
          <w:tcPr>
            <w:tcW w:w="2424" w:type="dxa"/>
            <w:noWrap/>
            <w:vAlign w:val="bottom"/>
            <w:hideMark/>
          </w:tcPr>
          <w:p w14:paraId="261B0728" w14:textId="67DCFFA6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A04F1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</w:t>
            </w:r>
            <w:r w:rsidR="000C0908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รายได้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5EE47B8" w14:textId="20856A32" w:rsidR="003120CB" w:rsidRPr="00FA04F1" w:rsidRDefault="00C273B6" w:rsidP="003120CB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3120CB" w:rsidRPr="00FA04F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eastAsia="zh-CN"/>
              </w:rPr>
              <w:t>,</w:t>
            </w:r>
            <w:r w:rsidRPr="00C273B6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lang w:eastAsia="zh-CN"/>
              </w:rPr>
              <w:t>490</w:t>
            </w:r>
          </w:p>
        </w:tc>
        <w:tc>
          <w:tcPr>
            <w:tcW w:w="236" w:type="dxa"/>
            <w:noWrap/>
            <w:vAlign w:val="bottom"/>
          </w:tcPr>
          <w:p w14:paraId="514254E7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8C013E1" w14:textId="49FC5E92" w:rsidR="003120CB" w:rsidRPr="00FA04F1" w:rsidRDefault="00C273B6" w:rsidP="003120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3120CB" w:rsidRPr="00FA04F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534</w:t>
            </w:r>
          </w:p>
        </w:tc>
        <w:tc>
          <w:tcPr>
            <w:tcW w:w="236" w:type="dxa"/>
          </w:tcPr>
          <w:p w14:paraId="7BC7A981" w14:textId="77777777" w:rsidR="003120CB" w:rsidRPr="00FA04F1" w:rsidRDefault="003120CB" w:rsidP="003120C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5BEA2FD" w14:textId="0F9542D0" w:rsidR="003120CB" w:rsidRPr="00FA04F1" w:rsidRDefault="00C273B6" w:rsidP="003120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3120CB" w:rsidRPr="00FA04F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067</w:t>
            </w:r>
          </w:p>
        </w:tc>
        <w:tc>
          <w:tcPr>
            <w:tcW w:w="236" w:type="dxa"/>
            <w:noWrap/>
          </w:tcPr>
          <w:p w14:paraId="6D7F97C1" w14:textId="77777777" w:rsidR="003120CB" w:rsidRPr="00FA04F1" w:rsidRDefault="003120CB" w:rsidP="003120CB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2EDAAC4" w14:textId="29DABC9B" w:rsidR="003120CB" w:rsidRPr="00FA04F1" w:rsidRDefault="00C273B6" w:rsidP="003120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3120CB" w:rsidRPr="00FA04F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067</w:t>
            </w:r>
          </w:p>
        </w:tc>
        <w:tc>
          <w:tcPr>
            <w:tcW w:w="238" w:type="dxa"/>
            <w:noWrap/>
            <w:vAlign w:val="bottom"/>
          </w:tcPr>
          <w:p w14:paraId="02BD1186" w14:textId="77777777" w:rsidR="003120CB" w:rsidRPr="00FA04F1" w:rsidRDefault="003120CB" w:rsidP="003120C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A55FFDF" w14:textId="6F4DA7DF" w:rsidR="003120CB" w:rsidRPr="00FA04F1" w:rsidRDefault="00C273B6" w:rsidP="003120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3120CB" w:rsidRPr="00FA04F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420</w:t>
            </w:r>
          </w:p>
        </w:tc>
        <w:tc>
          <w:tcPr>
            <w:tcW w:w="236" w:type="dxa"/>
            <w:noWrap/>
            <w:vAlign w:val="bottom"/>
          </w:tcPr>
          <w:p w14:paraId="4045DEB6" w14:textId="77777777" w:rsidR="003120CB" w:rsidRPr="00FA04F1" w:rsidRDefault="003120CB" w:rsidP="003120CB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37DCEA6" w14:textId="2E062586" w:rsidR="003120CB" w:rsidRPr="00FA04F1" w:rsidRDefault="00C273B6" w:rsidP="003120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710</w:t>
            </w:r>
          </w:p>
        </w:tc>
        <w:tc>
          <w:tcPr>
            <w:tcW w:w="240" w:type="dxa"/>
            <w:vAlign w:val="bottom"/>
          </w:tcPr>
          <w:p w14:paraId="1C6D8AAD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6DD68E" w14:textId="02891C6A" w:rsidR="003120CB" w:rsidRPr="00FA04F1" w:rsidRDefault="00C273B6" w:rsidP="003120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943</w:t>
            </w:r>
          </w:p>
        </w:tc>
        <w:tc>
          <w:tcPr>
            <w:tcW w:w="240" w:type="dxa"/>
            <w:vAlign w:val="bottom"/>
          </w:tcPr>
          <w:p w14:paraId="5DCCD8E8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AA1586" w14:textId="5AC3420A" w:rsidR="003120CB" w:rsidRPr="00FA04F1" w:rsidRDefault="00C273B6" w:rsidP="003120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787</w:t>
            </w:r>
          </w:p>
        </w:tc>
        <w:tc>
          <w:tcPr>
            <w:tcW w:w="270" w:type="dxa"/>
          </w:tcPr>
          <w:p w14:paraId="160875F9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A27F16" w14:textId="3D291160" w:rsidR="003120CB" w:rsidRPr="00FA04F1" w:rsidRDefault="00C273B6" w:rsidP="003120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3120CB" w:rsidRPr="00FA04F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845</w:t>
            </w:r>
          </w:p>
        </w:tc>
        <w:tc>
          <w:tcPr>
            <w:tcW w:w="248" w:type="dxa"/>
            <w:vAlign w:val="bottom"/>
          </w:tcPr>
          <w:p w14:paraId="3DF26095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701C0F" w14:textId="3D1352B9" w:rsidR="003120CB" w:rsidRPr="00FA04F1" w:rsidRDefault="00C273B6" w:rsidP="003120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3120CB" w:rsidRPr="00FA04F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775</w:t>
            </w:r>
          </w:p>
        </w:tc>
        <w:tc>
          <w:tcPr>
            <w:tcW w:w="236" w:type="dxa"/>
          </w:tcPr>
          <w:p w14:paraId="65F11C73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DD6009" w14:textId="20306742" w:rsidR="003120CB" w:rsidRPr="00FA04F1" w:rsidRDefault="00C273B6" w:rsidP="003120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80</w:t>
            </w:r>
          </w:p>
        </w:tc>
        <w:tc>
          <w:tcPr>
            <w:tcW w:w="270" w:type="dxa"/>
          </w:tcPr>
          <w:p w14:paraId="60BA2790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8CA789" w14:textId="00B9570E" w:rsidR="003120CB" w:rsidRPr="00FA04F1" w:rsidRDefault="00C273B6" w:rsidP="003120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186</w:t>
            </w:r>
          </w:p>
        </w:tc>
        <w:tc>
          <w:tcPr>
            <w:tcW w:w="236" w:type="dxa"/>
            <w:vAlign w:val="bottom"/>
          </w:tcPr>
          <w:p w14:paraId="0F042603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330281" w14:textId="72FDA04D" w:rsidR="003120CB" w:rsidRPr="00FA04F1" w:rsidRDefault="00C273B6" w:rsidP="003120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</w:t>
            </w:r>
            <w:r w:rsidR="003120CB" w:rsidRPr="00FA04F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C273B6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lang w:eastAsia="zh-CN"/>
              </w:rPr>
              <w:t>845</w:t>
            </w:r>
          </w:p>
        </w:tc>
        <w:tc>
          <w:tcPr>
            <w:tcW w:w="270" w:type="dxa"/>
          </w:tcPr>
          <w:p w14:paraId="18F3D84C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BD8F62" w14:textId="2AD9AA82" w:rsidR="003120CB" w:rsidRPr="00FA04F1" w:rsidRDefault="00C273B6" w:rsidP="003120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</w:t>
            </w:r>
            <w:r w:rsidR="003120CB" w:rsidRPr="00FA04F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C273B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059</w:t>
            </w:r>
          </w:p>
        </w:tc>
      </w:tr>
      <w:tr w:rsidR="003120CB" w:rsidRPr="00FA04F1" w14:paraId="6F00E160" w14:textId="77777777" w:rsidTr="001F0EF2">
        <w:trPr>
          <w:trHeight w:val="235"/>
        </w:trPr>
        <w:tc>
          <w:tcPr>
            <w:tcW w:w="2424" w:type="dxa"/>
            <w:noWrap/>
            <w:vAlign w:val="bottom"/>
          </w:tcPr>
          <w:p w14:paraId="4AD0CAB6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6FD77D7" w14:textId="77777777" w:rsidR="003120CB" w:rsidRPr="00FA04F1" w:rsidRDefault="003120CB" w:rsidP="003120CB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4EB5723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37A9FFF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2258E204" w14:textId="77777777" w:rsidR="003120CB" w:rsidRPr="00FA04F1" w:rsidRDefault="003120CB" w:rsidP="003120C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6E367E7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1D15E874" w14:textId="77777777" w:rsidR="003120CB" w:rsidRPr="00FA04F1" w:rsidRDefault="003120CB" w:rsidP="003120CB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C837451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8" w:type="dxa"/>
            <w:noWrap/>
            <w:vAlign w:val="bottom"/>
          </w:tcPr>
          <w:p w14:paraId="0A1240E3" w14:textId="77777777" w:rsidR="003120CB" w:rsidRPr="00FA04F1" w:rsidRDefault="003120CB" w:rsidP="003120C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95008DF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E714D00" w14:textId="77777777" w:rsidR="003120CB" w:rsidRPr="00FA04F1" w:rsidRDefault="003120CB" w:rsidP="003120CB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BA3A163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0" w:type="dxa"/>
            <w:vAlign w:val="bottom"/>
          </w:tcPr>
          <w:p w14:paraId="3F732922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FDD2D8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0" w:type="dxa"/>
            <w:vAlign w:val="bottom"/>
          </w:tcPr>
          <w:p w14:paraId="078E8BFA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9CB1B1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</w:tcPr>
          <w:p w14:paraId="50598BCC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54E94E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8" w:type="dxa"/>
            <w:vAlign w:val="bottom"/>
          </w:tcPr>
          <w:p w14:paraId="528717CC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A8CB5F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1D8EC252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C19038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</w:tcPr>
          <w:p w14:paraId="04C67250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1C22DB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6E720372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FB2F17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</w:tcPr>
          <w:p w14:paraId="0D4A56CE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F0E151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</w:tr>
      <w:tr w:rsidR="003120CB" w:rsidRPr="00FA04F1" w14:paraId="01B32D98" w14:textId="77777777" w:rsidTr="001F0EF2">
        <w:trPr>
          <w:trHeight w:val="89"/>
        </w:trPr>
        <w:tc>
          <w:tcPr>
            <w:tcW w:w="2424" w:type="dxa"/>
            <w:noWrap/>
            <w:vAlign w:val="bottom"/>
            <w:hideMark/>
          </w:tcPr>
          <w:p w14:paraId="0FD310F2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A04F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กำไร (ขาดทุน) ตามส่วนงาน</w:t>
            </w:r>
          </w:p>
          <w:p w14:paraId="2F3DCB23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A04F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FA04F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ก่อนต้นทุนทางการเงิน</w:t>
            </w:r>
          </w:p>
          <w:p w14:paraId="2963C970" w14:textId="18974870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FA04F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val="en-GB" w:eastAsia="zh-CN"/>
              </w:rPr>
              <w:t xml:space="preserve">   ภาษีเงินได้ </w:t>
            </w:r>
            <w:r w:rsidRPr="00FA04F1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val="en-GB" w:eastAsia="zh-CN"/>
              </w:rPr>
              <w:t>และต้นทุนบริการ</w:t>
            </w:r>
          </w:p>
          <w:p w14:paraId="74339671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FA04F1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val="en-GB" w:eastAsia="zh-CN"/>
              </w:rPr>
              <w:t xml:space="preserve">   ในอดีตสำหรับผลประโยชน์</w:t>
            </w:r>
          </w:p>
          <w:p w14:paraId="70A6D288" w14:textId="7A1F5533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A04F1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val="en-GB" w:eastAsia="zh-CN"/>
              </w:rPr>
              <w:t xml:space="preserve">   พนักงาน</w:t>
            </w:r>
          </w:p>
        </w:tc>
        <w:tc>
          <w:tcPr>
            <w:tcW w:w="72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AE79CEC" w14:textId="03537FF8" w:rsidR="003120CB" w:rsidRPr="00FA04F1" w:rsidRDefault="00C273B6" w:rsidP="003120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44</w:t>
            </w:r>
          </w:p>
        </w:tc>
        <w:tc>
          <w:tcPr>
            <w:tcW w:w="236" w:type="dxa"/>
            <w:noWrap/>
            <w:vAlign w:val="bottom"/>
          </w:tcPr>
          <w:p w14:paraId="327BEAC5" w14:textId="77777777" w:rsidR="003120CB" w:rsidRPr="00FA04F1" w:rsidRDefault="003120CB" w:rsidP="003120CB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6EA43A8" w14:textId="16A898F9" w:rsidR="003120CB" w:rsidRPr="00FA04F1" w:rsidRDefault="00C273B6" w:rsidP="003120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97</w:t>
            </w:r>
          </w:p>
        </w:tc>
        <w:tc>
          <w:tcPr>
            <w:tcW w:w="236" w:type="dxa"/>
          </w:tcPr>
          <w:p w14:paraId="743277CB" w14:textId="77777777" w:rsidR="003120CB" w:rsidRPr="00FA04F1" w:rsidRDefault="003120CB" w:rsidP="003120CB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F2A98F0" w14:textId="16E5E926" w:rsidR="003120CB" w:rsidRPr="00FA04F1" w:rsidRDefault="00C273B6" w:rsidP="003120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59</w:t>
            </w:r>
          </w:p>
        </w:tc>
        <w:tc>
          <w:tcPr>
            <w:tcW w:w="236" w:type="dxa"/>
            <w:noWrap/>
            <w:vAlign w:val="bottom"/>
          </w:tcPr>
          <w:p w14:paraId="303A0222" w14:textId="77777777" w:rsidR="003120CB" w:rsidRPr="00FA04F1" w:rsidRDefault="003120CB" w:rsidP="003120CB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C70AF1D" w14:textId="3D04DE88" w:rsidR="003120CB" w:rsidRPr="00FA04F1" w:rsidRDefault="00C273B6" w:rsidP="003120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29</w:t>
            </w:r>
          </w:p>
        </w:tc>
        <w:tc>
          <w:tcPr>
            <w:tcW w:w="238" w:type="dxa"/>
            <w:noWrap/>
            <w:vAlign w:val="bottom"/>
          </w:tcPr>
          <w:p w14:paraId="49FAC06E" w14:textId="77777777" w:rsidR="003120CB" w:rsidRPr="00FA04F1" w:rsidRDefault="003120CB" w:rsidP="003120CB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3B50E15" w14:textId="358A7CFA" w:rsidR="003120CB" w:rsidRPr="00FA04F1" w:rsidRDefault="00C273B6" w:rsidP="003120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Pr="00C273B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6" w:type="dxa"/>
            <w:noWrap/>
            <w:vAlign w:val="bottom"/>
          </w:tcPr>
          <w:p w14:paraId="43EA1877" w14:textId="77777777" w:rsidR="003120CB" w:rsidRPr="00FA04F1" w:rsidRDefault="003120CB" w:rsidP="003120CB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6B96919" w14:textId="7C6E97EA" w:rsidR="003120CB" w:rsidRPr="00FA04F1" w:rsidRDefault="00C273B6" w:rsidP="003120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240" w:type="dxa"/>
            <w:vAlign w:val="bottom"/>
          </w:tcPr>
          <w:p w14:paraId="12018BB9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059EF0E" w14:textId="76BF11C2" w:rsidR="003120CB" w:rsidRPr="00FA04F1" w:rsidRDefault="00C273B6" w:rsidP="003120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Pr="00C273B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40" w:type="dxa"/>
            <w:vAlign w:val="bottom"/>
          </w:tcPr>
          <w:p w14:paraId="7534C46C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460695C" w14:textId="1F8EA34C" w:rsidR="003120CB" w:rsidRPr="00FA04F1" w:rsidRDefault="003120CB" w:rsidP="00F214D1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ind w:right="-4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A04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</w:t>
            </w:r>
            <w:r w:rsidR="00C273B6"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Pr="00FA04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70" w:type="dxa"/>
            <w:vAlign w:val="bottom"/>
          </w:tcPr>
          <w:p w14:paraId="01B6A74C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73CBCEA" w14:textId="04BD6510" w:rsidR="003120CB" w:rsidRPr="00FA04F1" w:rsidRDefault="00C273B6" w:rsidP="003120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45</w:t>
            </w:r>
          </w:p>
        </w:tc>
        <w:tc>
          <w:tcPr>
            <w:tcW w:w="248" w:type="dxa"/>
            <w:vAlign w:val="bottom"/>
          </w:tcPr>
          <w:p w14:paraId="50284097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342BAB2" w14:textId="22820F2E" w:rsidR="003120CB" w:rsidRPr="00FA04F1" w:rsidRDefault="00C273B6" w:rsidP="003120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6" w:type="dxa"/>
            <w:vAlign w:val="bottom"/>
          </w:tcPr>
          <w:p w14:paraId="22011057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DDC8CA2" w14:textId="3EFC37EC" w:rsidR="003120CB" w:rsidRPr="00FA04F1" w:rsidRDefault="00C273B6" w:rsidP="003120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70" w:type="dxa"/>
            <w:vAlign w:val="bottom"/>
          </w:tcPr>
          <w:p w14:paraId="310BF114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22C5805" w14:textId="6827DF4A" w:rsidR="003120CB" w:rsidRPr="00FA04F1" w:rsidRDefault="00C273B6" w:rsidP="003120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22</w:t>
            </w:r>
          </w:p>
        </w:tc>
        <w:tc>
          <w:tcPr>
            <w:tcW w:w="236" w:type="dxa"/>
            <w:vAlign w:val="bottom"/>
          </w:tcPr>
          <w:p w14:paraId="6A3983CB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B81E3A1" w14:textId="07978014" w:rsidR="003120CB" w:rsidRPr="00FA04F1" w:rsidRDefault="00C273B6" w:rsidP="003120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21</w:t>
            </w:r>
            <w:r w:rsidRPr="00C273B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70" w:type="dxa"/>
            <w:vAlign w:val="bottom"/>
          </w:tcPr>
          <w:p w14:paraId="01066C03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E6A5E5E" w14:textId="38F7DADC" w:rsidR="003120CB" w:rsidRPr="00FA04F1" w:rsidRDefault="00C273B6" w:rsidP="003120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161</w:t>
            </w:r>
          </w:p>
        </w:tc>
      </w:tr>
      <w:tr w:rsidR="003120CB" w:rsidRPr="00FA04F1" w14:paraId="47A458A4" w14:textId="77777777" w:rsidTr="001F0EF2">
        <w:trPr>
          <w:trHeight w:val="89"/>
        </w:trPr>
        <w:tc>
          <w:tcPr>
            <w:tcW w:w="2424" w:type="dxa"/>
            <w:noWrap/>
            <w:vAlign w:val="bottom"/>
            <w:hideMark/>
          </w:tcPr>
          <w:p w14:paraId="51E8DF62" w14:textId="77777777" w:rsidR="003120CB" w:rsidRPr="00FA04F1" w:rsidRDefault="003120CB" w:rsidP="003120CB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DCE9129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</w:tcPr>
          <w:p w14:paraId="28A3CB94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EC5C602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449FB03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52F9C72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</w:tcPr>
          <w:p w14:paraId="1E91B315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68FF529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noWrap/>
            <w:vAlign w:val="bottom"/>
          </w:tcPr>
          <w:p w14:paraId="6BBCF923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BAEAC59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</w:tcPr>
          <w:p w14:paraId="0716BD42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E67482C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2B48867E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85C66B1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2BDC62C1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0C54068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A44BBC2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9E3E37B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  <w:vAlign w:val="bottom"/>
          </w:tcPr>
          <w:p w14:paraId="669AD600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D10A28D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238F248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DB3A60C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FF5F7CC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A3013FF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17BCAAA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51AE254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369930B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43B07BA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120CB" w:rsidRPr="00FA04F1" w14:paraId="6359FEA3" w14:textId="77777777" w:rsidTr="001F0EF2">
        <w:trPr>
          <w:trHeight w:val="60"/>
        </w:trPr>
        <w:tc>
          <w:tcPr>
            <w:tcW w:w="2424" w:type="dxa"/>
            <w:noWrap/>
            <w:vAlign w:val="bottom"/>
            <w:hideMark/>
          </w:tcPr>
          <w:p w14:paraId="06E95EE7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A04F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สินทรัพย์ตามส่วนงานที่รายงาน</w:t>
            </w:r>
          </w:p>
        </w:tc>
        <w:tc>
          <w:tcPr>
            <w:tcW w:w="724" w:type="dxa"/>
            <w:noWrap/>
            <w:vAlign w:val="bottom"/>
          </w:tcPr>
          <w:p w14:paraId="41EA76CB" w14:textId="77777777" w:rsidR="003120CB" w:rsidRPr="00FA04F1" w:rsidRDefault="003120CB" w:rsidP="003120CB">
            <w:pPr>
              <w:pStyle w:val="acctfourfigures"/>
              <w:tabs>
                <w:tab w:val="decimal" w:pos="420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5ADC3066" w14:textId="77777777" w:rsidR="003120CB" w:rsidRPr="00FA04F1" w:rsidRDefault="003120CB" w:rsidP="003120CB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5" w:type="dxa"/>
            <w:noWrap/>
            <w:vAlign w:val="bottom"/>
          </w:tcPr>
          <w:p w14:paraId="4C398D0D" w14:textId="77777777" w:rsidR="003120CB" w:rsidRPr="00FA04F1" w:rsidRDefault="003120CB" w:rsidP="003120CB">
            <w:pPr>
              <w:pStyle w:val="acctfourfigures"/>
              <w:tabs>
                <w:tab w:val="decimal" w:pos="449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56E4F6F3" w14:textId="77777777" w:rsidR="003120CB" w:rsidRPr="00FA04F1" w:rsidRDefault="003120CB" w:rsidP="003120CB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14:paraId="28E2B034" w14:textId="77777777" w:rsidR="003120CB" w:rsidRPr="00FA04F1" w:rsidRDefault="003120CB" w:rsidP="003120CB">
            <w:pPr>
              <w:pStyle w:val="acctfourfigures"/>
              <w:tabs>
                <w:tab w:val="decimal" w:pos="450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1B8E9242" w14:textId="77777777" w:rsidR="003120CB" w:rsidRPr="00FA04F1" w:rsidRDefault="003120CB" w:rsidP="003120CB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14:paraId="478DBFE0" w14:textId="77777777" w:rsidR="003120CB" w:rsidRPr="00FA04F1" w:rsidRDefault="003120CB" w:rsidP="003120CB">
            <w:pPr>
              <w:pStyle w:val="acctfourfigures"/>
              <w:tabs>
                <w:tab w:val="decimal" w:pos="450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8" w:type="dxa"/>
            <w:noWrap/>
            <w:vAlign w:val="bottom"/>
          </w:tcPr>
          <w:p w14:paraId="2406BC4F" w14:textId="77777777" w:rsidR="003120CB" w:rsidRPr="00FA04F1" w:rsidRDefault="003120CB" w:rsidP="003120CB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14:paraId="3172E490" w14:textId="77777777" w:rsidR="003120CB" w:rsidRPr="00FA04F1" w:rsidRDefault="003120CB" w:rsidP="003120CB">
            <w:pPr>
              <w:pStyle w:val="acctfourfigures"/>
              <w:tabs>
                <w:tab w:val="decimal" w:pos="357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1FB73531" w14:textId="77777777" w:rsidR="003120CB" w:rsidRPr="00FA04F1" w:rsidRDefault="003120CB" w:rsidP="003120CB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5" w:type="dxa"/>
            <w:noWrap/>
            <w:vAlign w:val="bottom"/>
          </w:tcPr>
          <w:p w14:paraId="52805A36" w14:textId="77777777" w:rsidR="003120CB" w:rsidRPr="00FA04F1" w:rsidRDefault="003120CB" w:rsidP="003120CB">
            <w:pPr>
              <w:pStyle w:val="acctfourfigures"/>
              <w:tabs>
                <w:tab w:val="decimal" w:pos="450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0" w:type="dxa"/>
            <w:vAlign w:val="bottom"/>
          </w:tcPr>
          <w:p w14:paraId="2111B96A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4002CB49" w14:textId="77777777" w:rsidR="003120CB" w:rsidRPr="00FA04F1" w:rsidRDefault="003120CB" w:rsidP="003120CB">
            <w:pPr>
              <w:pStyle w:val="acctfourfigures"/>
              <w:tabs>
                <w:tab w:val="decimal" w:pos="426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0" w:type="dxa"/>
            <w:vAlign w:val="bottom"/>
          </w:tcPr>
          <w:p w14:paraId="463D76B4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6" w:type="dxa"/>
            <w:vAlign w:val="bottom"/>
          </w:tcPr>
          <w:p w14:paraId="3EFFA04C" w14:textId="77777777" w:rsidR="003120CB" w:rsidRPr="00FA04F1" w:rsidRDefault="003120CB" w:rsidP="003120CB">
            <w:pPr>
              <w:pStyle w:val="acctfourfigures"/>
              <w:tabs>
                <w:tab w:val="decimal" w:pos="450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</w:tcPr>
          <w:p w14:paraId="6FB55355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vAlign w:val="bottom"/>
          </w:tcPr>
          <w:p w14:paraId="1A4AC7E9" w14:textId="77777777" w:rsidR="003120CB" w:rsidRPr="00FA04F1" w:rsidRDefault="003120CB" w:rsidP="003120CB">
            <w:pPr>
              <w:pStyle w:val="acctfourfigures"/>
              <w:tabs>
                <w:tab w:val="decimal" w:pos="426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8" w:type="dxa"/>
          </w:tcPr>
          <w:p w14:paraId="41E3FC01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14:paraId="62477B57" w14:textId="77777777" w:rsidR="003120CB" w:rsidRPr="00FA04F1" w:rsidRDefault="003120CB" w:rsidP="003120CB">
            <w:pPr>
              <w:pStyle w:val="acctfourfigures"/>
              <w:tabs>
                <w:tab w:val="decimal" w:pos="426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6B53B5A9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14:paraId="056CF44F" w14:textId="77777777" w:rsidR="003120CB" w:rsidRPr="00FA04F1" w:rsidRDefault="003120CB" w:rsidP="003120CB">
            <w:pPr>
              <w:pStyle w:val="acctfourfigures"/>
              <w:tabs>
                <w:tab w:val="decimal" w:pos="503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</w:tcPr>
          <w:p w14:paraId="3FE51AFE" w14:textId="77777777" w:rsidR="003120CB" w:rsidRPr="00FA04F1" w:rsidRDefault="003120CB" w:rsidP="003120CB">
            <w:pPr>
              <w:pStyle w:val="acctfourfigures"/>
              <w:tabs>
                <w:tab w:val="decimal" w:pos="503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2" w:type="dxa"/>
            <w:vAlign w:val="bottom"/>
          </w:tcPr>
          <w:p w14:paraId="53496720" w14:textId="77777777" w:rsidR="003120CB" w:rsidRPr="00FA04F1" w:rsidRDefault="003120CB" w:rsidP="003120CB">
            <w:pPr>
              <w:pStyle w:val="acctfourfigures"/>
              <w:tabs>
                <w:tab w:val="decimal" w:pos="503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42062332" w14:textId="77777777" w:rsidR="003120CB" w:rsidRPr="00FA04F1" w:rsidRDefault="003120CB" w:rsidP="003120CB">
            <w:pPr>
              <w:pStyle w:val="acctfourfigures"/>
              <w:tabs>
                <w:tab w:val="decimal" w:pos="503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00811693" w14:textId="77777777" w:rsidR="003120CB" w:rsidRPr="00FA04F1" w:rsidRDefault="003120CB" w:rsidP="003120CB">
            <w:pPr>
              <w:pStyle w:val="acctfourfigures"/>
              <w:tabs>
                <w:tab w:val="decimal" w:pos="503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</w:tcPr>
          <w:p w14:paraId="734BBDF8" w14:textId="77777777" w:rsidR="003120CB" w:rsidRPr="00FA04F1" w:rsidRDefault="003120CB" w:rsidP="003120CB">
            <w:pPr>
              <w:pStyle w:val="acctfourfigures"/>
              <w:tabs>
                <w:tab w:val="decimal" w:pos="503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3BC3D89E" w14:textId="77777777" w:rsidR="003120CB" w:rsidRPr="00FA04F1" w:rsidRDefault="003120CB" w:rsidP="003120CB">
            <w:pPr>
              <w:pStyle w:val="acctfourfigures"/>
              <w:tabs>
                <w:tab w:val="decimal" w:pos="503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3120CB" w:rsidRPr="00FA04F1" w14:paraId="3CB883E0" w14:textId="77777777" w:rsidTr="001F0EF2">
        <w:trPr>
          <w:trHeight w:val="60"/>
        </w:trPr>
        <w:tc>
          <w:tcPr>
            <w:tcW w:w="2424" w:type="dxa"/>
            <w:noWrap/>
            <w:vAlign w:val="bottom"/>
            <w:hideMark/>
          </w:tcPr>
          <w:p w14:paraId="0E8A99DF" w14:textId="6DE64F1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A04F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 xml:space="preserve">   ณ วันที่ </w:t>
            </w:r>
            <w:r w:rsidR="00C273B6"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30</w:t>
            </w:r>
            <w:r w:rsidRPr="00FA04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FA04F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 xml:space="preserve">มิถุนายน </w:t>
            </w:r>
            <w:r w:rsidR="00C273B6" w:rsidRPr="00C273B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2563</w:t>
            </w:r>
            <w:r w:rsidRPr="00FA04F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/</w:t>
            </w:r>
          </w:p>
        </w:tc>
        <w:tc>
          <w:tcPr>
            <w:tcW w:w="724" w:type="dxa"/>
            <w:noWrap/>
            <w:vAlign w:val="bottom"/>
          </w:tcPr>
          <w:p w14:paraId="763DADA4" w14:textId="77777777" w:rsidR="003120CB" w:rsidRPr="00FA04F1" w:rsidRDefault="003120CB" w:rsidP="003120CB">
            <w:pPr>
              <w:pStyle w:val="acctfourfigures"/>
              <w:tabs>
                <w:tab w:val="decimal" w:pos="420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373B5E2C" w14:textId="77777777" w:rsidR="003120CB" w:rsidRPr="00FA04F1" w:rsidRDefault="003120CB" w:rsidP="003120CB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5" w:type="dxa"/>
            <w:noWrap/>
            <w:vAlign w:val="bottom"/>
          </w:tcPr>
          <w:p w14:paraId="7B987F8B" w14:textId="77777777" w:rsidR="003120CB" w:rsidRPr="00FA04F1" w:rsidRDefault="003120CB" w:rsidP="003120CB">
            <w:pPr>
              <w:pStyle w:val="acctfourfigures"/>
              <w:tabs>
                <w:tab w:val="decimal" w:pos="449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2461F53A" w14:textId="77777777" w:rsidR="003120CB" w:rsidRPr="00FA04F1" w:rsidRDefault="003120CB" w:rsidP="003120CB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14:paraId="5D09841E" w14:textId="77777777" w:rsidR="003120CB" w:rsidRPr="00FA04F1" w:rsidRDefault="003120CB" w:rsidP="003120CB">
            <w:pPr>
              <w:pStyle w:val="acctfourfigures"/>
              <w:tabs>
                <w:tab w:val="decimal" w:pos="450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511E48C4" w14:textId="77777777" w:rsidR="003120CB" w:rsidRPr="00FA04F1" w:rsidRDefault="003120CB" w:rsidP="003120CB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14:paraId="11DA6730" w14:textId="77777777" w:rsidR="003120CB" w:rsidRPr="00FA04F1" w:rsidRDefault="003120CB" w:rsidP="003120CB">
            <w:pPr>
              <w:pStyle w:val="acctfourfigures"/>
              <w:tabs>
                <w:tab w:val="decimal" w:pos="450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8" w:type="dxa"/>
            <w:noWrap/>
            <w:vAlign w:val="bottom"/>
          </w:tcPr>
          <w:p w14:paraId="02B56A11" w14:textId="77777777" w:rsidR="003120CB" w:rsidRPr="00FA04F1" w:rsidRDefault="003120CB" w:rsidP="003120CB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14:paraId="04B2C88D" w14:textId="77777777" w:rsidR="003120CB" w:rsidRPr="00FA04F1" w:rsidRDefault="003120CB" w:rsidP="003120CB">
            <w:pPr>
              <w:pStyle w:val="acctfourfigures"/>
              <w:tabs>
                <w:tab w:val="decimal" w:pos="357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59C46971" w14:textId="77777777" w:rsidR="003120CB" w:rsidRPr="00FA04F1" w:rsidRDefault="003120CB" w:rsidP="003120CB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5" w:type="dxa"/>
            <w:noWrap/>
            <w:vAlign w:val="bottom"/>
          </w:tcPr>
          <w:p w14:paraId="5F0E08EE" w14:textId="77777777" w:rsidR="003120CB" w:rsidRPr="00FA04F1" w:rsidRDefault="003120CB" w:rsidP="003120CB">
            <w:pPr>
              <w:pStyle w:val="acctfourfigures"/>
              <w:tabs>
                <w:tab w:val="decimal" w:pos="450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0" w:type="dxa"/>
            <w:vAlign w:val="bottom"/>
          </w:tcPr>
          <w:p w14:paraId="38796ACD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25031A3C" w14:textId="77777777" w:rsidR="003120CB" w:rsidRPr="00FA04F1" w:rsidRDefault="003120CB" w:rsidP="003120CB">
            <w:pPr>
              <w:pStyle w:val="acctfourfigures"/>
              <w:tabs>
                <w:tab w:val="decimal" w:pos="426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0" w:type="dxa"/>
            <w:vAlign w:val="bottom"/>
          </w:tcPr>
          <w:p w14:paraId="03122886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6" w:type="dxa"/>
            <w:vAlign w:val="bottom"/>
          </w:tcPr>
          <w:p w14:paraId="6AA93D0C" w14:textId="77777777" w:rsidR="003120CB" w:rsidRPr="00FA04F1" w:rsidRDefault="003120CB" w:rsidP="003120CB">
            <w:pPr>
              <w:pStyle w:val="acctfourfigures"/>
              <w:tabs>
                <w:tab w:val="decimal" w:pos="450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</w:tcPr>
          <w:p w14:paraId="7997E12E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vAlign w:val="bottom"/>
          </w:tcPr>
          <w:p w14:paraId="52A6A12A" w14:textId="77777777" w:rsidR="003120CB" w:rsidRPr="00FA04F1" w:rsidRDefault="003120CB" w:rsidP="003120CB">
            <w:pPr>
              <w:pStyle w:val="acctfourfigures"/>
              <w:tabs>
                <w:tab w:val="decimal" w:pos="426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8" w:type="dxa"/>
          </w:tcPr>
          <w:p w14:paraId="5D81A10C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14:paraId="510C2C90" w14:textId="77777777" w:rsidR="003120CB" w:rsidRPr="00FA04F1" w:rsidRDefault="003120CB" w:rsidP="003120CB">
            <w:pPr>
              <w:pStyle w:val="acctfourfigures"/>
              <w:tabs>
                <w:tab w:val="decimal" w:pos="426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5B167D08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14:paraId="08C78B41" w14:textId="77777777" w:rsidR="003120CB" w:rsidRPr="00FA04F1" w:rsidRDefault="003120CB" w:rsidP="003120CB">
            <w:pPr>
              <w:pStyle w:val="acctfourfigures"/>
              <w:tabs>
                <w:tab w:val="decimal" w:pos="503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</w:tcPr>
          <w:p w14:paraId="6A35ECF1" w14:textId="77777777" w:rsidR="003120CB" w:rsidRPr="00FA04F1" w:rsidRDefault="003120CB" w:rsidP="003120CB">
            <w:pPr>
              <w:pStyle w:val="acctfourfigures"/>
              <w:tabs>
                <w:tab w:val="decimal" w:pos="503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2" w:type="dxa"/>
            <w:vAlign w:val="bottom"/>
          </w:tcPr>
          <w:p w14:paraId="31CFB976" w14:textId="77777777" w:rsidR="003120CB" w:rsidRPr="00FA04F1" w:rsidRDefault="003120CB" w:rsidP="003120CB">
            <w:pPr>
              <w:pStyle w:val="acctfourfigures"/>
              <w:tabs>
                <w:tab w:val="decimal" w:pos="503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090AAA87" w14:textId="77777777" w:rsidR="003120CB" w:rsidRPr="00FA04F1" w:rsidRDefault="003120CB" w:rsidP="003120CB">
            <w:pPr>
              <w:pStyle w:val="acctfourfigures"/>
              <w:tabs>
                <w:tab w:val="decimal" w:pos="503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793CBB88" w14:textId="77777777" w:rsidR="003120CB" w:rsidRPr="00FA04F1" w:rsidRDefault="003120CB" w:rsidP="003120CB">
            <w:pPr>
              <w:pStyle w:val="acctfourfigures"/>
              <w:tabs>
                <w:tab w:val="decimal" w:pos="503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</w:tcPr>
          <w:p w14:paraId="29F33CFB" w14:textId="77777777" w:rsidR="003120CB" w:rsidRPr="00FA04F1" w:rsidRDefault="003120CB" w:rsidP="003120CB">
            <w:pPr>
              <w:pStyle w:val="acctfourfigures"/>
              <w:tabs>
                <w:tab w:val="decimal" w:pos="503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7377244D" w14:textId="77777777" w:rsidR="003120CB" w:rsidRPr="00FA04F1" w:rsidRDefault="003120CB" w:rsidP="003120CB">
            <w:pPr>
              <w:pStyle w:val="acctfourfigures"/>
              <w:tabs>
                <w:tab w:val="decimal" w:pos="503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3120CB" w:rsidRPr="00FA04F1" w14:paraId="7502BC04" w14:textId="77777777" w:rsidTr="001F0EF2">
        <w:trPr>
          <w:trHeight w:val="60"/>
        </w:trPr>
        <w:tc>
          <w:tcPr>
            <w:tcW w:w="2424" w:type="dxa"/>
            <w:noWrap/>
            <w:vAlign w:val="bottom"/>
            <w:hideMark/>
          </w:tcPr>
          <w:p w14:paraId="0DA8036B" w14:textId="51CD8936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FA04F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 xml:space="preserve">   </w:t>
            </w:r>
            <w:r w:rsidR="00C273B6" w:rsidRPr="00C273B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31</w:t>
            </w:r>
            <w:r w:rsidRPr="00FA04F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 xml:space="preserve"> </w:t>
            </w:r>
            <w:r w:rsidRPr="00FA04F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val="en-GB" w:eastAsia="zh-CN"/>
              </w:rPr>
              <w:t>ธันวาคม</w:t>
            </w:r>
            <w:r w:rsidRPr="00FA04F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 xml:space="preserve"> </w:t>
            </w:r>
            <w:r w:rsidR="00C273B6" w:rsidRPr="00C273B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72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197C796" w14:textId="162958C4" w:rsidR="003120CB" w:rsidRPr="00FA04F1" w:rsidRDefault="00C273B6" w:rsidP="003120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3120CB" w:rsidRPr="00FA04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  <w:r w:rsidRPr="00C273B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46</w:t>
            </w:r>
          </w:p>
        </w:tc>
        <w:tc>
          <w:tcPr>
            <w:tcW w:w="236" w:type="dxa"/>
            <w:noWrap/>
            <w:vAlign w:val="bottom"/>
          </w:tcPr>
          <w:p w14:paraId="36D0834F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784A41EB" w14:textId="7C74F7DB" w:rsidR="003120CB" w:rsidRPr="00FA04F1" w:rsidRDefault="00C273B6" w:rsidP="003120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3</w:t>
            </w:r>
            <w:r w:rsidR="003120CB" w:rsidRPr="00FA04F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,</w:t>
            </w:r>
            <w:r w:rsidRPr="00C273B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815</w:t>
            </w:r>
          </w:p>
        </w:tc>
        <w:tc>
          <w:tcPr>
            <w:tcW w:w="236" w:type="dxa"/>
          </w:tcPr>
          <w:p w14:paraId="53CFBFF8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640460A3" w14:textId="195FEAB2" w:rsidR="003120CB" w:rsidRPr="00FA04F1" w:rsidRDefault="00C273B6" w:rsidP="003120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3120CB" w:rsidRPr="00FA04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939</w:t>
            </w:r>
          </w:p>
        </w:tc>
        <w:tc>
          <w:tcPr>
            <w:tcW w:w="236" w:type="dxa"/>
            <w:noWrap/>
          </w:tcPr>
          <w:p w14:paraId="16FC3B5D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657E12B5" w14:textId="59EC6479" w:rsidR="003120CB" w:rsidRPr="00FA04F1" w:rsidRDefault="00C273B6" w:rsidP="003120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1</w:t>
            </w:r>
            <w:r w:rsidR="003120CB" w:rsidRPr="00FA04F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,</w:t>
            </w:r>
            <w:r w:rsidRPr="00C273B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644</w:t>
            </w:r>
          </w:p>
        </w:tc>
        <w:tc>
          <w:tcPr>
            <w:tcW w:w="238" w:type="dxa"/>
            <w:noWrap/>
            <w:vAlign w:val="bottom"/>
          </w:tcPr>
          <w:p w14:paraId="30A0A53D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1DEFD5D3" w14:textId="193CE760" w:rsidR="003120CB" w:rsidRPr="00FA04F1" w:rsidRDefault="00C273B6" w:rsidP="003120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="003120CB" w:rsidRPr="00FA04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23</w:t>
            </w:r>
            <w:r w:rsidRPr="00C273B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6" w:type="dxa"/>
            <w:noWrap/>
          </w:tcPr>
          <w:p w14:paraId="14EAD021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0F3F389D" w14:textId="205CA550" w:rsidR="003120CB" w:rsidRPr="00FA04F1" w:rsidRDefault="00C273B6" w:rsidP="003120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</w:t>
            </w:r>
            <w:r w:rsidR="003120CB" w:rsidRPr="00FA04F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,</w:t>
            </w:r>
            <w:r w:rsidRPr="00C273B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618</w:t>
            </w:r>
          </w:p>
        </w:tc>
        <w:tc>
          <w:tcPr>
            <w:tcW w:w="240" w:type="dxa"/>
            <w:vAlign w:val="bottom"/>
          </w:tcPr>
          <w:p w14:paraId="076BA279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744C1B7" w14:textId="2120D3E0" w:rsidR="003120CB" w:rsidRPr="00FA04F1" w:rsidRDefault="00C273B6" w:rsidP="003120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3120CB" w:rsidRPr="00FA04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208</w:t>
            </w:r>
          </w:p>
        </w:tc>
        <w:tc>
          <w:tcPr>
            <w:tcW w:w="240" w:type="dxa"/>
            <w:vAlign w:val="bottom"/>
          </w:tcPr>
          <w:p w14:paraId="33C86771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A352B5A" w14:textId="33CF1AD2" w:rsidR="003120CB" w:rsidRPr="00FA04F1" w:rsidRDefault="00C273B6" w:rsidP="003120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1</w:t>
            </w:r>
            <w:r w:rsidR="003120CB" w:rsidRPr="00FA04F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,</w:t>
            </w:r>
            <w:r w:rsidRPr="00C273B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276</w:t>
            </w:r>
          </w:p>
        </w:tc>
        <w:tc>
          <w:tcPr>
            <w:tcW w:w="270" w:type="dxa"/>
          </w:tcPr>
          <w:p w14:paraId="54CCD23E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0AA775A" w14:textId="4C0E3771" w:rsidR="003120CB" w:rsidRPr="00FA04F1" w:rsidRDefault="00C273B6" w:rsidP="003120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3120CB" w:rsidRPr="00FA04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78</w:t>
            </w:r>
            <w:r w:rsidRPr="00C273B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48" w:type="dxa"/>
          </w:tcPr>
          <w:p w14:paraId="36B1A7F0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8847FC6" w14:textId="26E9A020" w:rsidR="003120CB" w:rsidRPr="00FA04F1" w:rsidRDefault="00C273B6" w:rsidP="003120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1</w:t>
            </w:r>
            <w:r w:rsidR="003120CB" w:rsidRPr="00FA04F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,</w:t>
            </w:r>
            <w:r w:rsidRPr="00C273B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796</w:t>
            </w:r>
          </w:p>
        </w:tc>
        <w:tc>
          <w:tcPr>
            <w:tcW w:w="236" w:type="dxa"/>
          </w:tcPr>
          <w:p w14:paraId="6E26A3BF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B64C7E7" w14:textId="06DCE223" w:rsidR="003120CB" w:rsidRPr="00FA04F1" w:rsidRDefault="00C273B6" w:rsidP="003120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ind w:left="-11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3120CB" w:rsidRPr="00FA04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120</w:t>
            </w:r>
          </w:p>
        </w:tc>
        <w:tc>
          <w:tcPr>
            <w:tcW w:w="270" w:type="dxa"/>
          </w:tcPr>
          <w:p w14:paraId="4455C9F3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ind w:left="-11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A3151BC" w14:textId="2C907F36" w:rsidR="003120CB" w:rsidRPr="00FA04F1" w:rsidRDefault="00C273B6" w:rsidP="003120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ind w:left="-11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1</w:t>
            </w:r>
            <w:r w:rsidR="003120CB" w:rsidRPr="00FA04F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,</w:t>
            </w:r>
            <w:r w:rsidRPr="00C273B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096</w:t>
            </w:r>
          </w:p>
        </w:tc>
        <w:tc>
          <w:tcPr>
            <w:tcW w:w="236" w:type="dxa"/>
          </w:tcPr>
          <w:p w14:paraId="411966B3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ind w:left="-11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685ACDC" w14:textId="3892853B" w:rsidR="003120CB" w:rsidRPr="00FA04F1" w:rsidRDefault="00C273B6" w:rsidP="003120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ind w:left="-11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</w:t>
            </w:r>
            <w:r w:rsidR="003120CB" w:rsidRPr="00FA04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C273B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Pr="00C273B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29</w:t>
            </w:r>
          </w:p>
        </w:tc>
        <w:tc>
          <w:tcPr>
            <w:tcW w:w="270" w:type="dxa"/>
          </w:tcPr>
          <w:p w14:paraId="51452081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ind w:left="-11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3FCD19F" w14:textId="4AC32A11" w:rsidR="003120CB" w:rsidRPr="00FA04F1" w:rsidRDefault="00C273B6" w:rsidP="003120C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ind w:left="-11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273B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12</w:t>
            </w:r>
            <w:r w:rsidR="003120CB" w:rsidRPr="00FA04F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,</w:t>
            </w:r>
            <w:r w:rsidRPr="00C273B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245</w:t>
            </w:r>
          </w:p>
        </w:tc>
      </w:tr>
      <w:tr w:rsidR="003120CB" w:rsidRPr="003547C2" w14:paraId="543D3BD4" w14:textId="77777777" w:rsidTr="001F0EF2">
        <w:trPr>
          <w:trHeight w:val="374"/>
        </w:trPr>
        <w:tc>
          <w:tcPr>
            <w:tcW w:w="2424" w:type="dxa"/>
            <w:noWrap/>
            <w:hideMark/>
          </w:tcPr>
          <w:p w14:paraId="04F3DDF1" w14:textId="77777777" w:rsidR="003120CB" w:rsidRPr="00FA04F1" w:rsidRDefault="003120CB" w:rsidP="003120CB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A961D07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14:paraId="0BE44B0C" w14:textId="77777777" w:rsidR="003120CB" w:rsidRPr="00FA04F1" w:rsidRDefault="003120CB" w:rsidP="003120C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1FB2FF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14:paraId="6B22BDD8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DA062D" w14:textId="77777777" w:rsidR="003120CB" w:rsidRPr="00FA04F1" w:rsidRDefault="003120CB" w:rsidP="003120C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14:paraId="7D2BA5D0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8528FB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8" w:type="dxa"/>
            <w:noWrap/>
            <w:vAlign w:val="bottom"/>
            <w:hideMark/>
          </w:tcPr>
          <w:p w14:paraId="2581E7F2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AC02B0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14:paraId="78EFD042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156844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14:paraId="074DCEF3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F08F660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25E0A043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570E695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74ABD77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953682F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  <w:vAlign w:val="bottom"/>
          </w:tcPr>
          <w:p w14:paraId="2FD08068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CDAEB7F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5895F8C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22353CE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052C66D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2930D1A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E6A7F8E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6AC2DA5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6600296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C5000D7" w14:textId="77777777" w:rsidR="003120CB" w:rsidRPr="00FA04F1" w:rsidRDefault="003120CB" w:rsidP="003120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5AAA2B02" w14:textId="20328A6A" w:rsidR="00F86CA6" w:rsidRPr="00E10C6E" w:rsidRDefault="00E10C6E" w:rsidP="00E10C6E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680"/>
        <w:jc w:val="both"/>
        <w:rPr>
          <w:rFonts w:ascii="Angsana New" w:hAnsi="Angsana New"/>
          <w:sz w:val="30"/>
          <w:szCs w:val="30"/>
          <w:cs/>
          <w:lang w:val="th-TH"/>
        </w:rPr>
      </w:pPr>
      <w:r w:rsidRPr="00E10C6E">
        <w:rPr>
          <w:rFonts w:ascii="Angsana New" w:hAnsi="Angsana New"/>
          <w:sz w:val="30"/>
          <w:szCs w:val="30"/>
        </w:rPr>
        <w:t xml:space="preserve">* </w:t>
      </w:r>
      <w:r w:rsidRPr="00E10C6E">
        <w:rPr>
          <w:rFonts w:ascii="Angsana New" w:hAnsi="Angsana New" w:hint="cs"/>
          <w:sz w:val="30"/>
          <w:szCs w:val="30"/>
          <w:cs/>
          <w:lang w:val="th-TH"/>
        </w:rPr>
        <w:t>รวมการดำเนินงานที่ยกเลิก</w:t>
      </w:r>
    </w:p>
    <w:p w14:paraId="4891E13A" w14:textId="77777777" w:rsidR="00F86CA6" w:rsidRPr="003547C2" w:rsidRDefault="00F86CA6" w:rsidP="00DF2FEF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20"/>
          <w:szCs w:val="20"/>
          <w:highlight w:val="yellow"/>
          <w:cs/>
          <w:lang w:val="th-TH"/>
        </w:rPr>
      </w:pPr>
    </w:p>
    <w:p w14:paraId="10381129" w14:textId="1DF45C99" w:rsidR="00DF2FEF" w:rsidRPr="003547C2" w:rsidRDefault="00DF2FEF" w:rsidP="00AB15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"/>
          <w:szCs w:val="2"/>
          <w:highlight w:val="yellow"/>
        </w:rPr>
      </w:pPr>
    </w:p>
    <w:p w14:paraId="3D4538C4" w14:textId="6E73CA17" w:rsidR="006D6B0E" w:rsidRPr="003547C2" w:rsidRDefault="006D6B0E" w:rsidP="008C616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i/>
          <w:iCs/>
          <w:sz w:val="20"/>
          <w:szCs w:val="20"/>
          <w:highlight w:val="yellow"/>
        </w:rPr>
      </w:pPr>
    </w:p>
    <w:p w14:paraId="1A31C930" w14:textId="77777777" w:rsidR="00002EB4" w:rsidRPr="003547C2" w:rsidRDefault="00002EB4" w:rsidP="00600CA1">
      <w:pPr>
        <w:spacing w:line="240" w:lineRule="auto"/>
        <w:rPr>
          <w:rFonts w:ascii="Angsana New" w:hAnsi="Angsana New"/>
          <w:highlight w:val="yellow"/>
        </w:rPr>
      </w:pPr>
    </w:p>
    <w:p w14:paraId="33DB3019" w14:textId="4DA05034" w:rsidR="00002EB4" w:rsidRPr="003547C2" w:rsidRDefault="00002EB4" w:rsidP="00600CA1">
      <w:pPr>
        <w:spacing w:line="240" w:lineRule="auto"/>
        <w:rPr>
          <w:rFonts w:ascii="Angsana New" w:hAnsi="Angsana New"/>
          <w:highlight w:val="yellow"/>
        </w:rPr>
        <w:sectPr w:rsidR="00002EB4" w:rsidRPr="003547C2" w:rsidSect="00B17B96">
          <w:headerReference w:type="default" r:id="rId23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850"/>
        <w:gridCol w:w="1530"/>
        <w:gridCol w:w="270"/>
        <w:gridCol w:w="1440"/>
      </w:tblGrid>
      <w:tr w:rsidR="00DF2FEF" w:rsidRPr="00FA04F1" w14:paraId="379DC503" w14:textId="77777777" w:rsidTr="00FB2393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5C996B" w14:textId="77777777" w:rsidR="00DF2FEF" w:rsidRPr="00FA04F1" w:rsidRDefault="00DF2FEF" w:rsidP="00FB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3240" w:type="dxa"/>
            <w:gridSpan w:val="3"/>
            <w:shd w:val="clear" w:color="auto" w:fill="auto"/>
            <w:vAlign w:val="bottom"/>
          </w:tcPr>
          <w:p w14:paraId="5976A4D1" w14:textId="77777777" w:rsidR="00DF2FEF" w:rsidRPr="00FA04F1" w:rsidRDefault="00DF2FEF" w:rsidP="00FB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FA04F1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งบการเงินเฉพาะกิจการ</w:t>
            </w:r>
          </w:p>
        </w:tc>
      </w:tr>
      <w:tr w:rsidR="00DF2FEF" w:rsidRPr="00FA04F1" w14:paraId="1A68B8E9" w14:textId="77777777" w:rsidTr="00FB2393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BCAD3" w14:textId="76106834" w:rsidR="00DF2FEF" w:rsidRPr="00FA04F1" w:rsidRDefault="00DF2FEF" w:rsidP="00FB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  <w:r w:rsidRPr="00FA04F1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สำหรับงวดสามเดือนสิ้นสุดวันที่</w:t>
            </w:r>
            <w:r w:rsidRPr="00FA04F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="00C273B6" w:rsidRPr="00C273B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30</w:t>
            </w:r>
            <w:r w:rsidRPr="00FA04F1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 xml:space="preserve"> มิถุนายน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5C0C61D" w14:textId="41469FB0" w:rsidR="00DF2FEF" w:rsidRPr="00FA04F1" w:rsidRDefault="00C273B6" w:rsidP="00FB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  <w:r w:rsidRPr="00C273B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4F7D089F" w14:textId="77777777" w:rsidR="00DF2FEF" w:rsidRPr="00FA04F1" w:rsidRDefault="00DF2FEF" w:rsidP="00FB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C09D8C" w14:textId="50B044B6" w:rsidR="00DF2FEF" w:rsidRPr="00FA04F1" w:rsidRDefault="00C273B6" w:rsidP="00FB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C273B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2562</w:t>
            </w:r>
          </w:p>
        </w:tc>
      </w:tr>
      <w:tr w:rsidR="00DF2FEF" w:rsidRPr="00FA04F1" w14:paraId="1298948B" w14:textId="77777777" w:rsidTr="00FB2393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A8D33" w14:textId="77777777" w:rsidR="00DF2FEF" w:rsidRPr="00FA04F1" w:rsidRDefault="00DF2FEF" w:rsidP="00FB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3240" w:type="dxa"/>
            <w:gridSpan w:val="3"/>
            <w:shd w:val="clear" w:color="auto" w:fill="auto"/>
            <w:vAlign w:val="bottom"/>
          </w:tcPr>
          <w:p w14:paraId="6457AD19" w14:textId="77777777" w:rsidR="00DF2FEF" w:rsidRPr="00FA04F1" w:rsidRDefault="00DF2FEF" w:rsidP="00FB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</w:pPr>
            <w:r w:rsidRPr="00FA04F1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  <w:t>(</w:t>
            </w:r>
            <w:r w:rsidRPr="00FA04F1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  <w:lang w:eastAsia="zh-CN"/>
              </w:rPr>
              <w:t>ล้านบาท</w:t>
            </w:r>
            <w:r w:rsidRPr="00FA04F1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cs/>
                <w:lang w:eastAsia="zh-CN"/>
              </w:rPr>
              <w:t>)</w:t>
            </w:r>
          </w:p>
        </w:tc>
      </w:tr>
      <w:tr w:rsidR="00DF2FEF" w:rsidRPr="00FA04F1" w14:paraId="356492E4" w14:textId="77777777" w:rsidTr="00FB2393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8740A9" w14:textId="77777777" w:rsidR="00DF2FEF" w:rsidRPr="00FA04F1" w:rsidRDefault="00DF2FEF" w:rsidP="00FB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  <w:r w:rsidRPr="00FA04F1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การจำแนกรายได้</w:t>
            </w:r>
          </w:p>
        </w:tc>
        <w:tc>
          <w:tcPr>
            <w:tcW w:w="3240" w:type="dxa"/>
            <w:gridSpan w:val="3"/>
            <w:shd w:val="clear" w:color="auto" w:fill="auto"/>
            <w:vAlign w:val="bottom"/>
          </w:tcPr>
          <w:p w14:paraId="19C854A9" w14:textId="77777777" w:rsidR="00DF2FEF" w:rsidRPr="00FA04F1" w:rsidRDefault="00DF2FEF" w:rsidP="00FB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</w:pPr>
          </w:p>
        </w:tc>
      </w:tr>
      <w:tr w:rsidR="00DF2FEF" w:rsidRPr="00FA04F1" w14:paraId="47E4F0C4" w14:textId="77777777" w:rsidTr="00FB2393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6407D9" w14:textId="77777777" w:rsidR="00DF2FEF" w:rsidRPr="00FA04F1" w:rsidRDefault="00DF2FEF" w:rsidP="00FB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  <w:r w:rsidRPr="00FA04F1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ประเภทของสินค้าและบริการหลัก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E8DF391" w14:textId="77777777" w:rsidR="00DF2FEF" w:rsidRPr="00FA04F1" w:rsidRDefault="00DF2FEF" w:rsidP="00FB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76C5AC28" w14:textId="77777777" w:rsidR="00DF2FEF" w:rsidRPr="00FA04F1" w:rsidRDefault="00DF2FEF" w:rsidP="00FB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6A7A5D" w14:textId="77777777" w:rsidR="00DF2FEF" w:rsidRPr="00FA04F1" w:rsidRDefault="00DF2FEF" w:rsidP="00FB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DF2FEF" w:rsidRPr="00FA04F1" w14:paraId="4F0289A5" w14:textId="77777777" w:rsidTr="00FB2393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F564C6" w14:textId="77777777" w:rsidR="00DF2FEF" w:rsidRPr="00FA04F1" w:rsidRDefault="00DF2FEF" w:rsidP="00DF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FA04F1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สินค้าอุปโภคบริโภคและเคมีภัณฑ์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527C40A" w14:textId="7AE4BB55" w:rsidR="00DF2FEF" w:rsidRPr="00FA04F1" w:rsidRDefault="00C273B6" w:rsidP="00DF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C273B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198</w:t>
            </w:r>
          </w:p>
        </w:tc>
        <w:tc>
          <w:tcPr>
            <w:tcW w:w="270" w:type="dxa"/>
            <w:shd w:val="clear" w:color="auto" w:fill="auto"/>
          </w:tcPr>
          <w:p w14:paraId="219891BF" w14:textId="77777777" w:rsidR="00DF2FEF" w:rsidRPr="00FA04F1" w:rsidRDefault="00DF2FEF" w:rsidP="00DF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1C0541" w14:textId="2FD851EA" w:rsidR="00DF2FEF" w:rsidRPr="00FA04F1" w:rsidRDefault="00C273B6" w:rsidP="00DF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C273B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273</w:t>
            </w:r>
          </w:p>
        </w:tc>
      </w:tr>
      <w:tr w:rsidR="00DF2FEF" w:rsidRPr="00FA04F1" w14:paraId="105B4EB1" w14:textId="77777777" w:rsidTr="00FB2393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6762AC" w14:textId="77777777" w:rsidR="00DF2FEF" w:rsidRPr="00FA04F1" w:rsidRDefault="00DF2FEF" w:rsidP="00DF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FA04F1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อุปกรณ์เทคโนโลยีสารสนเทศ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C413142" w14:textId="27E0B7CA" w:rsidR="00DF2FEF" w:rsidRPr="00FA04F1" w:rsidRDefault="00C273B6" w:rsidP="00DF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C273B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31</w:t>
            </w:r>
          </w:p>
        </w:tc>
        <w:tc>
          <w:tcPr>
            <w:tcW w:w="270" w:type="dxa"/>
            <w:shd w:val="clear" w:color="auto" w:fill="auto"/>
          </w:tcPr>
          <w:p w14:paraId="5C0B8379" w14:textId="77777777" w:rsidR="00DF2FEF" w:rsidRPr="00FA04F1" w:rsidRDefault="00DF2FEF" w:rsidP="00DF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0BF9246" w14:textId="215656D1" w:rsidR="00DF2FEF" w:rsidRPr="00FA04F1" w:rsidRDefault="00C273B6" w:rsidP="00DF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C273B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18</w:t>
            </w:r>
          </w:p>
        </w:tc>
      </w:tr>
      <w:tr w:rsidR="00DF2FEF" w:rsidRPr="00FA04F1" w14:paraId="1C38DD17" w14:textId="77777777" w:rsidTr="00FB2393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E685D0" w14:textId="77777777" w:rsidR="00DF2FEF" w:rsidRPr="00FA04F1" w:rsidRDefault="00DF2FEF" w:rsidP="00DF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FA04F1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งานโครงการ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BA8482A" w14:textId="49F368A7" w:rsidR="00DF2FEF" w:rsidRPr="00FA04F1" w:rsidRDefault="00C273B6" w:rsidP="00DF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C273B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</w:t>
            </w:r>
            <w:r w:rsidR="00345D57" w:rsidRPr="00FA04F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 w:rsidRPr="00C273B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376</w:t>
            </w:r>
          </w:p>
        </w:tc>
        <w:tc>
          <w:tcPr>
            <w:tcW w:w="270" w:type="dxa"/>
            <w:shd w:val="clear" w:color="auto" w:fill="auto"/>
          </w:tcPr>
          <w:p w14:paraId="41E557A9" w14:textId="77777777" w:rsidR="00DF2FEF" w:rsidRPr="00FA04F1" w:rsidRDefault="00DF2FEF" w:rsidP="00DF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60D786" w14:textId="5E64F6E9" w:rsidR="00DF2FEF" w:rsidRPr="00FA04F1" w:rsidRDefault="00C273B6" w:rsidP="00DF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C273B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566</w:t>
            </w:r>
          </w:p>
        </w:tc>
      </w:tr>
      <w:tr w:rsidR="00DF2FEF" w:rsidRPr="00FA04F1" w14:paraId="69AC759D" w14:textId="77777777" w:rsidTr="00FB2393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8671AE" w14:textId="77777777" w:rsidR="00DF2FEF" w:rsidRPr="00FA04F1" w:rsidRDefault="00DF2FEF" w:rsidP="00DF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FA04F1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เงินปันผลรับ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CC3EE23" w14:textId="4443B768" w:rsidR="00DF2FEF" w:rsidRPr="00FA04F1" w:rsidRDefault="00C273B6" w:rsidP="00DF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C273B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162</w:t>
            </w:r>
          </w:p>
        </w:tc>
        <w:tc>
          <w:tcPr>
            <w:tcW w:w="270" w:type="dxa"/>
            <w:shd w:val="clear" w:color="auto" w:fill="auto"/>
          </w:tcPr>
          <w:p w14:paraId="63938AF5" w14:textId="77777777" w:rsidR="00DF2FEF" w:rsidRPr="00FA04F1" w:rsidRDefault="00DF2FEF" w:rsidP="00DF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E46B578" w14:textId="6ED737FC" w:rsidR="00DF2FEF" w:rsidRPr="00FA04F1" w:rsidRDefault="00C273B6" w:rsidP="00DF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C273B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140</w:t>
            </w:r>
          </w:p>
        </w:tc>
      </w:tr>
      <w:tr w:rsidR="00DF2FEF" w:rsidRPr="00FA04F1" w14:paraId="001E047E" w14:textId="77777777" w:rsidTr="00FB2393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28EAA5" w14:textId="77777777" w:rsidR="00DF2FEF" w:rsidRPr="00FA04F1" w:rsidRDefault="00DF2FEF" w:rsidP="00DF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FA04F1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อื่น 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BE70EA" w14:textId="195B9E5B" w:rsidR="00DF2FEF" w:rsidRPr="00FA04F1" w:rsidRDefault="00C273B6" w:rsidP="00DF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C273B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82</w:t>
            </w:r>
          </w:p>
        </w:tc>
        <w:tc>
          <w:tcPr>
            <w:tcW w:w="270" w:type="dxa"/>
            <w:shd w:val="clear" w:color="auto" w:fill="auto"/>
          </w:tcPr>
          <w:p w14:paraId="48FEAAF5" w14:textId="77777777" w:rsidR="00DF2FEF" w:rsidRPr="00FA04F1" w:rsidRDefault="00DF2FEF" w:rsidP="00DF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14CD9" w14:textId="7446668A" w:rsidR="00DF2FEF" w:rsidRPr="00FA04F1" w:rsidRDefault="00C273B6" w:rsidP="00DF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C273B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72</w:t>
            </w:r>
          </w:p>
        </w:tc>
      </w:tr>
      <w:tr w:rsidR="00DF2FEF" w:rsidRPr="00FA04F1" w14:paraId="3CEFCA4C" w14:textId="77777777" w:rsidTr="00FB2393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9EF95E" w14:textId="64D1BC05" w:rsidR="00DF2FEF" w:rsidRPr="00FA04F1" w:rsidRDefault="00DF2FEF" w:rsidP="00DF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FA04F1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</w:t>
            </w:r>
            <w:r w:rsidR="00BF1796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รายได้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D14957" w14:textId="26E3CA61" w:rsidR="00DF2FEF" w:rsidRPr="00FA04F1" w:rsidRDefault="00C273B6" w:rsidP="00DF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C273B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1</w:t>
            </w:r>
            <w:r w:rsidR="00345D57" w:rsidRPr="00FA04F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C273B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849</w:t>
            </w:r>
          </w:p>
        </w:tc>
        <w:tc>
          <w:tcPr>
            <w:tcW w:w="270" w:type="dxa"/>
            <w:shd w:val="clear" w:color="auto" w:fill="auto"/>
          </w:tcPr>
          <w:p w14:paraId="7AF76DAB" w14:textId="77777777" w:rsidR="00DF2FEF" w:rsidRPr="00FA04F1" w:rsidRDefault="00DF2FEF" w:rsidP="00DF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372E17" w14:textId="7613C0AC" w:rsidR="00DF2FEF" w:rsidRPr="00FA04F1" w:rsidRDefault="00C273B6" w:rsidP="00DF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C273B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1</w:t>
            </w:r>
            <w:r w:rsidR="00DF2FEF" w:rsidRPr="00FA04F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C273B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0</w:t>
            </w:r>
            <w:r w:rsidRPr="00C273B6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lang w:eastAsia="zh-CN"/>
              </w:rPr>
              <w:t>69</w:t>
            </w:r>
          </w:p>
        </w:tc>
      </w:tr>
      <w:tr w:rsidR="00DF2FEF" w:rsidRPr="00FA04F1" w14:paraId="37C3AC1D" w14:textId="77777777" w:rsidTr="00FB2393">
        <w:trPr>
          <w:trHeight w:val="4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30AA50" w14:textId="77777777" w:rsidR="00DF2FEF" w:rsidRPr="00FA04F1" w:rsidRDefault="00DF2FEF" w:rsidP="00FD6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402A92A" w14:textId="77777777" w:rsidR="00DF2FEF" w:rsidRPr="00FA04F1" w:rsidRDefault="00DF2FEF" w:rsidP="00FD6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15206B87" w14:textId="77777777" w:rsidR="00DF2FEF" w:rsidRPr="00FA04F1" w:rsidRDefault="00DF2FEF" w:rsidP="00FD6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7C9E786" w14:textId="77777777" w:rsidR="00DF2FEF" w:rsidRPr="00FA04F1" w:rsidRDefault="00DF2FEF" w:rsidP="00FD6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</w:tr>
      <w:tr w:rsidR="00DF2FEF" w:rsidRPr="00FA04F1" w14:paraId="0CBD9FD5" w14:textId="77777777" w:rsidTr="00FB2393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AEA35C" w14:textId="77777777" w:rsidR="00DF2FEF" w:rsidRPr="00FA04F1" w:rsidRDefault="00DF2FEF" w:rsidP="00DF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FA04F1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จังหวะเวลาในการรับรู้รายได้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EBDDD90" w14:textId="77777777" w:rsidR="00DF2FEF" w:rsidRPr="00FA04F1" w:rsidRDefault="00DF2FEF" w:rsidP="00DF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24E98853" w14:textId="77777777" w:rsidR="00DF2FEF" w:rsidRPr="00FA04F1" w:rsidRDefault="00DF2FEF" w:rsidP="00DF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E1F95AB" w14:textId="77777777" w:rsidR="00DF2FEF" w:rsidRPr="00FA04F1" w:rsidRDefault="00DF2FEF" w:rsidP="00DF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DF2FEF" w:rsidRPr="00FA04F1" w14:paraId="11DC0FAB" w14:textId="77777777" w:rsidTr="00FB2393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A978A2" w14:textId="77777777" w:rsidR="00DF2FEF" w:rsidRPr="00FA04F1" w:rsidRDefault="00DF2FEF" w:rsidP="00DF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FA04F1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ณ</w:t>
            </w:r>
            <w:r w:rsidRPr="00FA04F1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Pr="00FA04F1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เวลาใดเวลาหนึ่ง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D85B8EA" w14:textId="405F283D" w:rsidR="00DF2FEF" w:rsidRPr="00FA04F1" w:rsidRDefault="00C273B6" w:rsidP="00DF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C273B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405</w:t>
            </w:r>
          </w:p>
        </w:tc>
        <w:tc>
          <w:tcPr>
            <w:tcW w:w="270" w:type="dxa"/>
            <w:shd w:val="clear" w:color="auto" w:fill="auto"/>
          </w:tcPr>
          <w:p w14:paraId="4E13CF96" w14:textId="77777777" w:rsidR="00DF2FEF" w:rsidRPr="00FA04F1" w:rsidRDefault="00DF2FEF" w:rsidP="00DF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0F7A84" w14:textId="45C5A6DA" w:rsidR="00DF2FEF" w:rsidRPr="00FA04F1" w:rsidRDefault="00C273B6" w:rsidP="00DF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C273B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412</w:t>
            </w:r>
          </w:p>
        </w:tc>
      </w:tr>
      <w:tr w:rsidR="00DF2FEF" w:rsidRPr="00FA04F1" w14:paraId="6098F522" w14:textId="77777777" w:rsidTr="00FB2393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51D44F" w14:textId="77777777" w:rsidR="00DF2FEF" w:rsidRPr="00FA04F1" w:rsidRDefault="00DF2FEF" w:rsidP="00DF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FA04F1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4AB596" w14:textId="00279F32" w:rsidR="00DF2FEF" w:rsidRPr="00FA04F1" w:rsidRDefault="00C273B6" w:rsidP="00DF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C273B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</w:t>
            </w:r>
            <w:r w:rsidR="00345D57" w:rsidRPr="00FA04F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 w:rsidRPr="00C273B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444</w:t>
            </w:r>
          </w:p>
        </w:tc>
        <w:tc>
          <w:tcPr>
            <w:tcW w:w="270" w:type="dxa"/>
            <w:shd w:val="clear" w:color="auto" w:fill="auto"/>
          </w:tcPr>
          <w:p w14:paraId="452521FE" w14:textId="77777777" w:rsidR="00DF2FEF" w:rsidRPr="00FA04F1" w:rsidRDefault="00DF2FEF" w:rsidP="00DF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95F9B2" w14:textId="551CDCA5" w:rsidR="00DF2FEF" w:rsidRPr="00FA04F1" w:rsidRDefault="00C273B6" w:rsidP="00DF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C273B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657</w:t>
            </w:r>
          </w:p>
        </w:tc>
      </w:tr>
      <w:tr w:rsidR="00BF1796" w:rsidRPr="00FA04F1" w14:paraId="4C695088" w14:textId="77777777" w:rsidTr="00FB2393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010087" w14:textId="436993C4" w:rsidR="00BF1796" w:rsidRPr="00FA04F1" w:rsidRDefault="00BF1796" w:rsidP="00BF1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FA04F1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</w:t>
            </w:r>
            <w:r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รายได้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7E1974" w14:textId="3727B8FE" w:rsidR="00BF1796" w:rsidRPr="00FA04F1" w:rsidRDefault="00BF1796" w:rsidP="00BF1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C273B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1</w:t>
            </w:r>
            <w:r w:rsidRPr="00FA04F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C273B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849</w:t>
            </w:r>
          </w:p>
        </w:tc>
        <w:tc>
          <w:tcPr>
            <w:tcW w:w="270" w:type="dxa"/>
            <w:shd w:val="clear" w:color="auto" w:fill="auto"/>
          </w:tcPr>
          <w:p w14:paraId="7CA34BE2" w14:textId="77777777" w:rsidR="00BF1796" w:rsidRPr="00FA04F1" w:rsidRDefault="00BF1796" w:rsidP="00BF1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A307A7" w14:textId="58DA0139" w:rsidR="00BF1796" w:rsidRPr="00FA04F1" w:rsidRDefault="00BF1796" w:rsidP="00BF1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C273B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1</w:t>
            </w:r>
            <w:r w:rsidRPr="00FA04F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C273B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0</w:t>
            </w:r>
            <w:r w:rsidRPr="00C273B6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lang w:eastAsia="zh-CN"/>
              </w:rPr>
              <w:t>69</w:t>
            </w:r>
          </w:p>
        </w:tc>
      </w:tr>
      <w:tr w:rsidR="00DF2FEF" w:rsidRPr="00FA04F1" w14:paraId="38BC47EE" w14:textId="77777777" w:rsidTr="00FD6F66">
        <w:trPr>
          <w:trHeight w:val="53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435A74" w14:textId="77777777" w:rsidR="00DF2FEF" w:rsidRPr="00FA04F1" w:rsidRDefault="00DF2FEF" w:rsidP="00FD6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5F2074E" w14:textId="77777777" w:rsidR="00DF2FEF" w:rsidRPr="00FA04F1" w:rsidRDefault="00DF2FEF" w:rsidP="00FD6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410F1C38" w14:textId="77777777" w:rsidR="00DF2FEF" w:rsidRPr="00FA04F1" w:rsidRDefault="00DF2FEF" w:rsidP="00FD6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BBA64DC" w14:textId="77777777" w:rsidR="00DF2FEF" w:rsidRPr="00FA04F1" w:rsidRDefault="00DF2FEF" w:rsidP="00FD6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</w:tr>
      <w:tr w:rsidR="00DF2FEF" w:rsidRPr="00FA04F1" w14:paraId="014896C4" w14:textId="77777777" w:rsidTr="00FB2393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20409E" w14:textId="77777777" w:rsidR="00DF2FEF" w:rsidRPr="00FA04F1" w:rsidRDefault="00DF2FEF" w:rsidP="00DF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3240" w:type="dxa"/>
            <w:gridSpan w:val="3"/>
            <w:shd w:val="clear" w:color="auto" w:fill="auto"/>
            <w:vAlign w:val="bottom"/>
          </w:tcPr>
          <w:p w14:paraId="325BA7FE" w14:textId="77777777" w:rsidR="00DF2FEF" w:rsidRPr="00FA04F1" w:rsidRDefault="00DF2FEF" w:rsidP="00DF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FA04F1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งบการเงินเฉพาะกิจการ</w:t>
            </w:r>
          </w:p>
        </w:tc>
      </w:tr>
      <w:tr w:rsidR="00DF2FEF" w:rsidRPr="00FA04F1" w14:paraId="32A45611" w14:textId="77777777" w:rsidTr="00FB2393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CC885C" w14:textId="153F172B" w:rsidR="00DF2FEF" w:rsidRPr="00FA04F1" w:rsidRDefault="00DF2FEF" w:rsidP="00DF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  <w:r w:rsidRPr="00FA04F1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สำหรับงวดหกเดือนสิ้นสุดวันที่</w:t>
            </w:r>
            <w:r w:rsidRPr="00FA04F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="00C273B6" w:rsidRPr="00C273B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30</w:t>
            </w:r>
            <w:r w:rsidRPr="00FA04F1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 xml:space="preserve"> มิถุนายน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998233D" w14:textId="6E2B4D73" w:rsidR="00DF2FEF" w:rsidRPr="00FA04F1" w:rsidRDefault="00C273B6" w:rsidP="00DF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  <w:r w:rsidRPr="00C273B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1C8CBD18" w14:textId="77777777" w:rsidR="00DF2FEF" w:rsidRPr="00FA04F1" w:rsidRDefault="00DF2FEF" w:rsidP="00DF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3F04B4" w14:textId="5B752231" w:rsidR="00DF2FEF" w:rsidRPr="00FA04F1" w:rsidRDefault="00C273B6" w:rsidP="00DF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C273B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2562</w:t>
            </w:r>
          </w:p>
        </w:tc>
      </w:tr>
      <w:tr w:rsidR="00DF2FEF" w:rsidRPr="00FA04F1" w14:paraId="31AFBFE7" w14:textId="77777777" w:rsidTr="00FB2393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869A7F" w14:textId="77777777" w:rsidR="00DF2FEF" w:rsidRPr="00FA04F1" w:rsidRDefault="00DF2FEF" w:rsidP="00DF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3240" w:type="dxa"/>
            <w:gridSpan w:val="3"/>
            <w:shd w:val="clear" w:color="auto" w:fill="auto"/>
            <w:vAlign w:val="bottom"/>
          </w:tcPr>
          <w:p w14:paraId="77E1EF8C" w14:textId="77777777" w:rsidR="00DF2FEF" w:rsidRPr="00FA04F1" w:rsidRDefault="00DF2FEF" w:rsidP="00DF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</w:pPr>
            <w:r w:rsidRPr="00FA04F1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  <w:t>(</w:t>
            </w:r>
            <w:r w:rsidRPr="00FA04F1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  <w:lang w:eastAsia="zh-CN"/>
              </w:rPr>
              <w:t>ล้านบาท</w:t>
            </w:r>
            <w:r w:rsidRPr="00FA04F1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cs/>
                <w:lang w:eastAsia="zh-CN"/>
              </w:rPr>
              <w:t>)</w:t>
            </w:r>
          </w:p>
        </w:tc>
      </w:tr>
      <w:tr w:rsidR="00DF2FEF" w:rsidRPr="00FA04F1" w14:paraId="2BFE5F5F" w14:textId="77777777" w:rsidTr="00FB2393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61C614" w14:textId="77777777" w:rsidR="00DF2FEF" w:rsidRPr="00FA04F1" w:rsidRDefault="00DF2FEF" w:rsidP="00DF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  <w:r w:rsidRPr="00FA04F1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การจำแนกรายได้</w:t>
            </w:r>
          </w:p>
        </w:tc>
        <w:tc>
          <w:tcPr>
            <w:tcW w:w="3240" w:type="dxa"/>
            <w:gridSpan w:val="3"/>
            <w:shd w:val="clear" w:color="auto" w:fill="auto"/>
            <w:vAlign w:val="bottom"/>
          </w:tcPr>
          <w:p w14:paraId="47F8B9D8" w14:textId="77777777" w:rsidR="00DF2FEF" w:rsidRPr="00FA04F1" w:rsidRDefault="00DF2FEF" w:rsidP="00DF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</w:pPr>
          </w:p>
        </w:tc>
      </w:tr>
      <w:tr w:rsidR="00DF2FEF" w:rsidRPr="00FA04F1" w14:paraId="30928E8B" w14:textId="77777777" w:rsidTr="00FB2393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D996D" w14:textId="77777777" w:rsidR="00DF2FEF" w:rsidRPr="00FA04F1" w:rsidRDefault="00DF2FEF" w:rsidP="00DF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  <w:r w:rsidRPr="00FA04F1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ประเภทของสินค้าและบริการหลัก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113C33D" w14:textId="77777777" w:rsidR="00DF2FEF" w:rsidRPr="00FA04F1" w:rsidRDefault="00DF2FEF" w:rsidP="00DF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5E35D06D" w14:textId="77777777" w:rsidR="00DF2FEF" w:rsidRPr="00FA04F1" w:rsidRDefault="00DF2FEF" w:rsidP="00DF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89DA8F" w14:textId="77777777" w:rsidR="00DF2FEF" w:rsidRPr="00FA04F1" w:rsidRDefault="00DF2FEF" w:rsidP="00DF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DF2FEF" w:rsidRPr="00FA04F1" w14:paraId="50113E4F" w14:textId="77777777" w:rsidTr="00FB2393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73483C" w14:textId="77777777" w:rsidR="00DF2FEF" w:rsidRPr="00FA04F1" w:rsidRDefault="00DF2FEF" w:rsidP="00DF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FA04F1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สินค้าอุปโภคบริโภคและเคมีภัณฑ์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EA6E231" w14:textId="18B69C0F" w:rsidR="00DF2FEF" w:rsidRPr="00FA04F1" w:rsidRDefault="00C273B6" w:rsidP="00DF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C273B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444</w:t>
            </w:r>
          </w:p>
        </w:tc>
        <w:tc>
          <w:tcPr>
            <w:tcW w:w="270" w:type="dxa"/>
            <w:shd w:val="clear" w:color="auto" w:fill="auto"/>
          </w:tcPr>
          <w:p w14:paraId="234034B7" w14:textId="77777777" w:rsidR="00DF2FEF" w:rsidRPr="00FA04F1" w:rsidRDefault="00DF2FEF" w:rsidP="00DF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331749" w14:textId="411E1503" w:rsidR="00DF2FEF" w:rsidRPr="00FA04F1" w:rsidRDefault="00C273B6" w:rsidP="00DF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C273B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535</w:t>
            </w:r>
          </w:p>
        </w:tc>
      </w:tr>
      <w:tr w:rsidR="00DF2FEF" w:rsidRPr="00FA04F1" w14:paraId="023B02E5" w14:textId="77777777" w:rsidTr="00FB2393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904107" w14:textId="77777777" w:rsidR="00DF2FEF" w:rsidRPr="00FA04F1" w:rsidRDefault="00DF2FEF" w:rsidP="00DF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FA04F1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อุปกรณ์เทคโนโลยีสารสนเทศ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91B8BB2" w14:textId="54446FF8" w:rsidR="00DF2FEF" w:rsidRPr="00FA04F1" w:rsidRDefault="00C273B6" w:rsidP="00DF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C273B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71</w:t>
            </w:r>
          </w:p>
        </w:tc>
        <w:tc>
          <w:tcPr>
            <w:tcW w:w="270" w:type="dxa"/>
            <w:shd w:val="clear" w:color="auto" w:fill="auto"/>
          </w:tcPr>
          <w:p w14:paraId="30CB29EB" w14:textId="77777777" w:rsidR="00DF2FEF" w:rsidRPr="00FA04F1" w:rsidRDefault="00DF2FEF" w:rsidP="00DF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D13F8C1" w14:textId="6B1BC1BB" w:rsidR="00DF2FEF" w:rsidRPr="00FA04F1" w:rsidRDefault="00C273B6" w:rsidP="00DF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C273B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53</w:t>
            </w:r>
          </w:p>
        </w:tc>
      </w:tr>
      <w:tr w:rsidR="00DF2FEF" w:rsidRPr="00FA04F1" w14:paraId="24127535" w14:textId="77777777" w:rsidTr="00FB2393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EACB8E" w14:textId="77777777" w:rsidR="00DF2FEF" w:rsidRPr="00FA04F1" w:rsidRDefault="00DF2FEF" w:rsidP="00DF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FA04F1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งานโครงการ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68FE18D" w14:textId="43C35F85" w:rsidR="00DF2FEF" w:rsidRPr="00FA04F1" w:rsidRDefault="00C273B6" w:rsidP="00DF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C273B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</w:t>
            </w:r>
            <w:r w:rsidR="00345D57" w:rsidRPr="00FA04F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 w:rsidRPr="00C273B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343</w:t>
            </w:r>
          </w:p>
        </w:tc>
        <w:tc>
          <w:tcPr>
            <w:tcW w:w="270" w:type="dxa"/>
            <w:shd w:val="clear" w:color="auto" w:fill="auto"/>
          </w:tcPr>
          <w:p w14:paraId="18CCBC56" w14:textId="77777777" w:rsidR="00DF2FEF" w:rsidRPr="00FA04F1" w:rsidRDefault="00DF2FEF" w:rsidP="00DF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61E81E" w14:textId="383FE021" w:rsidR="00DF2FEF" w:rsidRPr="00FA04F1" w:rsidRDefault="00C273B6" w:rsidP="00DF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C273B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</w:t>
            </w:r>
            <w:r w:rsidR="00DF2FEF" w:rsidRPr="00FA04F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 w:rsidRPr="00C273B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014</w:t>
            </w:r>
          </w:p>
        </w:tc>
      </w:tr>
      <w:tr w:rsidR="00DF2FEF" w:rsidRPr="00FA04F1" w14:paraId="4F6B038E" w14:textId="77777777" w:rsidTr="00FB2393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272F78" w14:textId="77777777" w:rsidR="00DF2FEF" w:rsidRPr="00FA04F1" w:rsidRDefault="00DF2FEF" w:rsidP="00DF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FA04F1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เงินปันผลรับ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155034B" w14:textId="5B535A50" w:rsidR="00DF2FEF" w:rsidRPr="00FA04F1" w:rsidRDefault="00C273B6" w:rsidP="00DF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C273B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312</w:t>
            </w:r>
          </w:p>
        </w:tc>
        <w:tc>
          <w:tcPr>
            <w:tcW w:w="270" w:type="dxa"/>
            <w:shd w:val="clear" w:color="auto" w:fill="auto"/>
          </w:tcPr>
          <w:p w14:paraId="756C3DAB" w14:textId="77777777" w:rsidR="00DF2FEF" w:rsidRPr="00FA04F1" w:rsidRDefault="00DF2FEF" w:rsidP="00DF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86B8C3" w14:textId="6F14F97F" w:rsidR="00DF2FEF" w:rsidRPr="00FA04F1" w:rsidRDefault="00C273B6" w:rsidP="00DF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C273B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285</w:t>
            </w:r>
          </w:p>
        </w:tc>
      </w:tr>
      <w:tr w:rsidR="00EC1EBC" w:rsidRPr="00FA04F1" w14:paraId="4CC1C56A" w14:textId="77777777" w:rsidTr="00FB2393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8B8712" w14:textId="4EB99663" w:rsidR="00EC1EBC" w:rsidRPr="00FA04F1" w:rsidRDefault="00EC1EBC" w:rsidP="00DF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FA04F1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กำไรจากการปรับมูลค่ายุติธรรม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6C98A6A" w14:textId="7520A032" w:rsidR="00EC1EBC" w:rsidRPr="00FA04F1" w:rsidRDefault="00C273B6" w:rsidP="00DF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C273B6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52</w:t>
            </w:r>
          </w:p>
        </w:tc>
        <w:tc>
          <w:tcPr>
            <w:tcW w:w="270" w:type="dxa"/>
            <w:shd w:val="clear" w:color="auto" w:fill="auto"/>
          </w:tcPr>
          <w:p w14:paraId="3CCFEC49" w14:textId="77777777" w:rsidR="00EC1EBC" w:rsidRPr="00FA04F1" w:rsidRDefault="00EC1EBC" w:rsidP="00DF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A875F4" w14:textId="426DDBBC" w:rsidR="00EC1EBC" w:rsidRPr="00FA04F1" w:rsidRDefault="00EC1EBC" w:rsidP="00EC1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FA04F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</w:tr>
      <w:tr w:rsidR="00DF2FEF" w:rsidRPr="00FA04F1" w14:paraId="7C91C507" w14:textId="77777777" w:rsidTr="006110D7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743BF2" w14:textId="77777777" w:rsidR="00DF2FEF" w:rsidRPr="00FA04F1" w:rsidRDefault="00DF2FEF" w:rsidP="00DF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FA04F1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อื่น 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2C9932" w14:textId="16EFCE78" w:rsidR="00DF2FEF" w:rsidRPr="00FA04F1" w:rsidRDefault="00C273B6" w:rsidP="00DF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C273B6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161</w:t>
            </w:r>
          </w:p>
        </w:tc>
        <w:tc>
          <w:tcPr>
            <w:tcW w:w="270" w:type="dxa"/>
            <w:shd w:val="clear" w:color="auto" w:fill="auto"/>
          </w:tcPr>
          <w:p w14:paraId="46FDC451" w14:textId="77777777" w:rsidR="00DF2FEF" w:rsidRPr="00FA04F1" w:rsidRDefault="00DF2FEF" w:rsidP="00DF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613743" w14:textId="04FC1055" w:rsidR="00DF2FEF" w:rsidRPr="00FA04F1" w:rsidRDefault="00C273B6" w:rsidP="00DF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C273B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170</w:t>
            </w:r>
          </w:p>
        </w:tc>
      </w:tr>
      <w:tr w:rsidR="00BF1796" w:rsidRPr="00FA04F1" w14:paraId="6DBADE55" w14:textId="77777777" w:rsidTr="006110D7">
        <w:trPr>
          <w:trHeight w:val="375"/>
        </w:trPr>
        <w:tc>
          <w:tcPr>
            <w:tcW w:w="5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08684" w14:textId="0209DF32" w:rsidR="00BF1796" w:rsidRPr="00FA04F1" w:rsidRDefault="00BF1796" w:rsidP="00BF1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FA04F1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</w:t>
            </w:r>
            <w:r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รายได้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756239" w14:textId="2C6AFBB5" w:rsidR="00BF1796" w:rsidRPr="00FA04F1" w:rsidRDefault="00BF1796" w:rsidP="00BF1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C273B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3</w:t>
            </w:r>
            <w:r w:rsidRPr="00FA04F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C273B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3</w:t>
            </w:r>
            <w:r w:rsidRPr="00C273B6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lang w:eastAsia="zh-CN"/>
              </w:rPr>
              <w:t>83</w:t>
            </w:r>
          </w:p>
        </w:tc>
        <w:tc>
          <w:tcPr>
            <w:tcW w:w="270" w:type="dxa"/>
            <w:shd w:val="clear" w:color="auto" w:fill="auto"/>
          </w:tcPr>
          <w:p w14:paraId="574610AD" w14:textId="77777777" w:rsidR="00BF1796" w:rsidRPr="00FA04F1" w:rsidRDefault="00BF1796" w:rsidP="00BF1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FAB33C" w14:textId="2C5D2CF9" w:rsidR="00BF1796" w:rsidRPr="00FA04F1" w:rsidRDefault="00BF1796" w:rsidP="00BF1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C273B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2</w:t>
            </w:r>
            <w:r w:rsidRPr="00FA04F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C273B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05</w:t>
            </w:r>
            <w:r w:rsidRPr="00C273B6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lang w:eastAsia="zh-CN"/>
              </w:rPr>
              <w:t>7</w:t>
            </w:r>
          </w:p>
        </w:tc>
      </w:tr>
      <w:tr w:rsidR="00BF1796" w:rsidRPr="00FA04F1" w14:paraId="49A55AB0" w14:textId="77777777" w:rsidTr="006110D7">
        <w:trPr>
          <w:trHeight w:val="43"/>
        </w:trPr>
        <w:tc>
          <w:tcPr>
            <w:tcW w:w="58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06568" w14:textId="77777777" w:rsidR="00BF1796" w:rsidRPr="00FA04F1" w:rsidRDefault="00BF1796" w:rsidP="00BF1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56F0A72" w14:textId="77777777" w:rsidR="00BF1796" w:rsidRPr="00FA04F1" w:rsidRDefault="00BF1796" w:rsidP="00BF1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0FF06BB8" w14:textId="77777777" w:rsidR="00BF1796" w:rsidRPr="00FA04F1" w:rsidRDefault="00BF1796" w:rsidP="00BF1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5611D15" w14:textId="77777777" w:rsidR="00BF1796" w:rsidRPr="00FA04F1" w:rsidRDefault="00BF1796" w:rsidP="00BF1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BF1796" w:rsidRPr="00FA04F1" w14:paraId="1CCED67E" w14:textId="77777777" w:rsidTr="00FA04F1">
        <w:trPr>
          <w:trHeight w:val="43"/>
        </w:trPr>
        <w:tc>
          <w:tcPr>
            <w:tcW w:w="58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FCD814" w14:textId="77777777" w:rsidR="00BF1796" w:rsidRPr="00FA04F1" w:rsidRDefault="00BF1796" w:rsidP="00BF1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0FA5021" w14:textId="77777777" w:rsidR="00BF1796" w:rsidRPr="00FA04F1" w:rsidRDefault="00BF1796" w:rsidP="00BF1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5DE0EC29" w14:textId="77777777" w:rsidR="00BF1796" w:rsidRPr="00FA04F1" w:rsidRDefault="00BF1796" w:rsidP="00BF1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D0C97F" w14:textId="77777777" w:rsidR="00BF1796" w:rsidRPr="00FA04F1" w:rsidRDefault="00BF1796" w:rsidP="00BF1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BF1796" w:rsidRPr="00FA04F1" w14:paraId="50EBD183" w14:textId="77777777" w:rsidTr="00FA04F1">
        <w:trPr>
          <w:trHeight w:val="43"/>
        </w:trPr>
        <w:tc>
          <w:tcPr>
            <w:tcW w:w="58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392587" w14:textId="77777777" w:rsidR="00BF1796" w:rsidRPr="00FA04F1" w:rsidRDefault="00BF1796" w:rsidP="00BF1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D61831C" w14:textId="77777777" w:rsidR="00BF1796" w:rsidRPr="00FA04F1" w:rsidRDefault="00BF1796" w:rsidP="00BF1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00EFA590" w14:textId="77777777" w:rsidR="00BF1796" w:rsidRPr="00FA04F1" w:rsidRDefault="00BF1796" w:rsidP="00BF1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AF375E" w14:textId="77777777" w:rsidR="00BF1796" w:rsidRPr="00FA04F1" w:rsidRDefault="00BF1796" w:rsidP="00BF1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BF1796" w:rsidRPr="00FA04F1" w14:paraId="679AAB5E" w14:textId="77777777" w:rsidTr="00FA04F1">
        <w:trPr>
          <w:trHeight w:val="43"/>
        </w:trPr>
        <w:tc>
          <w:tcPr>
            <w:tcW w:w="58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87E7A7" w14:textId="77777777" w:rsidR="00BF1796" w:rsidRPr="00FA04F1" w:rsidRDefault="00BF1796" w:rsidP="00BF1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0CEC990" w14:textId="77777777" w:rsidR="00BF1796" w:rsidRPr="00FA04F1" w:rsidRDefault="00BF1796" w:rsidP="00BF1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18174F43" w14:textId="77777777" w:rsidR="00BF1796" w:rsidRPr="00FA04F1" w:rsidRDefault="00BF1796" w:rsidP="00BF1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488ECA" w14:textId="77777777" w:rsidR="00BF1796" w:rsidRPr="00FA04F1" w:rsidRDefault="00BF1796" w:rsidP="00BF1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BF1796" w:rsidRPr="00FA04F1" w14:paraId="4D2421E0" w14:textId="77777777" w:rsidTr="00FA04F1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0772F2" w14:textId="77777777" w:rsidR="00BF1796" w:rsidRPr="00054F69" w:rsidRDefault="00BF1796" w:rsidP="00BF1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3240" w:type="dxa"/>
            <w:gridSpan w:val="3"/>
            <w:shd w:val="clear" w:color="auto" w:fill="auto"/>
            <w:vAlign w:val="bottom"/>
          </w:tcPr>
          <w:p w14:paraId="26D17938" w14:textId="77777777" w:rsidR="00BF1796" w:rsidRPr="00FA04F1" w:rsidRDefault="00BF1796" w:rsidP="00BF1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FA04F1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งบการเงินเฉพาะกิจการ</w:t>
            </w:r>
          </w:p>
        </w:tc>
      </w:tr>
      <w:tr w:rsidR="00BF1796" w:rsidRPr="00FA04F1" w14:paraId="1EAE4FEA" w14:textId="77777777" w:rsidTr="00FA04F1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34619E" w14:textId="5E90618B" w:rsidR="00BF1796" w:rsidRPr="00FA04F1" w:rsidRDefault="00BF1796" w:rsidP="00BF1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  <w:r w:rsidRPr="00FA04F1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สำหรับงวดหกเดือนสิ้นสุดวันที่</w:t>
            </w:r>
            <w:r w:rsidRPr="00FA04F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Pr="00C273B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30</w:t>
            </w:r>
            <w:r w:rsidRPr="00FA04F1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 xml:space="preserve"> มิถุนายน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A91E309" w14:textId="454855C9" w:rsidR="00BF1796" w:rsidRPr="00FA04F1" w:rsidRDefault="00BF1796" w:rsidP="00BF1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  <w:r w:rsidRPr="00C273B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09BF94D5" w14:textId="77777777" w:rsidR="00BF1796" w:rsidRPr="00FA04F1" w:rsidRDefault="00BF1796" w:rsidP="00BF1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BD6A93" w14:textId="117C063A" w:rsidR="00BF1796" w:rsidRPr="00FA04F1" w:rsidRDefault="00BF1796" w:rsidP="00BF1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C273B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2562</w:t>
            </w:r>
          </w:p>
        </w:tc>
      </w:tr>
      <w:tr w:rsidR="00BF1796" w:rsidRPr="00FA04F1" w14:paraId="0E4EC780" w14:textId="77777777" w:rsidTr="00FA04F1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3C7490" w14:textId="77777777" w:rsidR="00BF1796" w:rsidRPr="00FA04F1" w:rsidRDefault="00BF1796" w:rsidP="00BF1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3240" w:type="dxa"/>
            <w:gridSpan w:val="3"/>
            <w:shd w:val="clear" w:color="auto" w:fill="auto"/>
            <w:vAlign w:val="bottom"/>
          </w:tcPr>
          <w:p w14:paraId="4A5086C3" w14:textId="77777777" w:rsidR="00BF1796" w:rsidRPr="00FA04F1" w:rsidRDefault="00BF1796" w:rsidP="00BF1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</w:pPr>
            <w:r w:rsidRPr="00FA04F1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  <w:t>(</w:t>
            </w:r>
            <w:r w:rsidRPr="00FA04F1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  <w:lang w:eastAsia="zh-CN"/>
              </w:rPr>
              <w:t>ล้านบาท</w:t>
            </w:r>
            <w:r w:rsidRPr="00FA04F1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cs/>
                <w:lang w:eastAsia="zh-CN"/>
              </w:rPr>
              <w:t>)</w:t>
            </w:r>
          </w:p>
        </w:tc>
      </w:tr>
      <w:tr w:rsidR="00BF1796" w:rsidRPr="00FA04F1" w14:paraId="0951BC44" w14:textId="77777777" w:rsidTr="00FB2393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4E448" w14:textId="77777777" w:rsidR="00BF1796" w:rsidRPr="00FA04F1" w:rsidRDefault="00BF1796" w:rsidP="00BF1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FA04F1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จังหวะเวลาในการรับรู้รายได้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6068FE5" w14:textId="77777777" w:rsidR="00BF1796" w:rsidRPr="00FA04F1" w:rsidRDefault="00BF1796" w:rsidP="00BF1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54CB3A0D" w14:textId="77777777" w:rsidR="00BF1796" w:rsidRPr="00FA04F1" w:rsidRDefault="00BF1796" w:rsidP="00BF1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7EFA37" w14:textId="77777777" w:rsidR="00BF1796" w:rsidRPr="00FA04F1" w:rsidRDefault="00BF1796" w:rsidP="00BF1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BF1796" w:rsidRPr="00FA04F1" w14:paraId="71C4BD4D" w14:textId="77777777" w:rsidTr="00FB2393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B03D98" w14:textId="77777777" w:rsidR="00BF1796" w:rsidRPr="00FA04F1" w:rsidRDefault="00BF1796" w:rsidP="00BF1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FA04F1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ณ</w:t>
            </w:r>
            <w:r w:rsidRPr="00FA04F1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Pr="00FA04F1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เวลาใดเวลาหนึ่ง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737AF3C" w14:textId="062AEFBD" w:rsidR="00BF1796" w:rsidRPr="00FA04F1" w:rsidRDefault="00BF1796" w:rsidP="00BF1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C273B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917</w:t>
            </w:r>
          </w:p>
        </w:tc>
        <w:tc>
          <w:tcPr>
            <w:tcW w:w="270" w:type="dxa"/>
            <w:shd w:val="clear" w:color="auto" w:fill="auto"/>
          </w:tcPr>
          <w:p w14:paraId="3E4A616C" w14:textId="77777777" w:rsidR="00BF1796" w:rsidRPr="00FA04F1" w:rsidRDefault="00BF1796" w:rsidP="00BF1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8830CB" w14:textId="2CDB0BA3" w:rsidR="00BF1796" w:rsidRPr="00FA04F1" w:rsidRDefault="00BF1796" w:rsidP="00BF1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C273B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93</w:t>
            </w:r>
            <w:r w:rsidRPr="00C273B6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0</w:t>
            </w:r>
          </w:p>
        </w:tc>
      </w:tr>
      <w:tr w:rsidR="00BF1796" w:rsidRPr="00FA04F1" w14:paraId="4C377470" w14:textId="77777777" w:rsidTr="00FB2393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9F1FD8" w14:textId="77777777" w:rsidR="00BF1796" w:rsidRPr="00FA04F1" w:rsidRDefault="00BF1796" w:rsidP="00BF1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FA04F1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57876" w14:textId="556DC6A1" w:rsidR="00BF1796" w:rsidRPr="00FA04F1" w:rsidRDefault="00BF1796" w:rsidP="00BF1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C273B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</w:t>
            </w:r>
            <w:r w:rsidRPr="00FA04F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 w:rsidRPr="00C273B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466</w:t>
            </w:r>
          </w:p>
        </w:tc>
        <w:tc>
          <w:tcPr>
            <w:tcW w:w="270" w:type="dxa"/>
            <w:shd w:val="clear" w:color="auto" w:fill="auto"/>
          </w:tcPr>
          <w:p w14:paraId="433B1C49" w14:textId="77777777" w:rsidR="00BF1796" w:rsidRPr="00FA04F1" w:rsidRDefault="00BF1796" w:rsidP="00BF1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B8F90E" w14:textId="40ECC831" w:rsidR="00BF1796" w:rsidRPr="00FA04F1" w:rsidRDefault="00BF1796" w:rsidP="00BF1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C273B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</w:t>
            </w:r>
            <w:r w:rsidRPr="00FA04F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 w:rsidRPr="00C273B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127</w:t>
            </w:r>
          </w:p>
        </w:tc>
      </w:tr>
      <w:tr w:rsidR="00BF1796" w:rsidRPr="003547C2" w14:paraId="27C4DCCB" w14:textId="77777777" w:rsidTr="00FB2393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ACB2D" w14:textId="15BC5D18" w:rsidR="00BF1796" w:rsidRPr="00FA04F1" w:rsidRDefault="00BF1796" w:rsidP="00BF1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FA04F1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</w:t>
            </w:r>
            <w:r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รายได้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D132B3" w14:textId="0304F969" w:rsidR="00BF1796" w:rsidRPr="00FA04F1" w:rsidRDefault="00BF1796" w:rsidP="00BF1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C273B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3</w:t>
            </w:r>
            <w:r w:rsidRPr="00FA04F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C273B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383</w:t>
            </w:r>
          </w:p>
        </w:tc>
        <w:tc>
          <w:tcPr>
            <w:tcW w:w="270" w:type="dxa"/>
            <w:shd w:val="clear" w:color="auto" w:fill="auto"/>
          </w:tcPr>
          <w:p w14:paraId="0792BD18" w14:textId="77777777" w:rsidR="00BF1796" w:rsidRPr="00FA04F1" w:rsidRDefault="00BF1796" w:rsidP="00BF1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6D00CF" w14:textId="24E51142" w:rsidR="00BF1796" w:rsidRPr="00FA04F1" w:rsidRDefault="00BF1796" w:rsidP="00BF1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C273B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2</w:t>
            </w:r>
            <w:r w:rsidRPr="00FA04F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C273B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05</w:t>
            </w:r>
            <w:r w:rsidRPr="00C273B6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lang w:eastAsia="zh-CN"/>
              </w:rPr>
              <w:t>7</w:t>
            </w:r>
          </w:p>
        </w:tc>
      </w:tr>
    </w:tbl>
    <w:p w14:paraId="10C3EF8B" w14:textId="77777777" w:rsidR="00FA04F1" w:rsidRDefault="00FA04F1" w:rsidP="00802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DE3F0E2" w14:textId="7F48391C" w:rsidR="00802910" w:rsidRPr="003C4E5A" w:rsidRDefault="004B451C" w:rsidP="00802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C4E5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การกระทบยอดกำไรหรือขาดทุน สินทรัพย์และหนี้สินของส่วนงานที่รายงาน</w:t>
      </w:r>
    </w:p>
    <w:p w14:paraId="29AC6A64" w14:textId="77777777" w:rsidR="00DF2FEF" w:rsidRPr="003547C2" w:rsidRDefault="00DF2FEF" w:rsidP="00DF2F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  <w:highlight w:val="yellow"/>
        </w:rPr>
      </w:pPr>
    </w:p>
    <w:tbl>
      <w:tblPr>
        <w:tblW w:w="944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41"/>
        <w:gridCol w:w="984"/>
        <w:gridCol w:w="255"/>
        <w:gridCol w:w="984"/>
        <w:gridCol w:w="255"/>
        <w:gridCol w:w="984"/>
        <w:gridCol w:w="261"/>
        <w:gridCol w:w="984"/>
      </w:tblGrid>
      <w:tr w:rsidR="00C93FC0" w:rsidRPr="003547C2" w14:paraId="1A3649F9" w14:textId="77777777" w:rsidTr="0046197A">
        <w:tc>
          <w:tcPr>
            <w:tcW w:w="4741" w:type="dxa"/>
            <w:tcBorders>
              <w:top w:val="nil"/>
              <w:left w:val="nil"/>
              <w:bottom w:val="nil"/>
              <w:right w:val="nil"/>
            </w:tcBorders>
          </w:tcPr>
          <w:p w14:paraId="567A4B6E" w14:textId="77777777" w:rsidR="00C93FC0" w:rsidRPr="003547C2" w:rsidRDefault="00C93FC0" w:rsidP="00FB2393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470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34E3438" w14:textId="77777777" w:rsidR="00C93FC0" w:rsidRPr="00FA04F1" w:rsidRDefault="00C93FC0" w:rsidP="00DE4675">
            <w:pPr>
              <w:tabs>
                <w:tab w:val="clear" w:pos="680"/>
                <w:tab w:val="left" w:pos="540"/>
              </w:tabs>
              <w:ind w:right="8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04F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93FC0" w:rsidRPr="003547C2" w14:paraId="7E434612" w14:textId="77777777" w:rsidTr="0046197A">
        <w:tc>
          <w:tcPr>
            <w:tcW w:w="4741" w:type="dxa"/>
            <w:tcBorders>
              <w:top w:val="nil"/>
              <w:left w:val="nil"/>
              <w:bottom w:val="nil"/>
              <w:right w:val="nil"/>
            </w:tcBorders>
          </w:tcPr>
          <w:p w14:paraId="6568988E" w14:textId="77777777" w:rsidR="00C93FC0" w:rsidRPr="003547C2" w:rsidRDefault="00C93FC0" w:rsidP="00FB2393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2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58C888" w14:textId="3405911C" w:rsidR="00F046FA" w:rsidRDefault="00F046FA" w:rsidP="00C93FC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49CB0EB" w14:textId="1A3C07BB" w:rsidR="00FA04F1" w:rsidRDefault="00FA04F1" w:rsidP="00C93FC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C015B0B" w14:textId="2B0E5AC3" w:rsidR="00FA04F1" w:rsidRDefault="00FA04F1" w:rsidP="00C93FC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0BCB34B" w14:textId="77777777" w:rsidR="00FA04F1" w:rsidRPr="00FA04F1" w:rsidRDefault="00FA04F1" w:rsidP="00C93FC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61C8A6F" w14:textId="79895A43" w:rsidR="00C93FC0" w:rsidRPr="00FA04F1" w:rsidRDefault="00C431F2" w:rsidP="00C93FC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04F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5FF786B6" w14:textId="77777777" w:rsidR="00C93FC0" w:rsidRPr="00FA04F1" w:rsidRDefault="00C93FC0" w:rsidP="00FB2393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F7CB69" w14:textId="160CF6A8" w:rsidR="00C93FC0" w:rsidRPr="00FA04F1" w:rsidRDefault="00C431F2" w:rsidP="000E1306">
            <w:pPr>
              <w:tabs>
                <w:tab w:val="clear" w:pos="227"/>
                <w:tab w:val="clear" w:pos="454"/>
                <w:tab w:val="clear" w:pos="68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04F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="000E13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="000E13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FA04F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ก่อนต้นทุนทางการเงิน</w:t>
            </w:r>
            <w:r w:rsidR="00FA04F1" w:rsidRPr="00FA04F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A04F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</w:t>
            </w:r>
            <w:r w:rsidR="00FA04F1" w:rsidRPr="00FA04F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และต้นทุนบริการในอดีตสำหรับผลประโยชน์พนักงาน</w:t>
            </w:r>
          </w:p>
        </w:tc>
      </w:tr>
      <w:tr w:rsidR="00C93FC0" w:rsidRPr="00FA04F1" w14:paraId="4A24A6AA" w14:textId="77777777" w:rsidTr="0046197A">
        <w:tc>
          <w:tcPr>
            <w:tcW w:w="4741" w:type="dxa"/>
            <w:tcBorders>
              <w:top w:val="nil"/>
              <w:left w:val="nil"/>
              <w:bottom w:val="nil"/>
              <w:right w:val="nil"/>
            </w:tcBorders>
          </w:tcPr>
          <w:p w14:paraId="2FC0923A" w14:textId="157FB5A3" w:rsidR="00C93FC0" w:rsidRPr="00FA04F1" w:rsidRDefault="00C431F2" w:rsidP="00C93FC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A04F1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FA04F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="00C273B6" w:rsidRPr="00C273B6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 w:rsidRPr="00FA04F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Pr="00FA04F1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691F63E9" w14:textId="4EBD5C45" w:rsidR="00C93FC0" w:rsidRPr="00FA04F1" w:rsidRDefault="00C273B6" w:rsidP="00C93FC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08A31815" w14:textId="01CBE3EC" w:rsidR="00C93FC0" w:rsidRPr="00FA04F1" w:rsidRDefault="00C93FC0" w:rsidP="00C93FC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3DF905A" w14:textId="29E4A478" w:rsidR="00C93FC0" w:rsidRPr="00FA04F1" w:rsidRDefault="00C273B6" w:rsidP="00C93FC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09B67A77" w14:textId="285965CC" w:rsidR="00C93FC0" w:rsidRPr="00FA04F1" w:rsidRDefault="00C93FC0" w:rsidP="00C93FC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884CDF8" w14:textId="13A1FA5D" w:rsidR="00C93FC0" w:rsidRPr="00FA04F1" w:rsidRDefault="00C273B6" w:rsidP="00C93FC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59DE7969" w14:textId="77777777" w:rsidR="00C93FC0" w:rsidRPr="00FA04F1" w:rsidRDefault="00C93FC0" w:rsidP="00C93FC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46E49493" w14:textId="71C02E74" w:rsidR="00C93FC0" w:rsidRPr="00FA04F1" w:rsidRDefault="00C273B6" w:rsidP="00C93FC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C93FC0" w:rsidRPr="003547C2" w14:paraId="7B6B2453" w14:textId="77777777" w:rsidTr="0046197A">
        <w:tc>
          <w:tcPr>
            <w:tcW w:w="4741" w:type="dxa"/>
            <w:tcBorders>
              <w:top w:val="nil"/>
              <w:left w:val="nil"/>
              <w:bottom w:val="nil"/>
              <w:right w:val="nil"/>
            </w:tcBorders>
          </w:tcPr>
          <w:p w14:paraId="7B1AAABC" w14:textId="77777777" w:rsidR="00C93FC0" w:rsidRPr="00FA04F1" w:rsidRDefault="00C93FC0" w:rsidP="00FB2393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0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2C0D9AA" w14:textId="77777777" w:rsidR="00C93FC0" w:rsidRPr="00FA04F1" w:rsidRDefault="00C93FC0" w:rsidP="00FB2393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A04F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87D96" w:rsidRPr="003547C2" w14:paraId="7E85FD47" w14:textId="77777777" w:rsidTr="0046197A">
        <w:tc>
          <w:tcPr>
            <w:tcW w:w="4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851D5" w14:textId="2407E601" w:rsidR="00F87D96" w:rsidRPr="0046197A" w:rsidRDefault="00F87D96" w:rsidP="00F87D96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46197A">
              <w:rPr>
                <w:rFonts w:ascii="Angsana New" w:hAnsi="Angsana New" w:hint="cs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0D91437" w14:textId="7E4ADDF5" w:rsidR="00F87D96" w:rsidRPr="0046197A" w:rsidRDefault="00C273B6" w:rsidP="00F8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48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4</w:t>
            </w:r>
            <w:r w:rsidR="00F87D96" w:rsidRPr="0046197A">
              <w:rPr>
                <w:rFonts w:ascii="Angsana New" w:hAnsi="Angsana New"/>
                <w:sz w:val="30"/>
                <w:szCs w:val="30"/>
              </w:rPr>
              <w:t>,</w:t>
            </w:r>
            <w:r w:rsidRPr="00C273B6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C273B6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53E1E2D7" w14:textId="706A2131" w:rsidR="00F87D96" w:rsidRPr="003547C2" w:rsidRDefault="00F87D96" w:rsidP="00F87D96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834F0" w14:textId="4A4F6BF7" w:rsidR="00F87D96" w:rsidRPr="0046197A" w:rsidRDefault="00C273B6" w:rsidP="00F8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2</w:t>
            </w:r>
            <w:r w:rsidR="00F87D96" w:rsidRPr="0046197A">
              <w:rPr>
                <w:rFonts w:ascii="Angsana New" w:hAnsi="Angsana New"/>
                <w:sz w:val="30"/>
                <w:szCs w:val="30"/>
              </w:rPr>
              <w:t>,</w:t>
            </w:r>
            <w:r w:rsidRPr="00C273B6">
              <w:rPr>
                <w:rFonts w:ascii="Angsana New" w:hAnsi="Angsana New"/>
                <w:sz w:val="30"/>
                <w:szCs w:val="30"/>
              </w:rPr>
              <w:t>995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85E0E" w14:textId="2A2B22C7" w:rsidR="00F87D96" w:rsidRPr="003547C2" w:rsidRDefault="00F87D96" w:rsidP="00F87D96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CF45C" w14:textId="303E6BFB" w:rsidR="00F87D96" w:rsidRPr="0046197A" w:rsidRDefault="00C273B6" w:rsidP="00F8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 w:hint="cs"/>
                <w:sz w:val="30"/>
                <w:szCs w:val="30"/>
              </w:rPr>
              <w:t>82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74CE2" w14:textId="77777777" w:rsidR="00F87D96" w:rsidRPr="0046197A" w:rsidRDefault="00F87D96" w:rsidP="00F8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D3D4F" w14:textId="0A0D0CE3" w:rsidR="00F87D96" w:rsidRPr="0046197A" w:rsidRDefault="00C273B6" w:rsidP="00F8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  <w:cs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37</w:t>
            </w:r>
          </w:p>
        </w:tc>
      </w:tr>
      <w:tr w:rsidR="00F87D96" w:rsidRPr="003547C2" w14:paraId="2BE51624" w14:textId="77777777" w:rsidTr="0046197A">
        <w:tc>
          <w:tcPr>
            <w:tcW w:w="4741" w:type="dxa"/>
            <w:tcBorders>
              <w:top w:val="nil"/>
              <w:left w:val="nil"/>
              <w:bottom w:val="nil"/>
              <w:right w:val="nil"/>
            </w:tcBorders>
          </w:tcPr>
          <w:p w14:paraId="788B7B4A" w14:textId="77777777" w:rsidR="00F87D96" w:rsidRPr="0046197A" w:rsidRDefault="00F87D96" w:rsidP="00F87D96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6197A">
              <w:rPr>
                <w:rFonts w:ascii="Angsana New" w:hAnsi="Angsana New" w:hint="cs"/>
                <w:sz w:val="30"/>
                <w:szCs w:val="30"/>
                <w:cs/>
              </w:rPr>
              <w:t>ตัดรายการกำไรระหว่างส่วนงาน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11BDE7CE" w14:textId="0812D680" w:rsidR="00F87D96" w:rsidRPr="0046197A" w:rsidRDefault="00F87D96" w:rsidP="00F8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46197A">
              <w:rPr>
                <w:rFonts w:ascii="Angsana New" w:hAnsi="Angsana New"/>
                <w:sz w:val="30"/>
                <w:szCs w:val="30"/>
              </w:rPr>
              <w:t>(</w:t>
            </w:r>
            <w:r w:rsidR="00C273B6" w:rsidRPr="00C273B6">
              <w:rPr>
                <w:rFonts w:ascii="Angsana New" w:hAnsi="Angsana New"/>
                <w:sz w:val="30"/>
                <w:szCs w:val="30"/>
              </w:rPr>
              <w:t>144</w:t>
            </w:r>
            <w:r w:rsidRPr="0046197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23005AC3" w14:textId="12E95441" w:rsidR="00F87D96" w:rsidRPr="003547C2" w:rsidRDefault="00F87D96" w:rsidP="00F87D96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A6BFA8" w14:textId="3110578B" w:rsidR="00F87D96" w:rsidRPr="0046197A" w:rsidRDefault="00F87D96" w:rsidP="00F8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46197A">
              <w:rPr>
                <w:rFonts w:ascii="Angsana New" w:hAnsi="Angsana New"/>
                <w:sz w:val="30"/>
                <w:szCs w:val="30"/>
              </w:rPr>
              <w:t>(</w:t>
            </w:r>
            <w:r w:rsidR="00C273B6" w:rsidRPr="00C273B6">
              <w:rPr>
                <w:rFonts w:ascii="Angsana New" w:hAnsi="Angsana New"/>
                <w:sz w:val="30"/>
                <w:szCs w:val="30"/>
              </w:rPr>
              <w:t>190</w:t>
            </w:r>
            <w:r w:rsidRPr="0046197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1A05ADBC" w14:textId="6AA3A511" w:rsidR="00F87D96" w:rsidRPr="003547C2" w:rsidRDefault="00F87D96" w:rsidP="00F87D96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E6D5D8" w14:textId="4555D29E" w:rsidR="00F87D96" w:rsidRPr="0046197A" w:rsidRDefault="00F87D96" w:rsidP="00F8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46197A">
              <w:rPr>
                <w:rFonts w:ascii="Angsana New" w:hAnsi="Angsana New"/>
                <w:sz w:val="30"/>
                <w:szCs w:val="30"/>
              </w:rPr>
              <w:t>(</w:t>
            </w:r>
            <w:r w:rsidR="00C273B6" w:rsidRPr="00C273B6">
              <w:rPr>
                <w:rFonts w:ascii="Angsana New" w:hAnsi="Angsana New" w:hint="cs"/>
                <w:sz w:val="30"/>
                <w:szCs w:val="30"/>
              </w:rPr>
              <w:t>8</w:t>
            </w:r>
            <w:r w:rsidRPr="0046197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40A6A36C" w14:textId="77777777" w:rsidR="00F87D96" w:rsidRPr="0046197A" w:rsidRDefault="00F87D96" w:rsidP="00F8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D84BE9" w14:textId="10ACFF4D" w:rsidR="00F87D96" w:rsidRPr="0046197A" w:rsidRDefault="00F87D96" w:rsidP="00F8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46197A">
              <w:rPr>
                <w:rFonts w:ascii="Angsana New" w:hAnsi="Angsana New"/>
                <w:sz w:val="30"/>
                <w:szCs w:val="30"/>
              </w:rPr>
              <w:t>(</w:t>
            </w:r>
            <w:r w:rsidR="00C273B6" w:rsidRPr="00C273B6">
              <w:rPr>
                <w:rFonts w:ascii="Angsana New" w:hAnsi="Angsana New"/>
                <w:sz w:val="30"/>
                <w:szCs w:val="30"/>
              </w:rPr>
              <w:t>1</w:t>
            </w:r>
            <w:r w:rsidRPr="0046197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87D96" w:rsidRPr="003547C2" w14:paraId="5EA01147" w14:textId="77777777" w:rsidTr="0046197A">
        <w:tc>
          <w:tcPr>
            <w:tcW w:w="4741" w:type="dxa"/>
            <w:tcBorders>
              <w:top w:val="nil"/>
              <w:left w:val="nil"/>
              <w:bottom w:val="nil"/>
              <w:right w:val="nil"/>
            </w:tcBorders>
          </w:tcPr>
          <w:p w14:paraId="0E8F3D85" w14:textId="77777777" w:rsidR="00F87D96" w:rsidRPr="0046197A" w:rsidRDefault="00F87D96" w:rsidP="00F87D96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6197A"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6937C8DE" w14:textId="77777777" w:rsidR="00F87D96" w:rsidRPr="0046197A" w:rsidRDefault="00F87D96" w:rsidP="00F8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565DB8D1" w14:textId="3D727239" w:rsidR="00F87D96" w:rsidRPr="003547C2" w:rsidRDefault="00F87D96" w:rsidP="00F87D96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880569" w14:textId="77777777" w:rsidR="00F87D96" w:rsidRPr="0046197A" w:rsidRDefault="00F87D96" w:rsidP="00F8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2837D403" w14:textId="1B13818D" w:rsidR="00F87D96" w:rsidRPr="003547C2" w:rsidRDefault="00F87D96" w:rsidP="00F87D96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CD2F84" w14:textId="77777777" w:rsidR="00F87D96" w:rsidRPr="0046197A" w:rsidRDefault="00F87D96" w:rsidP="00F8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5AA485D0" w14:textId="77777777" w:rsidR="00F87D96" w:rsidRPr="0046197A" w:rsidRDefault="00F87D96" w:rsidP="00F8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AE5281" w14:textId="77777777" w:rsidR="00F87D96" w:rsidRPr="0046197A" w:rsidRDefault="00F87D96" w:rsidP="00F8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7D96" w:rsidRPr="003547C2" w14:paraId="04050765" w14:textId="77777777" w:rsidTr="0046197A">
        <w:tc>
          <w:tcPr>
            <w:tcW w:w="4741" w:type="dxa"/>
            <w:tcBorders>
              <w:top w:val="nil"/>
              <w:left w:val="nil"/>
              <w:bottom w:val="nil"/>
              <w:right w:val="nil"/>
            </w:tcBorders>
          </w:tcPr>
          <w:p w14:paraId="3DC3B8B8" w14:textId="187DD785" w:rsidR="00F87D96" w:rsidRPr="0046197A" w:rsidRDefault="00F87D96" w:rsidP="00F87D96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46197A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5A209E9" w14:textId="73F46886" w:rsidR="00F87D96" w:rsidRPr="0046197A" w:rsidRDefault="00C273B6" w:rsidP="00F8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 w:hint="cs"/>
                <w:sz w:val="30"/>
                <w:szCs w:val="30"/>
              </w:rPr>
              <w:t>10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4CB04F5C" w14:textId="1C21D028" w:rsidR="00F87D96" w:rsidRPr="003547C2" w:rsidRDefault="00F87D96" w:rsidP="00F87D96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E152E4" w14:textId="1002531C" w:rsidR="00F87D96" w:rsidRPr="0046197A" w:rsidRDefault="00C273B6" w:rsidP="00F8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18924236" w14:textId="51448507" w:rsidR="00F87D96" w:rsidRPr="003547C2" w:rsidRDefault="00F87D96" w:rsidP="00F87D96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02E384" w14:textId="7393735D" w:rsidR="00F87D96" w:rsidRPr="0046197A" w:rsidRDefault="00C273B6" w:rsidP="00F8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 w:hint="cs"/>
                <w:sz w:val="30"/>
                <w:szCs w:val="30"/>
              </w:rPr>
              <w:t>10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FDF06E3" w14:textId="77777777" w:rsidR="00F87D96" w:rsidRPr="0046197A" w:rsidRDefault="00F87D96" w:rsidP="00F8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17F453" w14:textId="29B9FE76" w:rsidR="00F87D96" w:rsidRPr="0046197A" w:rsidRDefault="00C273B6" w:rsidP="00F8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48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15</w:t>
            </w:r>
          </w:p>
        </w:tc>
      </w:tr>
      <w:tr w:rsidR="00F87D96" w:rsidRPr="003547C2" w14:paraId="2BE9A03A" w14:textId="77777777" w:rsidTr="0046197A">
        <w:tc>
          <w:tcPr>
            <w:tcW w:w="4741" w:type="dxa"/>
            <w:tcBorders>
              <w:top w:val="nil"/>
              <w:left w:val="nil"/>
              <w:bottom w:val="nil"/>
              <w:right w:val="nil"/>
            </w:tcBorders>
          </w:tcPr>
          <w:p w14:paraId="4FF96F41" w14:textId="77777777" w:rsidR="00F87D96" w:rsidRPr="0046197A" w:rsidRDefault="00F87D96" w:rsidP="00F87D96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46197A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ต้นทุนบริการในอดีตสำหรับผลประโยชน์พนักงาน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7E51987" w14:textId="45DA1D20" w:rsidR="00F87D96" w:rsidRPr="0046197A" w:rsidRDefault="00F87D96" w:rsidP="00F8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197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5E0D2166" w14:textId="64632E32" w:rsidR="00F87D96" w:rsidRPr="003547C2" w:rsidRDefault="00F87D96" w:rsidP="00F87D96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8C729C9" w14:textId="1452DE84" w:rsidR="00F87D96" w:rsidRPr="0046197A" w:rsidRDefault="00F87D96" w:rsidP="00F8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197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2F2DE7FB" w14:textId="3935BFD5" w:rsidR="00F87D96" w:rsidRPr="003547C2" w:rsidRDefault="00F87D96" w:rsidP="00F87D96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295A15" w14:textId="4A2F179D" w:rsidR="00F87D96" w:rsidRPr="0046197A" w:rsidRDefault="00F87D96" w:rsidP="00F8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197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40719F8F" w14:textId="77777777" w:rsidR="00F87D96" w:rsidRPr="0046197A" w:rsidRDefault="00F87D96" w:rsidP="00F8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03192C" w14:textId="5B0CC29E" w:rsidR="00F87D96" w:rsidRPr="0046197A" w:rsidRDefault="00F87D96" w:rsidP="00F8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48"/>
              <w:rPr>
                <w:rFonts w:ascii="Angsana New" w:hAnsi="Angsana New"/>
                <w:sz w:val="30"/>
                <w:szCs w:val="30"/>
              </w:rPr>
            </w:pPr>
            <w:r w:rsidRPr="0046197A">
              <w:rPr>
                <w:rFonts w:ascii="Angsana New" w:hAnsi="Angsana New"/>
                <w:sz w:val="30"/>
                <w:szCs w:val="30"/>
              </w:rPr>
              <w:t>(</w:t>
            </w:r>
            <w:r w:rsidR="00C273B6" w:rsidRPr="00C273B6">
              <w:rPr>
                <w:rFonts w:ascii="Angsana New" w:hAnsi="Angsana New"/>
                <w:sz w:val="30"/>
                <w:szCs w:val="30"/>
              </w:rPr>
              <w:t>96</w:t>
            </w:r>
            <w:r w:rsidRPr="0046197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87D96" w:rsidRPr="003547C2" w14:paraId="4D8C811A" w14:textId="77777777" w:rsidTr="0046197A">
        <w:tc>
          <w:tcPr>
            <w:tcW w:w="4741" w:type="dxa"/>
            <w:tcBorders>
              <w:top w:val="nil"/>
              <w:left w:val="nil"/>
              <w:bottom w:val="nil"/>
              <w:right w:val="nil"/>
            </w:tcBorders>
          </w:tcPr>
          <w:p w14:paraId="3CB4927C" w14:textId="77777777" w:rsidR="00F87D96" w:rsidRPr="0046197A" w:rsidRDefault="00F87D96" w:rsidP="00F87D96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</w:rPr>
            </w:pPr>
            <w:r w:rsidRPr="0046197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ค่าใช้จ่ายดำเนินงานอื่น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10A7B454" w14:textId="20D3C830" w:rsidR="00F87D96" w:rsidRPr="0046197A" w:rsidRDefault="00F87D96" w:rsidP="00F8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197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0DE2423F" w14:textId="0B113846" w:rsidR="00F87D96" w:rsidRPr="003547C2" w:rsidRDefault="00F87D96" w:rsidP="00F87D96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C141DD7" w14:textId="77B3A629" w:rsidR="00F87D96" w:rsidRPr="0046197A" w:rsidRDefault="00F87D96" w:rsidP="00F8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197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76646879" w14:textId="4B9AD4CB" w:rsidR="00F87D96" w:rsidRPr="003547C2" w:rsidRDefault="00F87D96" w:rsidP="00F87D96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08EA77" w14:textId="6A8A2ED1" w:rsidR="00F87D96" w:rsidRPr="0046197A" w:rsidRDefault="00F87D96" w:rsidP="00F8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46197A">
              <w:rPr>
                <w:rFonts w:ascii="Angsana New" w:hAnsi="Angsana New"/>
                <w:sz w:val="30"/>
                <w:szCs w:val="30"/>
              </w:rPr>
              <w:t>(</w:t>
            </w:r>
            <w:r w:rsidR="00C273B6" w:rsidRPr="00C273B6">
              <w:rPr>
                <w:rFonts w:ascii="Angsana New" w:hAnsi="Angsana New"/>
                <w:sz w:val="30"/>
                <w:szCs w:val="30"/>
              </w:rPr>
              <w:t>7</w:t>
            </w:r>
            <w:r w:rsidR="00500879">
              <w:rPr>
                <w:rFonts w:ascii="Angsana New" w:hAnsi="Angsana New"/>
                <w:sz w:val="30"/>
                <w:szCs w:val="30"/>
              </w:rPr>
              <w:t>7</w:t>
            </w:r>
            <w:r w:rsidRPr="0046197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42177820" w14:textId="77777777" w:rsidR="00F87D96" w:rsidRPr="0046197A" w:rsidRDefault="00F87D96" w:rsidP="00F8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683380" w14:textId="0AD12542" w:rsidR="00F87D96" w:rsidRPr="0046197A" w:rsidRDefault="00F87D96" w:rsidP="00F8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46197A">
              <w:rPr>
                <w:rFonts w:ascii="Angsana New" w:hAnsi="Angsana New"/>
                <w:sz w:val="30"/>
                <w:szCs w:val="30"/>
              </w:rPr>
              <w:t>(</w:t>
            </w:r>
            <w:r w:rsidR="00C273B6" w:rsidRPr="00C273B6">
              <w:rPr>
                <w:rFonts w:ascii="Angsana New" w:hAnsi="Angsana New"/>
                <w:sz w:val="30"/>
                <w:szCs w:val="30"/>
              </w:rPr>
              <w:t>1</w:t>
            </w:r>
            <w:r w:rsidR="00C273B6" w:rsidRPr="00C273B6">
              <w:rPr>
                <w:rFonts w:ascii="Angsana New" w:hAnsi="Angsana New" w:hint="cs"/>
                <w:sz w:val="30"/>
                <w:szCs w:val="30"/>
              </w:rPr>
              <w:t>39</w:t>
            </w:r>
            <w:r w:rsidRPr="0046197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87D96" w:rsidRPr="003547C2" w14:paraId="65D2FA43" w14:textId="77777777" w:rsidTr="0046197A">
        <w:tc>
          <w:tcPr>
            <w:tcW w:w="4741" w:type="dxa"/>
            <w:tcBorders>
              <w:top w:val="nil"/>
              <w:left w:val="nil"/>
              <w:bottom w:val="nil"/>
              <w:right w:val="nil"/>
            </w:tcBorders>
          </w:tcPr>
          <w:p w14:paraId="4ED45150" w14:textId="77777777" w:rsidR="00F87D96" w:rsidRPr="0046197A" w:rsidRDefault="00F87D96" w:rsidP="00F87D96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</w:rPr>
            </w:pPr>
            <w:r w:rsidRPr="0046197A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 w:rsidRPr="0046197A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Pr="0046197A">
              <w:rPr>
                <w:rFonts w:ascii="Angsana New" w:hAnsi="Angsana New"/>
                <w:sz w:val="30"/>
                <w:szCs w:val="30"/>
                <w:cs/>
              </w:rPr>
              <w:t>เงินลงทุ</w:t>
            </w:r>
            <w:r w:rsidRPr="0046197A">
              <w:rPr>
                <w:rFonts w:ascii="Angsana New" w:hAnsi="Angsana New" w:hint="cs"/>
                <w:sz w:val="30"/>
                <w:szCs w:val="30"/>
                <w:cs/>
              </w:rPr>
              <w:t>นในบริษัทร่วม</w:t>
            </w:r>
          </w:p>
          <w:p w14:paraId="2241A6DA" w14:textId="5043806F" w:rsidR="00F87D96" w:rsidRPr="0046197A" w:rsidRDefault="00F87D96" w:rsidP="00F87D96">
            <w:p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/>
              <w:rPr>
                <w:rFonts w:ascii="Angsana New" w:hAnsi="Angsana New"/>
                <w:sz w:val="30"/>
                <w:szCs w:val="30"/>
                <w:cs/>
              </w:rPr>
            </w:pPr>
            <w:r w:rsidRPr="0046197A">
              <w:rPr>
                <w:rFonts w:ascii="Angsana New" w:hAnsi="Angsana New" w:hint="cs"/>
                <w:sz w:val="30"/>
                <w:szCs w:val="30"/>
                <w:cs/>
              </w:rPr>
              <w:t xml:space="preserve">   และการร่วมค้า</w:t>
            </w:r>
            <w:r w:rsidRPr="0046197A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46197A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41DE6CFB" w14:textId="77777777" w:rsidR="00F87D96" w:rsidRPr="0046197A" w:rsidRDefault="00F87D96" w:rsidP="00F8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D4FE144" w14:textId="0D07A550" w:rsidR="00F87D96" w:rsidRPr="0046197A" w:rsidRDefault="00F87D96" w:rsidP="00F8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197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508127A8" w14:textId="0CBDC3F3" w:rsidR="00F87D96" w:rsidRPr="003547C2" w:rsidRDefault="00F87D96" w:rsidP="00F87D96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95DB684" w14:textId="77777777" w:rsidR="00F87D96" w:rsidRPr="0046197A" w:rsidRDefault="00F87D96" w:rsidP="00F8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5DB4A27" w14:textId="1B2FD899" w:rsidR="00F87D96" w:rsidRPr="0046197A" w:rsidRDefault="00F87D96" w:rsidP="00F8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197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4BAABBF5" w14:textId="6AC9885C" w:rsidR="00F87D96" w:rsidRPr="003547C2" w:rsidRDefault="00F87D96" w:rsidP="00F87D96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9515C4" w14:textId="77777777" w:rsidR="00F87D96" w:rsidRPr="0046197A" w:rsidRDefault="00F87D96" w:rsidP="00F8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  <w:p w14:paraId="6FF979C5" w14:textId="5F8E6EC9" w:rsidR="00F87D96" w:rsidRPr="0046197A" w:rsidRDefault="00C273B6" w:rsidP="00F8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8</w:t>
            </w:r>
            <w:r w:rsidRPr="00C273B6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50C17D9E" w14:textId="77777777" w:rsidR="00F87D96" w:rsidRPr="0046197A" w:rsidRDefault="00F87D96" w:rsidP="00F8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E9A7FA" w14:textId="77777777" w:rsidR="00F87D96" w:rsidRPr="0046197A" w:rsidRDefault="00F87D96" w:rsidP="00F8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  <w:p w14:paraId="29FCE467" w14:textId="5B2A9045" w:rsidR="00F87D96" w:rsidRPr="0046197A" w:rsidRDefault="00C273B6" w:rsidP="00F8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107</w:t>
            </w:r>
          </w:p>
        </w:tc>
      </w:tr>
      <w:tr w:rsidR="00317DAE" w:rsidRPr="003547C2" w14:paraId="23210E57" w14:textId="77777777" w:rsidTr="0046197A">
        <w:tc>
          <w:tcPr>
            <w:tcW w:w="4741" w:type="dxa"/>
            <w:tcBorders>
              <w:top w:val="nil"/>
              <w:left w:val="nil"/>
              <w:bottom w:val="nil"/>
              <w:right w:val="nil"/>
            </w:tcBorders>
          </w:tcPr>
          <w:p w14:paraId="34126C49" w14:textId="16BB91AF" w:rsidR="00317DAE" w:rsidRPr="0046197A" w:rsidRDefault="00317DAE" w:rsidP="00317DAE">
            <w:pPr>
              <w:tabs>
                <w:tab w:val="clear" w:pos="227"/>
                <w:tab w:val="clear" w:pos="454"/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41D108E8" w14:textId="4C97CF15" w:rsidR="00317DAE" w:rsidRPr="0046197A" w:rsidRDefault="00317DAE" w:rsidP="00317D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273B6" w:rsidRPr="00C273B6">
              <w:rPr>
                <w:rFonts w:ascii="Angsana New" w:hAnsi="Angsana New"/>
                <w:sz w:val="30"/>
                <w:szCs w:val="30"/>
              </w:rPr>
              <w:t>97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0B4F84B3" w14:textId="77777777" w:rsidR="00317DAE" w:rsidRPr="003547C2" w:rsidRDefault="00317DAE" w:rsidP="00F87D96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04A28765" w14:textId="1BA43819" w:rsidR="00317DAE" w:rsidRPr="0046197A" w:rsidRDefault="00317DAE" w:rsidP="00317D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273B6" w:rsidRPr="00C273B6">
              <w:rPr>
                <w:rFonts w:ascii="Angsana New" w:hAnsi="Angsana New"/>
                <w:sz w:val="30"/>
                <w:szCs w:val="30"/>
              </w:rPr>
              <w:t>242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6A30E24A" w14:textId="77777777" w:rsidR="00317DAE" w:rsidRPr="003547C2" w:rsidRDefault="00317DAE" w:rsidP="00F87D96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661E5A" w14:textId="257D1830" w:rsidR="00317DAE" w:rsidRPr="0046197A" w:rsidRDefault="003A5FC6" w:rsidP="00F8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273B6" w:rsidRPr="00C273B6">
              <w:rPr>
                <w:rFonts w:ascii="Angsana New" w:hAnsi="Angsana New"/>
                <w:sz w:val="30"/>
                <w:szCs w:val="30"/>
              </w:rPr>
              <w:t>16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18A74B00" w14:textId="77777777" w:rsidR="00317DAE" w:rsidRPr="0046197A" w:rsidRDefault="00317DAE" w:rsidP="00F8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F4EC7B" w14:textId="757C9BEB" w:rsidR="00317DAE" w:rsidRPr="0046197A" w:rsidRDefault="003A5FC6" w:rsidP="00F8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273B6" w:rsidRPr="00C273B6">
              <w:rPr>
                <w:rFonts w:ascii="Angsana New" w:hAnsi="Angsana New"/>
                <w:sz w:val="30"/>
                <w:szCs w:val="30"/>
              </w:rPr>
              <w:t>23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87D96" w:rsidRPr="003547C2" w14:paraId="69A5FB8F" w14:textId="77777777" w:rsidTr="0046197A">
        <w:tc>
          <w:tcPr>
            <w:tcW w:w="4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D7DB0B" w14:textId="0633B28A" w:rsidR="00F87D96" w:rsidRPr="0046197A" w:rsidRDefault="00F87D96" w:rsidP="00F87D96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619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6B24BE" w14:textId="57FDAD58" w:rsidR="00F87D96" w:rsidRPr="0046197A" w:rsidRDefault="00C273B6" w:rsidP="00F8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3B6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F87D96" w:rsidRPr="0046197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273B6">
              <w:rPr>
                <w:rFonts w:ascii="Angsana New" w:hAnsi="Angsana New"/>
                <w:b/>
                <w:bCs/>
                <w:sz w:val="30"/>
                <w:szCs w:val="30"/>
              </w:rPr>
              <w:t>087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643F5C89" w14:textId="5C81DCF8" w:rsidR="00F87D96" w:rsidRPr="003547C2" w:rsidRDefault="00F87D96" w:rsidP="00F87D96">
            <w:pPr>
              <w:tabs>
                <w:tab w:val="clear" w:pos="680"/>
                <w:tab w:val="left" w:pos="540"/>
                <w:tab w:val="decimal" w:pos="794"/>
              </w:tabs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DCDEEA6" w14:textId="1AF18876" w:rsidR="00F87D96" w:rsidRPr="0046197A" w:rsidRDefault="00C273B6" w:rsidP="00F8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3B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F87D96" w:rsidRPr="0046197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00879">
              <w:rPr>
                <w:rFonts w:ascii="Angsana New" w:hAnsi="Angsana New"/>
                <w:b/>
                <w:bCs/>
                <w:sz w:val="30"/>
                <w:szCs w:val="30"/>
              </w:rPr>
              <w:t>578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B14C2" w14:textId="48B85FC8" w:rsidR="00F87D96" w:rsidRPr="003547C2" w:rsidRDefault="00F87D96" w:rsidP="00F87D96">
            <w:pPr>
              <w:tabs>
                <w:tab w:val="clear" w:pos="680"/>
                <w:tab w:val="left" w:pos="540"/>
                <w:tab w:val="decimal" w:pos="794"/>
              </w:tabs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3580F32" w14:textId="7149AF3E" w:rsidR="00F87D96" w:rsidRPr="0046197A" w:rsidRDefault="00C273B6" w:rsidP="00F8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73B6">
              <w:rPr>
                <w:rFonts w:ascii="Angsana New" w:hAnsi="Angsana New" w:hint="cs"/>
                <w:b/>
                <w:bCs/>
                <w:sz w:val="30"/>
                <w:szCs w:val="30"/>
              </w:rPr>
              <w:t>7</w:t>
            </w:r>
            <w:r w:rsidR="0050087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4BDE43" w14:textId="77777777" w:rsidR="00F87D96" w:rsidRPr="0046197A" w:rsidRDefault="00F87D96" w:rsidP="00F8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D9A75CD" w14:textId="376D724B" w:rsidR="00F87D96" w:rsidRPr="0046197A" w:rsidRDefault="00F87D96" w:rsidP="00F8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197A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C273B6" w:rsidRPr="00C273B6">
              <w:rPr>
                <w:rFonts w:ascii="Angsana New" w:hAnsi="Angsana New"/>
                <w:b/>
                <w:bCs/>
                <w:sz w:val="30"/>
                <w:szCs w:val="30"/>
              </w:rPr>
              <w:t>100</w:t>
            </w:r>
            <w:r w:rsidRPr="0046197A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3EC3135A" w14:textId="617B9AA0" w:rsidR="00DF2FEF" w:rsidRDefault="00DF2FEF" w:rsidP="003046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5DE7E2E3" w14:textId="23F7F47C" w:rsidR="00FA04F1" w:rsidRDefault="00FA04F1" w:rsidP="003046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7A6B009A" w14:textId="449D468D" w:rsidR="00FA04F1" w:rsidRDefault="00FA04F1" w:rsidP="003046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60A876C6" w14:textId="77777777" w:rsidR="0046197A" w:rsidRDefault="0046197A" w:rsidP="003046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6C180AEE" w14:textId="7168405F" w:rsidR="00FA04F1" w:rsidRDefault="00FA04F1" w:rsidP="003046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477A7CB7" w14:textId="410F4A3A" w:rsidR="00FA04F1" w:rsidRDefault="00FA04F1" w:rsidP="003046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highlight w:val="yellow"/>
        </w:rPr>
      </w:pPr>
    </w:p>
    <w:tbl>
      <w:tblPr>
        <w:tblW w:w="944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38"/>
        <w:gridCol w:w="984"/>
        <w:gridCol w:w="256"/>
        <w:gridCol w:w="984"/>
        <w:gridCol w:w="256"/>
        <w:gridCol w:w="984"/>
        <w:gridCol w:w="262"/>
        <w:gridCol w:w="984"/>
      </w:tblGrid>
      <w:tr w:rsidR="00F046FA" w:rsidRPr="003547C2" w14:paraId="40970F5A" w14:textId="77777777" w:rsidTr="00FD6F66">
        <w:tc>
          <w:tcPr>
            <w:tcW w:w="4738" w:type="dxa"/>
            <w:tcBorders>
              <w:top w:val="nil"/>
              <w:left w:val="nil"/>
              <w:bottom w:val="nil"/>
              <w:right w:val="nil"/>
            </w:tcBorders>
          </w:tcPr>
          <w:p w14:paraId="52FEBAC4" w14:textId="77777777" w:rsidR="00F046FA" w:rsidRPr="00FA04F1" w:rsidRDefault="00F046FA" w:rsidP="00AA0A03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7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14FE1D3" w14:textId="77777777" w:rsidR="00F046FA" w:rsidRPr="00FA04F1" w:rsidRDefault="00F046FA" w:rsidP="00AA0A03">
            <w:pPr>
              <w:tabs>
                <w:tab w:val="clear" w:pos="680"/>
                <w:tab w:val="left" w:pos="540"/>
              </w:tabs>
              <w:ind w:right="8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04F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046FA" w:rsidRPr="00FA04F1" w14:paraId="1AF1FB47" w14:textId="77777777" w:rsidTr="00FD6F66">
        <w:tc>
          <w:tcPr>
            <w:tcW w:w="4738" w:type="dxa"/>
            <w:tcBorders>
              <w:top w:val="nil"/>
              <w:left w:val="nil"/>
              <w:bottom w:val="nil"/>
              <w:right w:val="nil"/>
            </w:tcBorders>
          </w:tcPr>
          <w:p w14:paraId="7E34D645" w14:textId="77777777" w:rsidR="00F046FA" w:rsidRPr="00FA04F1" w:rsidRDefault="00F046FA" w:rsidP="00AA0A03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2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6D4362" w14:textId="423736E3" w:rsidR="00F046FA" w:rsidRPr="00FA04F1" w:rsidRDefault="00F046FA" w:rsidP="00AA0A03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B4178DB" w14:textId="79C653F4" w:rsidR="00FA04F1" w:rsidRPr="00FA04F1" w:rsidRDefault="00FA04F1" w:rsidP="00AA0A03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88FB525" w14:textId="4C252FDF" w:rsidR="00FA04F1" w:rsidRPr="00FA04F1" w:rsidRDefault="00FA04F1" w:rsidP="00AA0A03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9AA5946" w14:textId="77777777" w:rsidR="00FA04F1" w:rsidRPr="00FA04F1" w:rsidRDefault="00FA04F1" w:rsidP="00AA0A03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C0D0875" w14:textId="5A11DD8D" w:rsidR="00F046FA" w:rsidRPr="00FA04F1" w:rsidRDefault="00F046FA" w:rsidP="00AA0A03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04F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2B0A3FDB" w14:textId="77777777" w:rsidR="00F046FA" w:rsidRPr="00FA04F1" w:rsidRDefault="00F046FA" w:rsidP="00AA0A03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F6F438" w14:textId="77777777" w:rsidR="00FA04F1" w:rsidRPr="00FA04F1" w:rsidRDefault="00FA04F1" w:rsidP="00FA04F1">
            <w:pPr>
              <w:tabs>
                <w:tab w:val="clear" w:pos="227"/>
                <w:tab w:val="clear" w:pos="454"/>
                <w:tab w:val="clear" w:pos="68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04F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กำไรก่อนต้นทุน</w:t>
            </w:r>
            <w:r w:rsidRPr="00FA04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FA04F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ทางการเงิน ภาษีเงินได้ และต้นทุนบริการในอดีตสำหรับผลประโยชน์</w:t>
            </w:r>
          </w:p>
          <w:p w14:paraId="434075BF" w14:textId="7B03F284" w:rsidR="00F046FA" w:rsidRPr="00FA04F1" w:rsidRDefault="00FA04F1" w:rsidP="00FA04F1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04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</w:t>
            </w:r>
            <w:r w:rsidRPr="00FA04F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พนักงาน</w:t>
            </w:r>
          </w:p>
        </w:tc>
      </w:tr>
      <w:tr w:rsidR="00F046FA" w:rsidRPr="003547C2" w14:paraId="5FA7A777" w14:textId="77777777" w:rsidTr="00FD6F66">
        <w:tc>
          <w:tcPr>
            <w:tcW w:w="4738" w:type="dxa"/>
            <w:tcBorders>
              <w:top w:val="nil"/>
              <w:left w:val="nil"/>
              <w:bottom w:val="nil"/>
              <w:right w:val="nil"/>
            </w:tcBorders>
          </w:tcPr>
          <w:p w14:paraId="504192EE" w14:textId="6430D33C" w:rsidR="00F046FA" w:rsidRPr="00FA04F1" w:rsidRDefault="00F046FA" w:rsidP="00AA0A03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A04F1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FA04F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="00C273B6" w:rsidRPr="00C273B6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 w:rsidRPr="00FA04F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Pr="00FA04F1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EAEA0E1" w14:textId="1C0E36AF" w:rsidR="00F046FA" w:rsidRPr="00FA04F1" w:rsidRDefault="00C273B6" w:rsidP="00AA0A03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0C5ED193" w14:textId="77777777" w:rsidR="00F046FA" w:rsidRPr="00FA04F1" w:rsidRDefault="00F046FA" w:rsidP="00AA0A03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2C9AB55E" w14:textId="1121C3F9" w:rsidR="00F046FA" w:rsidRPr="00FA04F1" w:rsidRDefault="00C273B6" w:rsidP="00AA0A03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462C9D22" w14:textId="77777777" w:rsidR="00F046FA" w:rsidRPr="00FA04F1" w:rsidRDefault="00F046FA" w:rsidP="00AA0A03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894EDDB" w14:textId="459D3C20" w:rsidR="00F046FA" w:rsidRPr="00FA04F1" w:rsidRDefault="00C273B6" w:rsidP="00AA0A03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4475AF7E" w14:textId="77777777" w:rsidR="00F046FA" w:rsidRPr="00FA04F1" w:rsidRDefault="00F046FA" w:rsidP="00AA0A03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1DA52CE" w14:textId="12A5BE4F" w:rsidR="00F046FA" w:rsidRPr="00FA04F1" w:rsidRDefault="00C273B6" w:rsidP="00AA0A03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046FA" w:rsidRPr="00C54917" w14:paraId="130B9852" w14:textId="77777777" w:rsidTr="00FD6F66">
        <w:tc>
          <w:tcPr>
            <w:tcW w:w="4738" w:type="dxa"/>
            <w:tcBorders>
              <w:top w:val="nil"/>
              <w:left w:val="nil"/>
              <w:bottom w:val="nil"/>
              <w:right w:val="nil"/>
            </w:tcBorders>
          </w:tcPr>
          <w:p w14:paraId="3DD0592C" w14:textId="77777777" w:rsidR="00F046FA" w:rsidRPr="00C54917" w:rsidRDefault="00F046FA" w:rsidP="00AA0A03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CF9B7C2" w14:textId="77777777" w:rsidR="00F046FA" w:rsidRPr="00C54917" w:rsidRDefault="00F046FA" w:rsidP="00AA0A03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491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87D96" w:rsidRPr="003547C2" w14:paraId="7765D2AE" w14:textId="77777777" w:rsidTr="00FD6F66">
        <w:tc>
          <w:tcPr>
            <w:tcW w:w="4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F4B98" w14:textId="77777777" w:rsidR="00F87D96" w:rsidRPr="00C54917" w:rsidRDefault="00F87D96" w:rsidP="00F87D96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C54917">
              <w:rPr>
                <w:rFonts w:ascii="Angsana New" w:hAnsi="Angsana New" w:hint="cs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1763DCD7" w14:textId="3EFBF626" w:rsidR="00F87D96" w:rsidRPr="00C54917" w:rsidRDefault="00C273B6" w:rsidP="00F8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 w:hint="cs"/>
                <w:sz w:val="30"/>
                <w:szCs w:val="30"/>
              </w:rPr>
              <w:t>8</w:t>
            </w:r>
            <w:r w:rsidR="00F87D96" w:rsidRPr="00C54917">
              <w:rPr>
                <w:rFonts w:ascii="Angsana New" w:hAnsi="Angsana New"/>
                <w:sz w:val="30"/>
                <w:szCs w:val="30"/>
              </w:rPr>
              <w:t>,</w:t>
            </w:r>
            <w:r w:rsidRPr="00C273B6">
              <w:rPr>
                <w:rFonts w:ascii="Angsana New" w:hAnsi="Angsana New" w:hint="cs"/>
                <w:sz w:val="30"/>
                <w:szCs w:val="30"/>
              </w:rPr>
              <w:t>100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6D1BD6AE" w14:textId="77777777" w:rsidR="00F87D96" w:rsidRPr="00C54917" w:rsidRDefault="00F87D96" w:rsidP="00F87D96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7C25A" w14:textId="081BCAFD" w:rsidR="00F87D96" w:rsidRPr="00C54917" w:rsidRDefault="00C273B6" w:rsidP="00F8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6</w:t>
            </w:r>
            <w:r w:rsidR="00F87D96" w:rsidRPr="00C54917">
              <w:rPr>
                <w:rFonts w:ascii="Angsana New" w:hAnsi="Angsana New"/>
                <w:sz w:val="30"/>
                <w:szCs w:val="30"/>
              </w:rPr>
              <w:t>,</w:t>
            </w:r>
            <w:r w:rsidRPr="00C273B6">
              <w:rPr>
                <w:rFonts w:ascii="Angsana New" w:hAnsi="Angsana New"/>
                <w:sz w:val="30"/>
                <w:szCs w:val="30"/>
              </w:rPr>
              <w:t>375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7DB53" w14:textId="77777777" w:rsidR="00F87D96" w:rsidRPr="00C54917" w:rsidRDefault="00F87D96" w:rsidP="00F87D96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5D6D2" w14:textId="77C457A7" w:rsidR="00F87D96" w:rsidRPr="00C54917" w:rsidRDefault="00C273B6" w:rsidP="00F8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2</w:t>
            </w:r>
            <w:r w:rsidRPr="00C273B6">
              <w:rPr>
                <w:rFonts w:ascii="Angsana New" w:hAnsi="Angsana New" w:hint="cs"/>
                <w:sz w:val="30"/>
                <w:szCs w:val="30"/>
              </w:rPr>
              <w:t>19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EEFDB3" w14:textId="77777777" w:rsidR="00F87D96" w:rsidRPr="00C54917" w:rsidRDefault="00F87D96" w:rsidP="00F8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77379" w14:textId="03EAE96C" w:rsidR="00F87D96" w:rsidRPr="00C54917" w:rsidRDefault="00C273B6" w:rsidP="00F8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  <w:cs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161</w:t>
            </w:r>
          </w:p>
        </w:tc>
      </w:tr>
      <w:tr w:rsidR="00F87D96" w:rsidRPr="003120CB" w14:paraId="126040EC" w14:textId="77777777" w:rsidTr="00FD6F66">
        <w:tc>
          <w:tcPr>
            <w:tcW w:w="4738" w:type="dxa"/>
            <w:tcBorders>
              <w:top w:val="nil"/>
              <w:left w:val="nil"/>
              <w:bottom w:val="nil"/>
              <w:right w:val="nil"/>
            </w:tcBorders>
          </w:tcPr>
          <w:p w14:paraId="1850425E" w14:textId="77777777" w:rsidR="00F87D96" w:rsidRPr="003120CB" w:rsidRDefault="00F87D96" w:rsidP="00F87D96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120CB">
              <w:rPr>
                <w:rFonts w:ascii="Angsana New" w:hAnsi="Angsana New" w:hint="cs"/>
                <w:sz w:val="30"/>
                <w:szCs w:val="30"/>
                <w:cs/>
              </w:rPr>
              <w:t>ตัดรายการกำไรระหว่างส่วนงาน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A0ECC04" w14:textId="0F3CA1F7" w:rsidR="00F87D96" w:rsidRPr="003120CB" w:rsidRDefault="00F87D96" w:rsidP="00F8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3120CB">
              <w:rPr>
                <w:rFonts w:ascii="Angsana New" w:hAnsi="Angsana New"/>
                <w:sz w:val="30"/>
                <w:szCs w:val="30"/>
              </w:rPr>
              <w:t>(</w:t>
            </w:r>
            <w:r w:rsidR="00C273B6" w:rsidRPr="00C273B6">
              <w:rPr>
                <w:rFonts w:ascii="Angsana New" w:hAnsi="Angsana New"/>
                <w:sz w:val="30"/>
                <w:szCs w:val="30"/>
              </w:rPr>
              <w:t>25</w:t>
            </w:r>
            <w:r w:rsidR="00C273B6" w:rsidRPr="00C273B6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3120C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04B59451" w14:textId="77777777" w:rsidR="00F87D96" w:rsidRPr="003120CB" w:rsidRDefault="00F87D96" w:rsidP="00F87D96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079941" w14:textId="18011346" w:rsidR="00F87D96" w:rsidRPr="003120CB" w:rsidRDefault="00F87D96" w:rsidP="00F8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3120CB">
              <w:rPr>
                <w:rFonts w:ascii="Angsana New" w:hAnsi="Angsana New"/>
                <w:sz w:val="30"/>
                <w:szCs w:val="30"/>
              </w:rPr>
              <w:t>(</w:t>
            </w:r>
            <w:r w:rsidR="00C273B6" w:rsidRPr="00C273B6">
              <w:rPr>
                <w:rFonts w:ascii="Angsana New" w:hAnsi="Angsana New"/>
                <w:sz w:val="30"/>
                <w:szCs w:val="30"/>
              </w:rPr>
              <w:t>316</w:t>
            </w:r>
            <w:r w:rsidRPr="003120C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4F8F246F" w14:textId="77777777" w:rsidR="00F87D96" w:rsidRPr="003120CB" w:rsidRDefault="00F87D96" w:rsidP="00F87D96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759DA7" w14:textId="06A3C80F" w:rsidR="00F87D96" w:rsidRPr="003120CB" w:rsidRDefault="00F87D96" w:rsidP="00F8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3120CB">
              <w:rPr>
                <w:rFonts w:ascii="Angsana New" w:hAnsi="Angsana New"/>
                <w:sz w:val="30"/>
                <w:szCs w:val="30"/>
              </w:rPr>
              <w:t>(</w:t>
            </w:r>
            <w:r w:rsidR="00C273B6" w:rsidRPr="00C273B6">
              <w:rPr>
                <w:rFonts w:ascii="Angsana New" w:hAnsi="Angsana New" w:hint="cs"/>
                <w:sz w:val="30"/>
                <w:szCs w:val="30"/>
              </w:rPr>
              <w:t>8</w:t>
            </w:r>
            <w:r w:rsidRPr="003120C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582DD5A6" w14:textId="77777777" w:rsidR="00F87D96" w:rsidRPr="003120CB" w:rsidRDefault="00F87D96" w:rsidP="00F8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6A342B" w14:textId="352AAA7D" w:rsidR="00F87D96" w:rsidRPr="003120CB" w:rsidRDefault="00F87D96" w:rsidP="00F8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3120CB">
              <w:rPr>
                <w:rFonts w:ascii="Angsana New" w:hAnsi="Angsana New"/>
                <w:sz w:val="30"/>
                <w:szCs w:val="30"/>
              </w:rPr>
              <w:t>(</w:t>
            </w:r>
            <w:r w:rsidR="00C273B6" w:rsidRPr="00C273B6">
              <w:rPr>
                <w:rFonts w:ascii="Angsana New" w:hAnsi="Angsana New"/>
                <w:sz w:val="30"/>
                <w:szCs w:val="30"/>
              </w:rPr>
              <w:t>6</w:t>
            </w:r>
            <w:r w:rsidRPr="003120C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87D96" w:rsidRPr="003120CB" w14:paraId="4EE2AC10" w14:textId="77777777" w:rsidTr="00FD6F66">
        <w:tc>
          <w:tcPr>
            <w:tcW w:w="4738" w:type="dxa"/>
            <w:tcBorders>
              <w:top w:val="nil"/>
              <w:left w:val="nil"/>
              <w:bottom w:val="nil"/>
              <w:right w:val="nil"/>
            </w:tcBorders>
          </w:tcPr>
          <w:p w14:paraId="11A75569" w14:textId="77777777" w:rsidR="00F87D96" w:rsidRPr="003120CB" w:rsidRDefault="00F87D96" w:rsidP="00F87D96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120CB"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B844F0C" w14:textId="77777777" w:rsidR="00F87D96" w:rsidRPr="003120CB" w:rsidRDefault="00F87D96" w:rsidP="00F8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7DD95825" w14:textId="77777777" w:rsidR="00F87D96" w:rsidRPr="003120CB" w:rsidRDefault="00F87D96" w:rsidP="00F87D96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178D03" w14:textId="77777777" w:rsidR="00F87D96" w:rsidRPr="003120CB" w:rsidRDefault="00F87D96" w:rsidP="00F8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20897273" w14:textId="77777777" w:rsidR="00F87D96" w:rsidRPr="003120CB" w:rsidRDefault="00F87D96" w:rsidP="00F87D96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F86EC2" w14:textId="77777777" w:rsidR="00F87D96" w:rsidRPr="003120CB" w:rsidRDefault="00F87D96" w:rsidP="00F8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7CBDDF2A" w14:textId="77777777" w:rsidR="00F87D96" w:rsidRPr="003120CB" w:rsidRDefault="00F87D96" w:rsidP="00F8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275488" w14:textId="77777777" w:rsidR="00F87D96" w:rsidRPr="003120CB" w:rsidRDefault="00F87D96" w:rsidP="00F8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7D96" w:rsidRPr="003120CB" w14:paraId="14D20EA0" w14:textId="77777777" w:rsidTr="00FD6F66">
        <w:tc>
          <w:tcPr>
            <w:tcW w:w="4738" w:type="dxa"/>
            <w:tcBorders>
              <w:top w:val="nil"/>
              <w:left w:val="nil"/>
              <w:bottom w:val="nil"/>
              <w:right w:val="nil"/>
            </w:tcBorders>
          </w:tcPr>
          <w:p w14:paraId="68EFC6AA" w14:textId="77777777" w:rsidR="00F87D96" w:rsidRPr="003120CB" w:rsidRDefault="00F87D96" w:rsidP="00F87D96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3120CB">
              <w:rPr>
                <w:rFonts w:ascii="Angsana New" w:hAnsi="Angsana New" w:hint="cs"/>
                <w:sz w:val="30"/>
                <w:szCs w:val="30"/>
                <w:cs/>
              </w:rPr>
              <w:t>กำไรจากการปรับมูลค่ายุติธรรม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1A55454" w14:textId="1233162D" w:rsidR="00F87D96" w:rsidRPr="003120CB" w:rsidRDefault="00C273B6" w:rsidP="00F8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1</w:t>
            </w:r>
            <w:r w:rsidRPr="00C273B6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4EA0FBEC" w14:textId="77777777" w:rsidR="00F87D96" w:rsidRPr="003120CB" w:rsidRDefault="00F87D96" w:rsidP="00F87D96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ED6BAC" w14:textId="7456D219" w:rsidR="00F87D96" w:rsidRPr="003120CB" w:rsidRDefault="00F87D96" w:rsidP="00F8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20C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7F485E47" w14:textId="77777777" w:rsidR="00F87D96" w:rsidRPr="003120CB" w:rsidRDefault="00F87D96" w:rsidP="00F87D96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55BDDC" w14:textId="3E7F6D48" w:rsidR="00F87D96" w:rsidRPr="003120CB" w:rsidRDefault="00C273B6" w:rsidP="00F8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1</w:t>
            </w:r>
            <w:r w:rsidRPr="00C273B6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72616255" w14:textId="77777777" w:rsidR="00F87D96" w:rsidRPr="003120CB" w:rsidRDefault="00F87D96" w:rsidP="00F8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0646AD" w14:textId="1FC746A4" w:rsidR="00F87D96" w:rsidRPr="003120CB" w:rsidRDefault="00F87D96" w:rsidP="00F8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20C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87D96" w:rsidRPr="003120CB" w14:paraId="7E096D82" w14:textId="77777777" w:rsidTr="00FD6F66">
        <w:tc>
          <w:tcPr>
            <w:tcW w:w="4738" w:type="dxa"/>
            <w:tcBorders>
              <w:top w:val="nil"/>
              <w:left w:val="nil"/>
              <w:bottom w:val="nil"/>
              <w:right w:val="nil"/>
            </w:tcBorders>
          </w:tcPr>
          <w:p w14:paraId="5987D74E" w14:textId="77777777" w:rsidR="00F87D96" w:rsidRPr="003120CB" w:rsidRDefault="00F87D96" w:rsidP="00F87D96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3120CB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4B5BBA9B" w14:textId="02BE7145" w:rsidR="00F87D96" w:rsidRPr="003120CB" w:rsidRDefault="00C273B6" w:rsidP="00F8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19129C09" w14:textId="77777777" w:rsidR="00F87D96" w:rsidRPr="003120CB" w:rsidRDefault="00F87D96" w:rsidP="00F87D96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F8C2EF" w14:textId="2761DB6B" w:rsidR="00F87D96" w:rsidRPr="003120CB" w:rsidRDefault="00C273B6" w:rsidP="00F8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575B3778" w14:textId="77777777" w:rsidR="00F87D96" w:rsidRPr="003120CB" w:rsidRDefault="00F87D96" w:rsidP="00F87D96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6BDF1E" w14:textId="6FA4ED83" w:rsidR="00F87D96" w:rsidRPr="003120CB" w:rsidRDefault="00C273B6" w:rsidP="00F8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025B6AA7" w14:textId="77777777" w:rsidR="00F87D96" w:rsidRPr="003120CB" w:rsidRDefault="00F87D96" w:rsidP="00F8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17399A" w14:textId="4AE1C561" w:rsidR="00F87D96" w:rsidRPr="003120CB" w:rsidRDefault="00C273B6" w:rsidP="00F8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48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42</w:t>
            </w:r>
          </w:p>
        </w:tc>
      </w:tr>
      <w:tr w:rsidR="00F87D96" w:rsidRPr="003120CB" w14:paraId="78AADA95" w14:textId="77777777" w:rsidTr="00FD6F66">
        <w:tc>
          <w:tcPr>
            <w:tcW w:w="4738" w:type="dxa"/>
            <w:tcBorders>
              <w:top w:val="nil"/>
              <w:left w:val="nil"/>
              <w:bottom w:val="nil"/>
              <w:right w:val="nil"/>
            </w:tcBorders>
          </w:tcPr>
          <w:p w14:paraId="4ABB1DA3" w14:textId="77777777" w:rsidR="00F87D96" w:rsidRPr="003120CB" w:rsidRDefault="00F87D96" w:rsidP="00F87D96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3120CB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ต้นทุนบริการในอดีตสำหรับผลประโยชน์พนักงาน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076CC5DE" w14:textId="29658077" w:rsidR="00F87D96" w:rsidRPr="003120CB" w:rsidRDefault="00F87D96" w:rsidP="00F8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20C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72EF8C58" w14:textId="77777777" w:rsidR="00F87D96" w:rsidRPr="003120CB" w:rsidRDefault="00F87D96" w:rsidP="00F87D96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6AE7FCBC" w14:textId="72B41EF8" w:rsidR="00F87D96" w:rsidRPr="003120CB" w:rsidRDefault="00F87D96" w:rsidP="00F8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20C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60D7A05F" w14:textId="77777777" w:rsidR="00F87D96" w:rsidRPr="003120CB" w:rsidRDefault="00F87D96" w:rsidP="00F87D96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3041E4" w14:textId="56DD6ADC" w:rsidR="00F87D96" w:rsidRPr="003120CB" w:rsidRDefault="00F87D96" w:rsidP="00F8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20C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155C9874" w14:textId="77777777" w:rsidR="00F87D96" w:rsidRPr="003120CB" w:rsidRDefault="00F87D96" w:rsidP="00F8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515EB4" w14:textId="7F51E747" w:rsidR="00F87D96" w:rsidRPr="003120CB" w:rsidRDefault="00F87D96" w:rsidP="00F8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48"/>
              <w:rPr>
                <w:rFonts w:ascii="Angsana New" w:hAnsi="Angsana New"/>
                <w:sz w:val="30"/>
                <w:szCs w:val="30"/>
              </w:rPr>
            </w:pPr>
            <w:r w:rsidRPr="003120CB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C273B6" w:rsidRPr="00C273B6">
              <w:rPr>
                <w:rFonts w:ascii="Angsana New" w:hAnsi="Angsana New" w:hint="cs"/>
                <w:sz w:val="30"/>
                <w:szCs w:val="30"/>
              </w:rPr>
              <w:t>9</w:t>
            </w:r>
            <w:r w:rsidR="00C273B6" w:rsidRPr="00C273B6">
              <w:rPr>
                <w:rFonts w:ascii="Angsana New" w:hAnsi="Angsana New"/>
                <w:sz w:val="30"/>
                <w:szCs w:val="30"/>
              </w:rPr>
              <w:t>6</w:t>
            </w:r>
            <w:r w:rsidRPr="003120C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F87D96" w:rsidRPr="003120CB" w14:paraId="63440D0A" w14:textId="77777777" w:rsidTr="00FD6F66">
        <w:tc>
          <w:tcPr>
            <w:tcW w:w="4738" w:type="dxa"/>
            <w:tcBorders>
              <w:top w:val="nil"/>
              <w:left w:val="nil"/>
              <w:bottom w:val="nil"/>
              <w:right w:val="nil"/>
            </w:tcBorders>
          </w:tcPr>
          <w:p w14:paraId="4D907300" w14:textId="77777777" w:rsidR="00F87D96" w:rsidRPr="003120CB" w:rsidRDefault="00F87D96" w:rsidP="00F87D96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</w:rPr>
            </w:pPr>
            <w:r w:rsidRPr="003120CB">
              <w:rPr>
                <w:rFonts w:ascii="Angsana New" w:hAnsi="Angsana New" w:hint="cs"/>
                <w:sz w:val="30"/>
                <w:szCs w:val="30"/>
                <w:cs/>
              </w:rPr>
              <w:t>ค่าใช้จ่ายดำเนินงานอื่น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9989DFE" w14:textId="50B5E44C" w:rsidR="00F87D96" w:rsidRPr="003120CB" w:rsidRDefault="00F87D96" w:rsidP="00F8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20C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2EF1EEB1" w14:textId="77777777" w:rsidR="00F87D96" w:rsidRPr="003120CB" w:rsidRDefault="00F87D96" w:rsidP="00F87D96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125ED8D7" w14:textId="52E71A60" w:rsidR="00F87D96" w:rsidRPr="003120CB" w:rsidRDefault="00F87D96" w:rsidP="00F8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20C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5BB17018" w14:textId="77777777" w:rsidR="00F87D96" w:rsidRPr="003120CB" w:rsidRDefault="00F87D96" w:rsidP="00F87D96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262734" w14:textId="373E35FC" w:rsidR="00F87D96" w:rsidRPr="003120CB" w:rsidRDefault="00F87D96" w:rsidP="00F8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3120CB">
              <w:rPr>
                <w:rFonts w:ascii="Angsana New" w:hAnsi="Angsana New"/>
                <w:sz w:val="30"/>
                <w:szCs w:val="30"/>
              </w:rPr>
              <w:t>(</w:t>
            </w:r>
            <w:r w:rsidR="00C273B6" w:rsidRPr="00C273B6">
              <w:rPr>
                <w:rFonts w:ascii="Angsana New" w:hAnsi="Angsana New"/>
                <w:sz w:val="30"/>
                <w:szCs w:val="30"/>
              </w:rPr>
              <w:t>153</w:t>
            </w:r>
            <w:r w:rsidRPr="003120C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6FBAD19A" w14:textId="77777777" w:rsidR="00F87D96" w:rsidRPr="003120CB" w:rsidRDefault="00F87D96" w:rsidP="00F8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07E75F" w14:textId="336C36D2" w:rsidR="00F87D96" w:rsidRPr="003120CB" w:rsidRDefault="00F87D96" w:rsidP="00F8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3120CB">
              <w:rPr>
                <w:rFonts w:ascii="Angsana New" w:hAnsi="Angsana New"/>
                <w:sz w:val="30"/>
                <w:szCs w:val="30"/>
              </w:rPr>
              <w:t>(</w:t>
            </w:r>
            <w:r w:rsidR="00C273B6" w:rsidRPr="00C273B6">
              <w:rPr>
                <w:rFonts w:ascii="Angsana New" w:hAnsi="Angsana New"/>
                <w:sz w:val="30"/>
                <w:szCs w:val="30"/>
              </w:rPr>
              <w:t>240</w:t>
            </w:r>
            <w:r w:rsidRPr="003120C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87D96" w:rsidRPr="003120CB" w14:paraId="6AC123F1" w14:textId="77777777" w:rsidTr="00FD6F66">
        <w:tc>
          <w:tcPr>
            <w:tcW w:w="4738" w:type="dxa"/>
            <w:tcBorders>
              <w:top w:val="nil"/>
              <w:left w:val="nil"/>
              <w:bottom w:val="nil"/>
              <w:right w:val="nil"/>
            </w:tcBorders>
          </w:tcPr>
          <w:p w14:paraId="44B51744" w14:textId="77777777" w:rsidR="00F87D96" w:rsidRPr="003120CB" w:rsidRDefault="00F87D96" w:rsidP="00F87D96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</w:rPr>
            </w:pPr>
            <w:r w:rsidRPr="003120CB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 w:rsidRPr="003120CB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Pr="003120CB">
              <w:rPr>
                <w:rFonts w:ascii="Angsana New" w:hAnsi="Angsana New"/>
                <w:sz w:val="30"/>
                <w:szCs w:val="30"/>
                <w:cs/>
              </w:rPr>
              <w:t>เงินลงทุ</w:t>
            </w:r>
            <w:r w:rsidRPr="003120CB">
              <w:rPr>
                <w:rFonts w:ascii="Angsana New" w:hAnsi="Angsana New" w:hint="cs"/>
                <w:sz w:val="30"/>
                <w:szCs w:val="30"/>
                <w:cs/>
              </w:rPr>
              <w:t>นในบริษัทร่วม</w:t>
            </w:r>
          </w:p>
          <w:p w14:paraId="724A7559" w14:textId="77777777" w:rsidR="00F87D96" w:rsidRPr="003120CB" w:rsidRDefault="00F87D96" w:rsidP="00F87D96">
            <w:p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/>
              <w:rPr>
                <w:rFonts w:ascii="Angsana New" w:hAnsi="Angsana New"/>
                <w:sz w:val="30"/>
                <w:szCs w:val="30"/>
                <w:cs/>
              </w:rPr>
            </w:pPr>
            <w:r w:rsidRPr="003120CB">
              <w:rPr>
                <w:rFonts w:ascii="Angsana New" w:hAnsi="Angsana New" w:hint="cs"/>
                <w:sz w:val="30"/>
                <w:szCs w:val="30"/>
                <w:cs/>
              </w:rPr>
              <w:t xml:space="preserve">   และการร่วมค้า</w:t>
            </w:r>
            <w:r w:rsidRPr="003120CB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3120CB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92423A7" w14:textId="77777777" w:rsidR="00F87D96" w:rsidRPr="003120CB" w:rsidRDefault="00F87D96" w:rsidP="00F8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D84DBE2" w14:textId="7A78C3C9" w:rsidR="00F87D96" w:rsidRPr="003120CB" w:rsidRDefault="00F87D96" w:rsidP="00F8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20C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5CF42D04" w14:textId="77777777" w:rsidR="00F87D96" w:rsidRPr="003120CB" w:rsidRDefault="00F87D96" w:rsidP="00F87D96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2EF0B125" w14:textId="77777777" w:rsidR="00F87D96" w:rsidRPr="003120CB" w:rsidRDefault="00F87D96" w:rsidP="00F8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1A40EED" w14:textId="62C89CA0" w:rsidR="00F87D96" w:rsidRPr="003120CB" w:rsidRDefault="00F87D96" w:rsidP="00F8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20C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4DDD8026" w14:textId="77777777" w:rsidR="00F87D96" w:rsidRPr="003120CB" w:rsidRDefault="00F87D96" w:rsidP="00F87D96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422500" w14:textId="77777777" w:rsidR="00F87D96" w:rsidRPr="003120CB" w:rsidRDefault="00F87D96" w:rsidP="00F8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  <w:p w14:paraId="458A1AC7" w14:textId="1D00AA18" w:rsidR="00F87D96" w:rsidRPr="003120CB" w:rsidRDefault="00C273B6" w:rsidP="00F8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  <w:cs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22</w:t>
            </w:r>
            <w:r w:rsidRPr="00C273B6"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5E32307D" w14:textId="77777777" w:rsidR="00F87D96" w:rsidRPr="003120CB" w:rsidRDefault="00F87D96" w:rsidP="00F8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973991" w14:textId="77777777" w:rsidR="00F87D96" w:rsidRPr="003120CB" w:rsidRDefault="00F87D96" w:rsidP="00F8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  <w:p w14:paraId="7A2EA6C7" w14:textId="3CBABF9F" w:rsidR="00F87D96" w:rsidRPr="003120CB" w:rsidRDefault="00C273B6" w:rsidP="00F8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198</w:t>
            </w:r>
          </w:p>
        </w:tc>
      </w:tr>
      <w:tr w:rsidR="00317DAE" w:rsidRPr="003547C2" w14:paraId="24227F89" w14:textId="77777777" w:rsidTr="00317DAE">
        <w:tc>
          <w:tcPr>
            <w:tcW w:w="4738" w:type="dxa"/>
            <w:tcBorders>
              <w:top w:val="nil"/>
              <w:left w:val="nil"/>
              <w:bottom w:val="nil"/>
              <w:right w:val="nil"/>
            </w:tcBorders>
          </w:tcPr>
          <w:p w14:paraId="01252432" w14:textId="77777777" w:rsidR="00317DAE" w:rsidRPr="0046197A" w:rsidRDefault="00317DAE" w:rsidP="003A5FC6">
            <w:pPr>
              <w:tabs>
                <w:tab w:val="clear" w:pos="227"/>
                <w:tab w:val="clear" w:pos="454"/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08EA4378" w14:textId="798DBCB7" w:rsidR="00317DAE" w:rsidRPr="0046197A" w:rsidRDefault="00317DAE" w:rsidP="003A5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273B6" w:rsidRPr="00C273B6">
              <w:rPr>
                <w:rFonts w:ascii="Angsana New" w:hAnsi="Angsana New"/>
                <w:sz w:val="30"/>
                <w:szCs w:val="30"/>
              </w:rPr>
              <w:t>385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1E2B1A01" w14:textId="77777777" w:rsidR="00317DAE" w:rsidRPr="003547C2" w:rsidRDefault="00317DAE" w:rsidP="003A5FC6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6915B4F" w14:textId="4DA2E966" w:rsidR="00317DAE" w:rsidRPr="0046197A" w:rsidRDefault="00317DAE" w:rsidP="003A5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273B6" w:rsidRPr="00C273B6">
              <w:rPr>
                <w:rFonts w:ascii="Angsana New" w:hAnsi="Angsana New"/>
                <w:sz w:val="30"/>
                <w:szCs w:val="30"/>
              </w:rPr>
              <w:t>483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4168DE12" w14:textId="77777777" w:rsidR="00317DAE" w:rsidRPr="003547C2" w:rsidRDefault="00317DAE" w:rsidP="003A5FC6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1C3E37" w14:textId="230C4DAF" w:rsidR="00317DAE" w:rsidRPr="0046197A" w:rsidRDefault="00E10C6E" w:rsidP="003A5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273B6" w:rsidRPr="00C273B6">
              <w:rPr>
                <w:rFonts w:ascii="Angsana New" w:hAnsi="Angsana New" w:hint="cs"/>
                <w:sz w:val="30"/>
                <w:szCs w:val="30"/>
              </w:rPr>
              <w:t>55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298BB07A" w14:textId="77777777" w:rsidR="00317DAE" w:rsidRPr="0046197A" w:rsidRDefault="00317DAE" w:rsidP="003A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FE12C2" w14:textId="4C5DECD5" w:rsidR="00317DAE" w:rsidRPr="0046197A" w:rsidRDefault="00E10C6E" w:rsidP="003A5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273B6" w:rsidRPr="00C273B6">
              <w:rPr>
                <w:rFonts w:ascii="Angsana New" w:hAnsi="Angsana New"/>
                <w:sz w:val="30"/>
                <w:szCs w:val="30"/>
              </w:rPr>
              <w:t>52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87D96" w:rsidRPr="003547C2" w14:paraId="0F4A1E3A" w14:textId="77777777" w:rsidTr="00FD6F66">
        <w:tc>
          <w:tcPr>
            <w:tcW w:w="4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8CB3F0" w14:textId="77777777" w:rsidR="00F87D96" w:rsidRPr="003120CB" w:rsidRDefault="00F87D96" w:rsidP="00F87D96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20C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DFBA6E" w14:textId="7488E33F" w:rsidR="00F87D96" w:rsidRPr="003120CB" w:rsidRDefault="00C273B6" w:rsidP="00F8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3B6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F87D96" w:rsidRPr="003120C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273B6">
              <w:rPr>
                <w:rFonts w:ascii="Angsana New" w:hAnsi="Angsana New"/>
                <w:b/>
                <w:bCs/>
                <w:sz w:val="30"/>
                <w:szCs w:val="30"/>
              </w:rPr>
              <w:t>490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0FFFE94D" w14:textId="77777777" w:rsidR="00F87D96" w:rsidRPr="003120CB" w:rsidRDefault="00F87D96" w:rsidP="00F87D96">
            <w:pPr>
              <w:tabs>
                <w:tab w:val="clear" w:pos="680"/>
                <w:tab w:val="left" w:pos="540"/>
                <w:tab w:val="decimal" w:pos="79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7A5F28E" w14:textId="31872334" w:rsidR="00F87D96" w:rsidRPr="003120CB" w:rsidRDefault="00C273B6" w:rsidP="00F8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3B6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F87D96" w:rsidRPr="003120C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273B6">
              <w:rPr>
                <w:rFonts w:ascii="Angsana New" w:hAnsi="Angsana New"/>
                <w:b/>
                <w:bCs/>
                <w:sz w:val="30"/>
                <w:szCs w:val="30"/>
              </w:rPr>
              <w:t>618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572BA4" w14:textId="77777777" w:rsidR="00F87D96" w:rsidRPr="003120CB" w:rsidRDefault="00F87D96" w:rsidP="00F87D96">
            <w:pPr>
              <w:tabs>
                <w:tab w:val="clear" w:pos="680"/>
                <w:tab w:val="left" w:pos="540"/>
                <w:tab w:val="decimal" w:pos="79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F322EA8" w14:textId="1741B806" w:rsidR="00F87D96" w:rsidRPr="003120CB" w:rsidRDefault="00C273B6" w:rsidP="00F8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3B6">
              <w:rPr>
                <w:rFonts w:ascii="Angsana New" w:hAnsi="Angsana New"/>
                <w:b/>
                <w:bCs/>
                <w:sz w:val="30"/>
                <w:szCs w:val="30"/>
              </w:rPr>
              <w:t>253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4DB71" w14:textId="77777777" w:rsidR="00F87D96" w:rsidRPr="003120CB" w:rsidRDefault="00F87D96" w:rsidP="00F87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DD353FE" w14:textId="13392C1D" w:rsidR="00F87D96" w:rsidRPr="003120CB" w:rsidRDefault="00C273B6" w:rsidP="00F87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3B6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</w:tbl>
    <w:p w14:paraId="177EEBE3" w14:textId="7F30567D" w:rsidR="00434535" w:rsidRPr="006110D7" w:rsidRDefault="00434535" w:rsidP="00FE49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sz w:val="30"/>
          <w:szCs w:val="30"/>
        </w:rPr>
      </w:pPr>
    </w:p>
    <w:tbl>
      <w:tblPr>
        <w:tblW w:w="944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1"/>
        <w:gridCol w:w="274"/>
        <w:gridCol w:w="1389"/>
        <w:gridCol w:w="283"/>
        <w:gridCol w:w="1381"/>
      </w:tblGrid>
      <w:tr w:rsidR="00FD6F66" w:rsidRPr="006110D7" w14:paraId="7F8C744C" w14:textId="77777777" w:rsidTr="00FA04F1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17C8F3E" w14:textId="77777777" w:rsidR="00FD6F66" w:rsidRPr="006110D7" w:rsidRDefault="00FD6F66" w:rsidP="00FA04F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029015B8" w14:textId="77777777" w:rsidR="00FD6F66" w:rsidRPr="006110D7" w:rsidRDefault="00FD6F66" w:rsidP="00FA04F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9DDF4D" w14:textId="77777777" w:rsidR="00FD6F66" w:rsidRPr="006110D7" w:rsidRDefault="00FD6F66" w:rsidP="00FA04F1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10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D6F66" w:rsidRPr="006110D7" w14:paraId="41FC4202" w14:textId="77777777" w:rsidTr="00FA04F1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A568AF5" w14:textId="77777777" w:rsidR="00FD6F66" w:rsidRPr="006110D7" w:rsidRDefault="00FD6F66" w:rsidP="00FA04F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751DC2E0" w14:textId="77777777" w:rsidR="00FD6F66" w:rsidRPr="006110D7" w:rsidRDefault="00FD6F66" w:rsidP="00FA04F1">
            <w:pPr>
              <w:tabs>
                <w:tab w:val="clear" w:pos="680"/>
                <w:tab w:val="left" w:pos="540"/>
                <w:tab w:val="decimal" w:pos="79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1C9FE78" w14:textId="3222D6B5" w:rsidR="00FD6F66" w:rsidRPr="006110D7" w:rsidRDefault="00C273B6" w:rsidP="00FA04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30</w:t>
            </w:r>
            <w:r w:rsidR="00FD6F66" w:rsidRPr="006110D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D6F66" w:rsidRPr="006110D7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0D33F513" w14:textId="77777777" w:rsidR="00FD6F66" w:rsidRPr="006110D7" w:rsidRDefault="00FD6F66" w:rsidP="00FA0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1D4D8537" w14:textId="2887538F" w:rsidR="00FD6F66" w:rsidRPr="006110D7" w:rsidRDefault="00C273B6" w:rsidP="00FA04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31</w:t>
            </w:r>
            <w:r w:rsidR="00FD6F66" w:rsidRPr="006110D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D6F66" w:rsidRPr="006110D7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FD6F66" w:rsidRPr="006110D7" w14:paraId="73C114BE" w14:textId="77777777" w:rsidTr="00FA04F1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57D14F5" w14:textId="77777777" w:rsidR="00FD6F66" w:rsidRPr="006110D7" w:rsidRDefault="00FD6F66" w:rsidP="00FA04F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2A99A065" w14:textId="77777777" w:rsidR="00FD6F66" w:rsidRPr="006110D7" w:rsidRDefault="00FD6F66" w:rsidP="00FA04F1">
            <w:pPr>
              <w:tabs>
                <w:tab w:val="clear" w:pos="680"/>
                <w:tab w:val="left" w:pos="540"/>
                <w:tab w:val="decimal" w:pos="79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2AB0EAB" w14:textId="1BB38198" w:rsidR="00FD6F66" w:rsidRPr="006110D7" w:rsidRDefault="00C273B6" w:rsidP="00FA04F1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273B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575E9701" w14:textId="77777777" w:rsidR="00FD6F66" w:rsidRPr="006110D7" w:rsidRDefault="00FD6F66" w:rsidP="00FA04F1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62D3D5E1" w14:textId="43DAB0BA" w:rsidR="00FD6F66" w:rsidRPr="006110D7" w:rsidRDefault="00C273B6" w:rsidP="00FA04F1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273B6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FD6F66" w:rsidRPr="006110D7" w14:paraId="6A0059B8" w14:textId="77777777" w:rsidTr="00FA04F1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145AE77" w14:textId="77777777" w:rsidR="00FD6F66" w:rsidRPr="006110D7" w:rsidRDefault="00FD6F66" w:rsidP="00FA04F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7942E55E" w14:textId="77777777" w:rsidR="00FD6F66" w:rsidRPr="006110D7" w:rsidRDefault="00FD6F66" w:rsidP="00FA04F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6634B2" w14:textId="77777777" w:rsidR="00FD6F66" w:rsidRPr="006110D7" w:rsidRDefault="00FD6F66" w:rsidP="00FA04F1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110D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D6F66" w:rsidRPr="006110D7" w14:paraId="4B431C3F" w14:textId="77777777" w:rsidTr="00FA04F1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A7EC581" w14:textId="77777777" w:rsidR="00FD6F66" w:rsidRPr="006110D7" w:rsidRDefault="00FD6F66" w:rsidP="00FA04F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10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5C6BC1A6" w14:textId="77777777" w:rsidR="00FD6F66" w:rsidRPr="006110D7" w:rsidRDefault="00FD6F66" w:rsidP="00FA04F1">
            <w:pPr>
              <w:tabs>
                <w:tab w:val="clear" w:pos="680"/>
                <w:tab w:val="left" w:pos="540"/>
                <w:tab w:val="decimal" w:pos="79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CF0EAB4" w14:textId="77777777" w:rsidR="00FD6F66" w:rsidRPr="006110D7" w:rsidRDefault="00FD6F66" w:rsidP="00FA04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3168B65C" w14:textId="77777777" w:rsidR="00FD6F66" w:rsidRPr="006110D7" w:rsidRDefault="00FD6F66" w:rsidP="00FA0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1928BF64" w14:textId="77777777" w:rsidR="00FD6F66" w:rsidRPr="006110D7" w:rsidRDefault="00FD6F66" w:rsidP="00FA04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D6F66" w:rsidRPr="006110D7" w14:paraId="05E6B1B3" w14:textId="77777777" w:rsidTr="00FA04F1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89F6A36" w14:textId="77777777" w:rsidR="00FD6F66" w:rsidRPr="006110D7" w:rsidRDefault="00FD6F66" w:rsidP="00FA04F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6110D7">
              <w:rPr>
                <w:rFonts w:ascii="Angsana New" w:hAnsi="Angsana New" w:hint="cs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46BA84D7" w14:textId="77777777" w:rsidR="00FD6F66" w:rsidRPr="006110D7" w:rsidRDefault="00FD6F66" w:rsidP="00FA04F1">
            <w:pPr>
              <w:tabs>
                <w:tab w:val="clear" w:pos="680"/>
                <w:tab w:val="left" w:pos="540"/>
                <w:tab w:val="decimal" w:pos="79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C87032B" w14:textId="0458EFAA" w:rsidR="00FD6F66" w:rsidRPr="006110D7" w:rsidRDefault="00C273B6" w:rsidP="00FA04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12</w:t>
            </w:r>
            <w:r w:rsidR="00FD6F66" w:rsidRPr="006110D7">
              <w:rPr>
                <w:rFonts w:ascii="Angsana New" w:hAnsi="Angsana New"/>
                <w:sz w:val="30"/>
                <w:szCs w:val="30"/>
              </w:rPr>
              <w:t>,</w:t>
            </w:r>
            <w:r w:rsidRPr="00C273B6">
              <w:rPr>
                <w:rFonts w:ascii="Angsana New" w:hAnsi="Angsana New"/>
                <w:sz w:val="30"/>
                <w:szCs w:val="30"/>
              </w:rPr>
              <w:t>2</w:t>
            </w:r>
            <w:r w:rsidRPr="00C273B6">
              <w:rPr>
                <w:rFonts w:ascii="Angsana New" w:hAnsi="Angsana New" w:hint="cs"/>
                <w:sz w:val="30"/>
                <w:szCs w:val="30"/>
              </w:rPr>
              <w:t>29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62918B5F" w14:textId="77777777" w:rsidR="00FD6F66" w:rsidRPr="006110D7" w:rsidRDefault="00FD6F66" w:rsidP="00FA0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049C9402" w14:textId="4C605772" w:rsidR="00FD6F66" w:rsidRPr="006110D7" w:rsidRDefault="00C273B6" w:rsidP="00FA04F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  <w:r w:rsidR="00FD6F66" w:rsidRPr="006110D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273B6">
              <w:rPr>
                <w:rFonts w:ascii="Angsana New" w:hAnsi="Angsana New"/>
                <w:sz w:val="30"/>
                <w:szCs w:val="30"/>
                <w:lang w:val="en-US" w:bidi="th-TH"/>
              </w:rPr>
              <w:t>245</w:t>
            </w:r>
          </w:p>
        </w:tc>
      </w:tr>
      <w:tr w:rsidR="00FD6F66" w:rsidRPr="006110D7" w14:paraId="635DAB94" w14:textId="77777777" w:rsidTr="00FA04F1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E3BD081" w14:textId="77777777" w:rsidR="00FD6F66" w:rsidRPr="006110D7" w:rsidRDefault="00FD6F66" w:rsidP="00FA04F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6110D7">
              <w:rPr>
                <w:rFonts w:ascii="Angsana New" w:hAnsi="Angsana New"/>
                <w:sz w:val="30"/>
                <w:szCs w:val="30"/>
                <w:cs/>
              </w:rPr>
              <w:t>เงินลงทุ</w:t>
            </w:r>
            <w:r w:rsidRPr="006110D7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6110D7">
              <w:rPr>
                <w:rFonts w:ascii="Angsana New" w:hAnsi="Angsana New"/>
                <w:sz w:val="30"/>
                <w:szCs w:val="30"/>
                <w:cs/>
              </w:rPr>
              <w:t>ใน</w:t>
            </w:r>
            <w:r w:rsidRPr="006110D7">
              <w:rPr>
                <w:rFonts w:ascii="Angsana New" w:hAnsi="Angsana New" w:hint="cs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57BAD2B5" w14:textId="77777777" w:rsidR="00FD6F66" w:rsidRPr="006110D7" w:rsidRDefault="00FD6F66" w:rsidP="00FA04F1">
            <w:pPr>
              <w:tabs>
                <w:tab w:val="clear" w:pos="680"/>
                <w:tab w:val="left" w:pos="540"/>
                <w:tab w:val="decimal" w:pos="79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5324EAF" w14:textId="0405E533" w:rsidR="00FD6F66" w:rsidRPr="006110D7" w:rsidRDefault="00C273B6" w:rsidP="00FA04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  <w:cs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2</w:t>
            </w:r>
            <w:r w:rsidR="00FD6F66" w:rsidRPr="006110D7">
              <w:rPr>
                <w:rFonts w:ascii="Angsana New" w:hAnsi="Angsana New"/>
                <w:sz w:val="30"/>
                <w:szCs w:val="30"/>
              </w:rPr>
              <w:t>,</w:t>
            </w:r>
            <w:r w:rsidRPr="00C273B6">
              <w:rPr>
                <w:rFonts w:ascii="Angsana New" w:hAnsi="Angsana New"/>
                <w:sz w:val="30"/>
                <w:szCs w:val="30"/>
              </w:rPr>
              <w:t>891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66015CC0" w14:textId="77777777" w:rsidR="00FD6F66" w:rsidRPr="006110D7" w:rsidRDefault="00FD6F66" w:rsidP="00FA0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5D500F09" w14:textId="26D77551" w:rsidR="00FD6F66" w:rsidRPr="006110D7" w:rsidRDefault="00C273B6" w:rsidP="00FA04F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73B6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FD6F66" w:rsidRPr="006110D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273B6">
              <w:rPr>
                <w:rFonts w:ascii="Angsana New" w:hAnsi="Angsana New" w:hint="cs"/>
                <w:sz w:val="30"/>
                <w:szCs w:val="30"/>
                <w:lang w:val="en-US" w:bidi="th-TH"/>
              </w:rPr>
              <w:t>760</w:t>
            </w:r>
          </w:p>
        </w:tc>
      </w:tr>
      <w:tr w:rsidR="00FD6F66" w:rsidRPr="006110D7" w14:paraId="1AAC3626" w14:textId="77777777" w:rsidTr="00FA04F1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B8C2868" w14:textId="77777777" w:rsidR="00FD6F66" w:rsidRPr="006110D7" w:rsidRDefault="00FD6F66" w:rsidP="00FA04F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6110D7"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6AF6D6E0" w14:textId="77777777" w:rsidR="00FD6F66" w:rsidRPr="006110D7" w:rsidRDefault="00FD6F66" w:rsidP="00FA04F1">
            <w:pPr>
              <w:tabs>
                <w:tab w:val="clear" w:pos="680"/>
                <w:tab w:val="left" w:pos="540"/>
                <w:tab w:val="decimal" w:pos="79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9E38F4" w14:textId="5A775445" w:rsidR="00FD6F66" w:rsidRPr="006110D7" w:rsidRDefault="00C273B6" w:rsidP="00FA04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  <w:cs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997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42FB9992" w14:textId="77777777" w:rsidR="00FD6F66" w:rsidRPr="006110D7" w:rsidRDefault="00FD6F66" w:rsidP="00FA0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3F40F8" w14:textId="3059FAFD" w:rsidR="00FD6F66" w:rsidRPr="006110D7" w:rsidRDefault="00C273B6" w:rsidP="00FA04F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FD6F66" w:rsidRPr="006110D7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273B6">
              <w:rPr>
                <w:rFonts w:ascii="Angsana New" w:hAnsi="Angsana New"/>
                <w:sz w:val="30"/>
                <w:szCs w:val="30"/>
                <w:lang w:val="en-US" w:bidi="th-TH"/>
              </w:rPr>
              <w:t>192</w:t>
            </w:r>
          </w:p>
        </w:tc>
      </w:tr>
      <w:tr w:rsidR="00FD6F66" w:rsidRPr="006110D7" w14:paraId="0618BE2B" w14:textId="77777777" w:rsidTr="00FA04F1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BA6114A" w14:textId="77777777" w:rsidR="00FD6F66" w:rsidRPr="006110D7" w:rsidRDefault="00FD6F66" w:rsidP="00FA04F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10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0CF23AA6" w14:textId="77777777" w:rsidR="00FD6F66" w:rsidRPr="006110D7" w:rsidRDefault="00FD6F66" w:rsidP="00FA04F1">
            <w:pPr>
              <w:tabs>
                <w:tab w:val="clear" w:pos="680"/>
                <w:tab w:val="left" w:pos="540"/>
                <w:tab w:val="decimal" w:pos="79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C0A1F6" w14:textId="0CB170AD" w:rsidR="00FD6F66" w:rsidRPr="006110D7" w:rsidRDefault="00C273B6" w:rsidP="00FA04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73B6"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  <w:r w:rsidR="00FD6F66" w:rsidRPr="006110D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273B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C273B6">
              <w:rPr>
                <w:rFonts w:ascii="Angsana New" w:hAnsi="Angsana New" w:hint="cs"/>
                <w:b/>
                <w:bCs/>
                <w:sz w:val="30"/>
                <w:szCs w:val="30"/>
              </w:rPr>
              <w:t>17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501221EC" w14:textId="77777777" w:rsidR="00FD6F66" w:rsidRPr="006110D7" w:rsidRDefault="00FD6F66" w:rsidP="00FA0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AC467B" w14:textId="6EE38282" w:rsidR="00FD6F66" w:rsidRPr="006110D7" w:rsidRDefault="00C273B6" w:rsidP="00FA04F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273B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</w:t>
            </w:r>
            <w:r w:rsidR="00FD6F66" w:rsidRPr="006110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273B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197</w:t>
            </w:r>
          </w:p>
        </w:tc>
      </w:tr>
      <w:tr w:rsidR="00FD6F66" w:rsidRPr="00DC26D2" w14:paraId="01B89B4B" w14:textId="77777777" w:rsidTr="00FA04F1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E443728" w14:textId="77777777" w:rsidR="00FD6F66" w:rsidRPr="00DC26D2" w:rsidRDefault="00FD6F66" w:rsidP="00FA04F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1A04FAEF" w14:textId="77777777" w:rsidR="00FD6F66" w:rsidRPr="00DC26D2" w:rsidRDefault="00FD6F66" w:rsidP="00FA04F1">
            <w:pPr>
              <w:tabs>
                <w:tab w:val="clear" w:pos="680"/>
                <w:tab w:val="left" w:pos="540"/>
                <w:tab w:val="decimal" w:pos="794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C1B70F9" w14:textId="77777777" w:rsidR="00FD6F66" w:rsidRPr="00DC26D2" w:rsidRDefault="00FD6F66" w:rsidP="00FA04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53C9EB9B" w14:textId="77777777" w:rsidR="00FD6F66" w:rsidRPr="00DC26D2" w:rsidRDefault="00FD6F66" w:rsidP="00FA0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4606969" w14:textId="77777777" w:rsidR="00FD6F66" w:rsidRPr="00DC26D2" w:rsidRDefault="00FD6F66" w:rsidP="00FA04F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FD6F66" w:rsidRPr="000E0185" w14:paraId="78F0B7C4" w14:textId="77777777" w:rsidTr="00FA04F1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22A3DED" w14:textId="77777777" w:rsidR="00FD6F66" w:rsidRPr="006110D7" w:rsidRDefault="00FD6F66" w:rsidP="00FA04F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10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หนี้สินที่ไม่ได้ปันส่วน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499670FC" w14:textId="77777777" w:rsidR="00FD6F66" w:rsidRPr="006110D7" w:rsidRDefault="00FD6F66" w:rsidP="00FA04F1">
            <w:pPr>
              <w:tabs>
                <w:tab w:val="clear" w:pos="680"/>
                <w:tab w:val="left" w:pos="540"/>
                <w:tab w:val="decimal" w:pos="79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B7953C2" w14:textId="7F81FF35" w:rsidR="00FD6F66" w:rsidRPr="006110D7" w:rsidRDefault="00C273B6" w:rsidP="00FA04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73B6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FD6F66" w:rsidRPr="006110D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273B6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C273B6">
              <w:rPr>
                <w:rFonts w:ascii="Angsana New" w:hAnsi="Angsana New" w:hint="cs"/>
                <w:b/>
                <w:bCs/>
                <w:sz w:val="30"/>
                <w:szCs w:val="30"/>
              </w:rPr>
              <w:t>45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688EF5A4" w14:textId="77777777" w:rsidR="00FD6F66" w:rsidRPr="006110D7" w:rsidRDefault="00FD6F66" w:rsidP="00FA0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F728F4F" w14:textId="11DC0CCA" w:rsidR="00FD6F66" w:rsidRPr="009C0798" w:rsidRDefault="00C273B6" w:rsidP="00FA04F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273B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</w:t>
            </w:r>
            <w:r w:rsidR="00FD6F66" w:rsidRPr="006110D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C273B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181</w:t>
            </w:r>
          </w:p>
        </w:tc>
      </w:tr>
    </w:tbl>
    <w:p w14:paraId="7C72EC32" w14:textId="5FDC44DB" w:rsidR="00FD6F66" w:rsidRDefault="00FD6F66" w:rsidP="00FE49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sz w:val="24"/>
          <w:szCs w:val="24"/>
        </w:rPr>
      </w:pPr>
    </w:p>
    <w:p w14:paraId="6C4F54F5" w14:textId="77777777" w:rsidR="00FA04F1" w:rsidRDefault="00FA04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i/>
          <w:iCs/>
          <w:szCs w:val="30"/>
          <w:cs/>
        </w:rPr>
      </w:pPr>
      <w:r>
        <w:rPr>
          <w:b/>
          <w:bCs/>
          <w:i/>
          <w:iCs/>
          <w:szCs w:val="30"/>
          <w:cs/>
        </w:rPr>
        <w:br w:type="page"/>
      </w:r>
    </w:p>
    <w:p w14:paraId="1A4CF171" w14:textId="272FB569" w:rsidR="00F471B3" w:rsidRPr="007043A5" w:rsidRDefault="00F471B3" w:rsidP="00FE49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b/>
          <w:bCs/>
          <w:i/>
          <w:iCs/>
          <w:color w:val="0000CC"/>
          <w:szCs w:val="30"/>
          <w:cs/>
        </w:rPr>
      </w:pPr>
      <w:r w:rsidRPr="007043A5">
        <w:rPr>
          <w:b/>
          <w:bCs/>
          <w:i/>
          <w:iCs/>
          <w:szCs w:val="30"/>
          <w:cs/>
        </w:rPr>
        <w:t>ส่วนงานภูมิศาสตร์</w:t>
      </w:r>
      <w:r w:rsidRPr="007043A5">
        <w:rPr>
          <w:b/>
          <w:bCs/>
          <w:i/>
          <w:iCs/>
          <w:szCs w:val="30"/>
        </w:rPr>
        <w:t xml:space="preserve"> </w:t>
      </w:r>
    </w:p>
    <w:p w14:paraId="14D74B54" w14:textId="77777777" w:rsidR="00F471B3" w:rsidRPr="00DC26D2" w:rsidRDefault="00F471B3" w:rsidP="00A37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rPr>
          <w:rFonts w:ascii="Angsana New" w:hAnsi="Angsana New"/>
          <w:b/>
          <w:bCs/>
          <w:sz w:val="20"/>
          <w:szCs w:val="20"/>
          <w:cs/>
        </w:rPr>
      </w:pPr>
    </w:p>
    <w:p w14:paraId="22718FBD" w14:textId="4E1F630B" w:rsidR="006C1601" w:rsidRDefault="00F471B3" w:rsidP="00ED4B39">
      <w:pPr>
        <w:ind w:left="533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581C85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กลุ่มบริษัทดำเนินธุรกิจเฉพาะในประเ</w:t>
      </w:r>
      <w:r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ทศเท่านั้น</w:t>
      </w:r>
      <w:r w:rsidRPr="00581C85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ไม่มีรายได้จากต่างประเทศหรือสินทรัพย์ในต่างประเทศที่มีสาระสำคัญ</w:t>
      </w:r>
    </w:p>
    <w:p w14:paraId="2527830D" w14:textId="77DB4C55" w:rsidR="00414E86" w:rsidRPr="00DC26D2" w:rsidRDefault="00414E86" w:rsidP="00F471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20"/>
          <w:szCs w:val="20"/>
          <w:lang w:eastAsia="th-TH"/>
        </w:rPr>
      </w:pPr>
    </w:p>
    <w:p w14:paraId="78C2CED4" w14:textId="37E81093" w:rsidR="00414E86" w:rsidRPr="003E5A94" w:rsidRDefault="00414E86" w:rsidP="00414E86">
      <w:pPr>
        <w:ind w:left="533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E5A9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การดำเนินงานที่ยกเลิก</w:t>
      </w:r>
      <w:r w:rsidR="00C273B6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(ส่วนหนึ่งของสายธุรกิจบริการ)</w:t>
      </w:r>
    </w:p>
    <w:p w14:paraId="64858E8E" w14:textId="77777777" w:rsidR="00414E86" w:rsidRPr="00DC26D2" w:rsidRDefault="00414E86" w:rsidP="00414E86">
      <w:pPr>
        <w:ind w:left="533"/>
        <w:jc w:val="thaiDistribute"/>
        <w:rPr>
          <w:rFonts w:ascii="Angsana New" w:hAnsi="Angsana New"/>
          <w:sz w:val="20"/>
          <w:szCs w:val="20"/>
        </w:rPr>
      </w:pPr>
    </w:p>
    <w:p w14:paraId="72BABB05" w14:textId="6907F4F4" w:rsidR="00414E86" w:rsidRPr="003E5A94" w:rsidRDefault="00414E86" w:rsidP="00414E86">
      <w:pPr>
        <w:ind w:left="533"/>
        <w:jc w:val="thaiDistribute"/>
        <w:rPr>
          <w:rFonts w:ascii="Angsana New" w:hAnsi="Angsana New"/>
          <w:sz w:val="30"/>
          <w:szCs w:val="30"/>
        </w:rPr>
      </w:pPr>
      <w:r w:rsidRPr="003E5A94">
        <w:rPr>
          <w:rFonts w:ascii="Angsana New" w:hAnsi="Angsana New" w:hint="cs"/>
          <w:sz w:val="30"/>
          <w:szCs w:val="30"/>
          <w:cs/>
        </w:rPr>
        <w:t>ในเดือนกันยายน</w:t>
      </w:r>
      <w:r w:rsidRPr="003E5A94">
        <w:rPr>
          <w:rFonts w:ascii="Angsana New" w:hAnsi="Angsana New"/>
          <w:sz w:val="30"/>
          <w:szCs w:val="30"/>
          <w:cs/>
        </w:rPr>
        <w:t xml:space="preserve"> </w:t>
      </w:r>
      <w:r w:rsidR="00C273B6" w:rsidRPr="00C273B6">
        <w:rPr>
          <w:rFonts w:ascii="Angsana New" w:hAnsi="Angsana New"/>
          <w:bCs/>
          <w:sz w:val="30"/>
          <w:szCs w:val="30"/>
        </w:rPr>
        <w:t>2562</w:t>
      </w:r>
      <w:r w:rsidRPr="003E5A94">
        <w:rPr>
          <w:rFonts w:ascii="Angsana New" w:hAnsi="Angsana New"/>
          <w:sz w:val="30"/>
          <w:szCs w:val="30"/>
        </w:rPr>
        <w:t xml:space="preserve"> </w:t>
      </w:r>
      <w:r w:rsidRPr="003E5A94">
        <w:rPr>
          <w:rFonts w:ascii="Angsana New" w:hAnsi="Angsana New" w:hint="cs"/>
          <w:sz w:val="30"/>
          <w:szCs w:val="30"/>
          <w:cs/>
        </w:rPr>
        <w:t>บริษัทย่อยแห่งหนึ่งได้ทำสัญญาร่วมจัดตั้งบริษัทแห่งหนึ่งกับบริษัท ท่าอากาศยานไทย จำกัด (มหาชน) (</w:t>
      </w:r>
      <w:r w:rsidRPr="003E5A94">
        <w:rPr>
          <w:rFonts w:ascii="Angsana New" w:hAnsi="Angsana New"/>
          <w:bCs/>
          <w:sz w:val="30"/>
          <w:szCs w:val="30"/>
        </w:rPr>
        <w:t>“</w:t>
      </w:r>
      <w:r w:rsidRPr="003E5A94">
        <w:rPr>
          <w:rFonts w:ascii="Angsana New" w:hAnsi="Angsana New" w:hint="cs"/>
          <w:sz w:val="30"/>
          <w:szCs w:val="30"/>
          <w:cs/>
        </w:rPr>
        <w:t>ทอท.</w:t>
      </w:r>
      <w:r w:rsidRPr="003E5A94">
        <w:rPr>
          <w:rFonts w:ascii="Angsana New" w:hAnsi="Angsana New"/>
          <w:bCs/>
          <w:sz w:val="30"/>
          <w:szCs w:val="30"/>
        </w:rPr>
        <w:t>”</w:t>
      </w:r>
      <w:r w:rsidRPr="003E5A94">
        <w:rPr>
          <w:rFonts w:ascii="Angsana New" w:hAnsi="Angsana New" w:hint="cs"/>
          <w:sz w:val="30"/>
          <w:szCs w:val="30"/>
          <w:cs/>
        </w:rPr>
        <w:t xml:space="preserve">) และกิจการอื่นในประเทศไทยอีก </w:t>
      </w:r>
      <w:r w:rsidR="00C273B6" w:rsidRPr="00C273B6">
        <w:rPr>
          <w:rFonts w:ascii="Angsana New" w:hAnsi="Angsana New"/>
          <w:bCs/>
          <w:sz w:val="30"/>
          <w:szCs w:val="30"/>
        </w:rPr>
        <w:t>2</w:t>
      </w:r>
      <w:r w:rsidRPr="003E5A94">
        <w:rPr>
          <w:rFonts w:ascii="Angsana New" w:hAnsi="Angsana New"/>
          <w:sz w:val="30"/>
          <w:szCs w:val="30"/>
        </w:rPr>
        <w:t xml:space="preserve"> </w:t>
      </w:r>
      <w:r w:rsidRPr="003E5A94">
        <w:rPr>
          <w:rFonts w:ascii="Angsana New" w:hAnsi="Angsana New" w:hint="cs"/>
          <w:sz w:val="30"/>
          <w:szCs w:val="30"/>
          <w:cs/>
        </w:rPr>
        <w:t>แห่งเพื่อให้บริการรักษาความปลอดภัยในท่าอากาศยานที่อยู่ในความรับผิดชอบของ ทอท. และในเดือนตุลาคม</w:t>
      </w:r>
      <w:r w:rsidRPr="003E5A94">
        <w:rPr>
          <w:rFonts w:ascii="Angsana New" w:hAnsi="Angsana New"/>
          <w:sz w:val="30"/>
          <w:szCs w:val="30"/>
          <w:cs/>
        </w:rPr>
        <w:t xml:space="preserve"> </w:t>
      </w:r>
      <w:r w:rsidR="00C273B6" w:rsidRPr="00C273B6">
        <w:rPr>
          <w:rFonts w:ascii="Angsana New" w:hAnsi="Angsana New"/>
          <w:bCs/>
          <w:sz w:val="30"/>
          <w:szCs w:val="30"/>
        </w:rPr>
        <w:t>2562</w:t>
      </w:r>
      <w:r w:rsidRPr="003E5A94">
        <w:rPr>
          <w:rFonts w:ascii="Angsana New" w:hAnsi="Angsana New"/>
          <w:sz w:val="30"/>
          <w:szCs w:val="30"/>
        </w:rPr>
        <w:t xml:space="preserve"> </w:t>
      </w:r>
      <w:r w:rsidRPr="003E5A94">
        <w:rPr>
          <w:rFonts w:ascii="Angsana New" w:hAnsi="Angsana New" w:hint="cs"/>
          <w:sz w:val="30"/>
          <w:szCs w:val="30"/>
          <w:cs/>
        </w:rPr>
        <w:t>บริษัทย่อยได้ร่วมจัดตั้งและลงทุนในบริษัท</w:t>
      </w:r>
      <w:r w:rsidRPr="003E5A94">
        <w:rPr>
          <w:rFonts w:ascii="Angsana New" w:hAnsi="Angsana New"/>
          <w:sz w:val="30"/>
          <w:szCs w:val="30"/>
          <w:cs/>
        </w:rPr>
        <w:t xml:space="preserve"> </w:t>
      </w:r>
      <w:r w:rsidRPr="003E5A94">
        <w:rPr>
          <w:rFonts w:ascii="Angsana New" w:hAnsi="Angsana New" w:hint="cs"/>
          <w:sz w:val="30"/>
          <w:szCs w:val="30"/>
          <w:cs/>
        </w:rPr>
        <w:t>รักษาความปลอดภัย ท่าอากาศยานไทย</w:t>
      </w:r>
      <w:r w:rsidRPr="003E5A94">
        <w:rPr>
          <w:rFonts w:ascii="Angsana New" w:hAnsi="Angsana New"/>
          <w:sz w:val="30"/>
          <w:szCs w:val="30"/>
          <w:cs/>
        </w:rPr>
        <w:t xml:space="preserve"> </w:t>
      </w:r>
      <w:r w:rsidRPr="003E5A94">
        <w:rPr>
          <w:rFonts w:ascii="Angsana New" w:hAnsi="Angsana New" w:hint="cs"/>
          <w:sz w:val="30"/>
          <w:szCs w:val="30"/>
          <w:cs/>
        </w:rPr>
        <w:t xml:space="preserve">จำกัด </w:t>
      </w:r>
      <w:r w:rsidR="00FA04F1" w:rsidRPr="003E5A94">
        <w:rPr>
          <w:rFonts w:ascii="Angsana New" w:hAnsi="Angsana New" w:hint="cs"/>
          <w:sz w:val="30"/>
          <w:szCs w:val="30"/>
          <w:cs/>
        </w:rPr>
        <w:t xml:space="preserve"> </w:t>
      </w:r>
      <w:r w:rsidRPr="003E5A94">
        <w:rPr>
          <w:rFonts w:ascii="Angsana New" w:hAnsi="Angsana New" w:hint="cs"/>
          <w:sz w:val="30"/>
          <w:szCs w:val="30"/>
          <w:cs/>
        </w:rPr>
        <w:t>บริษัทย่อยได้ถือหุ้นในบริษัทดังกล่าวร้อยละ</w:t>
      </w:r>
      <w:r w:rsidRPr="003E5A94">
        <w:rPr>
          <w:rFonts w:ascii="Angsana New" w:hAnsi="Angsana New"/>
          <w:sz w:val="30"/>
          <w:szCs w:val="30"/>
          <w:cs/>
        </w:rPr>
        <w:t xml:space="preserve"> </w:t>
      </w:r>
      <w:r w:rsidR="00C273B6" w:rsidRPr="00C273B6">
        <w:rPr>
          <w:rFonts w:ascii="Angsana New" w:hAnsi="Angsana New"/>
          <w:sz w:val="30"/>
          <w:szCs w:val="30"/>
        </w:rPr>
        <w:t>41</w:t>
      </w:r>
      <w:r w:rsidRPr="003E5A94">
        <w:rPr>
          <w:rFonts w:ascii="Angsana New" w:hAnsi="Angsana New"/>
          <w:sz w:val="30"/>
          <w:szCs w:val="30"/>
          <w:cs/>
        </w:rPr>
        <w:t xml:space="preserve"> </w:t>
      </w:r>
      <w:r w:rsidRPr="003E5A94">
        <w:rPr>
          <w:rFonts w:ascii="Angsana New" w:hAnsi="Angsana New" w:hint="cs"/>
          <w:sz w:val="30"/>
          <w:szCs w:val="30"/>
          <w:cs/>
        </w:rPr>
        <w:t>เป็นหุ้นสามัญ</w:t>
      </w:r>
      <w:r w:rsidRPr="003E5A94">
        <w:rPr>
          <w:rFonts w:ascii="Angsana New" w:hAnsi="Angsana New"/>
          <w:sz w:val="30"/>
          <w:szCs w:val="30"/>
          <w:cs/>
        </w:rPr>
        <w:t xml:space="preserve"> </w:t>
      </w:r>
      <w:r w:rsidR="00C273B6" w:rsidRPr="00C273B6">
        <w:rPr>
          <w:rFonts w:ascii="Angsana New" w:hAnsi="Angsana New"/>
          <w:sz w:val="30"/>
          <w:szCs w:val="30"/>
        </w:rPr>
        <w:t>1</w:t>
      </w:r>
      <w:r w:rsidRPr="003E5A94">
        <w:rPr>
          <w:rFonts w:ascii="Angsana New" w:hAnsi="Angsana New"/>
          <w:sz w:val="30"/>
          <w:szCs w:val="30"/>
          <w:cs/>
        </w:rPr>
        <w:t>.</w:t>
      </w:r>
      <w:r w:rsidR="00C273B6" w:rsidRPr="00C273B6">
        <w:rPr>
          <w:rFonts w:ascii="Angsana New" w:hAnsi="Angsana New"/>
          <w:sz w:val="30"/>
          <w:szCs w:val="30"/>
        </w:rPr>
        <w:t>33</w:t>
      </w:r>
      <w:r w:rsidRPr="003E5A94">
        <w:rPr>
          <w:rFonts w:ascii="Angsana New" w:hAnsi="Angsana New"/>
          <w:sz w:val="30"/>
          <w:szCs w:val="30"/>
          <w:cs/>
        </w:rPr>
        <w:t xml:space="preserve"> </w:t>
      </w:r>
      <w:r w:rsidRPr="003E5A94">
        <w:rPr>
          <w:rFonts w:ascii="Angsana New" w:hAnsi="Angsana New" w:hint="cs"/>
          <w:sz w:val="30"/>
          <w:szCs w:val="30"/>
          <w:cs/>
        </w:rPr>
        <w:t>ล้านหุ้นและหุ้นบุริมสิทธิ์</w:t>
      </w:r>
      <w:r w:rsidRPr="003E5A94">
        <w:rPr>
          <w:rFonts w:ascii="Angsana New" w:hAnsi="Angsana New"/>
          <w:sz w:val="30"/>
          <w:szCs w:val="30"/>
          <w:cs/>
        </w:rPr>
        <w:t xml:space="preserve"> </w:t>
      </w:r>
      <w:r w:rsidR="00C273B6" w:rsidRPr="00C273B6">
        <w:rPr>
          <w:rFonts w:ascii="Angsana New" w:hAnsi="Angsana New"/>
          <w:sz w:val="30"/>
          <w:szCs w:val="30"/>
        </w:rPr>
        <w:t>0</w:t>
      </w:r>
      <w:r w:rsidRPr="003E5A94">
        <w:rPr>
          <w:rFonts w:ascii="Angsana New" w:hAnsi="Angsana New"/>
          <w:sz w:val="30"/>
          <w:szCs w:val="30"/>
          <w:cs/>
        </w:rPr>
        <w:t>.</w:t>
      </w:r>
      <w:r w:rsidR="00C273B6" w:rsidRPr="00C273B6">
        <w:rPr>
          <w:rFonts w:ascii="Angsana New" w:hAnsi="Angsana New"/>
          <w:sz w:val="30"/>
          <w:szCs w:val="30"/>
        </w:rPr>
        <w:t>11</w:t>
      </w:r>
      <w:r w:rsidRPr="003E5A94">
        <w:rPr>
          <w:rFonts w:ascii="Angsana New" w:hAnsi="Angsana New"/>
          <w:sz w:val="30"/>
          <w:szCs w:val="30"/>
          <w:cs/>
        </w:rPr>
        <w:t xml:space="preserve"> </w:t>
      </w:r>
      <w:r w:rsidRPr="003E5A94">
        <w:rPr>
          <w:rFonts w:ascii="Angsana New" w:hAnsi="Angsana New" w:hint="cs"/>
          <w:sz w:val="30"/>
          <w:szCs w:val="30"/>
          <w:cs/>
        </w:rPr>
        <w:t>ล้านหุ้น</w:t>
      </w:r>
      <w:r w:rsidRPr="003E5A94">
        <w:rPr>
          <w:rFonts w:ascii="Angsana New" w:hAnsi="Angsana New"/>
          <w:sz w:val="30"/>
          <w:szCs w:val="30"/>
          <w:cs/>
        </w:rPr>
        <w:t xml:space="preserve"> </w:t>
      </w:r>
      <w:r w:rsidRPr="003E5A94">
        <w:rPr>
          <w:rFonts w:ascii="Angsana New" w:hAnsi="Angsana New" w:hint="cs"/>
          <w:sz w:val="30"/>
          <w:szCs w:val="30"/>
          <w:cs/>
        </w:rPr>
        <w:t>และมีสิทธิออกเสียงในบริษัทร่วมดังกล่าวร้อยละ</w:t>
      </w:r>
      <w:r w:rsidRPr="003E5A94">
        <w:rPr>
          <w:rFonts w:ascii="Angsana New" w:hAnsi="Angsana New"/>
          <w:sz w:val="30"/>
          <w:szCs w:val="30"/>
          <w:cs/>
        </w:rPr>
        <w:t xml:space="preserve"> </w:t>
      </w:r>
      <w:r w:rsidR="00C273B6" w:rsidRPr="00C273B6">
        <w:rPr>
          <w:rFonts w:ascii="Angsana New" w:hAnsi="Angsana New"/>
          <w:bCs/>
          <w:sz w:val="30"/>
          <w:szCs w:val="30"/>
        </w:rPr>
        <w:t>40</w:t>
      </w:r>
      <w:r w:rsidRPr="003E5A94">
        <w:rPr>
          <w:rFonts w:ascii="Angsana New" w:hAnsi="Angsana New"/>
          <w:sz w:val="30"/>
          <w:szCs w:val="30"/>
          <w:cs/>
        </w:rPr>
        <w:t xml:space="preserve"> (</w:t>
      </w:r>
      <w:r w:rsidRPr="003E5A94">
        <w:rPr>
          <w:rFonts w:ascii="Angsana New" w:hAnsi="Angsana New" w:hint="cs"/>
          <w:sz w:val="30"/>
          <w:szCs w:val="30"/>
          <w:cs/>
        </w:rPr>
        <w:t>เป็นสิทธิออกเสียงจากหุ้นสามัญ</w:t>
      </w:r>
      <w:r w:rsidRPr="003E5A94">
        <w:rPr>
          <w:rFonts w:ascii="Angsana New" w:hAnsi="Angsana New"/>
          <w:sz w:val="30"/>
          <w:szCs w:val="30"/>
          <w:cs/>
        </w:rPr>
        <w:t xml:space="preserve"> </w:t>
      </w:r>
      <w:r w:rsidR="00FA04F1" w:rsidRPr="003E5A94">
        <w:rPr>
          <w:rFonts w:ascii="Angsana New" w:hAnsi="Angsana New"/>
          <w:sz w:val="30"/>
          <w:szCs w:val="30"/>
          <w:cs/>
        </w:rPr>
        <w:br/>
      </w:r>
      <w:r w:rsidR="00C273B6" w:rsidRPr="00C273B6">
        <w:rPr>
          <w:rFonts w:ascii="Angsana New" w:hAnsi="Angsana New"/>
          <w:sz w:val="30"/>
          <w:szCs w:val="30"/>
        </w:rPr>
        <w:t>1</w:t>
      </w:r>
      <w:r w:rsidRPr="003E5A94">
        <w:rPr>
          <w:rFonts w:ascii="Angsana New" w:hAnsi="Angsana New"/>
          <w:sz w:val="30"/>
          <w:szCs w:val="30"/>
          <w:cs/>
        </w:rPr>
        <w:t xml:space="preserve"> </w:t>
      </w:r>
      <w:r w:rsidRPr="003E5A94">
        <w:rPr>
          <w:rFonts w:ascii="Angsana New" w:hAnsi="Angsana New" w:hint="cs"/>
          <w:sz w:val="30"/>
          <w:szCs w:val="30"/>
          <w:cs/>
        </w:rPr>
        <w:t>หุ้นต่อ</w:t>
      </w:r>
      <w:r w:rsidRPr="003E5A94">
        <w:rPr>
          <w:rFonts w:ascii="Angsana New" w:hAnsi="Angsana New"/>
          <w:sz w:val="30"/>
          <w:szCs w:val="30"/>
          <w:cs/>
        </w:rPr>
        <w:t xml:space="preserve"> </w:t>
      </w:r>
      <w:r w:rsidR="00C273B6" w:rsidRPr="00C273B6">
        <w:rPr>
          <w:rFonts w:ascii="Angsana New" w:hAnsi="Angsana New"/>
          <w:sz w:val="30"/>
          <w:szCs w:val="30"/>
        </w:rPr>
        <w:t>1</w:t>
      </w:r>
      <w:r w:rsidRPr="003E5A94">
        <w:rPr>
          <w:rFonts w:ascii="Angsana New" w:hAnsi="Angsana New"/>
          <w:sz w:val="30"/>
          <w:szCs w:val="30"/>
          <w:cs/>
        </w:rPr>
        <w:t xml:space="preserve"> </w:t>
      </w:r>
      <w:r w:rsidRPr="003E5A94">
        <w:rPr>
          <w:rFonts w:ascii="Angsana New" w:hAnsi="Angsana New" w:hint="cs"/>
          <w:sz w:val="30"/>
          <w:szCs w:val="30"/>
          <w:cs/>
        </w:rPr>
        <w:t>เสียงและหุ้นบุริมสิทธิ์</w:t>
      </w:r>
      <w:r w:rsidRPr="003E5A94">
        <w:rPr>
          <w:rFonts w:ascii="Angsana New" w:hAnsi="Angsana New"/>
          <w:sz w:val="30"/>
          <w:szCs w:val="30"/>
          <w:cs/>
        </w:rPr>
        <w:t xml:space="preserve"> </w:t>
      </w:r>
      <w:r w:rsidR="00C273B6" w:rsidRPr="00C273B6">
        <w:rPr>
          <w:rFonts w:ascii="Angsana New" w:hAnsi="Angsana New"/>
          <w:sz w:val="30"/>
          <w:szCs w:val="30"/>
        </w:rPr>
        <w:t>10</w:t>
      </w:r>
      <w:r w:rsidRPr="003E5A94">
        <w:rPr>
          <w:rFonts w:ascii="Angsana New" w:hAnsi="Angsana New"/>
          <w:sz w:val="30"/>
          <w:szCs w:val="30"/>
          <w:cs/>
        </w:rPr>
        <w:t xml:space="preserve"> </w:t>
      </w:r>
      <w:r w:rsidRPr="003E5A94">
        <w:rPr>
          <w:rFonts w:ascii="Angsana New" w:hAnsi="Angsana New" w:hint="cs"/>
          <w:sz w:val="30"/>
          <w:szCs w:val="30"/>
          <w:cs/>
        </w:rPr>
        <w:t>หุ้นต่อ</w:t>
      </w:r>
      <w:r w:rsidRPr="003E5A94">
        <w:rPr>
          <w:rFonts w:ascii="Angsana New" w:hAnsi="Angsana New"/>
          <w:sz w:val="30"/>
          <w:szCs w:val="30"/>
          <w:cs/>
        </w:rPr>
        <w:t xml:space="preserve"> </w:t>
      </w:r>
      <w:r w:rsidR="00C273B6" w:rsidRPr="00C273B6">
        <w:rPr>
          <w:rFonts w:ascii="Angsana New" w:hAnsi="Angsana New"/>
          <w:sz w:val="30"/>
          <w:szCs w:val="30"/>
        </w:rPr>
        <w:t>1</w:t>
      </w:r>
      <w:r w:rsidRPr="003E5A94">
        <w:rPr>
          <w:rFonts w:ascii="Angsana New" w:hAnsi="Angsana New"/>
          <w:sz w:val="30"/>
          <w:szCs w:val="30"/>
          <w:cs/>
        </w:rPr>
        <w:t xml:space="preserve"> </w:t>
      </w:r>
      <w:r w:rsidRPr="003E5A94">
        <w:rPr>
          <w:rFonts w:ascii="Angsana New" w:hAnsi="Angsana New" w:hint="cs"/>
          <w:sz w:val="30"/>
          <w:szCs w:val="30"/>
          <w:cs/>
        </w:rPr>
        <w:t>เสียง</w:t>
      </w:r>
      <w:r w:rsidRPr="003E5A94">
        <w:rPr>
          <w:rFonts w:ascii="Angsana New" w:hAnsi="Angsana New"/>
          <w:sz w:val="30"/>
          <w:szCs w:val="30"/>
          <w:cs/>
        </w:rPr>
        <w:t>)</w:t>
      </w:r>
    </w:p>
    <w:p w14:paraId="00A59C11" w14:textId="77777777" w:rsidR="00414E86" w:rsidRPr="00DC26D2" w:rsidRDefault="00414E86" w:rsidP="00414E86">
      <w:pPr>
        <w:ind w:left="533"/>
        <w:jc w:val="thaiDistribute"/>
        <w:rPr>
          <w:rFonts w:ascii="Angsana New" w:hAnsi="Angsana New"/>
          <w:sz w:val="20"/>
          <w:szCs w:val="20"/>
        </w:rPr>
      </w:pPr>
    </w:p>
    <w:p w14:paraId="6C60E55B" w14:textId="7B076E64" w:rsidR="00414E86" w:rsidRDefault="00414E86" w:rsidP="00414E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E5A94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C273B6" w:rsidRPr="00C273B6">
        <w:rPr>
          <w:rFonts w:ascii="Angsana New" w:hAnsi="Angsana New"/>
          <w:sz w:val="30"/>
          <w:szCs w:val="30"/>
        </w:rPr>
        <w:t>27</w:t>
      </w:r>
      <w:r w:rsidRPr="003E5A94">
        <w:rPr>
          <w:rFonts w:ascii="Angsana New" w:hAnsi="Angsana New"/>
          <w:sz w:val="30"/>
          <w:szCs w:val="30"/>
        </w:rPr>
        <w:t xml:space="preserve"> </w:t>
      </w:r>
      <w:r w:rsidRPr="003E5A94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C273B6" w:rsidRPr="00C273B6">
        <w:rPr>
          <w:rFonts w:ascii="Angsana New" w:hAnsi="Angsana New"/>
          <w:sz w:val="30"/>
          <w:szCs w:val="30"/>
        </w:rPr>
        <w:t>2563</w:t>
      </w:r>
      <w:r w:rsidRPr="003E5A94">
        <w:rPr>
          <w:rFonts w:ascii="Angsana New" w:hAnsi="Angsana New"/>
          <w:sz w:val="30"/>
          <w:szCs w:val="30"/>
        </w:rPr>
        <w:t xml:space="preserve"> </w:t>
      </w:r>
      <w:r w:rsidRPr="003E5A94">
        <w:rPr>
          <w:rFonts w:ascii="Angsana New" w:hAnsi="Angsana New" w:hint="cs"/>
          <w:sz w:val="30"/>
          <w:szCs w:val="30"/>
          <w:cs/>
        </w:rPr>
        <w:t>ทอท. ได้มีหนังสือแจ้งยกเลิกการขยายระยะเวลาจ้างตามสัญญา</w:t>
      </w:r>
      <w:r w:rsidRPr="003E5A94">
        <w:rPr>
          <w:rFonts w:ascii="Angsana New" w:hAnsi="Angsana New"/>
          <w:sz w:val="30"/>
          <w:szCs w:val="30"/>
          <w:cs/>
          <w:lang w:val="th-TH"/>
        </w:rPr>
        <w:t>จ้างให้บริการรักษาความปลอดภัย</w:t>
      </w:r>
      <w:r w:rsidRPr="003E5A94">
        <w:rPr>
          <w:rFonts w:ascii="Angsana New" w:hAnsi="Angsana New"/>
          <w:sz w:val="30"/>
          <w:szCs w:val="30"/>
        </w:rPr>
        <w:t xml:space="preserve"> </w:t>
      </w:r>
      <w:r w:rsidRPr="003E5A94">
        <w:rPr>
          <w:rFonts w:ascii="Angsana New" w:hAnsi="Angsana New" w:hint="cs"/>
          <w:sz w:val="30"/>
          <w:szCs w:val="30"/>
          <w:cs/>
        </w:rPr>
        <w:t>ส่งผลให้สัญญา</w:t>
      </w:r>
      <w:r w:rsidRPr="003E5A94">
        <w:rPr>
          <w:rFonts w:ascii="Angsana New" w:hAnsi="Angsana New"/>
          <w:sz w:val="30"/>
          <w:szCs w:val="30"/>
          <w:cs/>
        </w:rPr>
        <w:t>จ้าง</w:t>
      </w:r>
      <w:r w:rsidRPr="003E5A94">
        <w:rPr>
          <w:rFonts w:ascii="Angsana New" w:hAnsi="Angsana New" w:hint="cs"/>
          <w:sz w:val="30"/>
          <w:szCs w:val="30"/>
          <w:cs/>
        </w:rPr>
        <w:t xml:space="preserve">ดังกล่าวสิ้นสุดลงในวันที่ </w:t>
      </w:r>
      <w:r w:rsidR="00C273B6" w:rsidRPr="00C273B6">
        <w:rPr>
          <w:rFonts w:ascii="Angsana New" w:hAnsi="Angsana New"/>
          <w:sz w:val="30"/>
          <w:szCs w:val="30"/>
        </w:rPr>
        <w:t>1</w:t>
      </w:r>
      <w:r w:rsidRPr="003E5A94">
        <w:rPr>
          <w:rFonts w:ascii="Angsana New" w:hAnsi="Angsana New"/>
          <w:sz w:val="30"/>
          <w:szCs w:val="30"/>
        </w:rPr>
        <w:t xml:space="preserve"> </w:t>
      </w:r>
      <w:r w:rsidRPr="003E5A94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C273B6" w:rsidRPr="00C273B6">
        <w:rPr>
          <w:rFonts w:ascii="Angsana New" w:hAnsi="Angsana New"/>
          <w:sz w:val="30"/>
          <w:szCs w:val="30"/>
        </w:rPr>
        <w:t>2563</w:t>
      </w:r>
      <w:r w:rsidRPr="003E5A94">
        <w:rPr>
          <w:rFonts w:ascii="Angsana New" w:hAnsi="Angsana New" w:hint="cs"/>
          <w:sz w:val="30"/>
          <w:szCs w:val="30"/>
          <w:cs/>
        </w:rPr>
        <w:t xml:space="preserve"> และบริษัทย่อยได้มีการโอนการดำเนินงาน</w:t>
      </w:r>
      <w:r w:rsidR="00AE21D0">
        <w:rPr>
          <w:rFonts w:ascii="Angsana New" w:hAnsi="Angsana New" w:hint="cs"/>
          <w:sz w:val="30"/>
          <w:szCs w:val="30"/>
          <w:cs/>
        </w:rPr>
        <w:t>การ</w:t>
      </w:r>
      <w:r w:rsidR="00AE21D0" w:rsidRPr="003E5A94">
        <w:rPr>
          <w:rFonts w:ascii="Angsana New" w:hAnsi="Angsana New" w:hint="cs"/>
          <w:sz w:val="30"/>
          <w:szCs w:val="30"/>
          <w:cs/>
        </w:rPr>
        <w:t>ให้บริการรักษาความปลอดภัยในท่าอากาศยานที่อยู่ในความรับผิดชอบของ ทอท.</w:t>
      </w:r>
      <w:r w:rsidR="00AE21D0">
        <w:rPr>
          <w:rFonts w:ascii="Angsana New" w:hAnsi="Angsana New"/>
          <w:sz w:val="30"/>
          <w:szCs w:val="30"/>
        </w:rPr>
        <w:t xml:space="preserve"> </w:t>
      </w:r>
      <w:r w:rsidRPr="003E5A94">
        <w:rPr>
          <w:rFonts w:ascii="Angsana New" w:hAnsi="Angsana New" w:hint="cs"/>
          <w:sz w:val="30"/>
          <w:szCs w:val="30"/>
          <w:cs/>
        </w:rPr>
        <w:t>และพนักงานของบริษัทย่อยเฉพาะส่วนที่ได้ให้บริการรักษาความปลอดภัยแก่ ทอท. ไปยังบริษัทที่จัดตั้งใหม่ดังกล่าวตามข้อกำหนดในสัญญา</w:t>
      </w:r>
    </w:p>
    <w:p w14:paraId="4001907C" w14:textId="1710B898" w:rsidR="00DC26D2" w:rsidRPr="00DC26D2" w:rsidRDefault="00DC26D2" w:rsidP="00414E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778666FF" w14:textId="0C9B0AB3" w:rsidR="00DC26D2" w:rsidRPr="003E5A94" w:rsidRDefault="00DC26D2" w:rsidP="00414E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การดำเนินงาน</w:t>
      </w:r>
      <w:r w:rsidRPr="00DC26D2">
        <w:rPr>
          <w:rFonts w:ascii="Angsana New" w:hAnsi="Angsana New" w:hint="cs"/>
          <w:sz w:val="30"/>
          <w:szCs w:val="30"/>
          <w:cs/>
        </w:rPr>
        <w:t>นี้ไม่ได้เป็นการดำเนินงานที่ยกเลิกหรือถูกจัดประเภทเป็นถือไว้เพื่อขาย</w:t>
      </w:r>
      <w:r w:rsidRPr="00DC26D2">
        <w:rPr>
          <w:rFonts w:ascii="Angsana New" w:hAnsi="Angsana New"/>
          <w:sz w:val="30"/>
          <w:szCs w:val="30"/>
          <w:cs/>
        </w:rPr>
        <w:t xml:space="preserve"> </w:t>
      </w:r>
      <w:r w:rsidRPr="00DC26D2">
        <w:rPr>
          <w:rFonts w:ascii="Angsana New" w:hAnsi="Angsana New" w:hint="cs"/>
          <w:sz w:val="30"/>
          <w:szCs w:val="30"/>
          <w:cs/>
        </w:rPr>
        <w:t>ณ</w:t>
      </w:r>
      <w:r w:rsidRPr="00DC26D2">
        <w:rPr>
          <w:rFonts w:ascii="Angsana New" w:hAnsi="Angsana New"/>
          <w:sz w:val="30"/>
          <w:szCs w:val="30"/>
          <w:cs/>
        </w:rPr>
        <w:t xml:space="preserve"> </w:t>
      </w:r>
      <w:r w:rsidRPr="00DC26D2">
        <w:rPr>
          <w:rFonts w:ascii="Angsana New" w:hAnsi="Angsana New" w:hint="cs"/>
          <w:sz w:val="30"/>
          <w:szCs w:val="30"/>
          <w:cs/>
        </w:rPr>
        <w:t>วันที่</w:t>
      </w:r>
      <w:r w:rsidRPr="00DC26D2">
        <w:rPr>
          <w:rFonts w:ascii="Angsana New" w:hAnsi="Angsana New"/>
          <w:sz w:val="30"/>
          <w:szCs w:val="30"/>
          <w:cs/>
        </w:rPr>
        <w:t xml:space="preserve"> </w:t>
      </w:r>
      <w:r w:rsidRPr="00DC26D2">
        <w:rPr>
          <w:rFonts w:ascii="Angsana New" w:hAnsi="Angsana New"/>
          <w:sz w:val="30"/>
          <w:szCs w:val="30"/>
        </w:rPr>
        <w:t xml:space="preserve">31 </w:t>
      </w:r>
      <w:r w:rsidRPr="00DC26D2">
        <w:rPr>
          <w:rFonts w:ascii="Angsana New" w:hAnsi="Angsana New" w:hint="cs"/>
          <w:sz w:val="30"/>
          <w:szCs w:val="30"/>
          <w:cs/>
        </w:rPr>
        <w:t>ธันวาคม</w:t>
      </w:r>
      <w:r w:rsidRPr="00DC26D2">
        <w:rPr>
          <w:rFonts w:ascii="Angsana New" w:hAnsi="Angsana New"/>
          <w:sz w:val="30"/>
          <w:szCs w:val="30"/>
          <w:cs/>
        </w:rPr>
        <w:t xml:space="preserve"> </w:t>
      </w:r>
      <w:r w:rsidRPr="00DC26D2">
        <w:rPr>
          <w:rFonts w:ascii="Angsana New" w:hAnsi="Angsana New"/>
          <w:sz w:val="30"/>
          <w:szCs w:val="30"/>
        </w:rPr>
        <w:t xml:space="preserve">2562 </w:t>
      </w:r>
      <w:r>
        <w:rPr>
          <w:rFonts w:ascii="Angsana New" w:hAnsi="Angsana New"/>
          <w:sz w:val="30"/>
          <w:szCs w:val="30"/>
          <w:cs/>
        </w:rPr>
        <w:br/>
      </w:r>
      <w:r w:rsidRPr="00DC26D2">
        <w:rPr>
          <w:rFonts w:ascii="Angsana New" w:hAnsi="Angsana New" w:hint="cs"/>
          <w:sz w:val="30"/>
          <w:szCs w:val="30"/>
          <w:cs/>
        </w:rPr>
        <w:t>งบกำไรขาดทุนรวมที่แสดงเปรียบเทียบได้ถูกจัดประเภทใหม่เพื่อนำเสนอการดำเนินงานที่ยกเลิกเป็นรายการ</w:t>
      </w:r>
      <w:r>
        <w:rPr>
          <w:rFonts w:ascii="Angsana New" w:hAnsi="Angsana New"/>
          <w:sz w:val="30"/>
          <w:szCs w:val="30"/>
          <w:cs/>
        </w:rPr>
        <w:br/>
      </w:r>
      <w:r w:rsidRPr="00DC26D2">
        <w:rPr>
          <w:rFonts w:ascii="Angsana New" w:hAnsi="Angsana New" w:hint="cs"/>
          <w:sz w:val="30"/>
          <w:szCs w:val="30"/>
          <w:cs/>
        </w:rPr>
        <w:t>แยกต่างหากจากการดำเนินงานต่อเนื่อง</w:t>
      </w:r>
    </w:p>
    <w:p w14:paraId="5C4BC234" w14:textId="77777777" w:rsidR="00414E86" w:rsidRPr="00DC26D2" w:rsidRDefault="00414E86" w:rsidP="00414E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highlight w:val="green"/>
        </w:rPr>
      </w:pPr>
    </w:p>
    <w:tbl>
      <w:tblPr>
        <w:tblW w:w="9282" w:type="dxa"/>
        <w:tblInd w:w="450" w:type="dxa"/>
        <w:tblLook w:val="01E0" w:firstRow="1" w:lastRow="1" w:firstColumn="1" w:lastColumn="1" w:noHBand="0" w:noVBand="0"/>
      </w:tblPr>
      <w:tblGrid>
        <w:gridCol w:w="5562"/>
        <w:gridCol w:w="808"/>
        <w:gridCol w:w="267"/>
        <w:gridCol w:w="1189"/>
        <w:gridCol w:w="267"/>
        <w:gridCol w:w="1189"/>
      </w:tblGrid>
      <w:tr w:rsidR="00414E86" w:rsidRPr="003E5A94" w14:paraId="1C773D68" w14:textId="77777777" w:rsidTr="00AE21D0">
        <w:tc>
          <w:tcPr>
            <w:tcW w:w="5562" w:type="dxa"/>
            <w:hideMark/>
          </w:tcPr>
          <w:p w14:paraId="61662AB7" w14:textId="77777777" w:rsidR="00414E86" w:rsidRPr="000C0908" w:rsidRDefault="00414E86" w:rsidP="00414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  <w:r w:rsidRPr="000C0908">
              <w:rPr>
                <w:rFonts w:ascii="Angsana New" w:hAnsi="Angsana New" w:hint="cs"/>
                <w:i/>
                <w:iCs/>
                <w:sz w:val="30"/>
                <w:szCs w:val="30"/>
              </w:rPr>
              <w:br w:type="page"/>
            </w:r>
            <w:r w:rsidRPr="000C0908">
              <w:rPr>
                <w:rFonts w:ascii="Angsana New" w:hAnsi="Angsana New" w:hint="cs"/>
                <w:i/>
                <w:iCs/>
                <w:sz w:val="30"/>
                <w:szCs w:val="30"/>
              </w:rPr>
              <w:br w:type="page"/>
            </w:r>
            <w:r w:rsidRPr="000C0908">
              <w:rPr>
                <w:i/>
                <w:iCs/>
              </w:rPr>
              <w:br w:type="page"/>
            </w:r>
            <w:r w:rsidRPr="000C0908">
              <w:rPr>
                <w:b/>
                <w:bCs/>
                <w:i/>
                <w:iCs/>
                <w:sz w:val="30"/>
                <w:szCs w:val="30"/>
              </w:rPr>
              <w:br w:type="page"/>
            </w:r>
            <w:r w:rsidRPr="000C0908">
              <w:rPr>
                <w:rFonts w:hint="cs"/>
                <w:i/>
                <w:iCs/>
                <w:cs/>
              </w:rPr>
              <w:br w:type="page"/>
            </w:r>
            <w:r w:rsidRPr="000C090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br w:type="page"/>
            </w:r>
            <w:r w:rsidRPr="000C090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ผลการดำเนินงานของการดำเนินงานที่ยกเลิก</w:t>
            </w:r>
          </w:p>
        </w:tc>
        <w:tc>
          <w:tcPr>
            <w:tcW w:w="808" w:type="dxa"/>
          </w:tcPr>
          <w:p w14:paraId="2781A8EA" w14:textId="77777777" w:rsidR="00414E86" w:rsidRPr="003E5A94" w:rsidRDefault="00414E86" w:rsidP="00414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3439EB35" w14:textId="77777777" w:rsidR="00414E86" w:rsidRPr="003E5A94" w:rsidRDefault="00414E86" w:rsidP="00414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45" w:type="dxa"/>
            <w:gridSpan w:val="3"/>
            <w:vAlign w:val="bottom"/>
            <w:hideMark/>
          </w:tcPr>
          <w:p w14:paraId="2D010DB2" w14:textId="77777777" w:rsidR="00414E86" w:rsidRPr="003E5A94" w:rsidRDefault="00414E86" w:rsidP="00414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E5A9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14E86" w:rsidRPr="003E5A94" w14:paraId="301A4824" w14:textId="77777777" w:rsidTr="00AE21D0">
        <w:tc>
          <w:tcPr>
            <w:tcW w:w="5562" w:type="dxa"/>
            <w:hideMark/>
          </w:tcPr>
          <w:p w14:paraId="257B8D28" w14:textId="3A167276" w:rsidR="00414E86" w:rsidRPr="003E5A94" w:rsidRDefault="00414E86" w:rsidP="00414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3E5A9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C273B6" w:rsidRPr="00C273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3E5A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E5A9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808" w:type="dxa"/>
          </w:tcPr>
          <w:p w14:paraId="0FE31139" w14:textId="64B73155" w:rsidR="00414E86" w:rsidRPr="003E5A94" w:rsidRDefault="00414E86" w:rsidP="00414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14:paraId="15187B72" w14:textId="77777777" w:rsidR="00414E86" w:rsidRPr="003E5A94" w:rsidRDefault="00414E86" w:rsidP="00414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9" w:type="dxa"/>
            <w:vAlign w:val="center"/>
            <w:hideMark/>
          </w:tcPr>
          <w:p w14:paraId="67447FAE" w14:textId="564F72D9" w:rsidR="00414E86" w:rsidRPr="003E5A94" w:rsidRDefault="00C273B6" w:rsidP="00414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273B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273B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7" w:type="dxa"/>
            <w:vAlign w:val="center"/>
          </w:tcPr>
          <w:p w14:paraId="49E32A0D" w14:textId="77777777" w:rsidR="00414E86" w:rsidRPr="003E5A94" w:rsidRDefault="00414E86" w:rsidP="00414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9" w:type="dxa"/>
            <w:vAlign w:val="center"/>
            <w:hideMark/>
          </w:tcPr>
          <w:p w14:paraId="2AD10785" w14:textId="2F0C4C93" w:rsidR="00414E86" w:rsidRPr="003E5A94" w:rsidRDefault="00C273B6" w:rsidP="00414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273B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273B6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414E86" w:rsidRPr="003E5A94" w14:paraId="31D0B992" w14:textId="77777777" w:rsidTr="00AE21D0">
        <w:tc>
          <w:tcPr>
            <w:tcW w:w="5562" w:type="dxa"/>
          </w:tcPr>
          <w:p w14:paraId="7B4E6A36" w14:textId="77777777" w:rsidR="00414E86" w:rsidRPr="003E5A94" w:rsidRDefault="00414E86" w:rsidP="00414E86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dxa"/>
          </w:tcPr>
          <w:p w14:paraId="0A4D915B" w14:textId="77777777" w:rsidR="00414E86" w:rsidRPr="003E5A94" w:rsidRDefault="00414E86" w:rsidP="00414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14:paraId="5CCE0DB9" w14:textId="77777777" w:rsidR="00414E86" w:rsidRPr="003E5A94" w:rsidRDefault="00414E86" w:rsidP="00414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45" w:type="dxa"/>
            <w:gridSpan w:val="3"/>
            <w:vAlign w:val="bottom"/>
            <w:hideMark/>
          </w:tcPr>
          <w:p w14:paraId="67F15EDA" w14:textId="59230ECD" w:rsidR="00414E86" w:rsidRPr="003E5A94" w:rsidRDefault="00414E86" w:rsidP="00414E8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E5A94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="00DF720E" w:rsidRPr="003E5A9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ล้าน</w:t>
            </w:r>
            <w:r w:rsidRPr="003E5A9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414E86" w:rsidRPr="003E5A94" w14:paraId="2C37073A" w14:textId="77777777" w:rsidTr="00AE21D0">
        <w:tc>
          <w:tcPr>
            <w:tcW w:w="5562" w:type="dxa"/>
            <w:vAlign w:val="bottom"/>
            <w:hideMark/>
          </w:tcPr>
          <w:p w14:paraId="2F6BF0DA" w14:textId="06DEADF2" w:rsidR="00414E86" w:rsidRPr="003E5A94" w:rsidRDefault="003547C2" w:rsidP="00414E86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3E5A94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808" w:type="dxa"/>
          </w:tcPr>
          <w:p w14:paraId="5B03BABA" w14:textId="77777777" w:rsidR="00414E86" w:rsidRPr="003E5A94" w:rsidRDefault="00414E86" w:rsidP="00414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14:paraId="391F621D" w14:textId="244B1DE3" w:rsidR="00414E86" w:rsidRPr="003E5A94" w:rsidRDefault="00414E86" w:rsidP="00414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14:paraId="0403C5A2" w14:textId="4A23B89C" w:rsidR="00414E86" w:rsidRPr="003E5A94" w:rsidRDefault="00C273B6" w:rsidP="00AA0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97</w:t>
            </w:r>
          </w:p>
        </w:tc>
        <w:tc>
          <w:tcPr>
            <w:tcW w:w="267" w:type="dxa"/>
          </w:tcPr>
          <w:p w14:paraId="1FC19C30" w14:textId="77777777" w:rsidR="00414E86" w:rsidRPr="003E5A94" w:rsidRDefault="00414E86" w:rsidP="00414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14:paraId="6191AA16" w14:textId="7B7A3E97" w:rsidR="00414E86" w:rsidRPr="003E5A94" w:rsidRDefault="00C273B6" w:rsidP="00AA0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242</w:t>
            </w:r>
          </w:p>
        </w:tc>
      </w:tr>
      <w:tr w:rsidR="003547C2" w:rsidRPr="003E5A94" w14:paraId="362863C2" w14:textId="77777777" w:rsidTr="00AE21D0">
        <w:tc>
          <w:tcPr>
            <w:tcW w:w="5562" w:type="dxa"/>
            <w:vAlign w:val="bottom"/>
          </w:tcPr>
          <w:p w14:paraId="17F02380" w14:textId="6392F1B1" w:rsidR="003547C2" w:rsidRPr="003E5A94" w:rsidRDefault="003547C2" w:rsidP="00414E86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E5A94">
              <w:rPr>
                <w:rFonts w:ascii="Angsana New" w:hAnsi="Angsana New" w:hint="cs"/>
                <w:sz w:val="30"/>
                <w:szCs w:val="30"/>
                <w:cs/>
              </w:rPr>
              <w:t>ต้นทุนขายและต้นทุนการให้บริการ</w:t>
            </w:r>
          </w:p>
        </w:tc>
        <w:tc>
          <w:tcPr>
            <w:tcW w:w="808" w:type="dxa"/>
          </w:tcPr>
          <w:p w14:paraId="728EA377" w14:textId="77777777" w:rsidR="003547C2" w:rsidRPr="003E5A94" w:rsidRDefault="003547C2" w:rsidP="00414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14:paraId="6521EE62" w14:textId="77777777" w:rsidR="003547C2" w:rsidRPr="003E5A94" w:rsidRDefault="003547C2" w:rsidP="00414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14:paraId="61C32401" w14:textId="498BC9F9" w:rsidR="003547C2" w:rsidRPr="003E5A94" w:rsidRDefault="003547C2" w:rsidP="00AA0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3E5A94">
              <w:rPr>
                <w:rFonts w:ascii="Angsana New" w:hAnsi="Angsana New"/>
                <w:sz w:val="30"/>
                <w:szCs w:val="30"/>
              </w:rPr>
              <w:t>(</w:t>
            </w:r>
            <w:r w:rsidR="00C273B6" w:rsidRPr="00C273B6">
              <w:rPr>
                <w:rFonts w:ascii="Angsana New" w:hAnsi="Angsana New"/>
                <w:sz w:val="30"/>
                <w:szCs w:val="30"/>
              </w:rPr>
              <w:t>78</w:t>
            </w:r>
            <w:r w:rsidRPr="003E5A9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7" w:type="dxa"/>
          </w:tcPr>
          <w:p w14:paraId="1649249D" w14:textId="77777777" w:rsidR="003547C2" w:rsidRPr="003E5A94" w:rsidRDefault="003547C2" w:rsidP="00414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14:paraId="0F0E643E" w14:textId="41B5A611" w:rsidR="003547C2" w:rsidRPr="003E5A94" w:rsidRDefault="003547C2" w:rsidP="00AA0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3E5A94">
              <w:rPr>
                <w:rFonts w:ascii="Angsana New" w:hAnsi="Angsana New"/>
                <w:sz w:val="30"/>
                <w:szCs w:val="30"/>
              </w:rPr>
              <w:t>(</w:t>
            </w:r>
            <w:r w:rsidR="00C273B6" w:rsidRPr="00C273B6">
              <w:rPr>
                <w:rFonts w:ascii="Angsana New" w:hAnsi="Angsana New"/>
                <w:sz w:val="30"/>
                <w:szCs w:val="30"/>
              </w:rPr>
              <w:t>215</w:t>
            </w:r>
            <w:r w:rsidRPr="003E5A9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14E86" w:rsidRPr="003E5A94" w14:paraId="4E23F3A9" w14:textId="77777777" w:rsidTr="00AE21D0">
        <w:tc>
          <w:tcPr>
            <w:tcW w:w="5562" w:type="dxa"/>
            <w:vAlign w:val="bottom"/>
            <w:hideMark/>
          </w:tcPr>
          <w:p w14:paraId="561D11DD" w14:textId="07195605" w:rsidR="00414E86" w:rsidRPr="003E5A94" w:rsidRDefault="003547C2" w:rsidP="00414E86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3E5A94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808" w:type="dxa"/>
          </w:tcPr>
          <w:p w14:paraId="3443244D" w14:textId="77777777" w:rsidR="00414E86" w:rsidRPr="003E5A94" w:rsidRDefault="00414E86" w:rsidP="00414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14:paraId="0ED46FB9" w14:textId="77777777" w:rsidR="00414E86" w:rsidRPr="003E5A94" w:rsidRDefault="00414E86" w:rsidP="00414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CEC635" w14:textId="57402891" w:rsidR="00414E86" w:rsidRPr="003E5A94" w:rsidRDefault="00AA0A03" w:rsidP="00AA0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3E5A94">
              <w:rPr>
                <w:rFonts w:ascii="Angsana New" w:hAnsi="Angsana New"/>
                <w:sz w:val="30"/>
                <w:szCs w:val="30"/>
              </w:rPr>
              <w:t>(</w:t>
            </w:r>
            <w:r w:rsidR="00C273B6" w:rsidRPr="00C273B6">
              <w:rPr>
                <w:rFonts w:ascii="Angsana New" w:hAnsi="Angsana New"/>
                <w:sz w:val="30"/>
                <w:szCs w:val="30"/>
              </w:rPr>
              <w:t>3</w:t>
            </w:r>
            <w:r w:rsidRPr="003E5A9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7" w:type="dxa"/>
          </w:tcPr>
          <w:p w14:paraId="459682FF" w14:textId="77777777" w:rsidR="00414E86" w:rsidRPr="003E5A94" w:rsidRDefault="00414E86" w:rsidP="00414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2C3CC4" w14:textId="33349864" w:rsidR="00414E86" w:rsidRPr="003E5A94" w:rsidRDefault="007F77DD" w:rsidP="00AA0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3E5A94">
              <w:rPr>
                <w:rFonts w:ascii="Angsana New" w:hAnsi="Angsana New"/>
                <w:sz w:val="30"/>
                <w:szCs w:val="30"/>
              </w:rPr>
              <w:t>(</w:t>
            </w:r>
            <w:r w:rsidR="00C273B6" w:rsidRPr="00C273B6">
              <w:rPr>
                <w:rFonts w:ascii="Angsana New" w:hAnsi="Angsana New"/>
                <w:sz w:val="30"/>
                <w:szCs w:val="30"/>
              </w:rPr>
              <w:t>4</w:t>
            </w:r>
            <w:r w:rsidRPr="003E5A9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14E86" w:rsidRPr="003E5A94" w14:paraId="22BE4626" w14:textId="77777777" w:rsidTr="00AE21D0">
        <w:tc>
          <w:tcPr>
            <w:tcW w:w="5562" w:type="dxa"/>
            <w:vAlign w:val="bottom"/>
            <w:hideMark/>
          </w:tcPr>
          <w:p w14:paraId="544766AC" w14:textId="39692DF9" w:rsidR="00414E86" w:rsidRPr="003E5A94" w:rsidRDefault="00414E86" w:rsidP="00414E86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5A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ผลการดำเนินงานจากกิจกรรมการดำเนินงาน</w:t>
            </w:r>
            <w:r w:rsidR="000C09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ที่ยกเลิก</w:t>
            </w:r>
          </w:p>
        </w:tc>
        <w:tc>
          <w:tcPr>
            <w:tcW w:w="808" w:type="dxa"/>
          </w:tcPr>
          <w:p w14:paraId="523AAAE0" w14:textId="77777777" w:rsidR="00414E86" w:rsidRPr="003E5A94" w:rsidRDefault="00414E86" w:rsidP="00414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14:paraId="2FBA3DC6" w14:textId="77777777" w:rsidR="00414E86" w:rsidRPr="003E5A94" w:rsidRDefault="00414E86" w:rsidP="00414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E0AC13" w14:textId="58E6737E" w:rsidR="00414E86" w:rsidRPr="003E5A94" w:rsidRDefault="00C273B6" w:rsidP="00AA0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3B6"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</w:p>
        </w:tc>
        <w:tc>
          <w:tcPr>
            <w:tcW w:w="267" w:type="dxa"/>
          </w:tcPr>
          <w:p w14:paraId="443611E5" w14:textId="77777777" w:rsidR="00414E86" w:rsidRPr="003E5A94" w:rsidRDefault="00414E86" w:rsidP="00414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59527C" w14:textId="51C8EC05" w:rsidR="00414E86" w:rsidRPr="003E5A94" w:rsidRDefault="00C273B6" w:rsidP="00AA0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3B6"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</w:p>
        </w:tc>
      </w:tr>
      <w:tr w:rsidR="00414E86" w:rsidRPr="003E5A94" w14:paraId="0340D6E3" w14:textId="77777777" w:rsidTr="00AE21D0">
        <w:tc>
          <w:tcPr>
            <w:tcW w:w="5562" w:type="dxa"/>
            <w:vAlign w:val="bottom"/>
            <w:hideMark/>
          </w:tcPr>
          <w:p w14:paraId="7895F73E" w14:textId="339B80D3" w:rsidR="00414E86" w:rsidRPr="003E5A94" w:rsidRDefault="003547C2" w:rsidP="00414E86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3E5A94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="00414E86" w:rsidRPr="003E5A94">
              <w:rPr>
                <w:rFonts w:ascii="Angsana New" w:hAnsi="Angsana New" w:hint="cs"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808" w:type="dxa"/>
          </w:tcPr>
          <w:p w14:paraId="2C3B04C1" w14:textId="77777777" w:rsidR="00414E86" w:rsidRPr="003E5A94" w:rsidRDefault="00414E86" w:rsidP="00414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14:paraId="6F322412" w14:textId="77777777" w:rsidR="00414E86" w:rsidRPr="003E5A94" w:rsidRDefault="00414E86" w:rsidP="00414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9EBD13" w14:textId="132BF254" w:rsidR="00414E86" w:rsidRPr="003E5A94" w:rsidRDefault="00AA0A03" w:rsidP="00AA0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3E5A94">
              <w:rPr>
                <w:rFonts w:ascii="Angsana New" w:hAnsi="Angsana New"/>
                <w:sz w:val="30"/>
                <w:szCs w:val="30"/>
              </w:rPr>
              <w:t>(</w:t>
            </w:r>
            <w:r w:rsidR="00C273B6" w:rsidRPr="00C273B6">
              <w:rPr>
                <w:rFonts w:ascii="Angsana New" w:hAnsi="Angsana New"/>
                <w:sz w:val="30"/>
                <w:szCs w:val="30"/>
              </w:rPr>
              <w:t>3</w:t>
            </w:r>
            <w:r w:rsidRPr="003E5A9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7" w:type="dxa"/>
          </w:tcPr>
          <w:p w14:paraId="71C86987" w14:textId="77777777" w:rsidR="00414E86" w:rsidRPr="003E5A94" w:rsidRDefault="00414E86" w:rsidP="00414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8541FA" w14:textId="44224435" w:rsidR="00414E86" w:rsidRPr="003E5A94" w:rsidRDefault="005F5AD5" w:rsidP="00AA0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3E5A94">
              <w:rPr>
                <w:rFonts w:ascii="Angsana New" w:hAnsi="Angsana New"/>
                <w:sz w:val="30"/>
                <w:szCs w:val="30"/>
              </w:rPr>
              <w:t>(</w:t>
            </w:r>
            <w:r w:rsidR="00C273B6" w:rsidRPr="00C273B6">
              <w:rPr>
                <w:rFonts w:ascii="Angsana New" w:hAnsi="Angsana New"/>
                <w:sz w:val="30"/>
                <w:szCs w:val="30"/>
              </w:rPr>
              <w:t>5</w:t>
            </w:r>
            <w:r w:rsidRPr="003E5A9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C26D2" w:rsidRPr="003E5A94" w14:paraId="60B1D0DF" w14:textId="77777777" w:rsidTr="00AE21D0">
        <w:tc>
          <w:tcPr>
            <w:tcW w:w="6370" w:type="dxa"/>
            <w:gridSpan w:val="2"/>
            <w:vAlign w:val="bottom"/>
            <w:hideMark/>
          </w:tcPr>
          <w:p w14:paraId="7DBE2CCD" w14:textId="4E8AD5FA" w:rsidR="00DC26D2" w:rsidRPr="003E5A94" w:rsidRDefault="00DC26D2" w:rsidP="002C7DB7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3E5A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ผลการดำเนินงานจากกิจกรรมการดำเนินงานที่ยกเลิก </w:t>
            </w:r>
            <w:r w:rsidRPr="003E5A94">
              <w:rPr>
                <w:rFonts w:ascii="Angsana New" w:hAnsi="Angsana New" w:hint="cs"/>
                <w:b/>
                <w:bCs/>
                <w:sz w:val="30"/>
                <w:szCs w:val="30"/>
              </w:rPr>
              <w:t>(</w:t>
            </w:r>
            <w:r w:rsidRPr="003E5A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สุทธิจากภาษีเงินได้)</w:t>
            </w:r>
          </w:p>
        </w:tc>
        <w:tc>
          <w:tcPr>
            <w:tcW w:w="267" w:type="dxa"/>
          </w:tcPr>
          <w:p w14:paraId="03C9C144" w14:textId="77777777" w:rsidR="00DC26D2" w:rsidRPr="003E5A94" w:rsidRDefault="00DC26D2" w:rsidP="00414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080CDD" w14:textId="44040AAF" w:rsidR="00DC26D2" w:rsidRPr="003E5A94" w:rsidRDefault="00DC26D2" w:rsidP="00AA0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3B6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</w:p>
        </w:tc>
        <w:tc>
          <w:tcPr>
            <w:tcW w:w="267" w:type="dxa"/>
          </w:tcPr>
          <w:p w14:paraId="45E27F35" w14:textId="77777777" w:rsidR="00DC26D2" w:rsidRPr="003E5A94" w:rsidRDefault="00DC26D2" w:rsidP="00414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36F716" w14:textId="57968993" w:rsidR="00DC26D2" w:rsidRPr="003E5A94" w:rsidRDefault="00DC26D2" w:rsidP="00AA0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3B6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</w:p>
        </w:tc>
      </w:tr>
      <w:tr w:rsidR="00414E86" w:rsidRPr="003E5A94" w14:paraId="405E7942" w14:textId="77777777" w:rsidTr="00AE21D0">
        <w:tc>
          <w:tcPr>
            <w:tcW w:w="5562" w:type="dxa"/>
            <w:vAlign w:val="bottom"/>
            <w:hideMark/>
          </w:tcPr>
          <w:p w14:paraId="20A6D899" w14:textId="2A9213FE" w:rsidR="00414E86" w:rsidRPr="003E5A94" w:rsidRDefault="00AA0A03" w:rsidP="00414E86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5A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="00414E86" w:rsidRPr="003E5A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สำหรับ</w:t>
            </w:r>
            <w:r w:rsidRPr="003E5A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808" w:type="dxa"/>
          </w:tcPr>
          <w:p w14:paraId="3BD03A67" w14:textId="77777777" w:rsidR="00414E86" w:rsidRPr="003E5A94" w:rsidRDefault="00414E86" w:rsidP="00414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14:paraId="3E5D4C92" w14:textId="77777777" w:rsidR="00414E86" w:rsidRPr="003E5A94" w:rsidRDefault="00414E86" w:rsidP="00414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4F5E00" w14:textId="1CD3FF03" w:rsidR="00414E86" w:rsidRPr="003E5A94" w:rsidRDefault="00C273B6" w:rsidP="00AA0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3B6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</w:p>
        </w:tc>
        <w:tc>
          <w:tcPr>
            <w:tcW w:w="267" w:type="dxa"/>
          </w:tcPr>
          <w:p w14:paraId="2BD5DB20" w14:textId="77777777" w:rsidR="00414E86" w:rsidRPr="003E5A94" w:rsidRDefault="00414E86" w:rsidP="00414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442C26" w14:textId="43DA660F" w:rsidR="00414E86" w:rsidRPr="003E5A94" w:rsidRDefault="00C273B6" w:rsidP="00AA0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3B6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</w:p>
        </w:tc>
      </w:tr>
      <w:tr w:rsidR="005F5AD5" w:rsidRPr="00F31E0E" w14:paraId="44C0DFDF" w14:textId="77777777" w:rsidTr="00AE21D0">
        <w:tc>
          <w:tcPr>
            <w:tcW w:w="5562" w:type="dxa"/>
            <w:vAlign w:val="bottom"/>
            <w:hideMark/>
          </w:tcPr>
          <w:p w14:paraId="035EAF73" w14:textId="63D99060" w:rsidR="005F5AD5" w:rsidRPr="003E5A94" w:rsidRDefault="005F5AD5" w:rsidP="005F5AD5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5A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3E5A9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808" w:type="dxa"/>
          </w:tcPr>
          <w:p w14:paraId="627D736A" w14:textId="77777777" w:rsidR="005F5AD5" w:rsidRPr="003E5A94" w:rsidRDefault="005F5AD5" w:rsidP="005F5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01C1A2E5" w14:textId="77777777" w:rsidR="005F5AD5" w:rsidRPr="003E5A94" w:rsidRDefault="005F5AD5" w:rsidP="005F5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C92E88E" w14:textId="67F236F5" w:rsidR="005F5AD5" w:rsidRPr="003E5A94" w:rsidRDefault="00C273B6" w:rsidP="005F5AD5">
            <w:pPr>
              <w:pStyle w:val="acctfourfigures"/>
              <w:tabs>
                <w:tab w:val="clear" w:pos="765"/>
                <w:tab w:val="decimal" w:pos="615"/>
                <w:tab w:val="center" w:pos="4536"/>
                <w:tab w:val="right" w:pos="9072"/>
              </w:tabs>
              <w:spacing w:line="240" w:lineRule="atLeast"/>
              <w:ind w:left="-79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273B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5F5AD5" w:rsidRPr="003E5A9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.</w:t>
            </w:r>
            <w:r w:rsidRPr="00C273B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01</w:t>
            </w:r>
          </w:p>
        </w:tc>
        <w:tc>
          <w:tcPr>
            <w:tcW w:w="267" w:type="dxa"/>
          </w:tcPr>
          <w:p w14:paraId="2AF086BA" w14:textId="77777777" w:rsidR="005F5AD5" w:rsidRPr="003E5A94" w:rsidRDefault="005F5AD5" w:rsidP="005F5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86D50C7" w14:textId="74B2713F" w:rsidR="005F5AD5" w:rsidRPr="003E5A94" w:rsidRDefault="00C273B6" w:rsidP="005F5AD5">
            <w:pPr>
              <w:pStyle w:val="acctfourfigures"/>
              <w:tabs>
                <w:tab w:val="clear" w:pos="765"/>
                <w:tab w:val="decimal" w:pos="615"/>
                <w:tab w:val="center" w:pos="4536"/>
                <w:tab w:val="right" w:pos="9072"/>
              </w:tabs>
              <w:spacing w:line="240" w:lineRule="atLeast"/>
              <w:ind w:left="-79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3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5F5AD5" w:rsidRPr="003E5A94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C273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01</w:t>
            </w:r>
          </w:p>
        </w:tc>
      </w:tr>
      <w:tr w:rsidR="007F77DD" w:rsidRPr="003E5A94" w14:paraId="6952E073" w14:textId="77777777" w:rsidTr="000C0908">
        <w:trPr>
          <w:tblHeader/>
        </w:trPr>
        <w:tc>
          <w:tcPr>
            <w:tcW w:w="5562" w:type="dxa"/>
            <w:hideMark/>
          </w:tcPr>
          <w:p w14:paraId="696CE002" w14:textId="77777777" w:rsidR="007F77DD" w:rsidRPr="000C0908" w:rsidRDefault="007F77DD" w:rsidP="00BC1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  <w:r w:rsidRPr="000C0908">
              <w:rPr>
                <w:rFonts w:ascii="Angsana New" w:hAnsi="Angsana New" w:hint="cs"/>
                <w:i/>
                <w:iCs/>
                <w:sz w:val="30"/>
                <w:szCs w:val="30"/>
              </w:rPr>
              <w:br w:type="page"/>
            </w:r>
            <w:r w:rsidRPr="000C0908">
              <w:rPr>
                <w:rFonts w:ascii="Angsana New" w:hAnsi="Angsana New" w:hint="cs"/>
                <w:i/>
                <w:iCs/>
                <w:sz w:val="30"/>
                <w:szCs w:val="30"/>
              </w:rPr>
              <w:br w:type="page"/>
            </w:r>
            <w:r w:rsidRPr="000C0908">
              <w:rPr>
                <w:i/>
                <w:iCs/>
              </w:rPr>
              <w:br w:type="page"/>
            </w:r>
            <w:r w:rsidRPr="000C0908">
              <w:rPr>
                <w:b/>
                <w:bCs/>
                <w:i/>
                <w:iCs/>
                <w:sz w:val="30"/>
                <w:szCs w:val="30"/>
              </w:rPr>
              <w:br w:type="page"/>
            </w:r>
            <w:r w:rsidRPr="000C0908">
              <w:rPr>
                <w:rFonts w:hint="cs"/>
                <w:i/>
                <w:iCs/>
                <w:cs/>
              </w:rPr>
              <w:br w:type="page"/>
            </w:r>
            <w:r w:rsidRPr="000C090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br w:type="page"/>
            </w:r>
            <w:r w:rsidRPr="000C090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ผลการดำเนินงานของการดำเนินงานที่ยกเลิก</w:t>
            </w:r>
          </w:p>
        </w:tc>
        <w:tc>
          <w:tcPr>
            <w:tcW w:w="808" w:type="dxa"/>
          </w:tcPr>
          <w:p w14:paraId="10DA9CBF" w14:textId="77777777" w:rsidR="007F77DD" w:rsidRPr="003E5A94" w:rsidRDefault="007F77DD" w:rsidP="00BC1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2DBC1412" w14:textId="77777777" w:rsidR="007F77DD" w:rsidRPr="003E5A94" w:rsidRDefault="007F77DD" w:rsidP="00BC1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45" w:type="dxa"/>
            <w:gridSpan w:val="3"/>
            <w:vAlign w:val="bottom"/>
            <w:hideMark/>
          </w:tcPr>
          <w:p w14:paraId="235AB15C" w14:textId="77777777" w:rsidR="007F77DD" w:rsidRPr="003E5A94" w:rsidRDefault="007F77DD" w:rsidP="00BC1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E5A9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F77DD" w:rsidRPr="003E5A94" w14:paraId="17C35968" w14:textId="77777777" w:rsidTr="000C0908">
        <w:trPr>
          <w:tblHeader/>
        </w:trPr>
        <w:tc>
          <w:tcPr>
            <w:tcW w:w="5562" w:type="dxa"/>
            <w:hideMark/>
          </w:tcPr>
          <w:p w14:paraId="2B79874D" w14:textId="708E2C3E" w:rsidR="007F77DD" w:rsidRPr="003E5A94" w:rsidRDefault="007F77DD" w:rsidP="00BC1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3E5A9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C273B6" w:rsidRPr="00C273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3E5A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E5A9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808" w:type="dxa"/>
          </w:tcPr>
          <w:p w14:paraId="7048618C" w14:textId="77777777" w:rsidR="007F77DD" w:rsidRPr="003E5A94" w:rsidRDefault="007F77DD" w:rsidP="00BC1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14:paraId="23D32A21" w14:textId="77777777" w:rsidR="007F77DD" w:rsidRPr="003E5A94" w:rsidRDefault="007F77DD" w:rsidP="00BC1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9" w:type="dxa"/>
            <w:vAlign w:val="center"/>
            <w:hideMark/>
          </w:tcPr>
          <w:p w14:paraId="7703E79C" w14:textId="6AD3F538" w:rsidR="007F77DD" w:rsidRPr="003E5A94" w:rsidRDefault="00C273B6" w:rsidP="00BC1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273B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273B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7" w:type="dxa"/>
            <w:vAlign w:val="center"/>
          </w:tcPr>
          <w:p w14:paraId="6BD951A4" w14:textId="77777777" w:rsidR="007F77DD" w:rsidRPr="003E5A94" w:rsidRDefault="007F77DD" w:rsidP="00BC1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9" w:type="dxa"/>
            <w:vAlign w:val="center"/>
            <w:hideMark/>
          </w:tcPr>
          <w:p w14:paraId="0B1DF818" w14:textId="4325DEF9" w:rsidR="007F77DD" w:rsidRPr="003E5A94" w:rsidRDefault="00C273B6" w:rsidP="00BC1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273B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273B6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7F77DD" w:rsidRPr="003E5A94" w14:paraId="6D4ACCC4" w14:textId="77777777" w:rsidTr="000C0908">
        <w:trPr>
          <w:tblHeader/>
        </w:trPr>
        <w:tc>
          <w:tcPr>
            <w:tcW w:w="5562" w:type="dxa"/>
          </w:tcPr>
          <w:p w14:paraId="3C49B676" w14:textId="77777777" w:rsidR="007F77DD" w:rsidRPr="003E5A94" w:rsidRDefault="007F77DD" w:rsidP="00BC1A59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dxa"/>
          </w:tcPr>
          <w:p w14:paraId="72E991E0" w14:textId="77777777" w:rsidR="007F77DD" w:rsidRPr="003E5A94" w:rsidRDefault="007F77DD" w:rsidP="00BC1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14:paraId="058E2362" w14:textId="77777777" w:rsidR="007F77DD" w:rsidRPr="003E5A94" w:rsidRDefault="007F77DD" w:rsidP="00BC1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45" w:type="dxa"/>
            <w:gridSpan w:val="3"/>
            <w:vAlign w:val="bottom"/>
            <w:hideMark/>
          </w:tcPr>
          <w:p w14:paraId="38F01462" w14:textId="77777777" w:rsidR="007F77DD" w:rsidRPr="003E5A94" w:rsidRDefault="007F77DD" w:rsidP="00BC1A59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E5A94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3E5A9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7F77DD" w:rsidRPr="003E5A94" w14:paraId="4B187F2A" w14:textId="77777777" w:rsidTr="000C0908">
        <w:tc>
          <w:tcPr>
            <w:tcW w:w="5562" w:type="dxa"/>
            <w:vAlign w:val="bottom"/>
            <w:hideMark/>
          </w:tcPr>
          <w:p w14:paraId="699E5AE2" w14:textId="77777777" w:rsidR="007F77DD" w:rsidRPr="003E5A94" w:rsidRDefault="007F77DD" w:rsidP="00BC1A59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3E5A94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808" w:type="dxa"/>
          </w:tcPr>
          <w:p w14:paraId="7B118EA7" w14:textId="77777777" w:rsidR="007F77DD" w:rsidRPr="003E5A94" w:rsidRDefault="007F77DD" w:rsidP="00BC1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14:paraId="6B9A94DA" w14:textId="77777777" w:rsidR="007F77DD" w:rsidRPr="003E5A94" w:rsidRDefault="007F77DD" w:rsidP="00BC1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14:paraId="244D5686" w14:textId="487CF14D" w:rsidR="007F77DD" w:rsidRPr="003E5A94" w:rsidRDefault="00C273B6" w:rsidP="00BC1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385</w:t>
            </w:r>
          </w:p>
        </w:tc>
        <w:tc>
          <w:tcPr>
            <w:tcW w:w="267" w:type="dxa"/>
          </w:tcPr>
          <w:p w14:paraId="45FD18BD" w14:textId="77777777" w:rsidR="007F77DD" w:rsidRPr="003E5A94" w:rsidRDefault="007F77DD" w:rsidP="00BC1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center" w:pos="4536"/>
                <w:tab w:val="right" w:pos="9072"/>
              </w:tabs>
              <w:ind w:left="-108" w:right="-4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14:paraId="19AADE22" w14:textId="06FFC16A" w:rsidR="007F77DD" w:rsidRPr="003E5A94" w:rsidRDefault="00C273B6" w:rsidP="00BC1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483</w:t>
            </w:r>
          </w:p>
        </w:tc>
      </w:tr>
      <w:tr w:rsidR="007F77DD" w:rsidRPr="003E5A94" w14:paraId="0B3E9601" w14:textId="77777777" w:rsidTr="000C0908">
        <w:tc>
          <w:tcPr>
            <w:tcW w:w="5562" w:type="dxa"/>
            <w:vAlign w:val="bottom"/>
          </w:tcPr>
          <w:p w14:paraId="05D34CAC" w14:textId="77777777" w:rsidR="007F77DD" w:rsidRPr="003E5A94" w:rsidRDefault="007F77DD" w:rsidP="00BC1A59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E5A94">
              <w:rPr>
                <w:rFonts w:ascii="Angsana New" w:hAnsi="Angsana New" w:hint="cs"/>
                <w:sz w:val="30"/>
                <w:szCs w:val="30"/>
                <w:cs/>
              </w:rPr>
              <w:t>ต้นทุนขายและต้นทุนการให้บริการ</w:t>
            </w:r>
          </w:p>
        </w:tc>
        <w:tc>
          <w:tcPr>
            <w:tcW w:w="808" w:type="dxa"/>
          </w:tcPr>
          <w:p w14:paraId="163110DE" w14:textId="77777777" w:rsidR="007F77DD" w:rsidRPr="003E5A94" w:rsidRDefault="007F77DD" w:rsidP="00BC1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14:paraId="7360D8D5" w14:textId="77777777" w:rsidR="007F77DD" w:rsidRPr="003E5A94" w:rsidRDefault="007F77DD" w:rsidP="00BC1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14:paraId="656B4875" w14:textId="7A04FCED" w:rsidR="007F77DD" w:rsidRPr="003E5A94" w:rsidRDefault="007F77DD" w:rsidP="00BC1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3E5A94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C273B6" w:rsidRPr="00C273B6">
              <w:rPr>
                <w:rFonts w:ascii="Angsana New" w:hAnsi="Angsana New" w:hint="cs"/>
                <w:sz w:val="30"/>
                <w:szCs w:val="30"/>
              </w:rPr>
              <w:t>32</w:t>
            </w:r>
            <w:r w:rsidR="00C273B6" w:rsidRPr="00C273B6">
              <w:rPr>
                <w:rFonts w:ascii="Angsana New" w:hAnsi="Angsana New"/>
                <w:sz w:val="30"/>
                <w:szCs w:val="30"/>
              </w:rPr>
              <w:t>1</w:t>
            </w:r>
            <w:r w:rsidRPr="003E5A94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67" w:type="dxa"/>
          </w:tcPr>
          <w:p w14:paraId="5FC78BB1" w14:textId="77777777" w:rsidR="007F77DD" w:rsidRPr="003E5A94" w:rsidRDefault="007F77DD" w:rsidP="00BC1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center" w:pos="4536"/>
                <w:tab w:val="right" w:pos="9072"/>
              </w:tabs>
              <w:ind w:left="-108" w:right="-4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14:paraId="0546E151" w14:textId="34A39EF2" w:rsidR="007F77DD" w:rsidRPr="003E5A94" w:rsidRDefault="007F77DD" w:rsidP="00BC1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3E5A94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C273B6" w:rsidRPr="00C273B6">
              <w:rPr>
                <w:rFonts w:ascii="Angsana New" w:hAnsi="Angsana New" w:hint="cs"/>
                <w:sz w:val="30"/>
                <w:szCs w:val="30"/>
              </w:rPr>
              <w:t>4</w:t>
            </w:r>
            <w:r w:rsidR="00C273B6" w:rsidRPr="00C273B6">
              <w:rPr>
                <w:rFonts w:ascii="Angsana New" w:hAnsi="Angsana New"/>
                <w:sz w:val="30"/>
                <w:szCs w:val="30"/>
              </w:rPr>
              <w:t>19</w:t>
            </w:r>
            <w:r w:rsidRPr="003E5A94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7F77DD" w:rsidRPr="003E5A94" w14:paraId="448E5992" w14:textId="77777777" w:rsidTr="000C0908">
        <w:tc>
          <w:tcPr>
            <w:tcW w:w="5562" w:type="dxa"/>
            <w:vAlign w:val="bottom"/>
            <w:hideMark/>
          </w:tcPr>
          <w:p w14:paraId="7B0D52F7" w14:textId="77777777" w:rsidR="007F77DD" w:rsidRPr="003E5A94" w:rsidRDefault="007F77DD" w:rsidP="00BC1A59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3E5A94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808" w:type="dxa"/>
          </w:tcPr>
          <w:p w14:paraId="4934CD2F" w14:textId="77777777" w:rsidR="007F77DD" w:rsidRPr="003E5A94" w:rsidRDefault="007F77DD" w:rsidP="00BC1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14:paraId="09B05CDE" w14:textId="77777777" w:rsidR="007F77DD" w:rsidRPr="003E5A94" w:rsidRDefault="007F77DD" w:rsidP="00BC1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E76D7D" w14:textId="44E2DD86" w:rsidR="007F77DD" w:rsidRPr="003E5A94" w:rsidRDefault="007F77DD" w:rsidP="00BC1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3E5A94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C273B6" w:rsidRPr="00C273B6">
              <w:rPr>
                <w:rFonts w:ascii="Angsana New" w:hAnsi="Angsana New"/>
                <w:sz w:val="30"/>
                <w:szCs w:val="30"/>
              </w:rPr>
              <w:t>9</w:t>
            </w:r>
            <w:r w:rsidRPr="003E5A94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67" w:type="dxa"/>
          </w:tcPr>
          <w:p w14:paraId="42604122" w14:textId="77777777" w:rsidR="007F77DD" w:rsidRPr="003E5A94" w:rsidRDefault="007F77DD" w:rsidP="00BC1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center" w:pos="4536"/>
                <w:tab w:val="right" w:pos="9072"/>
              </w:tabs>
              <w:ind w:left="-108" w:right="-4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AF7E56" w14:textId="2B8B1C44" w:rsidR="007F77DD" w:rsidRPr="003E5A94" w:rsidRDefault="007F77DD" w:rsidP="00BC1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3E5A94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C273B6" w:rsidRPr="00C273B6">
              <w:rPr>
                <w:rFonts w:ascii="Angsana New" w:hAnsi="Angsana New"/>
                <w:sz w:val="30"/>
                <w:szCs w:val="30"/>
              </w:rPr>
              <w:t>12</w:t>
            </w:r>
            <w:r w:rsidRPr="003E5A94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7F77DD" w:rsidRPr="003E5A94" w14:paraId="4196BE36" w14:textId="77777777" w:rsidTr="000C0908">
        <w:tc>
          <w:tcPr>
            <w:tcW w:w="5562" w:type="dxa"/>
            <w:vAlign w:val="bottom"/>
            <w:hideMark/>
          </w:tcPr>
          <w:p w14:paraId="240F15F4" w14:textId="28C2689B" w:rsidR="007F77DD" w:rsidRPr="003E5A94" w:rsidRDefault="007F77DD" w:rsidP="00BC1A59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5A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ผลการดำเนินงานจากกิจกรรมการดำเนินงาน</w:t>
            </w:r>
            <w:r w:rsidR="000C09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ที่ยกเลิก</w:t>
            </w:r>
          </w:p>
        </w:tc>
        <w:tc>
          <w:tcPr>
            <w:tcW w:w="808" w:type="dxa"/>
          </w:tcPr>
          <w:p w14:paraId="71C9E8EF" w14:textId="77777777" w:rsidR="007F77DD" w:rsidRPr="003E5A94" w:rsidRDefault="007F77DD" w:rsidP="00BC1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14:paraId="69FA1AF9" w14:textId="77777777" w:rsidR="007F77DD" w:rsidRPr="003E5A94" w:rsidRDefault="007F77DD" w:rsidP="00BC1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E9AFEE" w14:textId="36D64347" w:rsidR="007F77DD" w:rsidRPr="003E5A94" w:rsidRDefault="00C273B6" w:rsidP="00BC1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3B6">
              <w:rPr>
                <w:rFonts w:ascii="Angsana New" w:hAnsi="Angsana New"/>
                <w:b/>
                <w:bCs/>
                <w:sz w:val="30"/>
                <w:szCs w:val="30"/>
              </w:rPr>
              <w:t>55</w:t>
            </w:r>
          </w:p>
        </w:tc>
        <w:tc>
          <w:tcPr>
            <w:tcW w:w="267" w:type="dxa"/>
          </w:tcPr>
          <w:p w14:paraId="320EFF66" w14:textId="77777777" w:rsidR="007F77DD" w:rsidRPr="003E5A94" w:rsidRDefault="007F77DD" w:rsidP="00BC1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center" w:pos="4536"/>
                <w:tab w:val="right" w:pos="9072"/>
              </w:tabs>
              <w:ind w:left="-108" w:right="-4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68BFE7" w14:textId="297461F5" w:rsidR="007F77DD" w:rsidRPr="003E5A94" w:rsidRDefault="00C273B6" w:rsidP="00BC1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3B6">
              <w:rPr>
                <w:rFonts w:ascii="Angsana New" w:hAnsi="Angsana New"/>
                <w:b/>
                <w:bCs/>
                <w:sz w:val="30"/>
                <w:szCs w:val="30"/>
              </w:rPr>
              <w:t>52</w:t>
            </w:r>
          </w:p>
        </w:tc>
      </w:tr>
      <w:tr w:rsidR="007F77DD" w:rsidRPr="003E5A94" w14:paraId="620A7566" w14:textId="77777777" w:rsidTr="000C0908">
        <w:tc>
          <w:tcPr>
            <w:tcW w:w="5562" w:type="dxa"/>
            <w:vAlign w:val="bottom"/>
            <w:hideMark/>
          </w:tcPr>
          <w:p w14:paraId="4F0BE76C" w14:textId="77777777" w:rsidR="007F77DD" w:rsidRPr="003E5A94" w:rsidRDefault="007F77DD" w:rsidP="00BC1A59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3E5A94">
              <w:rPr>
                <w:rFonts w:ascii="Angsana New" w:hAnsi="Angsana New" w:hint="cs"/>
                <w:sz w:val="30"/>
                <w:szCs w:val="30"/>
                <w:cs/>
              </w:rPr>
              <w:t xml:space="preserve">ค่าใช้จ่ายภาษีเงินได้ </w:t>
            </w:r>
          </w:p>
        </w:tc>
        <w:tc>
          <w:tcPr>
            <w:tcW w:w="808" w:type="dxa"/>
          </w:tcPr>
          <w:p w14:paraId="16B9F0DB" w14:textId="77777777" w:rsidR="007F77DD" w:rsidRPr="003E5A94" w:rsidRDefault="007F77DD" w:rsidP="00BC1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14:paraId="7659B422" w14:textId="77777777" w:rsidR="007F77DD" w:rsidRPr="003E5A94" w:rsidRDefault="007F77DD" w:rsidP="00BC1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606D7E" w14:textId="2D6A6B15" w:rsidR="007F77DD" w:rsidRPr="003E5A94" w:rsidRDefault="007F77DD" w:rsidP="00BC1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3E5A94">
              <w:rPr>
                <w:rFonts w:ascii="Angsana New" w:hAnsi="Angsana New"/>
                <w:sz w:val="30"/>
                <w:szCs w:val="30"/>
              </w:rPr>
              <w:t>(</w:t>
            </w:r>
            <w:r w:rsidR="00C273B6" w:rsidRPr="00C273B6">
              <w:rPr>
                <w:rFonts w:ascii="Angsana New" w:hAnsi="Angsana New"/>
                <w:sz w:val="30"/>
                <w:szCs w:val="30"/>
              </w:rPr>
              <w:t>11</w:t>
            </w:r>
            <w:r w:rsidRPr="003E5A9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7" w:type="dxa"/>
          </w:tcPr>
          <w:p w14:paraId="10555F68" w14:textId="77777777" w:rsidR="007F77DD" w:rsidRPr="003E5A94" w:rsidRDefault="007F77DD" w:rsidP="00BC1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39CA16" w14:textId="51491C09" w:rsidR="007F77DD" w:rsidRPr="003E5A94" w:rsidRDefault="007F77DD" w:rsidP="00BC1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3E5A94">
              <w:rPr>
                <w:rFonts w:ascii="Angsana New" w:hAnsi="Angsana New"/>
                <w:sz w:val="30"/>
                <w:szCs w:val="30"/>
              </w:rPr>
              <w:t>(</w:t>
            </w:r>
            <w:r w:rsidR="00C273B6" w:rsidRPr="00C273B6">
              <w:rPr>
                <w:rFonts w:ascii="Angsana New" w:hAnsi="Angsana New"/>
                <w:sz w:val="30"/>
                <w:szCs w:val="30"/>
              </w:rPr>
              <w:t>11</w:t>
            </w:r>
            <w:r w:rsidRPr="003E5A9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C26D2" w:rsidRPr="003E5A94" w14:paraId="0B27E1CC" w14:textId="77777777" w:rsidTr="00DC26D2">
        <w:tc>
          <w:tcPr>
            <w:tcW w:w="6370" w:type="dxa"/>
            <w:gridSpan w:val="2"/>
            <w:vAlign w:val="bottom"/>
            <w:hideMark/>
          </w:tcPr>
          <w:p w14:paraId="1FA2B303" w14:textId="38C82C8C" w:rsidR="00DC26D2" w:rsidRPr="003E5A94" w:rsidRDefault="00DC26D2" w:rsidP="002C7DB7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3E5A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ผลการดำเนินงานจากกิจกรรมการดำเนินงานที่ยกเลิก </w:t>
            </w:r>
            <w:r w:rsidRPr="003E5A94">
              <w:rPr>
                <w:rFonts w:ascii="Angsana New" w:hAnsi="Angsana New" w:hint="cs"/>
                <w:b/>
                <w:bCs/>
                <w:sz w:val="30"/>
                <w:szCs w:val="30"/>
              </w:rPr>
              <w:t>(</w:t>
            </w:r>
            <w:r w:rsidRPr="003E5A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สุทธิจากภาษีเงินได้)</w:t>
            </w:r>
          </w:p>
        </w:tc>
        <w:tc>
          <w:tcPr>
            <w:tcW w:w="267" w:type="dxa"/>
          </w:tcPr>
          <w:p w14:paraId="3FBA38E1" w14:textId="77777777" w:rsidR="00DC26D2" w:rsidRPr="003E5A94" w:rsidRDefault="00DC26D2" w:rsidP="00BC1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24F1D1" w14:textId="3138154F" w:rsidR="00DC26D2" w:rsidRPr="003E5A94" w:rsidRDefault="00DC26D2" w:rsidP="00BC1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3B6"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</w:p>
        </w:tc>
        <w:tc>
          <w:tcPr>
            <w:tcW w:w="267" w:type="dxa"/>
          </w:tcPr>
          <w:p w14:paraId="325DD636" w14:textId="77777777" w:rsidR="00DC26D2" w:rsidRPr="003E5A94" w:rsidRDefault="00DC26D2" w:rsidP="00BC1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EFB60D" w14:textId="5438F303" w:rsidR="00DC26D2" w:rsidRPr="003E5A94" w:rsidRDefault="00DC26D2" w:rsidP="00BC1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3B6">
              <w:rPr>
                <w:rFonts w:ascii="Angsana New" w:hAnsi="Angsana New"/>
                <w:b/>
                <w:bCs/>
                <w:sz w:val="30"/>
                <w:szCs w:val="30"/>
              </w:rPr>
              <w:t>41</w:t>
            </w:r>
          </w:p>
        </w:tc>
      </w:tr>
      <w:tr w:rsidR="007F77DD" w:rsidRPr="003E5A94" w14:paraId="22BB236C" w14:textId="77777777" w:rsidTr="000C0908">
        <w:tc>
          <w:tcPr>
            <w:tcW w:w="5562" w:type="dxa"/>
            <w:vAlign w:val="bottom"/>
            <w:hideMark/>
          </w:tcPr>
          <w:p w14:paraId="140E171E" w14:textId="77777777" w:rsidR="007F77DD" w:rsidRPr="003E5A94" w:rsidRDefault="007F77DD" w:rsidP="00BC1A59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5A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808" w:type="dxa"/>
          </w:tcPr>
          <w:p w14:paraId="7B99A2BA" w14:textId="77777777" w:rsidR="007F77DD" w:rsidRPr="003E5A94" w:rsidRDefault="007F77DD" w:rsidP="00BC1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14:paraId="5004A8B0" w14:textId="77777777" w:rsidR="007F77DD" w:rsidRPr="003E5A94" w:rsidRDefault="007F77DD" w:rsidP="00BC1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C85029" w14:textId="52063E41" w:rsidR="007F77DD" w:rsidRPr="003E5A94" w:rsidRDefault="00C273B6" w:rsidP="00BC1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3B6"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</w:p>
        </w:tc>
        <w:tc>
          <w:tcPr>
            <w:tcW w:w="267" w:type="dxa"/>
          </w:tcPr>
          <w:p w14:paraId="68B82822" w14:textId="77777777" w:rsidR="007F77DD" w:rsidRPr="003E5A94" w:rsidRDefault="007F77DD" w:rsidP="00BC1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E88820" w14:textId="107E076C" w:rsidR="007F77DD" w:rsidRPr="003E5A94" w:rsidRDefault="00C273B6" w:rsidP="00BC1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3B6">
              <w:rPr>
                <w:rFonts w:ascii="Angsana New" w:hAnsi="Angsana New" w:hint="cs"/>
                <w:b/>
                <w:bCs/>
                <w:sz w:val="30"/>
                <w:szCs w:val="30"/>
              </w:rPr>
              <w:t>4</w:t>
            </w:r>
            <w:r w:rsidRPr="00C273B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7F77DD" w:rsidRPr="007F77DD" w14:paraId="191D1292" w14:textId="77777777" w:rsidTr="000C0908">
        <w:tc>
          <w:tcPr>
            <w:tcW w:w="5562" w:type="dxa"/>
            <w:vAlign w:val="bottom"/>
            <w:hideMark/>
          </w:tcPr>
          <w:p w14:paraId="004A9A04" w14:textId="77777777" w:rsidR="007F77DD" w:rsidRPr="003E5A94" w:rsidRDefault="007F77DD" w:rsidP="00BC1A59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5A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3E5A9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808" w:type="dxa"/>
          </w:tcPr>
          <w:p w14:paraId="49032C46" w14:textId="77777777" w:rsidR="007F77DD" w:rsidRPr="003E5A94" w:rsidRDefault="007F77DD" w:rsidP="00BC1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19C64257" w14:textId="77777777" w:rsidR="007F77DD" w:rsidRPr="003E5A94" w:rsidRDefault="007F77DD" w:rsidP="00BC1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14:paraId="65EBBB5A" w14:textId="05CD2677" w:rsidR="007F77DD" w:rsidRPr="003E5A94" w:rsidRDefault="00C273B6" w:rsidP="00BC1A59">
            <w:pPr>
              <w:pStyle w:val="acctfourfigures"/>
              <w:tabs>
                <w:tab w:val="clear" w:pos="765"/>
                <w:tab w:val="decimal" w:pos="615"/>
                <w:tab w:val="center" w:pos="4536"/>
                <w:tab w:val="right" w:pos="9072"/>
              </w:tabs>
              <w:spacing w:line="240" w:lineRule="atLeast"/>
              <w:ind w:left="-79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273B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7F77DD" w:rsidRPr="003E5A9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.</w:t>
            </w:r>
            <w:r w:rsidRPr="00C273B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02</w:t>
            </w:r>
          </w:p>
        </w:tc>
        <w:tc>
          <w:tcPr>
            <w:tcW w:w="267" w:type="dxa"/>
          </w:tcPr>
          <w:p w14:paraId="1F7F4AEE" w14:textId="77777777" w:rsidR="007F77DD" w:rsidRPr="003E5A94" w:rsidRDefault="007F77DD" w:rsidP="00BC1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14:paraId="716A6121" w14:textId="41C00346" w:rsidR="007F77DD" w:rsidRPr="007F77DD" w:rsidRDefault="00C273B6" w:rsidP="00BC1A59">
            <w:pPr>
              <w:pStyle w:val="acctfourfigures"/>
              <w:tabs>
                <w:tab w:val="clear" w:pos="765"/>
                <w:tab w:val="decimal" w:pos="330"/>
                <w:tab w:val="center" w:pos="4536"/>
                <w:tab w:val="right" w:pos="9072"/>
              </w:tabs>
              <w:spacing w:line="240" w:lineRule="atLeast"/>
              <w:ind w:left="-79" w:right="10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3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7F77DD" w:rsidRPr="003E5A94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C273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</w:t>
            </w:r>
          </w:p>
        </w:tc>
      </w:tr>
      <w:tr w:rsidR="007F77DD" w:rsidRPr="007F77DD" w14:paraId="5615E2F4" w14:textId="77777777" w:rsidTr="000C0908">
        <w:tc>
          <w:tcPr>
            <w:tcW w:w="5562" w:type="dxa"/>
            <w:vAlign w:val="bottom"/>
          </w:tcPr>
          <w:p w14:paraId="0B5E2DF4" w14:textId="77777777" w:rsidR="007F77DD" w:rsidRPr="007F77DD" w:rsidRDefault="007F77DD" w:rsidP="00BC1A59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dxa"/>
          </w:tcPr>
          <w:p w14:paraId="3715A4FC" w14:textId="77777777" w:rsidR="007F77DD" w:rsidRPr="007F77DD" w:rsidRDefault="007F77DD" w:rsidP="00BC1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14:paraId="54672BFD" w14:textId="77777777" w:rsidR="007F77DD" w:rsidRPr="007F77DD" w:rsidRDefault="007F77DD" w:rsidP="00BC1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50F7DF3" w14:textId="77777777" w:rsidR="007F77DD" w:rsidRPr="007F77DD" w:rsidRDefault="007F77DD" w:rsidP="00BC1A59">
            <w:pPr>
              <w:pStyle w:val="acctfourfigures"/>
              <w:tabs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</w:tcPr>
          <w:p w14:paraId="0E5FA27B" w14:textId="77777777" w:rsidR="007F77DD" w:rsidRPr="007F77DD" w:rsidRDefault="007F77DD" w:rsidP="00BC1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5E8FBF0" w14:textId="77777777" w:rsidR="007F77DD" w:rsidRPr="007F77DD" w:rsidRDefault="007F77DD" w:rsidP="00BC1A59">
            <w:pPr>
              <w:pStyle w:val="acctfourfigures"/>
              <w:tabs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</w:tbl>
    <w:p w14:paraId="20B09065" w14:textId="77777777" w:rsidR="007F77DD" w:rsidRPr="007F77DD" w:rsidRDefault="007F77DD" w:rsidP="007F77DD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F77DD">
        <w:rPr>
          <w:rFonts w:ascii="Angsana New" w:hAnsi="Angsana New" w:hint="cs"/>
          <w:sz w:val="30"/>
          <w:szCs w:val="30"/>
          <w:cs/>
        </w:rPr>
        <w:t xml:space="preserve">กำไรจากการดำเนินงานที่ยกเลิกดังกล่าวจัดสรรให้ผู้ถือหุ้นของบริษัททั้งจำนวน </w:t>
      </w:r>
    </w:p>
    <w:p w14:paraId="655E3039" w14:textId="77777777" w:rsidR="007F77DD" w:rsidRPr="007F77DD" w:rsidRDefault="007F77DD" w:rsidP="00414E8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FE4A513" w14:textId="77777777" w:rsidR="00414E86" w:rsidRPr="007F77DD" w:rsidRDefault="00414E86" w:rsidP="00414E8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"/>
          <w:szCs w:val="2"/>
        </w:rPr>
      </w:pPr>
    </w:p>
    <w:tbl>
      <w:tblPr>
        <w:tblW w:w="9360" w:type="dxa"/>
        <w:tblInd w:w="360" w:type="dxa"/>
        <w:tblLook w:val="01E0" w:firstRow="1" w:lastRow="1" w:firstColumn="1" w:lastColumn="1" w:noHBand="0" w:noVBand="0"/>
      </w:tblPr>
      <w:tblGrid>
        <w:gridCol w:w="5580"/>
        <w:gridCol w:w="897"/>
        <w:gridCol w:w="381"/>
        <w:gridCol w:w="1080"/>
        <w:gridCol w:w="270"/>
        <w:gridCol w:w="1152"/>
      </w:tblGrid>
      <w:tr w:rsidR="00414E86" w:rsidRPr="007F77DD" w14:paraId="4845FAD8" w14:textId="77777777" w:rsidTr="000C0908">
        <w:trPr>
          <w:tblHeader/>
        </w:trPr>
        <w:tc>
          <w:tcPr>
            <w:tcW w:w="6477" w:type="dxa"/>
            <w:gridSpan w:val="2"/>
            <w:hideMark/>
          </w:tcPr>
          <w:p w14:paraId="719D84F1" w14:textId="475A4B8D" w:rsidR="00414E86" w:rsidRPr="007F77DD" w:rsidRDefault="00414E86" w:rsidP="00414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 w:firstLine="90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F77D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กระแสเงินสดได้มาจากการดำเนินงานที่ยกเลิก</w:t>
            </w:r>
          </w:p>
        </w:tc>
        <w:tc>
          <w:tcPr>
            <w:tcW w:w="381" w:type="dxa"/>
          </w:tcPr>
          <w:p w14:paraId="430216D9" w14:textId="77777777" w:rsidR="00414E86" w:rsidRPr="007F77DD" w:rsidRDefault="00414E86" w:rsidP="00414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02" w:type="dxa"/>
            <w:gridSpan w:val="3"/>
            <w:vAlign w:val="bottom"/>
            <w:hideMark/>
          </w:tcPr>
          <w:p w14:paraId="42336211" w14:textId="77777777" w:rsidR="00414E86" w:rsidRPr="007F77DD" w:rsidRDefault="00414E86" w:rsidP="00414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F77DD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14E86" w:rsidRPr="007F77DD" w14:paraId="20287DFB" w14:textId="77777777" w:rsidTr="000C0908">
        <w:trPr>
          <w:tblHeader/>
        </w:trPr>
        <w:tc>
          <w:tcPr>
            <w:tcW w:w="6477" w:type="dxa"/>
            <w:gridSpan w:val="2"/>
            <w:hideMark/>
          </w:tcPr>
          <w:p w14:paraId="3FB5140C" w14:textId="08416112" w:rsidR="00414E86" w:rsidRPr="007F77DD" w:rsidRDefault="00414E86" w:rsidP="00414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 w:firstLine="90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7F77DD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C273B6" w:rsidRPr="00C273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7F77D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F77D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81" w:type="dxa"/>
          </w:tcPr>
          <w:p w14:paraId="20CEF990" w14:textId="77777777" w:rsidR="00414E86" w:rsidRPr="007F77DD" w:rsidRDefault="00414E86" w:rsidP="00414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  <w:hideMark/>
          </w:tcPr>
          <w:p w14:paraId="3F48BDB0" w14:textId="3D852CE9" w:rsidR="00414E86" w:rsidRPr="007F77DD" w:rsidRDefault="00C273B6" w:rsidP="00414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273B6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center"/>
          </w:tcPr>
          <w:p w14:paraId="64A1E180" w14:textId="77777777" w:rsidR="00414E86" w:rsidRPr="007F77DD" w:rsidRDefault="00414E86" w:rsidP="00414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  <w:hideMark/>
          </w:tcPr>
          <w:p w14:paraId="3154E02A" w14:textId="077D3120" w:rsidR="00414E86" w:rsidRPr="007F77DD" w:rsidRDefault="00C273B6" w:rsidP="00414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273B6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414E86" w:rsidRPr="007F77DD" w14:paraId="40E61B0E" w14:textId="77777777" w:rsidTr="000C0908">
        <w:trPr>
          <w:tblHeader/>
        </w:trPr>
        <w:tc>
          <w:tcPr>
            <w:tcW w:w="6477" w:type="dxa"/>
            <w:gridSpan w:val="2"/>
          </w:tcPr>
          <w:p w14:paraId="4C75CE0A" w14:textId="77777777" w:rsidR="00414E86" w:rsidRPr="007F77DD" w:rsidRDefault="00414E86" w:rsidP="00414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 w:firstLine="90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381" w:type="dxa"/>
          </w:tcPr>
          <w:p w14:paraId="5E6E36E3" w14:textId="77777777" w:rsidR="00414E86" w:rsidRPr="007F77DD" w:rsidRDefault="00414E86" w:rsidP="00414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02" w:type="dxa"/>
            <w:gridSpan w:val="3"/>
            <w:vAlign w:val="bottom"/>
            <w:hideMark/>
          </w:tcPr>
          <w:p w14:paraId="453C99D3" w14:textId="54BA3B2F" w:rsidR="00414E86" w:rsidRPr="007F77DD" w:rsidRDefault="00414E86" w:rsidP="00414E86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7F77DD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="005B1AC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ล้าน</w:t>
            </w:r>
            <w:r w:rsidRPr="007F77D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414E86" w:rsidRPr="007F77DD" w14:paraId="2A0E6DD3" w14:textId="77777777" w:rsidTr="000C0908">
        <w:trPr>
          <w:trHeight w:val="317"/>
        </w:trPr>
        <w:tc>
          <w:tcPr>
            <w:tcW w:w="5580" w:type="dxa"/>
            <w:vAlign w:val="bottom"/>
            <w:hideMark/>
          </w:tcPr>
          <w:p w14:paraId="56A8B509" w14:textId="28E14779" w:rsidR="00414E86" w:rsidRPr="007F77DD" w:rsidRDefault="00414E86" w:rsidP="00414E86">
            <w:pPr>
              <w:tabs>
                <w:tab w:val="center" w:pos="4536"/>
                <w:tab w:val="right" w:pos="9072"/>
              </w:tabs>
              <w:ind w:firstLine="90"/>
              <w:rPr>
                <w:rFonts w:ascii="Angsana New" w:hAnsi="Angsana New"/>
                <w:sz w:val="30"/>
                <w:szCs w:val="30"/>
              </w:rPr>
            </w:pPr>
            <w:r w:rsidRPr="007F77DD">
              <w:rPr>
                <w:rFonts w:ascii="Angsana New" w:hAnsi="Angsana New" w:hint="cs"/>
                <w:sz w:val="30"/>
                <w:szCs w:val="30"/>
                <w:cs/>
              </w:rPr>
              <w:t>เงินสดสุทธิได้มาจากกิจกรรมดำเนินงาน</w:t>
            </w:r>
          </w:p>
        </w:tc>
        <w:tc>
          <w:tcPr>
            <w:tcW w:w="897" w:type="dxa"/>
          </w:tcPr>
          <w:p w14:paraId="21360904" w14:textId="77777777" w:rsidR="00414E86" w:rsidRPr="007F77DD" w:rsidRDefault="00414E86" w:rsidP="00414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 w:firstLine="90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381" w:type="dxa"/>
          </w:tcPr>
          <w:p w14:paraId="3104A3C3" w14:textId="77777777" w:rsidR="00414E86" w:rsidRPr="007F77DD" w:rsidRDefault="00414E86" w:rsidP="00414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A0B4A5B" w14:textId="0791FB25" w:rsidR="00414E86" w:rsidRPr="007F77DD" w:rsidRDefault="00C273B6" w:rsidP="003547C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7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73B6">
              <w:rPr>
                <w:rFonts w:ascii="Angsana New" w:hAnsi="Angsana New" w:hint="cs"/>
                <w:sz w:val="30"/>
                <w:szCs w:val="30"/>
                <w:lang w:val="en-US" w:bidi="th-TH"/>
              </w:rPr>
              <w:t>4</w:t>
            </w:r>
            <w:r w:rsidRPr="00C273B6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3E3048B8" w14:textId="77777777" w:rsidR="00414E86" w:rsidRPr="007F77DD" w:rsidRDefault="00414E86" w:rsidP="00414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5D629581" w14:textId="25056A1F" w:rsidR="00414E86" w:rsidRPr="007F77DD" w:rsidRDefault="00C273B6" w:rsidP="005F5AD5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7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73B6">
              <w:rPr>
                <w:rFonts w:ascii="Angsana New" w:hAnsi="Angsana New" w:hint="cs"/>
                <w:sz w:val="30"/>
                <w:szCs w:val="30"/>
                <w:lang w:val="en-US" w:bidi="th-TH"/>
              </w:rPr>
              <w:t>4</w:t>
            </w:r>
            <w:r w:rsidRPr="00C273B6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5F5AD5" w14:paraId="368CE975" w14:textId="77777777" w:rsidTr="000C0908">
        <w:tc>
          <w:tcPr>
            <w:tcW w:w="5580" w:type="dxa"/>
            <w:vAlign w:val="bottom"/>
            <w:hideMark/>
          </w:tcPr>
          <w:p w14:paraId="1432D2B6" w14:textId="7079231C" w:rsidR="005F5AD5" w:rsidRPr="007F77DD" w:rsidRDefault="005F5AD5" w:rsidP="005F5AD5">
            <w:pPr>
              <w:tabs>
                <w:tab w:val="center" w:pos="4536"/>
                <w:tab w:val="right" w:pos="9072"/>
              </w:tabs>
              <w:ind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77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กระแสเงินสดได้มาจากการดำเนินงานที่ยกเลิก</w:t>
            </w:r>
          </w:p>
        </w:tc>
        <w:tc>
          <w:tcPr>
            <w:tcW w:w="897" w:type="dxa"/>
          </w:tcPr>
          <w:p w14:paraId="7CCA4FBA" w14:textId="77777777" w:rsidR="005F5AD5" w:rsidRPr="007F77DD" w:rsidRDefault="005F5AD5" w:rsidP="005F5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 w:firstLine="9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81" w:type="dxa"/>
          </w:tcPr>
          <w:p w14:paraId="78619AF0" w14:textId="77777777" w:rsidR="005F5AD5" w:rsidRPr="007F77DD" w:rsidRDefault="005F5AD5" w:rsidP="005F5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81D981" w14:textId="5446A541" w:rsidR="005F5AD5" w:rsidRPr="007F77DD" w:rsidRDefault="00C273B6" w:rsidP="005F5AD5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3B6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4</w:t>
            </w:r>
            <w:r w:rsidRPr="00C273B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37820E7E" w14:textId="77777777" w:rsidR="005F5AD5" w:rsidRPr="007F77DD" w:rsidRDefault="005F5AD5" w:rsidP="005F5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right="7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72CF71" w14:textId="3C44AD75" w:rsidR="007F77DD" w:rsidRPr="005F5AD5" w:rsidRDefault="00C273B6" w:rsidP="007F77D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273B6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4</w:t>
            </w:r>
            <w:r w:rsidRPr="00C273B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</w:tr>
    </w:tbl>
    <w:p w14:paraId="7F4DCE0E" w14:textId="77777777" w:rsidR="00FA04F1" w:rsidRDefault="00FA04F1" w:rsidP="00FA04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46AA2248" w14:textId="77777777" w:rsidR="00FA04F1" w:rsidRDefault="00FA04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73C2F287" w14:textId="66E6FDF9" w:rsidR="00592ED8" w:rsidRPr="004F1FC6" w:rsidRDefault="00592ED8" w:rsidP="009B2CFB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4F1FC6">
        <w:rPr>
          <w:rFonts w:ascii="Angsana New" w:hAnsi="Angsana New" w:hint="cs"/>
          <w:b/>
          <w:bCs/>
          <w:sz w:val="30"/>
          <w:szCs w:val="30"/>
          <w:cs/>
          <w:lang w:val="th-TH"/>
        </w:rPr>
        <w:t>ภาษีเงินได้</w:t>
      </w:r>
    </w:p>
    <w:p w14:paraId="18DF2433" w14:textId="0BC8B90D" w:rsidR="00592ED8" w:rsidRPr="00727C39" w:rsidRDefault="00592ED8" w:rsidP="00592E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rPr>
          <w:rFonts w:ascii="Angsana New" w:hAnsi="Angsana New"/>
          <w:sz w:val="28"/>
          <w:szCs w:val="28"/>
        </w:rPr>
      </w:pPr>
    </w:p>
    <w:p w14:paraId="437C7572" w14:textId="5748A74C" w:rsidR="00592ED8" w:rsidRPr="007E4664" w:rsidRDefault="004C2DDC" w:rsidP="004C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E4664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</w:t>
      </w:r>
      <w:r w:rsidRPr="00AA1C57">
        <w:rPr>
          <w:rFonts w:ascii="Angsana New" w:hAnsi="Angsana New"/>
          <w:sz w:val="30"/>
          <w:szCs w:val="30"/>
          <w:cs/>
        </w:rPr>
        <w:t>รวมของกลุ่มบริษัท</w:t>
      </w:r>
      <w:r w:rsidRPr="00AA1C57">
        <w:rPr>
          <w:rFonts w:ascii="Angsana New" w:hAnsi="Angsana New" w:hint="cs"/>
          <w:sz w:val="30"/>
          <w:szCs w:val="30"/>
          <w:cs/>
        </w:rPr>
        <w:t>และ</w:t>
      </w:r>
      <w:r w:rsidRPr="00AA1C57">
        <w:rPr>
          <w:rFonts w:ascii="Angsana New" w:hAnsi="Angsana New"/>
          <w:sz w:val="30"/>
          <w:szCs w:val="30"/>
          <w:cs/>
        </w:rPr>
        <w:t>บริษัทในการดำเนินงานต่อเนื่องเป็นระยะเวลา</w:t>
      </w:r>
      <w:r w:rsidR="009E2927" w:rsidRPr="00AA1C57">
        <w:rPr>
          <w:rFonts w:ascii="Angsana New" w:hAnsi="Angsana New" w:hint="cs"/>
          <w:sz w:val="30"/>
          <w:szCs w:val="30"/>
          <w:cs/>
        </w:rPr>
        <w:t>หกเดือน</w:t>
      </w:r>
      <w:r w:rsidRPr="00AA1C5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C273B6" w:rsidRPr="00C273B6">
        <w:rPr>
          <w:rFonts w:ascii="Angsana New" w:hAnsi="Angsana New"/>
          <w:sz w:val="30"/>
          <w:szCs w:val="30"/>
        </w:rPr>
        <w:t>30</w:t>
      </w:r>
      <w:r w:rsidR="002830BD" w:rsidRPr="00AA1C57">
        <w:rPr>
          <w:rFonts w:ascii="Angsana New" w:hAnsi="Angsana New"/>
          <w:sz w:val="30"/>
          <w:szCs w:val="30"/>
        </w:rPr>
        <w:t xml:space="preserve"> </w:t>
      </w:r>
      <w:r w:rsidR="002830BD" w:rsidRPr="00AA1C57">
        <w:rPr>
          <w:rFonts w:ascii="Angsana New" w:hAnsi="Angsana New"/>
          <w:sz w:val="30"/>
          <w:szCs w:val="30"/>
          <w:cs/>
        </w:rPr>
        <w:t>มิถุนายน</w:t>
      </w:r>
      <w:r w:rsidRPr="00AA1C57">
        <w:rPr>
          <w:rFonts w:ascii="Angsana New" w:hAnsi="Angsana New"/>
          <w:sz w:val="30"/>
          <w:szCs w:val="30"/>
          <w:cs/>
        </w:rPr>
        <w:t xml:space="preserve"> </w:t>
      </w:r>
      <w:r w:rsidR="00C273B6" w:rsidRPr="00C273B6">
        <w:rPr>
          <w:rFonts w:ascii="Angsana New" w:hAnsi="Angsana New"/>
          <w:sz w:val="30"/>
          <w:szCs w:val="30"/>
        </w:rPr>
        <w:t>2563</w:t>
      </w:r>
      <w:r w:rsidRPr="00AA1C57">
        <w:rPr>
          <w:rFonts w:ascii="Angsana New" w:hAnsi="Angsana New"/>
          <w:sz w:val="30"/>
          <w:szCs w:val="30"/>
        </w:rPr>
        <w:t xml:space="preserve"> </w:t>
      </w:r>
      <w:r w:rsidRPr="00AA1C57">
        <w:rPr>
          <w:rFonts w:ascii="Angsana New" w:hAnsi="Angsana New"/>
          <w:sz w:val="30"/>
          <w:szCs w:val="30"/>
          <w:cs/>
        </w:rPr>
        <w:t xml:space="preserve">คือร้อยละ </w:t>
      </w:r>
      <w:r w:rsidR="00C273B6" w:rsidRPr="00C273B6">
        <w:rPr>
          <w:rFonts w:ascii="Angsana New" w:hAnsi="Angsana New"/>
          <w:sz w:val="30"/>
          <w:szCs w:val="30"/>
        </w:rPr>
        <w:t>15</w:t>
      </w:r>
      <w:r w:rsidRPr="00AA1C57">
        <w:rPr>
          <w:rFonts w:ascii="Angsana New" w:hAnsi="Angsana New"/>
          <w:sz w:val="30"/>
          <w:szCs w:val="30"/>
        </w:rPr>
        <w:t xml:space="preserve"> </w:t>
      </w:r>
      <w:r w:rsidRPr="00AA1C57">
        <w:rPr>
          <w:rFonts w:ascii="Angsana New" w:hAnsi="Angsana New" w:hint="cs"/>
          <w:sz w:val="30"/>
          <w:szCs w:val="30"/>
          <w:cs/>
        </w:rPr>
        <w:t xml:space="preserve">และร้อยละ </w:t>
      </w:r>
      <w:r w:rsidR="00C273B6" w:rsidRPr="00C273B6">
        <w:rPr>
          <w:rFonts w:ascii="Angsana New" w:hAnsi="Angsana New"/>
          <w:sz w:val="30"/>
          <w:szCs w:val="30"/>
        </w:rPr>
        <w:t>2</w:t>
      </w:r>
      <w:r w:rsidRPr="00AA1C57">
        <w:rPr>
          <w:rFonts w:ascii="Angsana New" w:hAnsi="Angsana New"/>
          <w:sz w:val="30"/>
          <w:szCs w:val="30"/>
        </w:rPr>
        <w:t xml:space="preserve"> </w:t>
      </w:r>
      <w:r w:rsidRPr="00AA1C57">
        <w:rPr>
          <w:rFonts w:ascii="Angsana New" w:hAnsi="Angsana New" w:hint="cs"/>
          <w:sz w:val="30"/>
          <w:szCs w:val="30"/>
          <w:cs/>
        </w:rPr>
        <w:t>ตามลำดับ</w:t>
      </w:r>
      <w:r>
        <w:rPr>
          <w:rFonts w:ascii="Angsana New" w:hAnsi="Angsana New"/>
          <w:sz w:val="30"/>
          <w:szCs w:val="30"/>
        </w:rPr>
        <w:t xml:space="preserve"> </w:t>
      </w:r>
      <w:r w:rsidR="00592ED8" w:rsidRPr="007E4664">
        <w:rPr>
          <w:rFonts w:ascii="Angsana New" w:hAnsi="Angsana New"/>
          <w:sz w:val="30"/>
          <w:szCs w:val="30"/>
          <w:cs/>
        </w:rPr>
        <w:t>จำนวนภาษีเงินได้ในงบกำไรขาดทุ</w:t>
      </w:r>
      <w:r w:rsidR="00955536">
        <w:rPr>
          <w:rFonts w:ascii="Angsana New" w:hAnsi="Angsana New" w:hint="cs"/>
          <w:sz w:val="30"/>
          <w:szCs w:val="30"/>
          <w:cs/>
        </w:rPr>
        <w:t>นรวมและของ</w:t>
      </w:r>
      <w:r w:rsidR="00592ED8" w:rsidRPr="007E4664">
        <w:rPr>
          <w:rFonts w:ascii="Angsana New" w:hAnsi="Angsana New"/>
          <w:sz w:val="30"/>
          <w:szCs w:val="30"/>
          <w:cs/>
        </w:rPr>
        <w:t>เฉพาะกิจการ</w:t>
      </w:r>
      <w:r w:rsidR="00592ED8" w:rsidRPr="007E4664">
        <w:rPr>
          <w:rFonts w:ascii="Angsana New" w:hAnsi="Angsana New" w:hint="cs"/>
          <w:sz w:val="30"/>
          <w:szCs w:val="30"/>
          <w:cs/>
        </w:rPr>
        <w:t>น้อยกว่าจำนวนภาษีเงินได้ที่คำนวณโดยการใช้อัตราภาษีเงินได้คูณกับยอดกำไรสุทธิตามบัญชีสำหรับ</w:t>
      </w:r>
      <w:r w:rsidR="00953FC5" w:rsidRPr="007E4664">
        <w:rPr>
          <w:rFonts w:ascii="Angsana New" w:hAnsi="Angsana New" w:hint="cs"/>
          <w:sz w:val="30"/>
          <w:szCs w:val="30"/>
          <w:cs/>
        </w:rPr>
        <w:t>งวด</w:t>
      </w:r>
      <w:r w:rsidR="00592ED8" w:rsidRPr="007E4664">
        <w:rPr>
          <w:rFonts w:ascii="Angsana New" w:hAnsi="Angsana New" w:hint="cs"/>
          <w:sz w:val="30"/>
          <w:szCs w:val="30"/>
          <w:cs/>
        </w:rPr>
        <w:t>เนื่องจาก</w:t>
      </w:r>
    </w:p>
    <w:p w14:paraId="18B263BE" w14:textId="77777777" w:rsidR="00A61BF1" w:rsidRPr="004C2DDC" w:rsidRDefault="00A61BF1" w:rsidP="00592E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72" w:hanging="360"/>
        <w:jc w:val="thaiDistribute"/>
        <w:rPr>
          <w:rFonts w:ascii="Angsana New" w:hAnsi="Angsana New"/>
          <w:sz w:val="20"/>
          <w:szCs w:val="20"/>
        </w:rPr>
      </w:pPr>
    </w:p>
    <w:p w14:paraId="0EA934E3" w14:textId="77777777" w:rsidR="00592ED8" w:rsidRPr="007E4664" w:rsidRDefault="00592ED8" w:rsidP="00034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 w:hanging="360"/>
        <w:jc w:val="thaiDistribute"/>
        <w:rPr>
          <w:rFonts w:ascii="Angsana New" w:hAnsi="Angsana New"/>
          <w:sz w:val="30"/>
          <w:szCs w:val="30"/>
        </w:rPr>
      </w:pPr>
      <w:r w:rsidRPr="007E4664">
        <w:rPr>
          <w:rFonts w:ascii="Angsana New" w:hAnsi="Angsana New"/>
          <w:sz w:val="30"/>
          <w:szCs w:val="30"/>
          <w:cs/>
        </w:rPr>
        <w:t>(</w:t>
      </w:r>
      <w:r w:rsidRPr="007E4664">
        <w:rPr>
          <w:rFonts w:ascii="Angsana New" w:hAnsi="Angsana New" w:hint="cs"/>
          <w:sz w:val="30"/>
          <w:szCs w:val="30"/>
          <w:cs/>
        </w:rPr>
        <w:t>ก</w:t>
      </w:r>
      <w:r w:rsidRPr="007E4664">
        <w:rPr>
          <w:rFonts w:ascii="Angsana New" w:hAnsi="Angsana New"/>
          <w:sz w:val="30"/>
          <w:szCs w:val="30"/>
          <w:cs/>
        </w:rPr>
        <w:t>)</w:t>
      </w:r>
      <w:r w:rsidRPr="007E4664">
        <w:rPr>
          <w:rFonts w:ascii="Angsana New" w:hAnsi="Angsana New" w:hint="cs"/>
          <w:sz w:val="30"/>
          <w:szCs w:val="30"/>
          <w:cs/>
        </w:rPr>
        <w:tab/>
      </w:r>
      <w:r w:rsidRPr="007E4664">
        <w:rPr>
          <w:rFonts w:ascii="Angsana New" w:hAnsi="Angsana New"/>
          <w:sz w:val="30"/>
          <w:szCs w:val="30"/>
          <w:cs/>
        </w:rPr>
        <w:t>กลุ่มบริษัท</w:t>
      </w:r>
      <w:r w:rsidR="00EB492C" w:rsidRPr="007E4664">
        <w:rPr>
          <w:rFonts w:ascii="Angsana New" w:hAnsi="Angsana New" w:hint="cs"/>
          <w:sz w:val="30"/>
          <w:szCs w:val="30"/>
          <w:cs/>
        </w:rPr>
        <w:t>/บริษัท</w:t>
      </w:r>
      <w:r w:rsidRPr="007E4664">
        <w:rPr>
          <w:rFonts w:ascii="Angsana New" w:hAnsi="Angsana New"/>
          <w:sz w:val="30"/>
          <w:szCs w:val="30"/>
          <w:cs/>
        </w:rPr>
        <w:t>มีขาดทุนทางภาษียกมาจาก</w:t>
      </w:r>
      <w:r w:rsidR="00953FC5" w:rsidRPr="007E4664">
        <w:rPr>
          <w:rFonts w:ascii="Angsana New" w:hAnsi="Angsana New"/>
          <w:sz w:val="30"/>
          <w:szCs w:val="30"/>
          <w:cs/>
        </w:rPr>
        <w:t>งวด</w:t>
      </w:r>
      <w:r w:rsidRPr="007E4664">
        <w:rPr>
          <w:rFonts w:ascii="Angsana New" w:hAnsi="Angsana New"/>
          <w:sz w:val="30"/>
          <w:szCs w:val="30"/>
          <w:cs/>
        </w:rPr>
        <w:t>ก่อน และได้ถูกนำมาใช้เพื่อลดจำนวนกำไรเพื่อเสียภาษีใน</w:t>
      </w:r>
      <w:r w:rsidR="00953FC5" w:rsidRPr="007E4664">
        <w:rPr>
          <w:rFonts w:ascii="Angsana New" w:hAnsi="Angsana New"/>
          <w:sz w:val="30"/>
          <w:szCs w:val="30"/>
          <w:cs/>
        </w:rPr>
        <w:t>งวด</w:t>
      </w:r>
      <w:r w:rsidRPr="007E4664">
        <w:rPr>
          <w:rFonts w:ascii="Angsana New" w:hAnsi="Angsana New"/>
          <w:sz w:val="30"/>
          <w:szCs w:val="30"/>
          <w:cs/>
        </w:rPr>
        <w:t>ปัจจุบัน</w:t>
      </w:r>
    </w:p>
    <w:p w14:paraId="0C5E992C" w14:textId="77777777" w:rsidR="007B28EE" w:rsidRPr="004C2DDC" w:rsidRDefault="007B28EE" w:rsidP="00034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 w:hanging="360"/>
        <w:jc w:val="thaiDistribute"/>
        <w:rPr>
          <w:rFonts w:ascii="Angsana New" w:hAnsi="Angsana New"/>
          <w:sz w:val="20"/>
          <w:szCs w:val="20"/>
        </w:rPr>
      </w:pPr>
    </w:p>
    <w:p w14:paraId="2426E302" w14:textId="77777777" w:rsidR="00592ED8" w:rsidRPr="007E4664" w:rsidRDefault="00592ED8" w:rsidP="00034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 w:hanging="360"/>
        <w:jc w:val="thaiDistribute"/>
        <w:rPr>
          <w:rFonts w:ascii="Angsana New" w:hAnsi="Angsana New"/>
          <w:sz w:val="30"/>
          <w:szCs w:val="30"/>
        </w:rPr>
      </w:pPr>
      <w:r w:rsidRPr="007E4664">
        <w:rPr>
          <w:rFonts w:ascii="Angsana New" w:hAnsi="Angsana New"/>
          <w:sz w:val="30"/>
          <w:szCs w:val="30"/>
          <w:cs/>
        </w:rPr>
        <w:t>(</w:t>
      </w:r>
      <w:r w:rsidRPr="007E4664">
        <w:rPr>
          <w:rFonts w:ascii="Angsana New" w:hAnsi="Angsana New" w:hint="cs"/>
          <w:sz w:val="30"/>
          <w:szCs w:val="30"/>
          <w:cs/>
        </w:rPr>
        <w:t>ข</w:t>
      </w:r>
      <w:r w:rsidRPr="007E4664">
        <w:rPr>
          <w:rFonts w:ascii="Angsana New" w:hAnsi="Angsana New"/>
          <w:sz w:val="30"/>
          <w:szCs w:val="30"/>
          <w:cs/>
        </w:rPr>
        <w:t>)</w:t>
      </w:r>
      <w:r w:rsidRPr="007E4664">
        <w:rPr>
          <w:rFonts w:ascii="Angsana New" w:hAnsi="Angsana New" w:hint="cs"/>
          <w:sz w:val="30"/>
          <w:szCs w:val="30"/>
          <w:cs/>
        </w:rPr>
        <w:tab/>
      </w:r>
      <w:r w:rsidRPr="007E4664">
        <w:rPr>
          <w:rFonts w:ascii="Angsana New" w:hAnsi="Angsana New"/>
          <w:sz w:val="30"/>
          <w:szCs w:val="30"/>
          <w:cs/>
        </w:rPr>
        <w:t>ความแตกต่างระหว่างการรับรู้</w:t>
      </w:r>
      <w:r w:rsidRPr="007E4664">
        <w:rPr>
          <w:rFonts w:ascii="Angsana New" w:hAnsi="Angsana New" w:hint="cs"/>
          <w:sz w:val="30"/>
          <w:szCs w:val="30"/>
          <w:cs/>
        </w:rPr>
        <w:t>ค่าใช้จ่าย</w:t>
      </w:r>
      <w:r w:rsidRPr="007E4664">
        <w:rPr>
          <w:rFonts w:ascii="Angsana New" w:hAnsi="Angsana New"/>
          <w:sz w:val="30"/>
          <w:szCs w:val="30"/>
          <w:cs/>
        </w:rPr>
        <w:t>ทางบัญชีกับ</w:t>
      </w:r>
      <w:r w:rsidRPr="007E4664">
        <w:rPr>
          <w:rFonts w:ascii="Angsana New" w:hAnsi="Angsana New" w:hint="cs"/>
          <w:sz w:val="30"/>
          <w:szCs w:val="30"/>
          <w:cs/>
        </w:rPr>
        <w:t>ค่าใช้จ่าย</w:t>
      </w:r>
      <w:r w:rsidRPr="007E4664">
        <w:rPr>
          <w:rFonts w:ascii="Angsana New" w:hAnsi="Angsana New"/>
          <w:sz w:val="30"/>
          <w:szCs w:val="30"/>
          <w:cs/>
        </w:rPr>
        <w:t>ทางภาษี บางรายการโดยเฉพาะอย่างยิ่งในเรื่องเกี่ยวกับ</w:t>
      </w:r>
      <w:r w:rsidRPr="007E4664">
        <w:rPr>
          <w:rFonts w:ascii="Angsana New" w:hAnsi="Angsana New" w:hint="cs"/>
          <w:sz w:val="30"/>
          <w:szCs w:val="30"/>
          <w:cs/>
        </w:rPr>
        <w:t>สำรองหนี้สงสัยจะสูญ และสำรองต่าง ๆ</w:t>
      </w:r>
    </w:p>
    <w:p w14:paraId="02DF9C25" w14:textId="77777777" w:rsidR="00592ED8" w:rsidRPr="004C2DDC" w:rsidRDefault="00592ED8" w:rsidP="00034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 w:hanging="360"/>
        <w:jc w:val="thaiDistribute"/>
        <w:rPr>
          <w:rFonts w:ascii="Angsana New" w:hAnsi="Angsana New"/>
          <w:sz w:val="20"/>
          <w:szCs w:val="20"/>
        </w:rPr>
      </w:pPr>
    </w:p>
    <w:p w14:paraId="5775F7CE" w14:textId="397153C3" w:rsidR="00592ED8" w:rsidRDefault="00592ED8" w:rsidP="00034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 w:hanging="360"/>
        <w:jc w:val="thaiDistribute"/>
        <w:rPr>
          <w:rFonts w:ascii="Angsana New" w:hAnsi="Angsana New"/>
          <w:sz w:val="30"/>
          <w:szCs w:val="30"/>
        </w:rPr>
      </w:pPr>
      <w:r w:rsidRPr="007E4664">
        <w:rPr>
          <w:rFonts w:ascii="Angsana New" w:hAnsi="Angsana New"/>
          <w:sz w:val="30"/>
          <w:szCs w:val="30"/>
          <w:cs/>
        </w:rPr>
        <w:t>(</w:t>
      </w:r>
      <w:r w:rsidRPr="007E4664">
        <w:rPr>
          <w:rFonts w:ascii="Angsana New" w:hAnsi="Angsana New" w:hint="cs"/>
          <w:sz w:val="30"/>
          <w:szCs w:val="30"/>
          <w:cs/>
        </w:rPr>
        <w:t>ค</w:t>
      </w:r>
      <w:r w:rsidRPr="007E4664">
        <w:rPr>
          <w:rFonts w:ascii="Angsana New" w:hAnsi="Angsana New"/>
          <w:sz w:val="30"/>
          <w:szCs w:val="30"/>
          <w:cs/>
        </w:rPr>
        <w:t>)</w:t>
      </w:r>
      <w:r w:rsidRPr="007E4664">
        <w:rPr>
          <w:rFonts w:ascii="Angsana New" w:hAnsi="Angsana New" w:hint="cs"/>
          <w:sz w:val="30"/>
          <w:szCs w:val="30"/>
          <w:cs/>
        </w:rPr>
        <w:tab/>
      </w:r>
      <w:r w:rsidRPr="007E4664">
        <w:rPr>
          <w:rFonts w:ascii="Angsana New" w:hAnsi="Angsana New"/>
          <w:sz w:val="30"/>
          <w:szCs w:val="30"/>
          <w:cs/>
        </w:rPr>
        <w:t>ขาดทุนของบริษัทย่อยของกลุ่มบริษัท</w:t>
      </w:r>
      <w:r w:rsidR="00EB492C" w:rsidRPr="007E4664">
        <w:rPr>
          <w:rFonts w:ascii="Angsana New" w:hAnsi="Angsana New" w:hint="cs"/>
          <w:sz w:val="30"/>
          <w:szCs w:val="30"/>
          <w:cs/>
        </w:rPr>
        <w:t>/บริษัท</w:t>
      </w:r>
      <w:r w:rsidRPr="007E4664">
        <w:rPr>
          <w:rFonts w:ascii="Angsana New" w:hAnsi="Angsana New"/>
          <w:sz w:val="30"/>
          <w:szCs w:val="30"/>
          <w:cs/>
        </w:rPr>
        <w:t>ซึ่งไม่สามารถจะนำมาสุทธิกับกำไรของบริษัทย่อยแห่งอื่น</w:t>
      </w:r>
      <w:r w:rsidR="00DD0CEE" w:rsidRPr="007E4664">
        <w:rPr>
          <w:rFonts w:ascii="Angsana New" w:hAnsi="Angsana New"/>
          <w:sz w:val="30"/>
          <w:szCs w:val="30"/>
          <w:cs/>
        </w:rPr>
        <w:t xml:space="preserve"> ๆ</w:t>
      </w:r>
      <w:r w:rsidRPr="007E4664">
        <w:rPr>
          <w:rFonts w:ascii="Angsana New" w:hAnsi="Angsana New"/>
          <w:sz w:val="30"/>
          <w:szCs w:val="30"/>
          <w:cs/>
        </w:rPr>
        <w:t xml:space="preserve"> ของกลุ่มบริษัทในการคำนวณภาษีเงินได้</w:t>
      </w:r>
    </w:p>
    <w:p w14:paraId="260B0D20" w14:textId="77777777" w:rsidR="00414E86" w:rsidRDefault="00414E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0092BBE4" w14:textId="429B12AB" w:rsidR="00580AE7" w:rsidRPr="0039194E" w:rsidRDefault="00580AE7" w:rsidP="009B2CFB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39194E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14:paraId="183EBD1F" w14:textId="77777777" w:rsidR="007B28EE" w:rsidRPr="0039194E" w:rsidRDefault="007B28EE" w:rsidP="00580AE7">
      <w:pPr>
        <w:pStyle w:val="block"/>
        <w:spacing w:after="0" w:line="240" w:lineRule="atLeast"/>
        <w:ind w:right="-7"/>
        <w:jc w:val="both"/>
        <w:rPr>
          <w:rFonts w:ascii="Angsana New" w:hAnsi="Angsana New"/>
          <w:b/>
          <w:bCs/>
          <w:sz w:val="24"/>
          <w:szCs w:val="24"/>
          <w:lang w:bidi="th-TH"/>
        </w:rPr>
      </w:pPr>
    </w:p>
    <w:p w14:paraId="39EA16F2" w14:textId="77777777" w:rsidR="00580AE7" w:rsidRPr="0039194E" w:rsidRDefault="00580AE7" w:rsidP="001903A1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</w:pPr>
      <w:r w:rsidRPr="0039194E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647F083B" w14:textId="77777777" w:rsidR="00580AE7" w:rsidRPr="00727C39" w:rsidRDefault="00580AE7" w:rsidP="00580AE7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24"/>
          <w:szCs w:val="24"/>
          <w:lang w:bidi="th-TH"/>
        </w:rPr>
      </w:pPr>
    </w:p>
    <w:p w14:paraId="786BBE82" w14:textId="77777777" w:rsidR="00C92C3C" w:rsidRPr="0039194E" w:rsidRDefault="00580AE7" w:rsidP="00580AE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39194E">
        <w:rPr>
          <w:rFonts w:ascii="Angsana New" w:hAnsi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</w:t>
      </w:r>
      <w:r w:rsidRPr="0039194E">
        <w:rPr>
          <w:rFonts w:ascii="Angsana New" w:hAnsi="Angsana New" w:hint="cs"/>
          <w:sz w:val="30"/>
          <w:szCs w:val="30"/>
          <w:cs/>
          <w:lang w:bidi="th-TH"/>
        </w:rPr>
        <w:t>มูล</w:t>
      </w:r>
      <w:r w:rsidRPr="0039194E">
        <w:rPr>
          <w:rFonts w:ascii="Angsana New" w:hAnsi="Angsana New"/>
          <w:sz w:val="30"/>
          <w:szCs w:val="30"/>
          <w:cs/>
          <w:lang w:bidi="th-TH"/>
        </w:rPr>
        <w:t>ค่าด้วยมูลค่ายุติธรรม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</w:t>
      </w:r>
      <w:r w:rsidRPr="0039194E">
        <w:rPr>
          <w:rFonts w:ascii="Angsana New" w:hAnsi="Angsana New" w:hint="cs"/>
          <w:sz w:val="30"/>
          <w:szCs w:val="30"/>
          <w:cs/>
          <w:lang w:bidi="th-TH"/>
        </w:rPr>
        <w:t>มูล</w:t>
      </w:r>
      <w:r w:rsidRPr="0039194E">
        <w:rPr>
          <w:rFonts w:ascii="Angsana New" w:hAnsi="Angsana New"/>
          <w:sz w:val="30"/>
          <w:szCs w:val="30"/>
          <w:cs/>
          <w:lang w:bidi="th-TH"/>
        </w:rPr>
        <w:t>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587883D3" w14:textId="77777777" w:rsidR="004A4EE7" w:rsidRPr="0039194E" w:rsidRDefault="004A4EE7" w:rsidP="00580AE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22662692" w14:textId="77777777" w:rsidR="004A4EE7" w:rsidRPr="00C273B6" w:rsidRDefault="004A4EE7" w:rsidP="00580AE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highlight w:val="cyan"/>
          <w:lang w:val="en-US" w:bidi="th-TH"/>
        </w:rPr>
        <w:sectPr w:rsidR="004A4EE7" w:rsidRPr="00C273B6" w:rsidSect="004B451C">
          <w:headerReference w:type="even" r:id="rId24"/>
          <w:headerReference w:type="default" r:id="rId25"/>
          <w:footerReference w:type="default" r:id="rId26"/>
          <w:headerReference w:type="first" r:id="rId27"/>
          <w:pgSz w:w="11909" w:h="16834" w:code="9"/>
          <w:pgMar w:top="691" w:right="1019" w:bottom="1080" w:left="1152" w:header="475" w:footer="605" w:gutter="0"/>
          <w:cols w:space="720"/>
          <w:docGrid w:linePitch="245"/>
        </w:sectPr>
      </w:pPr>
    </w:p>
    <w:tbl>
      <w:tblPr>
        <w:tblW w:w="1458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970"/>
        <w:gridCol w:w="1260"/>
        <w:gridCol w:w="90"/>
        <w:gridCol w:w="146"/>
        <w:gridCol w:w="90"/>
        <w:gridCol w:w="1294"/>
        <w:gridCol w:w="90"/>
        <w:gridCol w:w="146"/>
        <w:gridCol w:w="90"/>
        <w:gridCol w:w="1204"/>
        <w:gridCol w:w="90"/>
        <w:gridCol w:w="146"/>
        <w:gridCol w:w="90"/>
        <w:gridCol w:w="1204"/>
        <w:gridCol w:w="12"/>
        <w:gridCol w:w="78"/>
        <w:gridCol w:w="7"/>
        <w:gridCol w:w="139"/>
        <w:gridCol w:w="12"/>
        <w:gridCol w:w="78"/>
        <w:gridCol w:w="7"/>
        <w:gridCol w:w="1107"/>
        <w:gridCol w:w="90"/>
        <w:gridCol w:w="146"/>
        <w:gridCol w:w="90"/>
        <w:gridCol w:w="1024"/>
        <w:gridCol w:w="90"/>
        <w:gridCol w:w="146"/>
        <w:gridCol w:w="90"/>
        <w:gridCol w:w="1024"/>
        <w:gridCol w:w="90"/>
        <w:gridCol w:w="146"/>
        <w:gridCol w:w="90"/>
        <w:gridCol w:w="1114"/>
        <w:gridCol w:w="12"/>
        <w:gridCol w:w="78"/>
        <w:gridCol w:w="7"/>
      </w:tblGrid>
      <w:tr w:rsidR="0039194E" w:rsidRPr="0039194E" w14:paraId="62F07783" w14:textId="77777777" w:rsidTr="00367BC4">
        <w:trPr>
          <w:gridAfter w:val="2"/>
          <w:wAfter w:w="85" w:type="dxa"/>
          <w:trHeight w:val="180"/>
        </w:trPr>
        <w:tc>
          <w:tcPr>
            <w:tcW w:w="2970" w:type="dxa"/>
            <w:shd w:val="clear" w:color="auto" w:fill="auto"/>
            <w:vAlign w:val="bottom"/>
          </w:tcPr>
          <w:p w14:paraId="43E27E9D" w14:textId="77777777" w:rsidR="0039194E" w:rsidRPr="0039194E" w:rsidRDefault="0039194E" w:rsidP="00367BC4">
            <w:pPr>
              <w:spacing w:line="240" w:lineRule="auto"/>
              <w:ind w:left="73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32" w:type="dxa"/>
            <w:gridSpan w:val="34"/>
            <w:vAlign w:val="bottom"/>
          </w:tcPr>
          <w:p w14:paraId="63202320" w14:textId="77777777" w:rsidR="0039194E" w:rsidRPr="0039194E" w:rsidRDefault="0039194E" w:rsidP="00367BC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39194E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39194E" w:rsidRPr="0039194E" w14:paraId="21DF4C66" w14:textId="77777777" w:rsidTr="00AC54B9">
        <w:trPr>
          <w:gridAfter w:val="2"/>
          <w:wAfter w:w="85" w:type="dxa"/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3E25C437" w14:textId="77777777" w:rsidR="0039194E" w:rsidRPr="0039194E" w:rsidRDefault="0039194E" w:rsidP="00367BC4">
            <w:pPr>
              <w:spacing w:line="240" w:lineRule="auto"/>
              <w:ind w:left="73" w:right="-90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5952" w:type="dxa"/>
            <w:gridSpan w:val="14"/>
            <w:vAlign w:val="bottom"/>
          </w:tcPr>
          <w:p w14:paraId="49E553D6" w14:textId="77777777" w:rsidR="0039194E" w:rsidRPr="0039194E" w:rsidRDefault="0039194E" w:rsidP="00367BC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39194E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gridSpan w:val="4"/>
          </w:tcPr>
          <w:p w14:paraId="7DCE1B1F" w14:textId="77777777" w:rsidR="0039194E" w:rsidRPr="0039194E" w:rsidRDefault="0039194E" w:rsidP="00367BC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344" w:type="dxa"/>
            <w:gridSpan w:val="16"/>
            <w:vAlign w:val="bottom"/>
          </w:tcPr>
          <w:p w14:paraId="66F3610E" w14:textId="77777777" w:rsidR="0039194E" w:rsidRPr="0039194E" w:rsidRDefault="0039194E" w:rsidP="00367BC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39194E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39194E" w:rsidRPr="0039194E" w14:paraId="08873E77" w14:textId="77777777" w:rsidTr="00AC54B9">
        <w:trPr>
          <w:gridAfter w:val="3"/>
          <w:wAfter w:w="97" w:type="dxa"/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0E82B7A1" w14:textId="51F40291" w:rsidR="0039194E" w:rsidRPr="0039194E" w:rsidRDefault="0039194E" w:rsidP="00367BC4">
            <w:pPr>
              <w:spacing w:line="240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9194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C273B6" w:rsidRPr="00C273B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30</w:t>
            </w:r>
            <w:r w:rsidR="002830B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2830B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39194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C273B6" w:rsidRPr="00C273B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260" w:type="dxa"/>
            <w:vAlign w:val="bottom"/>
          </w:tcPr>
          <w:p w14:paraId="47CB5568" w14:textId="77777777" w:rsidR="0039194E" w:rsidRPr="0039194E" w:rsidRDefault="0039194E" w:rsidP="00367BC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194E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  <w:gridSpan w:val="2"/>
          </w:tcPr>
          <w:p w14:paraId="5E986047" w14:textId="77777777" w:rsidR="0039194E" w:rsidRPr="0039194E" w:rsidRDefault="0039194E" w:rsidP="00367BC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84" w:type="dxa"/>
            <w:gridSpan w:val="2"/>
            <w:shd w:val="clear" w:color="auto" w:fill="auto"/>
            <w:vAlign w:val="bottom"/>
          </w:tcPr>
          <w:p w14:paraId="16B27A68" w14:textId="77777777" w:rsidR="0039194E" w:rsidRPr="0039194E" w:rsidRDefault="0039194E" w:rsidP="00367BC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194E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80EAFDC" w14:textId="77777777" w:rsidR="0039194E" w:rsidRPr="0039194E" w:rsidRDefault="0039194E" w:rsidP="00367BC4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shd w:val="clear" w:color="auto" w:fill="auto"/>
            <w:vAlign w:val="bottom"/>
          </w:tcPr>
          <w:p w14:paraId="467D8115" w14:textId="77777777" w:rsidR="0039194E" w:rsidRPr="0039194E" w:rsidRDefault="0039194E" w:rsidP="00367BC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9194E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ราคาทุนตัดจำหน่าย</w:t>
            </w:r>
            <w:r w:rsidRPr="0039194E">
              <w:rPr>
                <w:rFonts w:ascii="Angsana New" w:hAnsi="Angsana New"/>
                <w:sz w:val="28"/>
                <w:szCs w:val="28"/>
                <w:lang w:bidi="th-TH"/>
              </w:rPr>
              <w:t xml:space="preserve"> - </w:t>
            </w:r>
            <w:r w:rsidRPr="0039194E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7CDEDA0" w14:textId="77777777" w:rsidR="0039194E" w:rsidRPr="0039194E" w:rsidRDefault="0039194E" w:rsidP="00367BC4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shd w:val="clear" w:color="auto" w:fill="auto"/>
            <w:vAlign w:val="bottom"/>
          </w:tcPr>
          <w:p w14:paraId="1221FBA7" w14:textId="77777777" w:rsidR="0039194E" w:rsidRPr="0039194E" w:rsidRDefault="0039194E" w:rsidP="00367BC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194E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  <w:gridSpan w:val="4"/>
          </w:tcPr>
          <w:p w14:paraId="3CBFF80E" w14:textId="77777777" w:rsidR="0039194E" w:rsidRPr="0039194E" w:rsidRDefault="0039194E" w:rsidP="00367BC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4" w:type="dxa"/>
            <w:gridSpan w:val="4"/>
            <w:vAlign w:val="bottom"/>
          </w:tcPr>
          <w:p w14:paraId="2B9C0861" w14:textId="65E8EC4D" w:rsidR="0039194E" w:rsidRPr="0039194E" w:rsidRDefault="0039194E" w:rsidP="00367BC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194E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39194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273B6" w:rsidRPr="00C273B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  <w:gridSpan w:val="2"/>
          </w:tcPr>
          <w:p w14:paraId="1BFA3C2B" w14:textId="77777777" w:rsidR="0039194E" w:rsidRPr="0039194E" w:rsidRDefault="0039194E" w:rsidP="00367BC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69E309AC" w14:textId="312F62E5" w:rsidR="0039194E" w:rsidRPr="0039194E" w:rsidRDefault="0039194E" w:rsidP="00367BC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194E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39194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273B6" w:rsidRPr="00C273B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  <w:gridSpan w:val="2"/>
          </w:tcPr>
          <w:p w14:paraId="45F6F356" w14:textId="77777777" w:rsidR="0039194E" w:rsidRPr="0039194E" w:rsidRDefault="0039194E" w:rsidP="00367BC4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2DE1FAA4" w14:textId="33E130CA" w:rsidR="0039194E" w:rsidRPr="0039194E" w:rsidRDefault="0039194E" w:rsidP="00367BC4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194E">
              <w:rPr>
                <w:rFonts w:ascii="Angsana New" w:hAnsi="Angsana New"/>
                <w:sz w:val="28"/>
                <w:szCs w:val="28"/>
                <w:cs/>
              </w:rPr>
              <w:t>ระดับ</w:t>
            </w:r>
            <w:r w:rsidRPr="0039194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273B6" w:rsidRPr="00C273B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6" w:type="dxa"/>
            <w:gridSpan w:val="2"/>
          </w:tcPr>
          <w:p w14:paraId="51593B98" w14:textId="77777777" w:rsidR="0039194E" w:rsidRPr="0039194E" w:rsidRDefault="0039194E" w:rsidP="00367BC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14:paraId="67502423" w14:textId="77777777" w:rsidR="0039194E" w:rsidRPr="0039194E" w:rsidRDefault="0039194E" w:rsidP="00367BC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194E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39194E" w:rsidRPr="00EE028A" w14:paraId="10E8EAD7" w14:textId="77777777" w:rsidTr="00AC54B9">
        <w:trPr>
          <w:gridAfter w:val="2"/>
          <w:wAfter w:w="85" w:type="dxa"/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47741659" w14:textId="77777777" w:rsidR="0039194E" w:rsidRPr="00EE028A" w:rsidRDefault="0039194E" w:rsidP="00367BC4">
            <w:pPr>
              <w:spacing w:line="240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532" w:type="dxa"/>
            <w:gridSpan w:val="34"/>
            <w:vAlign w:val="bottom"/>
          </w:tcPr>
          <w:p w14:paraId="4B8A3A3C" w14:textId="77777777" w:rsidR="0039194E" w:rsidRPr="00EE028A" w:rsidRDefault="0039194E" w:rsidP="00367BC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E028A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39194E" w:rsidRPr="0039194E" w14:paraId="1C15B010" w14:textId="77777777" w:rsidTr="00AC54B9">
        <w:trPr>
          <w:gridAfter w:val="3"/>
          <w:wAfter w:w="97" w:type="dxa"/>
          <w:trHeight w:val="261"/>
        </w:trPr>
        <w:tc>
          <w:tcPr>
            <w:tcW w:w="2970" w:type="dxa"/>
            <w:shd w:val="clear" w:color="auto" w:fill="auto"/>
          </w:tcPr>
          <w:p w14:paraId="5285E1D1" w14:textId="77777777" w:rsidR="0039194E" w:rsidRPr="0039194E" w:rsidRDefault="0039194E" w:rsidP="00367BC4">
            <w:pPr>
              <w:spacing w:line="240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39194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7534F31A" w14:textId="77777777" w:rsidR="0039194E" w:rsidRPr="0039194E" w:rsidRDefault="0039194E" w:rsidP="00367BC4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0B5F2708" w14:textId="77777777" w:rsidR="0039194E" w:rsidRPr="0039194E" w:rsidRDefault="0039194E" w:rsidP="00367BC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14:paraId="5C6917AD" w14:textId="77777777" w:rsidR="0039194E" w:rsidRPr="0039194E" w:rsidRDefault="0039194E" w:rsidP="00367BC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6BE2369" w14:textId="77777777" w:rsidR="0039194E" w:rsidRPr="0039194E" w:rsidRDefault="0039194E" w:rsidP="00367BC4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07614BA3" w14:textId="77777777" w:rsidR="0039194E" w:rsidRPr="0039194E" w:rsidRDefault="0039194E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A9F738C" w14:textId="77777777" w:rsidR="0039194E" w:rsidRPr="0039194E" w:rsidRDefault="0039194E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122098B4" w14:textId="77777777" w:rsidR="0039194E" w:rsidRPr="0039194E" w:rsidRDefault="0039194E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4"/>
          </w:tcPr>
          <w:p w14:paraId="078EF8E0" w14:textId="77777777" w:rsidR="0039194E" w:rsidRPr="0039194E" w:rsidRDefault="0039194E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4"/>
          </w:tcPr>
          <w:p w14:paraId="12EE67CB" w14:textId="77777777" w:rsidR="0039194E" w:rsidRPr="0039194E" w:rsidRDefault="0039194E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5F1095FC" w14:textId="77777777" w:rsidR="0039194E" w:rsidRPr="0039194E" w:rsidRDefault="0039194E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1A56CA14" w14:textId="77777777" w:rsidR="0039194E" w:rsidRPr="0039194E" w:rsidRDefault="0039194E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0E931977" w14:textId="77777777" w:rsidR="0039194E" w:rsidRPr="0039194E" w:rsidRDefault="0039194E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3C44A68C" w14:textId="77777777" w:rsidR="0039194E" w:rsidRPr="0039194E" w:rsidRDefault="0039194E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30B62B2B" w14:textId="77777777" w:rsidR="0039194E" w:rsidRPr="0039194E" w:rsidRDefault="0039194E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57A2D016" w14:textId="77777777" w:rsidR="0039194E" w:rsidRPr="0039194E" w:rsidRDefault="0039194E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</w:tr>
      <w:tr w:rsidR="00BC7C85" w:rsidRPr="0039194E" w14:paraId="44A6A534" w14:textId="77777777" w:rsidTr="00AC54B9">
        <w:trPr>
          <w:gridAfter w:val="3"/>
          <w:wAfter w:w="97" w:type="dxa"/>
          <w:trHeight w:val="261"/>
        </w:trPr>
        <w:tc>
          <w:tcPr>
            <w:tcW w:w="2970" w:type="dxa"/>
            <w:shd w:val="clear" w:color="auto" w:fill="auto"/>
          </w:tcPr>
          <w:p w14:paraId="07102803" w14:textId="77777777" w:rsidR="00BC7C85" w:rsidRPr="0039194E" w:rsidRDefault="00BC7C85" w:rsidP="00367BC4">
            <w:pPr>
              <w:spacing w:line="240" w:lineRule="auto"/>
              <w:ind w:left="160" w:right="-9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9194E">
              <w:rPr>
                <w:rFonts w:ascii="Angsana New" w:hAnsi="Angsana New"/>
                <w:sz w:val="28"/>
                <w:szCs w:val="28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60" w:type="dxa"/>
          </w:tcPr>
          <w:p w14:paraId="11DBB889" w14:textId="2C9B1B7F" w:rsidR="00BC7C85" w:rsidRPr="0039194E" w:rsidRDefault="004E713E" w:rsidP="00367BC4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35431126" w14:textId="77777777" w:rsidR="00BC7C85" w:rsidRPr="0039194E" w:rsidRDefault="00BC7C85" w:rsidP="00367BC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14:paraId="68F5AD2D" w14:textId="4F89FADC" w:rsidR="00BC7C85" w:rsidRPr="0039194E" w:rsidRDefault="004E713E" w:rsidP="00367BC4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4019767" w14:textId="77777777" w:rsidR="00BC7C85" w:rsidRPr="0039194E" w:rsidRDefault="00BC7C85" w:rsidP="00367BC4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3C1A0E27" w14:textId="3D9AE9AF" w:rsidR="00BC7C85" w:rsidRPr="00EE028A" w:rsidRDefault="00C273B6" w:rsidP="00367BC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273B6">
              <w:rPr>
                <w:rFonts w:ascii="Angsana New" w:hAnsi="Angsana New"/>
                <w:sz w:val="28"/>
                <w:szCs w:val="28"/>
                <w:lang w:val="en-US" w:bidi="th-TH"/>
              </w:rPr>
              <w:t>65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E9DCFCD" w14:textId="77777777" w:rsidR="00BC7C85" w:rsidRPr="0039194E" w:rsidRDefault="00BC7C85" w:rsidP="00367BC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1739B8F4" w14:textId="55C9EE94" w:rsidR="00BC7C85" w:rsidRPr="00EE028A" w:rsidRDefault="00C273B6" w:rsidP="00367BC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273B6">
              <w:rPr>
                <w:rFonts w:ascii="Angsana New" w:hAnsi="Angsana New"/>
                <w:sz w:val="28"/>
                <w:szCs w:val="28"/>
                <w:lang w:val="en-US" w:bidi="th-TH"/>
              </w:rPr>
              <w:t>65</w:t>
            </w:r>
          </w:p>
        </w:tc>
        <w:tc>
          <w:tcPr>
            <w:tcW w:w="236" w:type="dxa"/>
            <w:gridSpan w:val="4"/>
          </w:tcPr>
          <w:p w14:paraId="1C791513" w14:textId="77777777" w:rsidR="00BC7C85" w:rsidRPr="0039194E" w:rsidRDefault="00BC7C85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4"/>
          </w:tcPr>
          <w:p w14:paraId="6C2A48B9" w14:textId="68426CB3" w:rsidR="00BC7C85" w:rsidRPr="00EE028A" w:rsidRDefault="004E713E" w:rsidP="00367BC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2D34E4B5" w14:textId="77777777" w:rsidR="00BC7C85" w:rsidRPr="0039194E" w:rsidRDefault="00BC7C85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6136C533" w14:textId="2F654FBC" w:rsidR="00BC7C85" w:rsidRPr="00EE028A" w:rsidRDefault="00C273B6" w:rsidP="00367BC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C273B6">
              <w:rPr>
                <w:rFonts w:ascii="Angsana New" w:hAnsi="Angsana New"/>
                <w:sz w:val="28"/>
                <w:szCs w:val="28"/>
                <w:lang w:val="en-US"/>
              </w:rPr>
              <w:t>65</w:t>
            </w:r>
          </w:p>
        </w:tc>
        <w:tc>
          <w:tcPr>
            <w:tcW w:w="236" w:type="dxa"/>
            <w:gridSpan w:val="2"/>
          </w:tcPr>
          <w:p w14:paraId="0D382061" w14:textId="77777777" w:rsidR="00BC7C85" w:rsidRPr="0039194E" w:rsidRDefault="00BC7C85" w:rsidP="00367BC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3D3EDD77" w14:textId="1D4E0B8F" w:rsidR="00BC7C85" w:rsidRPr="00EE028A" w:rsidRDefault="004E713E" w:rsidP="00367BC4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2FC2E8DC" w14:textId="77777777" w:rsidR="00BC7C85" w:rsidRPr="00EE028A" w:rsidRDefault="00BC7C85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636C1676" w14:textId="03060207" w:rsidR="00BC7C85" w:rsidRPr="00EE028A" w:rsidRDefault="00C273B6" w:rsidP="00367BC4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C273B6">
              <w:rPr>
                <w:rFonts w:ascii="Angsana New" w:hAnsi="Angsana New"/>
                <w:sz w:val="28"/>
                <w:szCs w:val="28"/>
                <w:lang w:val="en-US"/>
              </w:rPr>
              <w:t>65</w:t>
            </w:r>
          </w:p>
        </w:tc>
      </w:tr>
      <w:tr w:rsidR="00893C12" w:rsidRPr="0039194E" w14:paraId="14CE4104" w14:textId="77777777" w:rsidTr="00AC54B9">
        <w:trPr>
          <w:gridAfter w:val="3"/>
          <w:wAfter w:w="97" w:type="dxa"/>
          <w:trHeight w:val="261"/>
        </w:trPr>
        <w:tc>
          <w:tcPr>
            <w:tcW w:w="2970" w:type="dxa"/>
            <w:shd w:val="clear" w:color="auto" w:fill="auto"/>
          </w:tcPr>
          <w:p w14:paraId="5EB99151" w14:textId="73490286" w:rsidR="00893C12" w:rsidRPr="0039194E" w:rsidRDefault="00893C12" w:rsidP="00367BC4">
            <w:pPr>
              <w:spacing w:line="240" w:lineRule="auto"/>
              <w:ind w:left="160" w:right="-9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9194E">
              <w:rPr>
                <w:rFonts w:ascii="Angsana New" w:hAnsi="Angsana New"/>
                <w:sz w:val="28"/>
                <w:szCs w:val="28"/>
                <w:cs/>
              </w:rPr>
              <w:t>เงินให้กู้ยืมแก่กิจการ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260" w:type="dxa"/>
          </w:tcPr>
          <w:p w14:paraId="1008CAB6" w14:textId="04F17506" w:rsidR="00893C12" w:rsidRDefault="00893C12" w:rsidP="00367BC4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3C556C61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14:paraId="342B8AEC" w14:textId="66B2D70A" w:rsidR="00893C12" w:rsidRDefault="00893C12" w:rsidP="00367BC4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57D56BB" w14:textId="77777777" w:rsidR="00893C12" w:rsidRPr="0039194E" w:rsidRDefault="00893C12" w:rsidP="00367BC4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3474F2FD" w14:textId="171BA516" w:rsidR="00893C12" w:rsidRPr="00081555" w:rsidRDefault="00C273B6" w:rsidP="00367BC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273B6">
              <w:rPr>
                <w:rFonts w:ascii="Angsana New" w:hAnsi="Angsana New" w:hint="cs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59AB073" w14:textId="77777777" w:rsidR="00893C12" w:rsidRPr="0039194E" w:rsidRDefault="00893C12" w:rsidP="00367BC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1A6FEBC5" w14:textId="7A8443C9" w:rsidR="00893C12" w:rsidRPr="00081555" w:rsidRDefault="00C273B6" w:rsidP="00367BC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273B6">
              <w:rPr>
                <w:rFonts w:ascii="Angsana New" w:hAnsi="Angsana New" w:hint="cs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36" w:type="dxa"/>
            <w:gridSpan w:val="4"/>
          </w:tcPr>
          <w:p w14:paraId="52B49CB0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4"/>
          </w:tcPr>
          <w:p w14:paraId="75EBE7A6" w14:textId="0D2AB0DE" w:rsidR="00893C12" w:rsidRDefault="00893C12" w:rsidP="00367BC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7622B1BB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2C093877" w14:textId="33A9660A" w:rsidR="00893C12" w:rsidRPr="00081555" w:rsidRDefault="00C273B6" w:rsidP="00367BC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273B6">
              <w:rPr>
                <w:rFonts w:ascii="Angsana New" w:hAnsi="Angsana New" w:hint="cs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36" w:type="dxa"/>
            <w:gridSpan w:val="2"/>
          </w:tcPr>
          <w:p w14:paraId="78C7E580" w14:textId="77777777" w:rsidR="00893C12" w:rsidRPr="0039194E" w:rsidRDefault="00893C12" w:rsidP="00367BC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27BC4927" w14:textId="0BB47AE3" w:rsidR="00893C12" w:rsidRDefault="00893C12" w:rsidP="00367BC4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7D4F1523" w14:textId="77777777" w:rsidR="00893C12" w:rsidRPr="00EE028A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5DEAD3DA" w14:textId="4A590473" w:rsidR="00893C12" w:rsidRPr="00081555" w:rsidRDefault="00C273B6" w:rsidP="00367BC4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273B6">
              <w:rPr>
                <w:rFonts w:ascii="Angsana New" w:hAnsi="Angsana New" w:hint="cs"/>
                <w:sz w:val="28"/>
                <w:szCs w:val="28"/>
                <w:lang w:val="en-US" w:bidi="th-TH"/>
              </w:rPr>
              <w:t>5</w:t>
            </w:r>
          </w:p>
        </w:tc>
      </w:tr>
      <w:tr w:rsidR="00893C12" w:rsidRPr="0039194E" w14:paraId="3ABA633E" w14:textId="77777777" w:rsidTr="00AC54B9">
        <w:trPr>
          <w:gridAfter w:val="3"/>
          <w:wAfter w:w="97" w:type="dxa"/>
          <w:trHeight w:val="261"/>
        </w:trPr>
        <w:tc>
          <w:tcPr>
            <w:tcW w:w="2970" w:type="dxa"/>
            <w:shd w:val="clear" w:color="auto" w:fill="auto"/>
          </w:tcPr>
          <w:p w14:paraId="481C8ACA" w14:textId="77777777" w:rsidR="00893C12" w:rsidRPr="0039194E" w:rsidRDefault="00893C12" w:rsidP="00367BC4">
            <w:pPr>
              <w:spacing w:line="240" w:lineRule="auto"/>
              <w:ind w:left="160" w:right="-9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9194E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260" w:type="dxa"/>
          </w:tcPr>
          <w:p w14:paraId="0A054B7E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082DC7AA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14:paraId="5F5182A6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50DF57E" w14:textId="77777777" w:rsidR="00893C12" w:rsidRPr="0039194E" w:rsidRDefault="00893C12" w:rsidP="00367BC4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138FBECA" w14:textId="77777777" w:rsidR="00893C12" w:rsidRPr="00EE028A" w:rsidRDefault="00893C12" w:rsidP="00367BC4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0C9700F6" w14:textId="77777777" w:rsidR="00893C12" w:rsidRPr="0039194E" w:rsidRDefault="00893C12" w:rsidP="00367BC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180C8BFA" w14:textId="77777777" w:rsidR="00893C12" w:rsidRPr="00EE028A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4"/>
          </w:tcPr>
          <w:p w14:paraId="3462A88C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4"/>
          </w:tcPr>
          <w:p w14:paraId="47E8DB93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4B3C72A4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6906C80E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4435B00E" w14:textId="77777777" w:rsidR="00893C12" w:rsidRPr="0039194E" w:rsidRDefault="00893C12" w:rsidP="00367BC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5AAFE34C" w14:textId="77777777" w:rsidR="00893C12" w:rsidRPr="0039194E" w:rsidRDefault="00893C12" w:rsidP="00367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28AFCF20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7BA9C368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</w:tr>
      <w:tr w:rsidR="00893C12" w:rsidRPr="0039194E" w14:paraId="5D9B443B" w14:textId="77777777" w:rsidTr="00AC54B9">
        <w:trPr>
          <w:gridAfter w:val="3"/>
          <w:wAfter w:w="97" w:type="dxa"/>
          <w:trHeight w:val="281"/>
        </w:trPr>
        <w:tc>
          <w:tcPr>
            <w:tcW w:w="2970" w:type="dxa"/>
            <w:shd w:val="clear" w:color="auto" w:fill="auto"/>
          </w:tcPr>
          <w:p w14:paraId="1B7E221C" w14:textId="560CA3F6" w:rsidR="00893C12" w:rsidRPr="0039194E" w:rsidRDefault="00893C12" w:rsidP="00367BC4">
            <w:pPr>
              <w:spacing w:line="240" w:lineRule="auto"/>
              <w:ind w:left="166"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39194E">
              <w:rPr>
                <w:rFonts w:ascii="Angsana New" w:hAnsi="Angsana New"/>
                <w:sz w:val="28"/>
                <w:szCs w:val="28"/>
                <w:cs/>
              </w:rPr>
              <w:t>เงินฝาก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ประจำ</w:t>
            </w:r>
            <w:r w:rsidRPr="0039194E">
              <w:rPr>
                <w:rFonts w:ascii="Angsana New" w:hAnsi="Angsana New"/>
                <w:sz w:val="28"/>
                <w:szCs w:val="28"/>
                <w:cs/>
              </w:rPr>
              <w:t>กับสถาบันการเงิน</w:t>
            </w:r>
          </w:p>
        </w:tc>
        <w:tc>
          <w:tcPr>
            <w:tcW w:w="1260" w:type="dxa"/>
          </w:tcPr>
          <w:p w14:paraId="50EF44D1" w14:textId="557AAAAE" w:rsidR="00893C12" w:rsidRPr="0039194E" w:rsidRDefault="00893C12" w:rsidP="00367BC4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062FEC0F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14:paraId="777F9EAA" w14:textId="7B69A6D5" w:rsidR="00893C12" w:rsidRPr="0039194E" w:rsidRDefault="00893C12" w:rsidP="00367BC4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5F6C7D5" w14:textId="77777777" w:rsidR="00893C12" w:rsidRPr="0039194E" w:rsidRDefault="00893C12" w:rsidP="00367BC4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175D1BC2" w14:textId="29FA8D83" w:rsidR="00893C12" w:rsidRPr="00291BCB" w:rsidRDefault="00C273B6" w:rsidP="00367BC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273B6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Pr="00C273B6">
              <w:rPr>
                <w:rFonts w:ascii="Angsana New" w:hAnsi="Angsana New" w:hint="cs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9FEB22C" w14:textId="77777777" w:rsidR="00893C12" w:rsidRPr="0039194E" w:rsidRDefault="00893C12" w:rsidP="00367BC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6B0633E0" w14:textId="6B179077" w:rsidR="00893C12" w:rsidRPr="00EE028A" w:rsidRDefault="00C273B6" w:rsidP="00367BC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273B6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Pr="00C273B6">
              <w:rPr>
                <w:rFonts w:ascii="Angsana New" w:hAnsi="Angsana New" w:hint="cs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36" w:type="dxa"/>
            <w:gridSpan w:val="4"/>
          </w:tcPr>
          <w:p w14:paraId="6800F5CF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4"/>
          </w:tcPr>
          <w:p w14:paraId="07E2F386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28A50FAF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5F57624C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3662E084" w14:textId="77777777" w:rsidR="00893C12" w:rsidRPr="0039194E" w:rsidRDefault="00893C12" w:rsidP="00367BC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0A4BF8CE" w14:textId="77777777" w:rsidR="00893C12" w:rsidRPr="0039194E" w:rsidRDefault="00893C12" w:rsidP="00367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1F94A9F0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25483162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</w:tr>
      <w:tr w:rsidR="00893C12" w:rsidRPr="0039194E" w14:paraId="1C31C8CB" w14:textId="77777777" w:rsidTr="00AC54B9">
        <w:trPr>
          <w:gridAfter w:val="3"/>
          <w:wAfter w:w="97" w:type="dxa"/>
          <w:trHeight w:val="261"/>
        </w:trPr>
        <w:tc>
          <w:tcPr>
            <w:tcW w:w="2970" w:type="dxa"/>
            <w:shd w:val="clear" w:color="auto" w:fill="auto"/>
          </w:tcPr>
          <w:p w14:paraId="28957E27" w14:textId="77777777" w:rsidR="00893C12" w:rsidRPr="0039194E" w:rsidRDefault="00893C12" w:rsidP="00367BC4">
            <w:pPr>
              <w:spacing w:line="240" w:lineRule="auto"/>
              <w:ind w:left="166" w:right="-90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39194E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260" w:type="dxa"/>
          </w:tcPr>
          <w:p w14:paraId="0A15552B" w14:textId="6A625726" w:rsidR="00893C12" w:rsidRPr="0039194E" w:rsidRDefault="00C273B6" w:rsidP="00367BC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273B6">
              <w:rPr>
                <w:rFonts w:ascii="Angsana New" w:hAnsi="Angsana New"/>
                <w:sz w:val="28"/>
                <w:szCs w:val="28"/>
                <w:lang w:val="en-US" w:bidi="th-TH"/>
              </w:rPr>
              <w:t>199</w:t>
            </w:r>
          </w:p>
        </w:tc>
        <w:tc>
          <w:tcPr>
            <w:tcW w:w="236" w:type="dxa"/>
            <w:gridSpan w:val="2"/>
          </w:tcPr>
          <w:p w14:paraId="6F711288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14:paraId="5FE0E949" w14:textId="0DBC7347" w:rsidR="00893C12" w:rsidRPr="0039194E" w:rsidRDefault="00C273B6" w:rsidP="00367BC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273B6">
              <w:rPr>
                <w:rFonts w:ascii="Angsana New" w:hAnsi="Angsana New"/>
                <w:sz w:val="28"/>
                <w:szCs w:val="28"/>
                <w:lang w:val="en-US" w:bidi="th-TH"/>
              </w:rPr>
              <w:t>75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262755A" w14:textId="77777777" w:rsidR="00893C12" w:rsidRPr="0039194E" w:rsidRDefault="00893C12" w:rsidP="00367BC4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263CE3C0" w14:textId="10274208" w:rsidR="00893C12" w:rsidRPr="00EE028A" w:rsidRDefault="00893C12" w:rsidP="00367BC4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8F9FF5D" w14:textId="77777777" w:rsidR="00893C12" w:rsidRPr="0039194E" w:rsidRDefault="00893C12" w:rsidP="00367BC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79C6589D" w14:textId="1EB5619F" w:rsidR="00893C12" w:rsidRPr="00EE028A" w:rsidRDefault="00C273B6" w:rsidP="00367BC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273B6">
              <w:rPr>
                <w:rFonts w:ascii="Angsana New" w:hAnsi="Angsana New"/>
                <w:sz w:val="28"/>
                <w:szCs w:val="28"/>
                <w:lang w:val="en-US" w:bidi="th-TH"/>
              </w:rPr>
              <w:t>274</w:t>
            </w:r>
          </w:p>
        </w:tc>
        <w:tc>
          <w:tcPr>
            <w:tcW w:w="236" w:type="dxa"/>
            <w:gridSpan w:val="4"/>
          </w:tcPr>
          <w:p w14:paraId="49428A54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4"/>
          </w:tcPr>
          <w:p w14:paraId="18C185C5" w14:textId="4B47FD58" w:rsidR="00893C12" w:rsidRPr="00EE028A" w:rsidRDefault="00C273B6" w:rsidP="00367BC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273B6">
              <w:rPr>
                <w:rFonts w:ascii="Angsana New" w:hAnsi="Angsana New"/>
                <w:sz w:val="28"/>
                <w:szCs w:val="28"/>
                <w:lang w:val="en-US" w:bidi="th-TH"/>
              </w:rPr>
              <w:t>75</w:t>
            </w:r>
          </w:p>
        </w:tc>
        <w:tc>
          <w:tcPr>
            <w:tcW w:w="236" w:type="dxa"/>
            <w:gridSpan w:val="2"/>
          </w:tcPr>
          <w:p w14:paraId="53359475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498D27B1" w14:textId="4670A829" w:rsidR="00893C12" w:rsidRPr="00EE028A" w:rsidRDefault="00C273B6" w:rsidP="00367BC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273B6">
              <w:rPr>
                <w:rFonts w:ascii="Angsana New" w:hAnsi="Angsana New"/>
                <w:sz w:val="28"/>
                <w:szCs w:val="28"/>
                <w:lang w:val="en-US" w:bidi="th-TH"/>
              </w:rPr>
              <w:t>199</w:t>
            </w:r>
          </w:p>
        </w:tc>
        <w:tc>
          <w:tcPr>
            <w:tcW w:w="236" w:type="dxa"/>
            <w:gridSpan w:val="2"/>
          </w:tcPr>
          <w:p w14:paraId="47388D50" w14:textId="77777777" w:rsidR="00893C12" w:rsidRPr="0039194E" w:rsidRDefault="00893C12" w:rsidP="00367BC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5F9211FF" w14:textId="219EC161" w:rsidR="00893C12" w:rsidRPr="00EE028A" w:rsidRDefault="00893C12" w:rsidP="00367BC4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01C95EF9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254D292F" w14:textId="55797E8B" w:rsidR="00893C12" w:rsidRPr="00EE028A" w:rsidRDefault="00C273B6" w:rsidP="00367BC4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C273B6">
              <w:rPr>
                <w:rFonts w:ascii="Angsana New" w:hAnsi="Angsana New"/>
                <w:sz w:val="28"/>
                <w:szCs w:val="28"/>
                <w:lang w:val="en-US" w:bidi="th-TH"/>
              </w:rPr>
              <w:t>274</w:t>
            </w:r>
          </w:p>
        </w:tc>
      </w:tr>
      <w:tr w:rsidR="00893C12" w:rsidRPr="0039194E" w14:paraId="7D87E43F" w14:textId="77777777" w:rsidTr="00AC54B9">
        <w:trPr>
          <w:gridAfter w:val="3"/>
          <w:wAfter w:w="97" w:type="dxa"/>
          <w:trHeight w:val="261"/>
        </w:trPr>
        <w:tc>
          <w:tcPr>
            <w:tcW w:w="2970" w:type="dxa"/>
            <w:shd w:val="clear" w:color="auto" w:fill="auto"/>
          </w:tcPr>
          <w:p w14:paraId="3CF0E09F" w14:textId="77777777" w:rsidR="00893C12" w:rsidRPr="0039194E" w:rsidRDefault="00893C12" w:rsidP="00367BC4">
            <w:pPr>
              <w:spacing w:line="240" w:lineRule="auto"/>
              <w:ind w:left="166"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39194E">
              <w:rPr>
                <w:rFonts w:ascii="Angsana New" w:hAnsi="Angsana New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260" w:type="dxa"/>
          </w:tcPr>
          <w:p w14:paraId="7FE61B89" w14:textId="299E6FBA" w:rsidR="00893C12" w:rsidRPr="0039194E" w:rsidRDefault="00C273B6" w:rsidP="00367BC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273B6">
              <w:rPr>
                <w:rFonts w:ascii="Angsana New" w:hAnsi="Angsana New"/>
                <w:sz w:val="28"/>
                <w:szCs w:val="28"/>
                <w:lang w:val="en-US" w:bidi="th-TH"/>
              </w:rPr>
              <w:t>415</w:t>
            </w:r>
          </w:p>
        </w:tc>
        <w:tc>
          <w:tcPr>
            <w:tcW w:w="236" w:type="dxa"/>
            <w:gridSpan w:val="2"/>
          </w:tcPr>
          <w:p w14:paraId="39BB4690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14:paraId="608EDC73" w14:textId="16785B74" w:rsidR="00893C12" w:rsidRPr="0039194E" w:rsidRDefault="00C273B6" w:rsidP="00AE1CF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C273B6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3AC1552" w14:textId="77777777" w:rsidR="00893C12" w:rsidRPr="0039194E" w:rsidRDefault="00893C12" w:rsidP="00367BC4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5BBADA0E" w14:textId="14B2524F" w:rsidR="00893C12" w:rsidRPr="00EE028A" w:rsidRDefault="00C273B6" w:rsidP="00367BC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C273B6">
              <w:rPr>
                <w:rFonts w:ascii="Angsana New" w:hAnsi="Angsana New"/>
                <w:sz w:val="28"/>
                <w:szCs w:val="28"/>
                <w:lang w:val="en-US" w:bidi="th-TH"/>
              </w:rPr>
              <w:t>39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A4C412D" w14:textId="77777777" w:rsidR="00893C12" w:rsidRPr="0039194E" w:rsidRDefault="00893C12" w:rsidP="00367BC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4A6D1903" w14:textId="47DD568F" w:rsidR="00893C12" w:rsidRPr="00EE028A" w:rsidRDefault="00C273B6" w:rsidP="00367BC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273B6">
              <w:rPr>
                <w:rFonts w:ascii="Angsana New" w:hAnsi="Angsana New"/>
                <w:sz w:val="28"/>
                <w:szCs w:val="28"/>
                <w:lang w:val="en-US" w:bidi="th-TH"/>
              </w:rPr>
              <w:t>464</w:t>
            </w:r>
          </w:p>
        </w:tc>
        <w:tc>
          <w:tcPr>
            <w:tcW w:w="236" w:type="dxa"/>
            <w:gridSpan w:val="4"/>
          </w:tcPr>
          <w:p w14:paraId="566574BC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4"/>
          </w:tcPr>
          <w:p w14:paraId="0D3C38AD" w14:textId="2B1695DB" w:rsidR="00893C12" w:rsidRPr="00EE028A" w:rsidRDefault="00893C12" w:rsidP="00367BC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5A56F94C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55A6B824" w14:textId="0B8C5246" w:rsidR="00893C12" w:rsidRPr="00EE028A" w:rsidRDefault="00C273B6" w:rsidP="00367BC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273B6">
              <w:rPr>
                <w:rFonts w:ascii="Angsana New" w:hAnsi="Angsana New"/>
                <w:sz w:val="28"/>
                <w:szCs w:val="28"/>
                <w:lang w:val="en-US" w:bidi="th-TH"/>
              </w:rPr>
              <w:t>464</w:t>
            </w:r>
          </w:p>
        </w:tc>
        <w:tc>
          <w:tcPr>
            <w:tcW w:w="236" w:type="dxa"/>
            <w:gridSpan w:val="2"/>
          </w:tcPr>
          <w:p w14:paraId="77F32D9E" w14:textId="77777777" w:rsidR="00893C12" w:rsidRPr="0039194E" w:rsidRDefault="00893C12" w:rsidP="00367BC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4729FFDB" w14:textId="626D7A3B" w:rsidR="00893C12" w:rsidRPr="00EE028A" w:rsidRDefault="00893C12" w:rsidP="00367BC4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31495F55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66DB137F" w14:textId="3E2CE887" w:rsidR="00893C12" w:rsidRPr="00EE028A" w:rsidRDefault="00C273B6" w:rsidP="00367BC4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273B6">
              <w:rPr>
                <w:rFonts w:ascii="Angsana New" w:hAnsi="Angsana New"/>
                <w:sz w:val="28"/>
                <w:szCs w:val="28"/>
                <w:lang w:val="en-US" w:bidi="th-TH"/>
              </w:rPr>
              <w:t>464</w:t>
            </w:r>
          </w:p>
        </w:tc>
      </w:tr>
      <w:tr w:rsidR="00893C12" w:rsidRPr="0039194E" w14:paraId="58172EF0" w14:textId="77777777" w:rsidTr="00367BC4">
        <w:trPr>
          <w:gridAfter w:val="3"/>
          <w:wAfter w:w="97" w:type="dxa"/>
          <w:trHeight w:val="152"/>
        </w:trPr>
        <w:tc>
          <w:tcPr>
            <w:tcW w:w="2970" w:type="dxa"/>
            <w:shd w:val="clear" w:color="auto" w:fill="auto"/>
          </w:tcPr>
          <w:p w14:paraId="1850E6D9" w14:textId="77777777" w:rsidR="00893C12" w:rsidRPr="0039194E" w:rsidRDefault="00893C12" w:rsidP="00367BC4">
            <w:pPr>
              <w:spacing w:line="240" w:lineRule="auto"/>
              <w:ind w:left="161" w:right="-90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39194E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2B4C735" w14:textId="6F0B8367" w:rsidR="00893C12" w:rsidRPr="0039194E" w:rsidRDefault="00C273B6" w:rsidP="00367BC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C273B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614</w:t>
            </w:r>
          </w:p>
        </w:tc>
        <w:tc>
          <w:tcPr>
            <w:tcW w:w="236" w:type="dxa"/>
            <w:gridSpan w:val="2"/>
          </w:tcPr>
          <w:p w14:paraId="1C4B2053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23C6C7" w14:textId="008E4FC7" w:rsidR="00893C12" w:rsidRPr="0039194E" w:rsidRDefault="00C273B6" w:rsidP="00367BC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C273B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85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C8D83BB" w14:textId="77777777" w:rsidR="00893C12" w:rsidRPr="0039194E" w:rsidRDefault="00893C12" w:rsidP="00367BC4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0362B2" w14:textId="46E4554B" w:rsidR="00893C12" w:rsidRPr="00EE028A" w:rsidRDefault="00C273B6" w:rsidP="00367BC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C273B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71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8EDFE43" w14:textId="77777777" w:rsidR="00893C12" w:rsidRPr="0039194E" w:rsidRDefault="00893C12" w:rsidP="00367BC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4021A2" w14:textId="5231C3CF" w:rsidR="00893C12" w:rsidRPr="00EE028A" w:rsidRDefault="00C273B6" w:rsidP="00367BC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C273B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770</w:t>
            </w:r>
          </w:p>
        </w:tc>
        <w:tc>
          <w:tcPr>
            <w:tcW w:w="236" w:type="dxa"/>
            <w:gridSpan w:val="4"/>
          </w:tcPr>
          <w:p w14:paraId="50574720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4"/>
          </w:tcPr>
          <w:p w14:paraId="3F507975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0D504763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5BCF5830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3C76FE42" w14:textId="77777777" w:rsidR="00893C12" w:rsidRPr="0039194E" w:rsidRDefault="00893C12" w:rsidP="00367BC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3C04F521" w14:textId="77777777" w:rsidR="00893C12" w:rsidRPr="0039194E" w:rsidRDefault="00893C12" w:rsidP="00367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253CD3F3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299BC667" w14:textId="77777777" w:rsidR="00893C12" w:rsidRPr="00EE028A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3C12" w:rsidRPr="00367BC4" w14:paraId="0F06B9B4" w14:textId="77777777" w:rsidTr="00367BC4">
        <w:trPr>
          <w:gridAfter w:val="3"/>
          <w:wAfter w:w="97" w:type="dxa"/>
          <w:trHeight w:val="38"/>
        </w:trPr>
        <w:tc>
          <w:tcPr>
            <w:tcW w:w="2970" w:type="dxa"/>
            <w:shd w:val="clear" w:color="auto" w:fill="auto"/>
          </w:tcPr>
          <w:p w14:paraId="0C709F02" w14:textId="77777777" w:rsidR="00893C12" w:rsidRPr="00367BC4" w:rsidRDefault="00893C12" w:rsidP="00367BC4">
            <w:pPr>
              <w:spacing w:line="240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  <w:highlight w:val="cyan"/>
                <w:cs/>
                <w:lang w:val="en-GB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790BFD4" w14:textId="77777777" w:rsidR="00893C12" w:rsidRPr="00367BC4" w:rsidRDefault="00893C12" w:rsidP="00367BC4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10"/>
                <w:szCs w:val="10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671C1961" w14:textId="77777777" w:rsidR="00893C12" w:rsidRPr="00367BC4" w:rsidRDefault="00893C12" w:rsidP="00367BC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10"/>
                <w:szCs w:val="10"/>
                <w:highlight w:val="cyan"/>
              </w:rPr>
            </w:pPr>
          </w:p>
        </w:tc>
        <w:tc>
          <w:tcPr>
            <w:tcW w:w="138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C06979F" w14:textId="77777777" w:rsidR="00893C12" w:rsidRPr="00367BC4" w:rsidRDefault="00893C12" w:rsidP="00367BC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10"/>
                <w:szCs w:val="10"/>
                <w:highlight w:val="cyan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3F3927D" w14:textId="77777777" w:rsidR="00893C12" w:rsidRPr="00367BC4" w:rsidRDefault="00893C12" w:rsidP="00367BC4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10"/>
                <w:szCs w:val="10"/>
                <w:highlight w:val="cyan"/>
              </w:rPr>
            </w:pPr>
          </w:p>
        </w:tc>
        <w:tc>
          <w:tcPr>
            <w:tcW w:w="129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247BC8D" w14:textId="77777777" w:rsidR="00893C12" w:rsidRPr="00367BC4" w:rsidRDefault="00893C12" w:rsidP="00367BC4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10"/>
                <w:szCs w:val="10"/>
                <w:highlight w:val="cyan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519195A" w14:textId="77777777" w:rsidR="00893C12" w:rsidRPr="00367BC4" w:rsidRDefault="00893C12" w:rsidP="00367BC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10"/>
                <w:szCs w:val="10"/>
                <w:highlight w:val="cyan"/>
              </w:rPr>
            </w:pPr>
          </w:p>
        </w:tc>
        <w:tc>
          <w:tcPr>
            <w:tcW w:w="129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EEE9160" w14:textId="77777777" w:rsidR="00893C12" w:rsidRPr="00367BC4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10"/>
                <w:szCs w:val="10"/>
                <w:highlight w:val="cyan"/>
              </w:rPr>
            </w:pPr>
          </w:p>
        </w:tc>
        <w:tc>
          <w:tcPr>
            <w:tcW w:w="236" w:type="dxa"/>
            <w:gridSpan w:val="4"/>
          </w:tcPr>
          <w:p w14:paraId="714BD721" w14:textId="77777777" w:rsidR="00893C12" w:rsidRPr="00367BC4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10"/>
                <w:szCs w:val="10"/>
                <w:highlight w:val="cyan"/>
              </w:rPr>
            </w:pPr>
          </w:p>
        </w:tc>
        <w:tc>
          <w:tcPr>
            <w:tcW w:w="1204" w:type="dxa"/>
            <w:gridSpan w:val="4"/>
          </w:tcPr>
          <w:p w14:paraId="0589033B" w14:textId="77777777" w:rsidR="00893C12" w:rsidRPr="00367BC4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10"/>
                <w:szCs w:val="10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744D93D2" w14:textId="77777777" w:rsidR="00893C12" w:rsidRPr="00367BC4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10"/>
                <w:szCs w:val="10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5F2CD1A1" w14:textId="77777777" w:rsidR="00893C12" w:rsidRPr="00367BC4" w:rsidRDefault="00893C12" w:rsidP="00367BC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43" w:right="-86"/>
              <w:rPr>
                <w:rFonts w:ascii="Angsana New" w:hAnsi="Angsana New"/>
                <w:sz w:val="10"/>
                <w:szCs w:val="10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5572EE85" w14:textId="77777777" w:rsidR="00893C12" w:rsidRPr="00367BC4" w:rsidRDefault="00893C12" w:rsidP="00367BC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10"/>
                <w:szCs w:val="10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353546C6" w14:textId="77777777" w:rsidR="00893C12" w:rsidRPr="00367BC4" w:rsidRDefault="00893C12" w:rsidP="00367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10"/>
                <w:szCs w:val="10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57E8E754" w14:textId="77777777" w:rsidR="00893C12" w:rsidRPr="00367BC4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10"/>
                <w:szCs w:val="10"/>
                <w:highlight w:val="cyan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1CFF73B5" w14:textId="77777777" w:rsidR="00893C12" w:rsidRPr="00367BC4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893C12" w:rsidRPr="0039194E" w14:paraId="265789D1" w14:textId="77777777" w:rsidTr="00367BC4">
        <w:trPr>
          <w:gridAfter w:val="3"/>
          <w:wAfter w:w="97" w:type="dxa"/>
          <w:trHeight w:val="189"/>
        </w:trPr>
        <w:tc>
          <w:tcPr>
            <w:tcW w:w="2970" w:type="dxa"/>
            <w:shd w:val="clear" w:color="auto" w:fill="auto"/>
          </w:tcPr>
          <w:p w14:paraId="100EE4CB" w14:textId="77777777" w:rsidR="00893C12" w:rsidRPr="0039194E" w:rsidRDefault="00893C12" w:rsidP="00367BC4">
            <w:pPr>
              <w:spacing w:line="240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39194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60" w:type="dxa"/>
          </w:tcPr>
          <w:p w14:paraId="266BEE47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15A0EBEB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14:paraId="59874CD8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69BD655" w14:textId="77777777" w:rsidR="00893C12" w:rsidRPr="0039194E" w:rsidRDefault="00893C12" w:rsidP="00367BC4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137A48E2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54ABCF3" w14:textId="77777777" w:rsidR="00893C12" w:rsidRPr="0039194E" w:rsidRDefault="00893C12" w:rsidP="00367BC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2F3F8E9F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4"/>
          </w:tcPr>
          <w:p w14:paraId="344F2328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4"/>
          </w:tcPr>
          <w:p w14:paraId="5B04949D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59C63821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246435D0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33712EA6" w14:textId="77777777" w:rsidR="00893C12" w:rsidRPr="0039194E" w:rsidRDefault="00893C12" w:rsidP="00367BC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18177817" w14:textId="77777777" w:rsidR="00893C12" w:rsidRPr="0039194E" w:rsidRDefault="00893C12" w:rsidP="00367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5766BF67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1BC9C356" w14:textId="77777777" w:rsidR="00893C12" w:rsidRPr="00EE028A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3C12" w:rsidRPr="0039194E" w14:paraId="0F88E778" w14:textId="77777777" w:rsidTr="00367BC4">
        <w:trPr>
          <w:gridAfter w:val="3"/>
          <w:wAfter w:w="97" w:type="dxa"/>
          <w:trHeight w:val="153"/>
        </w:trPr>
        <w:tc>
          <w:tcPr>
            <w:tcW w:w="2970" w:type="dxa"/>
            <w:shd w:val="clear" w:color="auto" w:fill="auto"/>
          </w:tcPr>
          <w:p w14:paraId="074EED06" w14:textId="00E3445B" w:rsidR="00893C12" w:rsidRPr="0039194E" w:rsidRDefault="00893C12" w:rsidP="00367BC4">
            <w:pPr>
              <w:spacing w:line="240" w:lineRule="auto"/>
              <w:ind w:left="-14" w:right="-9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11B96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เงินเบิกเกินบัญชีธนาคารและ</w:t>
            </w:r>
          </w:p>
        </w:tc>
        <w:tc>
          <w:tcPr>
            <w:tcW w:w="1260" w:type="dxa"/>
          </w:tcPr>
          <w:p w14:paraId="79E7A757" w14:textId="4FEC627F" w:rsidR="00893C12" w:rsidRPr="0039194E" w:rsidRDefault="00893C12" w:rsidP="00367BC4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470B9C3B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14:paraId="2375655E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9BE8A22" w14:textId="77777777" w:rsidR="00893C12" w:rsidRPr="0039194E" w:rsidRDefault="00893C12" w:rsidP="00367BC4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4DC62307" w14:textId="77777777" w:rsidR="00893C12" w:rsidRPr="00EE028A" w:rsidRDefault="00893C12" w:rsidP="00367BC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53A93DE" w14:textId="77777777" w:rsidR="00893C12" w:rsidRPr="0039194E" w:rsidRDefault="00893C12" w:rsidP="00367BC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73477AB2" w14:textId="77777777" w:rsidR="00893C12" w:rsidRPr="00EE028A" w:rsidRDefault="00893C12" w:rsidP="00367BC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4"/>
          </w:tcPr>
          <w:p w14:paraId="183AF0B5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4"/>
          </w:tcPr>
          <w:p w14:paraId="283114EA" w14:textId="77777777" w:rsidR="00893C12" w:rsidRPr="00EE028A" w:rsidRDefault="00893C12" w:rsidP="00367BC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7DFC2195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4CA14365" w14:textId="77777777" w:rsidR="00893C12" w:rsidRPr="00EE028A" w:rsidRDefault="00893C12" w:rsidP="00367BC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1A353AE" w14:textId="77777777" w:rsidR="00893C12" w:rsidRPr="0039194E" w:rsidRDefault="00893C12" w:rsidP="00367BC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51CE19D2" w14:textId="77777777" w:rsidR="00893C12" w:rsidRPr="00EE028A" w:rsidRDefault="00893C12" w:rsidP="00367BC4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6AC15E6F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1750BDAA" w14:textId="77777777" w:rsidR="00893C12" w:rsidRPr="00EE028A" w:rsidRDefault="00893C12" w:rsidP="00367BC4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3C12" w:rsidRPr="0039194E" w14:paraId="2D96C95B" w14:textId="77777777" w:rsidTr="00AC54B9">
        <w:trPr>
          <w:gridAfter w:val="3"/>
          <w:wAfter w:w="97" w:type="dxa"/>
          <w:trHeight w:val="261"/>
        </w:trPr>
        <w:tc>
          <w:tcPr>
            <w:tcW w:w="2970" w:type="dxa"/>
            <w:shd w:val="clear" w:color="auto" w:fill="auto"/>
          </w:tcPr>
          <w:p w14:paraId="1224AFBA" w14:textId="4F23ABB0" w:rsidR="00893C12" w:rsidRPr="00711B96" w:rsidRDefault="00893C12" w:rsidP="000C0908">
            <w:pPr>
              <w:spacing w:line="240" w:lineRule="auto"/>
              <w:ind w:left="166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C0908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Pr="00711B96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กู้ยืม</w:t>
            </w:r>
            <w:r w:rsidRPr="0039194E">
              <w:rPr>
                <w:rFonts w:ascii="Angsana New" w:hAnsi="Angsana New"/>
                <w:sz w:val="28"/>
                <w:szCs w:val="28"/>
                <w:cs/>
                <w:lang w:val="en-GB"/>
              </w:rPr>
              <w:t>จากสถาบันการเงิน</w:t>
            </w:r>
          </w:p>
        </w:tc>
        <w:tc>
          <w:tcPr>
            <w:tcW w:w="1260" w:type="dxa"/>
          </w:tcPr>
          <w:p w14:paraId="247630D6" w14:textId="24AB2A0E" w:rsidR="00893C12" w:rsidRPr="0039194E" w:rsidRDefault="00893C12" w:rsidP="00367BC4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653C5968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14:paraId="573ED88D" w14:textId="3A8B7D7A" w:rsidR="00893C12" w:rsidRPr="0039194E" w:rsidRDefault="00893C12" w:rsidP="00367BC4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1067709" w14:textId="77777777" w:rsidR="00893C12" w:rsidRPr="0039194E" w:rsidRDefault="00893C12" w:rsidP="00367BC4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101157A2" w14:textId="2D7BC335" w:rsidR="00893C12" w:rsidRPr="00EE028A" w:rsidRDefault="00893C12" w:rsidP="00367BC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C273B6" w:rsidRPr="00C273B6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C273B6" w:rsidRPr="00C273B6">
              <w:rPr>
                <w:rFonts w:ascii="Angsana New" w:hAnsi="Angsana New"/>
                <w:sz w:val="28"/>
                <w:szCs w:val="28"/>
                <w:lang w:val="en-US"/>
              </w:rPr>
              <w:t>192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45BA0A5" w14:textId="77777777" w:rsidR="00893C12" w:rsidRPr="0039194E" w:rsidRDefault="00893C12" w:rsidP="00367BC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4A2E95A9" w14:textId="1A05C2D7" w:rsidR="00893C12" w:rsidRPr="00EE028A" w:rsidRDefault="00893C12" w:rsidP="00367BC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C273B6" w:rsidRPr="00C273B6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C273B6" w:rsidRPr="00C273B6">
              <w:rPr>
                <w:rFonts w:ascii="Angsana New" w:hAnsi="Angsana New"/>
                <w:sz w:val="28"/>
                <w:szCs w:val="28"/>
                <w:lang w:val="en-US"/>
              </w:rPr>
              <w:t>192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4"/>
          </w:tcPr>
          <w:p w14:paraId="78304550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4"/>
          </w:tcPr>
          <w:p w14:paraId="6EE014DB" w14:textId="5ACF6A3B" w:rsidR="00893C12" w:rsidRPr="00EE028A" w:rsidRDefault="00893C12" w:rsidP="00367BC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258D0D12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2F3B3A97" w14:textId="1620A83F" w:rsidR="00893C12" w:rsidRPr="00EE028A" w:rsidRDefault="00893C12" w:rsidP="00367BC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C273B6" w:rsidRPr="00C273B6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C273B6" w:rsidRPr="00C273B6">
              <w:rPr>
                <w:rFonts w:ascii="Angsana New" w:hAnsi="Angsana New"/>
                <w:sz w:val="28"/>
                <w:szCs w:val="28"/>
                <w:lang w:val="en-US"/>
              </w:rPr>
              <w:t>192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</w:tcPr>
          <w:p w14:paraId="0E437E89" w14:textId="77777777" w:rsidR="00893C12" w:rsidRPr="0039194E" w:rsidRDefault="00893C12" w:rsidP="00367BC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4E5A12C7" w14:textId="0CE22382" w:rsidR="00893C12" w:rsidRPr="00EE028A" w:rsidRDefault="00893C12" w:rsidP="00367BC4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708F414B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42C8D4C1" w14:textId="10FB6882" w:rsidR="00893C12" w:rsidRPr="00EE028A" w:rsidRDefault="00893C12" w:rsidP="00367BC4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C273B6" w:rsidRPr="00C273B6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C273B6" w:rsidRPr="00C273B6">
              <w:rPr>
                <w:rFonts w:ascii="Angsana New" w:hAnsi="Angsana New"/>
                <w:sz w:val="28"/>
                <w:szCs w:val="28"/>
                <w:lang w:val="en-US"/>
              </w:rPr>
              <w:t>192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93C12" w:rsidRPr="0039194E" w14:paraId="7010A084" w14:textId="77777777" w:rsidTr="00AC54B9">
        <w:trPr>
          <w:gridAfter w:val="3"/>
          <w:wAfter w:w="97" w:type="dxa"/>
          <w:trHeight w:val="261"/>
        </w:trPr>
        <w:tc>
          <w:tcPr>
            <w:tcW w:w="2970" w:type="dxa"/>
            <w:shd w:val="clear" w:color="auto" w:fill="auto"/>
          </w:tcPr>
          <w:p w14:paraId="0CB7685A" w14:textId="77777777" w:rsidR="00893C12" w:rsidRPr="0039194E" w:rsidRDefault="00893C12" w:rsidP="00367BC4">
            <w:pPr>
              <w:spacing w:line="240" w:lineRule="auto"/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9194E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เงินกู้ยืมจากกิจการที่เกี่ยวข้องกัน</w:t>
            </w:r>
          </w:p>
        </w:tc>
        <w:tc>
          <w:tcPr>
            <w:tcW w:w="1260" w:type="dxa"/>
          </w:tcPr>
          <w:p w14:paraId="732AF253" w14:textId="55793154" w:rsidR="00893C12" w:rsidRPr="0039194E" w:rsidRDefault="00893C12" w:rsidP="00367BC4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519F4BBE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14:paraId="67299FF2" w14:textId="145974E9" w:rsidR="00893C12" w:rsidRPr="0039194E" w:rsidRDefault="00893C12" w:rsidP="00367BC4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2EA04A5" w14:textId="77777777" w:rsidR="00893C12" w:rsidRPr="0039194E" w:rsidRDefault="00893C12" w:rsidP="00367BC4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26C0FFD7" w14:textId="41ED5A9D" w:rsidR="00893C12" w:rsidRPr="00EE028A" w:rsidRDefault="00893C12" w:rsidP="00367BC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C273B6" w:rsidRPr="00C273B6">
              <w:rPr>
                <w:rFonts w:ascii="Angsana New" w:hAnsi="Angsana New"/>
                <w:sz w:val="28"/>
                <w:szCs w:val="28"/>
                <w:lang w:val="en-US"/>
              </w:rPr>
              <w:t>80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523A309" w14:textId="77777777" w:rsidR="00893C12" w:rsidRPr="0039194E" w:rsidRDefault="00893C12" w:rsidP="00367BC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5332787E" w14:textId="014DBA3E" w:rsidR="00893C12" w:rsidRPr="00EE028A" w:rsidRDefault="00893C12" w:rsidP="00367BC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C273B6" w:rsidRPr="00C273B6">
              <w:rPr>
                <w:rFonts w:ascii="Angsana New" w:hAnsi="Angsana New"/>
                <w:sz w:val="28"/>
                <w:szCs w:val="28"/>
                <w:lang w:val="en-US"/>
              </w:rPr>
              <w:t>80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4"/>
          </w:tcPr>
          <w:p w14:paraId="52456D03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4"/>
          </w:tcPr>
          <w:p w14:paraId="4C73F3DD" w14:textId="302C8127" w:rsidR="00893C12" w:rsidRPr="00EE028A" w:rsidRDefault="00893C12" w:rsidP="00367BC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175F5515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3F4FBA68" w14:textId="63C6A54B" w:rsidR="00893C12" w:rsidRPr="00EE028A" w:rsidRDefault="00893C12" w:rsidP="00367BC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C273B6" w:rsidRPr="00C273B6">
              <w:rPr>
                <w:rFonts w:ascii="Angsana New" w:hAnsi="Angsana New"/>
                <w:sz w:val="28"/>
                <w:szCs w:val="28"/>
                <w:lang w:val="en-US"/>
              </w:rPr>
              <w:t>80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</w:tcPr>
          <w:p w14:paraId="70AEEEF6" w14:textId="77777777" w:rsidR="00893C12" w:rsidRPr="0039194E" w:rsidRDefault="00893C12" w:rsidP="00367BC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021242A4" w14:textId="5A78ED1F" w:rsidR="00893C12" w:rsidRPr="00EE028A" w:rsidRDefault="00893C12" w:rsidP="00367BC4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11933704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57B25917" w14:textId="21B6821C" w:rsidR="00893C12" w:rsidRPr="00EE028A" w:rsidRDefault="00893C12" w:rsidP="00367BC4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C273B6" w:rsidRPr="00C273B6">
              <w:rPr>
                <w:rFonts w:ascii="Angsana New" w:hAnsi="Angsana New"/>
                <w:sz w:val="28"/>
                <w:szCs w:val="28"/>
                <w:lang w:val="en-US"/>
              </w:rPr>
              <w:t>80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93C12" w:rsidRPr="0039194E" w14:paraId="6B9F3D6D" w14:textId="77777777" w:rsidTr="00AC54B9">
        <w:trPr>
          <w:gridAfter w:val="3"/>
          <w:wAfter w:w="97" w:type="dxa"/>
          <w:trHeight w:val="261"/>
        </w:trPr>
        <w:tc>
          <w:tcPr>
            <w:tcW w:w="2970" w:type="dxa"/>
            <w:shd w:val="clear" w:color="auto" w:fill="auto"/>
          </w:tcPr>
          <w:p w14:paraId="27254E77" w14:textId="4783D9E1" w:rsidR="00893C12" w:rsidRPr="0039194E" w:rsidRDefault="00893C12" w:rsidP="00367BC4">
            <w:pPr>
              <w:spacing w:line="240" w:lineRule="auto"/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เงินกู้ยืมจากบุคคลหรือกิจการอื่น</w:t>
            </w:r>
          </w:p>
        </w:tc>
        <w:tc>
          <w:tcPr>
            <w:tcW w:w="1260" w:type="dxa"/>
          </w:tcPr>
          <w:p w14:paraId="5D3FE84C" w14:textId="25663FFB" w:rsidR="00893C12" w:rsidRPr="0039194E" w:rsidRDefault="00893C12" w:rsidP="00367BC4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77BF86DE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14:paraId="09A5FBFF" w14:textId="46E6BBFA" w:rsidR="00893C12" w:rsidRPr="0039194E" w:rsidRDefault="00893C12" w:rsidP="00367BC4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FC1172A" w14:textId="77777777" w:rsidR="00893C12" w:rsidRPr="0039194E" w:rsidRDefault="00893C12" w:rsidP="00367BC4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6DA28291" w14:textId="72CCF4BD" w:rsidR="00893C12" w:rsidRPr="00EE028A" w:rsidRDefault="00893C12" w:rsidP="00367BC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C273B6" w:rsidRPr="00C273B6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E77EC7D" w14:textId="77777777" w:rsidR="00893C12" w:rsidRPr="0039194E" w:rsidRDefault="00893C12" w:rsidP="00367BC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29B83BF9" w14:textId="18C5C0F8" w:rsidR="00893C12" w:rsidRDefault="00893C12" w:rsidP="00367BC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C273B6" w:rsidRPr="00C273B6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  <w:gridSpan w:val="4"/>
          </w:tcPr>
          <w:p w14:paraId="1BE17AA7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4"/>
          </w:tcPr>
          <w:p w14:paraId="342B1F2D" w14:textId="2210ACD1" w:rsidR="00893C12" w:rsidRPr="00EE028A" w:rsidRDefault="00893C12" w:rsidP="00367BC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7557D843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46107727" w14:textId="198CA81D" w:rsidR="00893C12" w:rsidRPr="00EE028A" w:rsidRDefault="00893C12" w:rsidP="00367BC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C273B6" w:rsidRPr="00C273B6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  <w:gridSpan w:val="2"/>
          </w:tcPr>
          <w:p w14:paraId="00B7F3E8" w14:textId="77777777" w:rsidR="00893C12" w:rsidRPr="0039194E" w:rsidRDefault="00893C12" w:rsidP="00367BC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2C14AB81" w14:textId="6C2D9DA2" w:rsidR="00893C12" w:rsidRPr="00EE028A" w:rsidRDefault="00893C12" w:rsidP="00367BC4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30042B63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2B014ACC" w14:textId="383C403A" w:rsidR="00893C12" w:rsidRPr="00EE028A" w:rsidRDefault="00893C12" w:rsidP="00367BC4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C273B6" w:rsidRPr="00C273B6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</w:tr>
      <w:tr w:rsidR="00893C12" w:rsidRPr="0039194E" w14:paraId="7C4F04C8" w14:textId="77777777" w:rsidTr="00AC54B9">
        <w:trPr>
          <w:gridAfter w:val="3"/>
          <w:wAfter w:w="97" w:type="dxa"/>
          <w:trHeight w:val="261"/>
        </w:trPr>
        <w:tc>
          <w:tcPr>
            <w:tcW w:w="2970" w:type="dxa"/>
            <w:shd w:val="clear" w:color="auto" w:fill="auto"/>
          </w:tcPr>
          <w:p w14:paraId="48EAEE00" w14:textId="77777777" w:rsidR="00893C12" w:rsidRPr="0039194E" w:rsidRDefault="00893C12" w:rsidP="00367BC4">
            <w:pPr>
              <w:spacing w:line="240" w:lineRule="auto"/>
              <w:ind w:left="-14" w:right="-90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39194E">
              <w:rPr>
                <w:rFonts w:ascii="Angsana New" w:hAnsi="Angsana New"/>
                <w:sz w:val="28"/>
                <w:szCs w:val="28"/>
                <w:cs/>
                <w:lang w:val="en-GB"/>
              </w:rPr>
              <w:t>หุ้นกู้</w:t>
            </w:r>
          </w:p>
        </w:tc>
        <w:tc>
          <w:tcPr>
            <w:tcW w:w="1260" w:type="dxa"/>
          </w:tcPr>
          <w:p w14:paraId="77B94E30" w14:textId="5EB13934" w:rsidR="00893C12" w:rsidRPr="0039194E" w:rsidRDefault="00893C12" w:rsidP="00367BC4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1AF97FA0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14:paraId="70A1DE16" w14:textId="1CC63B8A" w:rsidR="00893C12" w:rsidRPr="0039194E" w:rsidRDefault="00893C12" w:rsidP="00367BC4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CD1DE58" w14:textId="77777777" w:rsidR="00893C12" w:rsidRPr="0039194E" w:rsidRDefault="00893C12" w:rsidP="00367BC4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6A4B7C41" w14:textId="3B198E8C" w:rsidR="00893C12" w:rsidRPr="00EE028A" w:rsidRDefault="00893C12" w:rsidP="00367BC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C273B6" w:rsidRPr="00C273B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C273B6" w:rsidRPr="00C273B6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CEAC2D8" w14:textId="77777777" w:rsidR="00893C12" w:rsidRPr="0039194E" w:rsidRDefault="00893C12" w:rsidP="00367BC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0541D4A1" w14:textId="670C3F93" w:rsidR="00893C12" w:rsidRPr="00EE028A" w:rsidRDefault="00893C12" w:rsidP="00367BC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C273B6" w:rsidRPr="00C273B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C273B6" w:rsidRPr="00C273B6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4"/>
          </w:tcPr>
          <w:p w14:paraId="4986D737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4"/>
          </w:tcPr>
          <w:p w14:paraId="54FB31B2" w14:textId="694C2BA7" w:rsidR="00893C12" w:rsidRPr="00EE028A" w:rsidRDefault="00893C12" w:rsidP="00367BC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43AE55E7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12224966" w14:textId="7AD44F2D" w:rsidR="00893C12" w:rsidRPr="00EE028A" w:rsidRDefault="00893C12" w:rsidP="00367BC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C273B6" w:rsidRPr="00C273B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C273B6" w:rsidRPr="00C273B6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</w:tcPr>
          <w:p w14:paraId="486696A9" w14:textId="77777777" w:rsidR="00893C12" w:rsidRPr="0039194E" w:rsidRDefault="00893C12" w:rsidP="00367BC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22AEAB9C" w14:textId="2D054989" w:rsidR="00893C12" w:rsidRPr="00EE028A" w:rsidRDefault="00893C12" w:rsidP="00367BC4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21FA4DD3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1A885C70" w14:textId="71A7EC73" w:rsidR="00893C12" w:rsidRPr="00EE028A" w:rsidRDefault="00893C12" w:rsidP="00367BC4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C273B6" w:rsidRPr="00C273B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C273B6" w:rsidRPr="00C273B6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93C12" w:rsidRPr="0039194E" w14:paraId="383964E8" w14:textId="77777777" w:rsidTr="00AC54B9">
        <w:trPr>
          <w:gridAfter w:val="3"/>
          <w:wAfter w:w="97" w:type="dxa"/>
          <w:trHeight w:val="261"/>
        </w:trPr>
        <w:tc>
          <w:tcPr>
            <w:tcW w:w="2970" w:type="dxa"/>
            <w:shd w:val="clear" w:color="auto" w:fill="auto"/>
          </w:tcPr>
          <w:p w14:paraId="0BF3FF0E" w14:textId="29B023B9" w:rsidR="00893C12" w:rsidRPr="0039194E" w:rsidRDefault="00893C12" w:rsidP="00367BC4">
            <w:pPr>
              <w:spacing w:line="240" w:lineRule="auto"/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4E713E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260" w:type="dxa"/>
          </w:tcPr>
          <w:p w14:paraId="2A8C7303" w14:textId="77777777" w:rsidR="00893C12" w:rsidRDefault="00893C12" w:rsidP="00367BC4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6924F308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14:paraId="498C7BE8" w14:textId="77777777" w:rsidR="00893C12" w:rsidRDefault="00893C12" w:rsidP="00367BC4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D7A52BE" w14:textId="77777777" w:rsidR="00893C12" w:rsidRPr="0039194E" w:rsidRDefault="00893C12" w:rsidP="00367BC4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48C5063C" w14:textId="77777777" w:rsidR="00893C12" w:rsidRPr="00EE028A" w:rsidRDefault="00893C12" w:rsidP="00367BC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98D0303" w14:textId="77777777" w:rsidR="00893C12" w:rsidRPr="0039194E" w:rsidRDefault="00893C12" w:rsidP="00367BC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41B9746A" w14:textId="77777777" w:rsidR="00893C12" w:rsidRPr="00EE028A" w:rsidRDefault="00893C12" w:rsidP="00367BC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4"/>
          </w:tcPr>
          <w:p w14:paraId="02B3D6AF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4"/>
          </w:tcPr>
          <w:p w14:paraId="483FB8B0" w14:textId="77777777" w:rsidR="00893C12" w:rsidRPr="00EE028A" w:rsidRDefault="00893C12" w:rsidP="00367BC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4F9D0BDC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56DCD22F" w14:textId="77777777" w:rsidR="00893C12" w:rsidRPr="00EE028A" w:rsidRDefault="00893C12" w:rsidP="00367BC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7078380D" w14:textId="77777777" w:rsidR="00893C12" w:rsidRPr="0039194E" w:rsidRDefault="00893C12" w:rsidP="00367BC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4F0B48E7" w14:textId="77777777" w:rsidR="00893C12" w:rsidRPr="00EE028A" w:rsidRDefault="00893C12" w:rsidP="00367BC4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7EF89B42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22692EE9" w14:textId="77777777" w:rsidR="00893C12" w:rsidRPr="00EE028A" w:rsidRDefault="00893C12" w:rsidP="00367BC4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3C12" w:rsidRPr="0039194E" w14:paraId="31F18F3A" w14:textId="77777777" w:rsidTr="00AC54B9">
        <w:trPr>
          <w:gridAfter w:val="3"/>
          <w:wAfter w:w="97" w:type="dxa"/>
          <w:trHeight w:val="261"/>
        </w:trPr>
        <w:tc>
          <w:tcPr>
            <w:tcW w:w="2970" w:type="dxa"/>
            <w:shd w:val="clear" w:color="auto" w:fill="auto"/>
          </w:tcPr>
          <w:p w14:paraId="0E03F8FD" w14:textId="5B3CFA91" w:rsidR="00893C12" w:rsidRPr="0039194E" w:rsidRDefault="00893C12" w:rsidP="000C0908">
            <w:pPr>
              <w:spacing w:line="240" w:lineRule="auto"/>
              <w:ind w:left="166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C0908">
              <w:rPr>
                <w:rFonts w:ascii="Angsana New" w:hAnsi="Angsana New" w:hint="cs"/>
                <w:sz w:val="28"/>
                <w:szCs w:val="28"/>
                <w:cs/>
              </w:rPr>
              <w:t>หนี้สิน</w:t>
            </w:r>
            <w:r w:rsidRPr="004E713E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อนุพันธ์</w:t>
            </w:r>
          </w:p>
        </w:tc>
        <w:tc>
          <w:tcPr>
            <w:tcW w:w="1260" w:type="dxa"/>
          </w:tcPr>
          <w:p w14:paraId="4973C14D" w14:textId="0677A50C" w:rsidR="00893C12" w:rsidRDefault="00893C12" w:rsidP="00367BC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C273B6" w:rsidRPr="00C273B6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  <w:gridSpan w:val="2"/>
          </w:tcPr>
          <w:p w14:paraId="78CB7412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14:paraId="3030D339" w14:textId="34AF6481" w:rsidR="00893C12" w:rsidRDefault="00893C12" w:rsidP="00367BC4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C23EEC6" w14:textId="77777777" w:rsidR="00893C12" w:rsidRPr="0039194E" w:rsidRDefault="00893C12" w:rsidP="00367BC4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698BFD31" w14:textId="5F85EA27" w:rsidR="00893C12" w:rsidRPr="00EE028A" w:rsidRDefault="00893C12" w:rsidP="00367BC4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A7D23C8" w14:textId="77777777" w:rsidR="00893C12" w:rsidRPr="0039194E" w:rsidRDefault="00893C12" w:rsidP="00367BC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6DD28778" w14:textId="179FAF5A" w:rsidR="00893C12" w:rsidRPr="00EE028A" w:rsidRDefault="00893C12" w:rsidP="00367BC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C273B6" w:rsidRPr="00C273B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4"/>
          </w:tcPr>
          <w:p w14:paraId="40A4024D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4"/>
          </w:tcPr>
          <w:p w14:paraId="6EF9199D" w14:textId="153969B2" w:rsidR="00893C12" w:rsidRPr="00EE028A" w:rsidRDefault="00893C12" w:rsidP="00367BC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65588D7A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11385B76" w14:textId="5963F3FB" w:rsidR="00893C12" w:rsidRPr="00EE028A" w:rsidRDefault="00893C12" w:rsidP="00367BC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C273B6" w:rsidRPr="00C273B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</w:tcPr>
          <w:p w14:paraId="3A19850D" w14:textId="77777777" w:rsidR="00893C12" w:rsidRPr="0039194E" w:rsidRDefault="00893C12" w:rsidP="00367BC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00120CA2" w14:textId="3EE2E602" w:rsidR="00893C12" w:rsidRPr="00EE028A" w:rsidRDefault="00893C12" w:rsidP="00367BC4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4F7B4C36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482797A6" w14:textId="43941F55" w:rsidR="00893C12" w:rsidRPr="00EE028A" w:rsidRDefault="00893C12" w:rsidP="00367BC4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C273B6" w:rsidRPr="00C273B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93C12" w:rsidRPr="0039194E" w14:paraId="3E534769" w14:textId="77777777" w:rsidTr="00AC54B9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4EC5EDE3" w14:textId="77777777" w:rsidR="00893C12" w:rsidRPr="0039194E" w:rsidRDefault="00893C12" w:rsidP="00367BC4">
            <w:pPr>
              <w:spacing w:line="240" w:lineRule="auto"/>
              <w:ind w:left="73" w:right="-90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1617" w:type="dxa"/>
            <w:gridSpan w:val="36"/>
            <w:vAlign w:val="bottom"/>
          </w:tcPr>
          <w:p w14:paraId="1A4403D2" w14:textId="0C8AC1E6" w:rsidR="00893C12" w:rsidRPr="0039194E" w:rsidRDefault="00893C12" w:rsidP="00367BC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39194E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893C12" w:rsidRPr="0039194E" w14:paraId="6374E8A8" w14:textId="77777777" w:rsidTr="00AC54B9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1BE762DC" w14:textId="77777777" w:rsidR="00893C12" w:rsidRPr="0039194E" w:rsidRDefault="00893C12" w:rsidP="00367BC4">
            <w:pPr>
              <w:spacing w:line="240" w:lineRule="auto"/>
              <w:ind w:left="73" w:right="-90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6037" w:type="dxa"/>
            <w:gridSpan w:val="16"/>
            <w:vAlign w:val="bottom"/>
          </w:tcPr>
          <w:p w14:paraId="16C851FD" w14:textId="77777777" w:rsidR="00893C12" w:rsidRPr="0039194E" w:rsidRDefault="00893C12" w:rsidP="00367BC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39194E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gridSpan w:val="4"/>
          </w:tcPr>
          <w:p w14:paraId="1DFE1601" w14:textId="77777777" w:rsidR="00893C12" w:rsidRPr="0039194E" w:rsidRDefault="00893C12" w:rsidP="00367BC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344" w:type="dxa"/>
            <w:gridSpan w:val="16"/>
            <w:vAlign w:val="bottom"/>
          </w:tcPr>
          <w:p w14:paraId="379ED598" w14:textId="77777777" w:rsidR="00893C12" w:rsidRPr="0039194E" w:rsidRDefault="00893C12" w:rsidP="00367BC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39194E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893C12" w:rsidRPr="0039194E" w14:paraId="6BC06B9C" w14:textId="77777777" w:rsidTr="00AC54B9">
        <w:trPr>
          <w:gridAfter w:val="1"/>
          <w:wAfter w:w="7" w:type="dxa"/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170E56F7" w14:textId="3C7FC472" w:rsidR="00893C12" w:rsidRPr="0039194E" w:rsidRDefault="00893C12" w:rsidP="00367BC4">
            <w:pPr>
              <w:spacing w:line="240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9194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C273B6" w:rsidRPr="00C273B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39194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C273B6" w:rsidRPr="00C273B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350" w:type="dxa"/>
            <w:gridSpan w:val="2"/>
            <w:vAlign w:val="bottom"/>
          </w:tcPr>
          <w:p w14:paraId="1C2B04B8" w14:textId="77777777" w:rsidR="00893C12" w:rsidRPr="0039194E" w:rsidRDefault="00893C12" w:rsidP="00367BC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194E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  <w:gridSpan w:val="2"/>
          </w:tcPr>
          <w:p w14:paraId="3960C928" w14:textId="77777777" w:rsidR="00893C12" w:rsidRPr="0039194E" w:rsidRDefault="00893C12" w:rsidP="00367BC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84" w:type="dxa"/>
            <w:gridSpan w:val="2"/>
            <w:shd w:val="clear" w:color="auto" w:fill="auto"/>
            <w:vAlign w:val="bottom"/>
          </w:tcPr>
          <w:p w14:paraId="5111D3DB" w14:textId="77777777" w:rsidR="00893C12" w:rsidRPr="0039194E" w:rsidRDefault="00893C12" w:rsidP="00367BC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194E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3F9479C" w14:textId="77777777" w:rsidR="00893C12" w:rsidRPr="0039194E" w:rsidRDefault="00893C12" w:rsidP="00367BC4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shd w:val="clear" w:color="auto" w:fill="auto"/>
            <w:vAlign w:val="bottom"/>
          </w:tcPr>
          <w:p w14:paraId="7D3CF759" w14:textId="77777777" w:rsidR="00893C12" w:rsidRPr="0039194E" w:rsidRDefault="00893C12" w:rsidP="00367BC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9194E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ราคาทุนตัดจำหน่าย</w:t>
            </w:r>
            <w:r w:rsidRPr="0039194E">
              <w:rPr>
                <w:rFonts w:ascii="Angsana New" w:hAnsi="Angsana New"/>
                <w:sz w:val="28"/>
                <w:szCs w:val="28"/>
                <w:lang w:bidi="th-TH"/>
              </w:rPr>
              <w:t xml:space="preserve"> - </w:t>
            </w:r>
            <w:r w:rsidRPr="0039194E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6E9FCB5" w14:textId="77777777" w:rsidR="00893C12" w:rsidRPr="0039194E" w:rsidRDefault="00893C12" w:rsidP="00367BC4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gridSpan w:val="3"/>
            <w:shd w:val="clear" w:color="auto" w:fill="auto"/>
            <w:vAlign w:val="bottom"/>
          </w:tcPr>
          <w:p w14:paraId="79906A77" w14:textId="77777777" w:rsidR="00893C12" w:rsidRPr="0039194E" w:rsidRDefault="00893C12" w:rsidP="00367BC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194E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  <w:gridSpan w:val="4"/>
          </w:tcPr>
          <w:p w14:paraId="345158B5" w14:textId="77777777" w:rsidR="00893C12" w:rsidRPr="0039194E" w:rsidRDefault="00893C12" w:rsidP="00367BC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4" w:type="dxa"/>
            <w:gridSpan w:val="3"/>
            <w:vAlign w:val="bottom"/>
          </w:tcPr>
          <w:p w14:paraId="2FC4ECCD" w14:textId="346675C6" w:rsidR="00893C12" w:rsidRPr="0039194E" w:rsidRDefault="00893C12" w:rsidP="00367BC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194E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39194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273B6" w:rsidRPr="00C273B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  <w:gridSpan w:val="2"/>
          </w:tcPr>
          <w:p w14:paraId="30BD2E2B" w14:textId="77777777" w:rsidR="00893C12" w:rsidRPr="0039194E" w:rsidRDefault="00893C12" w:rsidP="00367BC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64A0FC37" w14:textId="7408F67A" w:rsidR="00893C12" w:rsidRPr="0039194E" w:rsidRDefault="00893C12" w:rsidP="00367BC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194E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39194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273B6" w:rsidRPr="00C273B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  <w:gridSpan w:val="2"/>
          </w:tcPr>
          <w:p w14:paraId="0EF8A698" w14:textId="77777777" w:rsidR="00893C12" w:rsidRPr="0039194E" w:rsidRDefault="00893C12" w:rsidP="00367BC4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741BDC2C" w14:textId="0A7F8CA1" w:rsidR="00893C12" w:rsidRPr="0039194E" w:rsidRDefault="00893C12" w:rsidP="00367BC4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194E">
              <w:rPr>
                <w:rFonts w:ascii="Angsana New" w:hAnsi="Angsana New"/>
                <w:sz w:val="28"/>
                <w:szCs w:val="28"/>
                <w:cs/>
              </w:rPr>
              <w:t>ระดับ</w:t>
            </w:r>
            <w:r w:rsidRPr="0039194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273B6" w:rsidRPr="00C273B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6" w:type="dxa"/>
            <w:gridSpan w:val="2"/>
          </w:tcPr>
          <w:p w14:paraId="6BDA84B5" w14:textId="77777777" w:rsidR="00893C12" w:rsidRPr="0039194E" w:rsidRDefault="00893C12" w:rsidP="00367BC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4" w:type="dxa"/>
            <w:gridSpan w:val="3"/>
            <w:shd w:val="clear" w:color="auto" w:fill="auto"/>
            <w:vAlign w:val="bottom"/>
          </w:tcPr>
          <w:p w14:paraId="3922165B" w14:textId="77777777" w:rsidR="00893C12" w:rsidRPr="0039194E" w:rsidRDefault="00893C12" w:rsidP="00367BC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194E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893C12" w:rsidRPr="00EE028A" w14:paraId="43BB2878" w14:textId="77777777" w:rsidTr="00AC54B9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4FED359C" w14:textId="77777777" w:rsidR="00893C12" w:rsidRPr="00EE028A" w:rsidRDefault="00893C12" w:rsidP="00367BC4">
            <w:pPr>
              <w:spacing w:line="240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617" w:type="dxa"/>
            <w:gridSpan w:val="36"/>
            <w:vAlign w:val="bottom"/>
          </w:tcPr>
          <w:p w14:paraId="5A2E77EA" w14:textId="77777777" w:rsidR="00893C12" w:rsidRPr="00EE028A" w:rsidRDefault="00893C12" w:rsidP="00367BC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E028A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893C12" w:rsidRPr="0039194E" w14:paraId="21A95157" w14:textId="77777777" w:rsidTr="00AC54B9">
        <w:trPr>
          <w:gridAfter w:val="1"/>
          <w:wAfter w:w="7" w:type="dxa"/>
          <w:trHeight w:val="261"/>
        </w:trPr>
        <w:tc>
          <w:tcPr>
            <w:tcW w:w="2970" w:type="dxa"/>
            <w:shd w:val="clear" w:color="auto" w:fill="auto"/>
          </w:tcPr>
          <w:p w14:paraId="7E0C62F9" w14:textId="77777777" w:rsidR="00893C12" w:rsidRPr="0039194E" w:rsidRDefault="00893C12" w:rsidP="00367BC4">
            <w:pPr>
              <w:spacing w:line="240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39194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50" w:type="dxa"/>
            <w:gridSpan w:val="2"/>
          </w:tcPr>
          <w:p w14:paraId="3C3DF36D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2FB077F0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14:paraId="1FF5F5C6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9E280A0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416D4FD8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199CE385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3"/>
            <w:shd w:val="clear" w:color="auto" w:fill="auto"/>
          </w:tcPr>
          <w:p w14:paraId="32D114D2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4"/>
          </w:tcPr>
          <w:p w14:paraId="1A189C46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3"/>
          </w:tcPr>
          <w:p w14:paraId="3D2FF70E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7425B4D1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6596A2DF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5EF3230C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30945BA0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468BE1EA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3"/>
            <w:shd w:val="clear" w:color="auto" w:fill="auto"/>
          </w:tcPr>
          <w:p w14:paraId="7F66B136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</w:tr>
      <w:tr w:rsidR="00893C12" w:rsidRPr="0039194E" w14:paraId="7A1539BF" w14:textId="77777777" w:rsidTr="00AC54B9">
        <w:trPr>
          <w:gridAfter w:val="1"/>
          <w:wAfter w:w="7" w:type="dxa"/>
          <w:trHeight w:val="261"/>
        </w:trPr>
        <w:tc>
          <w:tcPr>
            <w:tcW w:w="2970" w:type="dxa"/>
            <w:shd w:val="clear" w:color="auto" w:fill="auto"/>
          </w:tcPr>
          <w:p w14:paraId="77A23FA8" w14:textId="77777777" w:rsidR="00893C12" w:rsidRPr="0039194E" w:rsidRDefault="00893C12" w:rsidP="00367BC4">
            <w:pPr>
              <w:spacing w:line="240" w:lineRule="auto"/>
              <w:ind w:left="160" w:right="-9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9194E">
              <w:rPr>
                <w:rFonts w:ascii="Angsana New" w:hAnsi="Angsana New"/>
                <w:sz w:val="28"/>
                <w:szCs w:val="28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350" w:type="dxa"/>
            <w:gridSpan w:val="2"/>
          </w:tcPr>
          <w:p w14:paraId="2671140F" w14:textId="3BAFA7BB" w:rsidR="00893C12" w:rsidRPr="0039194E" w:rsidRDefault="00893C12" w:rsidP="00367BC4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5B1B3906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14:paraId="3E677026" w14:textId="61AE6ACD" w:rsidR="00893C12" w:rsidRPr="0039194E" w:rsidRDefault="00893C12" w:rsidP="00367BC4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1463AE6" w14:textId="77777777" w:rsidR="00893C12" w:rsidRPr="0039194E" w:rsidRDefault="00893C12" w:rsidP="00367BC4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1E4E3BE9" w14:textId="49378244" w:rsidR="00893C12" w:rsidRPr="00EE028A" w:rsidRDefault="00C273B6" w:rsidP="00367BC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273B6">
              <w:rPr>
                <w:rFonts w:ascii="Angsana New" w:hAnsi="Angsana New"/>
                <w:sz w:val="28"/>
                <w:szCs w:val="28"/>
                <w:lang w:val="en-US" w:bidi="th-TH"/>
              </w:rPr>
              <w:t>195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A5D0F85" w14:textId="77777777" w:rsidR="00893C12" w:rsidRPr="0039194E" w:rsidRDefault="00893C12" w:rsidP="00367BC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3"/>
            <w:shd w:val="clear" w:color="auto" w:fill="auto"/>
          </w:tcPr>
          <w:p w14:paraId="1F292BCC" w14:textId="522CA9F2" w:rsidR="00893C12" w:rsidRPr="00EE028A" w:rsidRDefault="00C273B6" w:rsidP="00367BC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273B6">
              <w:rPr>
                <w:rFonts w:ascii="Angsana New" w:hAnsi="Angsana New"/>
                <w:sz w:val="28"/>
                <w:szCs w:val="28"/>
                <w:lang w:val="en-US" w:bidi="th-TH"/>
              </w:rPr>
              <w:t>195</w:t>
            </w:r>
          </w:p>
        </w:tc>
        <w:tc>
          <w:tcPr>
            <w:tcW w:w="236" w:type="dxa"/>
            <w:gridSpan w:val="4"/>
          </w:tcPr>
          <w:p w14:paraId="0981F9B8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3"/>
          </w:tcPr>
          <w:p w14:paraId="5A55BBB1" w14:textId="35F71DD8" w:rsidR="00893C12" w:rsidRPr="00EE028A" w:rsidRDefault="00893C12" w:rsidP="00367BC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260E69D1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11FE3BB7" w14:textId="5BAEF193" w:rsidR="00893C12" w:rsidRPr="00EE028A" w:rsidRDefault="00C273B6" w:rsidP="00367BC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C273B6">
              <w:rPr>
                <w:rFonts w:ascii="Angsana New" w:hAnsi="Angsana New"/>
                <w:sz w:val="28"/>
                <w:szCs w:val="28"/>
                <w:lang w:val="en-US"/>
              </w:rPr>
              <w:t>195</w:t>
            </w:r>
          </w:p>
        </w:tc>
        <w:tc>
          <w:tcPr>
            <w:tcW w:w="236" w:type="dxa"/>
            <w:gridSpan w:val="2"/>
          </w:tcPr>
          <w:p w14:paraId="61458537" w14:textId="77777777" w:rsidR="00893C12" w:rsidRPr="0039194E" w:rsidRDefault="00893C12" w:rsidP="00367BC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43146F7D" w14:textId="12F9D638" w:rsidR="00893C12" w:rsidRPr="00EE028A" w:rsidRDefault="00893C12" w:rsidP="00367BC4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0205E674" w14:textId="77777777" w:rsidR="00893C12" w:rsidRPr="00EE028A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3"/>
            <w:shd w:val="clear" w:color="auto" w:fill="auto"/>
          </w:tcPr>
          <w:p w14:paraId="3766B407" w14:textId="1C389B1B" w:rsidR="00893C12" w:rsidRPr="00EE028A" w:rsidRDefault="00C273B6" w:rsidP="00367BC4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C273B6">
              <w:rPr>
                <w:rFonts w:ascii="Angsana New" w:hAnsi="Angsana New"/>
                <w:sz w:val="28"/>
                <w:szCs w:val="28"/>
                <w:lang w:val="en-US"/>
              </w:rPr>
              <w:t>195</w:t>
            </w:r>
          </w:p>
        </w:tc>
      </w:tr>
      <w:tr w:rsidR="00893C12" w:rsidRPr="0039194E" w14:paraId="0D906DDA" w14:textId="77777777" w:rsidTr="00AC54B9">
        <w:trPr>
          <w:gridAfter w:val="1"/>
          <w:wAfter w:w="7" w:type="dxa"/>
          <w:trHeight w:val="261"/>
        </w:trPr>
        <w:tc>
          <w:tcPr>
            <w:tcW w:w="2970" w:type="dxa"/>
            <w:shd w:val="clear" w:color="auto" w:fill="auto"/>
          </w:tcPr>
          <w:p w14:paraId="1B5556FD" w14:textId="77777777" w:rsidR="00893C12" w:rsidRPr="0039194E" w:rsidRDefault="00893C12" w:rsidP="00367BC4">
            <w:pPr>
              <w:spacing w:line="240" w:lineRule="auto"/>
              <w:ind w:left="160" w:right="-9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9194E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350" w:type="dxa"/>
            <w:gridSpan w:val="2"/>
          </w:tcPr>
          <w:p w14:paraId="33F6F277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23C08ECE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14:paraId="2D334AEE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3CE5AFD" w14:textId="77777777" w:rsidR="00893C12" w:rsidRPr="0039194E" w:rsidRDefault="00893C12" w:rsidP="00367BC4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3E855D2C" w14:textId="77777777" w:rsidR="00893C12" w:rsidRPr="00EE028A" w:rsidRDefault="00893C12" w:rsidP="00367BC4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1D5442D8" w14:textId="77777777" w:rsidR="00893C12" w:rsidRPr="0039194E" w:rsidRDefault="00893C12" w:rsidP="00367BC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3"/>
            <w:shd w:val="clear" w:color="auto" w:fill="auto"/>
          </w:tcPr>
          <w:p w14:paraId="4495147D" w14:textId="77777777" w:rsidR="00893C12" w:rsidRPr="00EE028A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4"/>
          </w:tcPr>
          <w:p w14:paraId="263FC5D8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3"/>
          </w:tcPr>
          <w:p w14:paraId="7795BF6A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46DD3E71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30B1557C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1E29471F" w14:textId="77777777" w:rsidR="00893C12" w:rsidRPr="0039194E" w:rsidRDefault="00893C12" w:rsidP="00367BC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309A3845" w14:textId="77777777" w:rsidR="00893C12" w:rsidRPr="0039194E" w:rsidRDefault="00893C12" w:rsidP="00367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276D77E6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3"/>
            <w:shd w:val="clear" w:color="auto" w:fill="auto"/>
          </w:tcPr>
          <w:p w14:paraId="2D9D7B50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</w:tr>
      <w:tr w:rsidR="00893C12" w:rsidRPr="0039194E" w14:paraId="0E24B8AF" w14:textId="77777777" w:rsidTr="00AC54B9">
        <w:trPr>
          <w:gridAfter w:val="1"/>
          <w:wAfter w:w="7" w:type="dxa"/>
          <w:trHeight w:val="261"/>
        </w:trPr>
        <w:tc>
          <w:tcPr>
            <w:tcW w:w="2970" w:type="dxa"/>
            <w:shd w:val="clear" w:color="auto" w:fill="auto"/>
          </w:tcPr>
          <w:p w14:paraId="0EA1FD51" w14:textId="77777777" w:rsidR="00893C12" w:rsidRPr="0039194E" w:rsidRDefault="00893C12" w:rsidP="00367BC4">
            <w:pPr>
              <w:spacing w:line="240" w:lineRule="auto"/>
              <w:ind w:left="166" w:right="-90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39194E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350" w:type="dxa"/>
            <w:gridSpan w:val="2"/>
          </w:tcPr>
          <w:p w14:paraId="777FB9E7" w14:textId="30EF2C62" w:rsidR="00893C12" w:rsidRPr="0039194E" w:rsidRDefault="00C273B6" w:rsidP="00367BC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273B6">
              <w:rPr>
                <w:rFonts w:ascii="Angsana New" w:hAnsi="Angsana New"/>
                <w:sz w:val="28"/>
                <w:szCs w:val="28"/>
                <w:lang w:val="en-US" w:bidi="th-TH"/>
              </w:rPr>
              <w:t>57</w:t>
            </w:r>
          </w:p>
        </w:tc>
        <w:tc>
          <w:tcPr>
            <w:tcW w:w="236" w:type="dxa"/>
            <w:gridSpan w:val="2"/>
          </w:tcPr>
          <w:p w14:paraId="7A0BDCEF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14:paraId="3427AD25" w14:textId="5D04F9DE" w:rsidR="00893C12" w:rsidRPr="0039194E" w:rsidRDefault="00C273B6" w:rsidP="00367BC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273B6">
              <w:rPr>
                <w:rFonts w:ascii="Angsana New" w:hAnsi="Angsana New"/>
                <w:sz w:val="28"/>
                <w:szCs w:val="28"/>
                <w:lang w:val="en-US" w:bidi="th-TH"/>
              </w:rPr>
              <w:t>75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12A22B4" w14:textId="77777777" w:rsidR="00893C12" w:rsidRPr="0039194E" w:rsidRDefault="00893C12" w:rsidP="00367BC4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7882516B" w14:textId="73E7483B" w:rsidR="00893C12" w:rsidRPr="00EE028A" w:rsidRDefault="00893C12" w:rsidP="00367BC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A7A63CB" w14:textId="77777777" w:rsidR="00893C12" w:rsidRPr="0039194E" w:rsidRDefault="00893C12" w:rsidP="00367BC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3"/>
            <w:shd w:val="clear" w:color="auto" w:fill="auto"/>
          </w:tcPr>
          <w:p w14:paraId="04532835" w14:textId="4B684846" w:rsidR="00893C12" w:rsidRPr="00EE028A" w:rsidRDefault="00C273B6" w:rsidP="00367BC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273B6">
              <w:rPr>
                <w:rFonts w:ascii="Angsana New" w:hAnsi="Angsana New"/>
                <w:sz w:val="28"/>
                <w:szCs w:val="28"/>
                <w:lang w:val="en-US" w:bidi="th-TH"/>
              </w:rPr>
              <w:t>132</w:t>
            </w:r>
          </w:p>
        </w:tc>
        <w:tc>
          <w:tcPr>
            <w:tcW w:w="236" w:type="dxa"/>
            <w:gridSpan w:val="4"/>
          </w:tcPr>
          <w:p w14:paraId="053A3B58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3"/>
          </w:tcPr>
          <w:p w14:paraId="26035A64" w14:textId="53696208" w:rsidR="00893C12" w:rsidRPr="00EE028A" w:rsidRDefault="00C273B6" w:rsidP="00367BC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C273B6">
              <w:rPr>
                <w:rFonts w:ascii="Angsana New" w:hAnsi="Angsana New"/>
                <w:sz w:val="28"/>
                <w:szCs w:val="28"/>
                <w:lang w:val="en-US"/>
              </w:rPr>
              <w:t>75</w:t>
            </w:r>
          </w:p>
        </w:tc>
        <w:tc>
          <w:tcPr>
            <w:tcW w:w="236" w:type="dxa"/>
            <w:gridSpan w:val="2"/>
          </w:tcPr>
          <w:p w14:paraId="69AF6360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08844ACC" w14:textId="70880382" w:rsidR="00893C12" w:rsidRPr="00EE028A" w:rsidRDefault="00C273B6" w:rsidP="00367BC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273B6">
              <w:rPr>
                <w:rFonts w:ascii="Angsana New" w:hAnsi="Angsana New"/>
                <w:sz w:val="28"/>
                <w:szCs w:val="28"/>
                <w:lang w:val="en-US" w:bidi="th-TH"/>
              </w:rPr>
              <w:t>57</w:t>
            </w:r>
          </w:p>
        </w:tc>
        <w:tc>
          <w:tcPr>
            <w:tcW w:w="236" w:type="dxa"/>
            <w:gridSpan w:val="2"/>
          </w:tcPr>
          <w:p w14:paraId="56361D52" w14:textId="77777777" w:rsidR="00893C12" w:rsidRPr="0039194E" w:rsidRDefault="00893C12" w:rsidP="00367BC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750FA8E1" w14:textId="159BEB40" w:rsidR="00893C12" w:rsidRPr="00EE028A" w:rsidRDefault="00893C12" w:rsidP="00367BC4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74CEB4A0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3"/>
            <w:shd w:val="clear" w:color="auto" w:fill="auto"/>
          </w:tcPr>
          <w:p w14:paraId="38F445C0" w14:textId="52D4F3A0" w:rsidR="00893C12" w:rsidRPr="00EE028A" w:rsidRDefault="00C273B6" w:rsidP="00367BC4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273B6">
              <w:rPr>
                <w:rFonts w:ascii="Angsana New" w:hAnsi="Angsana New"/>
                <w:sz w:val="28"/>
                <w:szCs w:val="28"/>
                <w:lang w:val="en-US" w:bidi="th-TH"/>
              </w:rPr>
              <w:t>132</w:t>
            </w:r>
          </w:p>
        </w:tc>
      </w:tr>
      <w:tr w:rsidR="00893C12" w:rsidRPr="0039194E" w14:paraId="27B06BF1" w14:textId="77777777" w:rsidTr="003B11F0">
        <w:trPr>
          <w:gridAfter w:val="1"/>
          <w:wAfter w:w="7" w:type="dxa"/>
          <w:trHeight w:val="261"/>
        </w:trPr>
        <w:tc>
          <w:tcPr>
            <w:tcW w:w="2970" w:type="dxa"/>
            <w:shd w:val="clear" w:color="auto" w:fill="auto"/>
          </w:tcPr>
          <w:p w14:paraId="5C0640AB" w14:textId="459D9CCB" w:rsidR="00893C12" w:rsidRPr="0039194E" w:rsidRDefault="00893C12" w:rsidP="00367BC4">
            <w:pPr>
              <w:spacing w:line="240" w:lineRule="auto"/>
              <w:ind w:left="166" w:right="-90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39194E">
              <w:rPr>
                <w:rFonts w:ascii="Angsana New" w:hAnsi="Angsana New"/>
                <w:sz w:val="28"/>
                <w:szCs w:val="28"/>
                <w:cs/>
              </w:rPr>
              <w:t>ตราสาร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หนี้</w:t>
            </w:r>
          </w:p>
        </w:tc>
        <w:tc>
          <w:tcPr>
            <w:tcW w:w="1350" w:type="dxa"/>
            <w:gridSpan w:val="2"/>
          </w:tcPr>
          <w:p w14:paraId="76EBB6CF" w14:textId="7F9D6372" w:rsidR="00893C12" w:rsidRPr="0039194E" w:rsidRDefault="00C273B6" w:rsidP="00367BC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273B6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36" w:type="dxa"/>
            <w:gridSpan w:val="2"/>
          </w:tcPr>
          <w:p w14:paraId="4BD12978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14:paraId="3230CD9E" w14:textId="1091AC8D" w:rsidR="00893C12" w:rsidRPr="0039194E" w:rsidRDefault="00893C12" w:rsidP="00367BC4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54CE4E4" w14:textId="77777777" w:rsidR="00893C12" w:rsidRPr="0039194E" w:rsidRDefault="00893C12" w:rsidP="00367BC4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41F5C509" w14:textId="0ACB051C" w:rsidR="00893C12" w:rsidRPr="00EE028A" w:rsidRDefault="00893C12" w:rsidP="00367BC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C94CBAE" w14:textId="77777777" w:rsidR="00893C12" w:rsidRPr="0039194E" w:rsidRDefault="00893C12" w:rsidP="00367BC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3"/>
            <w:shd w:val="clear" w:color="auto" w:fill="auto"/>
          </w:tcPr>
          <w:p w14:paraId="43568AC8" w14:textId="2E91D2DF" w:rsidR="00893C12" w:rsidRPr="00EE028A" w:rsidRDefault="00C273B6" w:rsidP="00367BC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273B6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36" w:type="dxa"/>
            <w:gridSpan w:val="4"/>
          </w:tcPr>
          <w:p w14:paraId="6A16F9D0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3"/>
          </w:tcPr>
          <w:p w14:paraId="0E7A94A1" w14:textId="0F36A254" w:rsidR="00893C12" w:rsidRPr="00EE028A" w:rsidRDefault="00893C12" w:rsidP="00367BC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0FA4A5D4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3A7A787A" w14:textId="3B8E618E" w:rsidR="00893C12" w:rsidRPr="00EE028A" w:rsidRDefault="00C273B6" w:rsidP="00367BC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C273B6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  <w:gridSpan w:val="2"/>
          </w:tcPr>
          <w:p w14:paraId="076CBE95" w14:textId="77777777" w:rsidR="00893C12" w:rsidRPr="0039194E" w:rsidRDefault="00893C12" w:rsidP="00367BC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71D820EF" w14:textId="199CC5FA" w:rsidR="00893C12" w:rsidRPr="00EE028A" w:rsidRDefault="00893C12" w:rsidP="00367BC4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0B74639E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3"/>
            <w:shd w:val="clear" w:color="auto" w:fill="auto"/>
          </w:tcPr>
          <w:p w14:paraId="0B1E625E" w14:textId="457A3CA9" w:rsidR="00893C12" w:rsidRPr="00EE028A" w:rsidRDefault="00C273B6" w:rsidP="00367BC4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273B6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</w:p>
        </w:tc>
      </w:tr>
      <w:tr w:rsidR="00893C12" w:rsidRPr="0039194E" w14:paraId="48C75531" w14:textId="77777777" w:rsidTr="00AC54B9">
        <w:trPr>
          <w:gridAfter w:val="1"/>
          <w:wAfter w:w="7" w:type="dxa"/>
          <w:trHeight w:val="261"/>
        </w:trPr>
        <w:tc>
          <w:tcPr>
            <w:tcW w:w="2970" w:type="dxa"/>
            <w:shd w:val="clear" w:color="auto" w:fill="auto"/>
          </w:tcPr>
          <w:p w14:paraId="49A91093" w14:textId="77777777" w:rsidR="00893C12" w:rsidRPr="0039194E" w:rsidRDefault="00893C12" w:rsidP="00367BC4">
            <w:pPr>
              <w:spacing w:line="240" w:lineRule="auto"/>
              <w:ind w:left="161" w:right="-90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39194E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5EDBF1A" w14:textId="74EB7800" w:rsidR="00893C12" w:rsidRPr="0039194E" w:rsidRDefault="00C273B6" w:rsidP="00367BC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C273B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60</w:t>
            </w:r>
          </w:p>
        </w:tc>
        <w:tc>
          <w:tcPr>
            <w:tcW w:w="236" w:type="dxa"/>
            <w:gridSpan w:val="2"/>
          </w:tcPr>
          <w:p w14:paraId="3CC93145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740268" w14:textId="4ACB70AB" w:rsidR="00893C12" w:rsidRPr="0039194E" w:rsidRDefault="00C273B6" w:rsidP="00367BC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C273B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75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68CF732" w14:textId="77777777" w:rsidR="00893C12" w:rsidRPr="0039194E" w:rsidRDefault="00893C12" w:rsidP="00367BC4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F40178" w14:textId="298FB873" w:rsidR="00893C12" w:rsidRPr="00265CA6" w:rsidRDefault="00893C12" w:rsidP="00367BC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3E93D4D" w14:textId="77777777" w:rsidR="00893C12" w:rsidRPr="0039194E" w:rsidRDefault="00893C12" w:rsidP="00367BC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E16B3E" w14:textId="16859D8C" w:rsidR="00893C12" w:rsidRPr="00EE028A" w:rsidRDefault="00C273B6" w:rsidP="00367BC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C273B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135</w:t>
            </w:r>
          </w:p>
        </w:tc>
        <w:tc>
          <w:tcPr>
            <w:tcW w:w="236" w:type="dxa"/>
            <w:gridSpan w:val="4"/>
          </w:tcPr>
          <w:p w14:paraId="73DC132B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3"/>
          </w:tcPr>
          <w:p w14:paraId="5CD85D2B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737B20E5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55A9EF12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7345655F" w14:textId="77777777" w:rsidR="00893C12" w:rsidRPr="0039194E" w:rsidRDefault="00893C12" w:rsidP="00367BC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484ED390" w14:textId="77777777" w:rsidR="00893C12" w:rsidRPr="0039194E" w:rsidRDefault="00893C12" w:rsidP="00367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13172471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3"/>
            <w:shd w:val="clear" w:color="auto" w:fill="auto"/>
          </w:tcPr>
          <w:p w14:paraId="79DDB074" w14:textId="77777777" w:rsidR="00893C12" w:rsidRPr="00EE028A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3C12" w:rsidRPr="00367BC4" w14:paraId="247DA823" w14:textId="77777777" w:rsidTr="00367BC4">
        <w:trPr>
          <w:gridAfter w:val="1"/>
          <w:wAfter w:w="7" w:type="dxa"/>
          <w:trHeight w:val="222"/>
        </w:trPr>
        <w:tc>
          <w:tcPr>
            <w:tcW w:w="2970" w:type="dxa"/>
            <w:shd w:val="clear" w:color="auto" w:fill="auto"/>
          </w:tcPr>
          <w:p w14:paraId="221C06CE" w14:textId="77777777" w:rsidR="00893C12" w:rsidRPr="00367BC4" w:rsidRDefault="00893C12" w:rsidP="00367BC4">
            <w:pPr>
              <w:spacing w:line="240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highlight w:val="cyan"/>
                <w:cs/>
                <w:lang w:val="en-GB"/>
              </w:rPr>
            </w:pPr>
          </w:p>
        </w:tc>
        <w:tc>
          <w:tcPr>
            <w:tcW w:w="1350" w:type="dxa"/>
            <w:gridSpan w:val="2"/>
            <w:tcBorders>
              <w:top w:val="double" w:sz="4" w:space="0" w:color="auto"/>
            </w:tcBorders>
          </w:tcPr>
          <w:p w14:paraId="283DC3AF" w14:textId="77777777" w:rsidR="00893C12" w:rsidRPr="00367BC4" w:rsidRDefault="00893C12" w:rsidP="00367BC4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16"/>
                <w:szCs w:val="16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6488E8EA" w14:textId="77777777" w:rsidR="00893C12" w:rsidRPr="00367BC4" w:rsidRDefault="00893C12" w:rsidP="00367BC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16"/>
                <w:szCs w:val="16"/>
                <w:highlight w:val="cyan"/>
              </w:rPr>
            </w:pPr>
          </w:p>
        </w:tc>
        <w:tc>
          <w:tcPr>
            <w:tcW w:w="138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735C38C3" w14:textId="77777777" w:rsidR="00893C12" w:rsidRPr="00367BC4" w:rsidRDefault="00893C12" w:rsidP="00367BC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16"/>
                <w:szCs w:val="16"/>
                <w:highlight w:val="cyan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3FA964A" w14:textId="77777777" w:rsidR="00893C12" w:rsidRPr="00367BC4" w:rsidRDefault="00893C12" w:rsidP="00367BC4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16"/>
                <w:szCs w:val="16"/>
                <w:highlight w:val="cyan"/>
              </w:rPr>
            </w:pPr>
          </w:p>
        </w:tc>
        <w:tc>
          <w:tcPr>
            <w:tcW w:w="129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F645BB1" w14:textId="77777777" w:rsidR="00893C12" w:rsidRPr="00367BC4" w:rsidRDefault="00893C12" w:rsidP="00367BC4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16"/>
                <w:szCs w:val="16"/>
                <w:highlight w:val="cyan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81E61BA" w14:textId="77777777" w:rsidR="00893C12" w:rsidRPr="00367BC4" w:rsidRDefault="00893C12" w:rsidP="00367BC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16"/>
                <w:szCs w:val="16"/>
                <w:highlight w:val="cyan"/>
              </w:rPr>
            </w:pPr>
          </w:p>
        </w:tc>
        <w:tc>
          <w:tcPr>
            <w:tcW w:w="1294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009800E7" w14:textId="77777777" w:rsidR="00893C12" w:rsidRPr="00367BC4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16"/>
                <w:szCs w:val="16"/>
                <w:highlight w:val="cyan"/>
              </w:rPr>
            </w:pPr>
          </w:p>
        </w:tc>
        <w:tc>
          <w:tcPr>
            <w:tcW w:w="236" w:type="dxa"/>
            <w:gridSpan w:val="4"/>
          </w:tcPr>
          <w:p w14:paraId="626759B5" w14:textId="77777777" w:rsidR="00893C12" w:rsidRPr="00367BC4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16"/>
                <w:szCs w:val="16"/>
                <w:highlight w:val="cyan"/>
              </w:rPr>
            </w:pPr>
          </w:p>
        </w:tc>
        <w:tc>
          <w:tcPr>
            <w:tcW w:w="1204" w:type="dxa"/>
            <w:gridSpan w:val="3"/>
          </w:tcPr>
          <w:p w14:paraId="31E97303" w14:textId="77777777" w:rsidR="00893C12" w:rsidRPr="00367BC4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16"/>
                <w:szCs w:val="16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63EDFB80" w14:textId="77777777" w:rsidR="00893C12" w:rsidRPr="00367BC4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16"/>
                <w:szCs w:val="16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3BD64D4B" w14:textId="77777777" w:rsidR="00893C12" w:rsidRPr="00367BC4" w:rsidRDefault="00893C12" w:rsidP="00367BC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43" w:right="-86"/>
              <w:rPr>
                <w:rFonts w:ascii="Angsana New" w:hAnsi="Angsana New"/>
                <w:sz w:val="16"/>
                <w:szCs w:val="16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27601063" w14:textId="77777777" w:rsidR="00893C12" w:rsidRPr="00367BC4" w:rsidRDefault="00893C12" w:rsidP="00367BC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16"/>
                <w:szCs w:val="16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2B616D26" w14:textId="77777777" w:rsidR="00893C12" w:rsidRPr="00367BC4" w:rsidRDefault="00893C12" w:rsidP="00367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16"/>
                <w:szCs w:val="16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53A513B6" w14:textId="77777777" w:rsidR="00893C12" w:rsidRPr="00367BC4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16"/>
                <w:szCs w:val="16"/>
                <w:highlight w:val="cyan"/>
              </w:rPr>
            </w:pPr>
          </w:p>
        </w:tc>
        <w:tc>
          <w:tcPr>
            <w:tcW w:w="1204" w:type="dxa"/>
            <w:gridSpan w:val="3"/>
            <w:shd w:val="clear" w:color="auto" w:fill="auto"/>
          </w:tcPr>
          <w:p w14:paraId="7EF1FCD6" w14:textId="77777777" w:rsidR="00893C12" w:rsidRPr="00367BC4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93C12" w:rsidRPr="0039194E" w14:paraId="7B639B9E" w14:textId="77777777" w:rsidTr="00AC54B9">
        <w:trPr>
          <w:gridAfter w:val="1"/>
          <w:wAfter w:w="7" w:type="dxa"/>
          <w:trHeight w:val="261"/>
        </w:trPr>
        <w:tc>
          <w:tcPr>
            <w:tcW w:w="2970" w:type="dxa"/>
            <w:shd w:val="clear" w:color="auto" w:fill="auto"/>
          </w:tcPr>
          <w:p w14:paraId="03A80D14" w14:textId="77777777" w:rsidR="00893C12" w:rsidRPr="0039194E" w:rsidRDefault="00893C12" w:rsidP="00367BC4">
            <w:pPr>
              <w:spacing w:line="240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39194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50" w:type="dxa"/>
            <w:gridSpan w:val="2"/>
          </w:tcPr>
          <w:p w14:paraId="610A5AE1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654D66CB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14:paraId="656D59A7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F1548B1" w14:textId="77777777" w:rsidR="00893C12" w:rsidRPr="0039194E" w:rsidRDefault="00893C12" w:rsidP="00367BC4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5E926CCA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2646DF4" w14:textId="77777777" w:rsidR="00893C12" w:rsidRPr="0039194E" w:rsidRDefault="00893C12" w:rsidP="00367BC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3"/>
            <w:shd w:val="clear" w:color="auto" w:fill="auto"/>
          </w:tcPr>
          <w:p w14:paraId="51DB0B0C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4"/>
          </w:tcPr>
          <w:p w14:paraId="5B43AA4B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3"/>
          </w:tcPr>
          <w:p w14:paraId="4DE8DE68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79A9097B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64DD9B62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249EE76E" w14:textId="77777777" w:rsidR="00893C12" w:rsidRPr="0039194E" w:rsidRDefault="00893C12" w:rsidP="00367BC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7F211EDB" w14:textId="77777777" w:rsidR="00893C12" w:rsidRPr="0039194E" w:rsidRDefault="00893C12" w:rsidP="00367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34A9A4BB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3"/>
            <w:shd w:val="clear" w:color="auto" w:fill="auto"/>
          </w:tcPr>
          <w:p w14:paraId="6B21666F" w14:textId="77777777" w:rsidR="00893C12" w:rsidRPr="00EE028A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3C12" w:rsidRPr="0039194E" w14:paraId="36DAEE5B" w14:textId="77777777" w:rsidTr="00AC54B9">
        <w:trPr>
          <w:gridAfter w:val="1"/>
          <w:wAfter w:w="7" w:type="dxa"/>
          <w:trHeight w:val="261"/>
        </w:trPr>
        <w:tc>
          <w:tcPr>
            <w:tcW w:w="2970" w:type="dxa"/>
            <w:shd w:val="clear" w:color="auto" w:fill="auto"/>
          </w:tcPr>
          <w:p w14:paraId="375600CC" w14:textId="77777777" w:rsidR="00893C12" w:rsidRPr="0039194E" w:rsidRDefault="00893C12" w:rsidP="00367BC4">
            <w:pPr>
              <w:spacing w:line="240" w:lineRule="auto"/>
              <w:ind w:left="-14" w:right="-9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9194E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350" w:type="dxa"/>
            <w:gridSpan w:val="2"/>
          </w:tcPr>
          <w:p w14:paraId="79696A72" w14:textId="213EDC2F" w:rsidR="00893C12" w:rsidRPr="0039194E" w:rsidRDefault="00893C12" w:rsidP="00367BC4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5C259D89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14:paraId="2A197001" w14:textId="621C73E9" w:rsidR="00893C12" w:rsidRPr="0039194E" w:rsidRDefault="00893C12" w:rsidP="00367BC4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CEAAB09" w14:textId="77777777" w:rsidR="00893C12" w:rsidRPr="0039194E" w:rsidRDefault="00893C12" w:rsidP="00367BC4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41B0357C" w14:textId="05B54932" w:rsidR="00893C12" w:rsidRPr="00EE028A" w:rsidRDefault="00893C12" w:rsidP="00367BC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C273B6" w:rsidRPr="00C273B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C273B6" w:rsidRPr="00C273B6">
              <w:rPr>
                <w:rFonts w:ascii="Angsana New" w:hAnsi="Angsana New"/>
                <w:sz w:val="28"/>
                <w:szCs w:val="28"/>
                <w:lang w:val="en-US"/>
              </w:rPr>
              <w:t>935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000BF40" w14:textId="77777777" w:rsidR="00893C12" w:rsidRPr="0039194E" w:rsidRDefault="00893C12" w:rsidP="00367BC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3"/>
            <w:shd w:val="clear" w:color="auto" w:fill="auto"/>
          </w:tcPr>
          <w:p w14:paraId="57B5AEA0" w14:textId="3744E28C" w:rsidR="00893C12" w:rsidRPr="00EE028A" w:rsidRDefault="00893C12" w:rsidP="00367BC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C273B6" w:rsidRPr="00C273B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C273B6" w:rsidRPr="00C273B6">
              <w:rPr>
                <w:rFonts w:ascii="Angsana New" w:hAnsi="Angsana New"/>
                <w:sz w:val="28"/>
                <w:szCs w:val="28"/>
                <w:lang w:val="en-US"/>
              </w:rPr>
              <w:t>935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4"/>
          </w:tcPr>
          <w:p w14:paraId="6FF908B0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3"/>
          </w:tcPr>
          <w:p w14:paraId="3FCF3C9A" w14:textId="6F4278C4" w:rsidR="00893C12" w:rsidRPr="00EE028A" w:rsidRDefault="00893C12" w:rsidP="00367BC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0C54B2BF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2859F1DA" w14:textId="59C21BBC" w:rsidR="00893C12" w:rsidRPr="00EE028A" w:rsidRDefault="00893C12" w:rsidP="00367BC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C273B6" w:rsidRPr="00C273B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C273B6" w:rsidRPr="00C273B6">
              <w:rPr>
                <w:rFonts w:ascii="Angsana New" w:hAnsi="Angsana New"/>
                <w:sz w:val="28"/>
                <w:szCs w:val="28"/>
                <w:lang w:val="en-US"/>
              </w:rPr>
              <w:t>935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</w:tcPr>
          <w:p w14:paraId="1D9FEEF8" w14:textId="77777777" w:rsidR="00893C12" w:rsidRPr="0039194E" w:rsidRDefault="00893C12" w:rsidP="00367BC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1B9F7178" w14:textId="25AEA61F" w:rsidR="00893C12" w:rsidRPr="00EE028A" w:rsidRDefault="00893C12" w:rsidP="00367BC4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4ED0C61C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3"/>
            <w:shd w:val="clear" w:color="auto" w:fill="auto"/>
          </w:tcPr>
          <w:p w14:paraId="3A4CFEE2" w14:textId="7B533B79" w:rsidR="00893C12" w:rsidRPr="00EE028A" w:rsidRDefault="00893C12" w:rsidP="00367BC4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C273B6" w:rsidRPr="00C273B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C273B6" w:rsidRPr="00C273B6">
              <w:rPr>
                <w:rFonts w:ascii="Angsana New" w:hAnsi="Angsana New"/>
                <w:sz w:val="28"/>
                <w:szCs w:val="28"/>
                <w:lang w:val="en-US"/>
              </w:rPr>
              <w:t>935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93C12" w:rsidRPr="0039194E" w14:paraId="56A3869C" w14:textId="77777777" w:rsidTr="00AC54B9">
        <w:trPr>
          <w:gridAfter w:val="1"/>
          <w:wAfter w:w="7" w:type="dxa"/>
          <w:trHeight w:val="261"/>
        </w:trPr>
        <w:tc>
          <w:tcPr>
            <w:tcW w:w="2970" w:type="dxa"/>
            <w:shd w:val="clear" w:color="auto" w:fill="auto"/>
          </w:tcPr>
          <w:p w14:paraId="07F6F320" w14:textId="77777777" w:rsidR="00893C12" w:rsidRPr="0039194E" w:rsidRDefault="00893C12" w:rsidP="00367BC4">
            <w:pPr>
              <w:spacing w:line="240" w:lineRule="auto"/>
              <w:ind w:left="-14" w:right="-90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39194E">
              <w:rPr>
                <w:rFonts w:ascii="Angsana New" w:hAnsi="Angsana New"/>
                <w:sz w:val="28"/>
                <w:szCs w:val="28"/>
                <w:cs/>
                <w:lang w:val="en-GB"/>
              </w:rPr>
              <w:t>หุ้นกู้</w:t>
            </w:r>
          </w:p>
        </w:tc>
        <w:tc>
          <w:tcPr>
            <w:tcW w:w="1350" w:type="dxa"/>
            <w:gridSpan w:val="2"/>
          </w:tcPr>
          <w:p w14:paraId="27D9D2D7" w14:textId="0391C3BB" w:rsidR="00893C12" w:rsidRPr="0039194E" w:rsidRDefault="00893C12" w:rsidP="00367BC4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6A7A4F21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14:paraId="713A9AB3" w14:textId="7897A422" w:rsidR="00893C12" w:rsidRPr="0039194E" w:rsidRDefault="00893C12" w:rsidP="00367BC4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04DAC93" w14:textId="77777777" w:rsidR="00893C12" w:rsidRPr="0039194E" w:rsidRDefault="00893C12" w:rsidP="00367BC4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6EE284CD" w14:textId="2C137625" w:rsidR="00893C12" w:rsidRPr="00EE028A" w:rsidRDefault="00893C12" w:rsidP="00367BC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C273B6" w:rsidRPr="00C273B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C273B6" w:rsidRPr="00C273B6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30DA0FD" w14:textId="77777777" w:rsidR="00893C12" w:rsidRPr="0039194E" w:rsidRDefault="00893C12" w:rsidP="00367BC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3"/>
            <w:shd w:val="clear" w:color="auto" w:fill="auto"/>
          </w:tcPr>
          <w:p w14:paraId="3CE5CEC5" w14:textId="1CFD5309" w:rsidR="00893C12" w:rsidRPr="00EE028A" w:rsidRDefault="00893C12" w:rsidP="00367BC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C273B6" w:rsidRPr="00C273B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C273B6" w:rsidRPr="00C273B6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4"/>
          </w:tcPr>
          <w:p w14:paraId="573A32A2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3"/>
          </w:tcPr>
          <w:p w14:paraId="6EB5643D" w14:textId="641FF767" w:rsidR="00893C12" w:rsidRPr="00EE028A" w:rsidRDefault="00893C12" w:rsidP="00367BC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3FD36DDF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2D2AEBA4" w14:textId="0B53D3F8" w:rsidR="00893C12" w:rsidRPr="00EE028A" w:rsidRDefault="00893C12" w:rsidP="00367BC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C273B6" w:rsidRPr="00C273B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C273B6" w:rsidRPr="00C273B6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</w:tcPr>
          <w:p w14:paraId="629EAE12" w14:textId="77777777" w:rsidR="00893C12" w:rsidRPr="0039194E" w:rsidRDefault="00893C12" w:rsidP="00367BC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7C88CAEB" w14:textId="29F48C14" w:rsidR="00893C12" w:rsidRPr="00EE028A" w:rsidRDefault="00893C12" w:rsidP="00367BC4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26DD862B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3"/>
            <w:shd w:val="clear" w:color="auto" w:fill="auto"/>
          </w:tcPr>
          <w:p w14:paraId="1B70EF92" w14:textId="1500773B" w:rsidR="00893C12" w:rsidRPr="00EE028A" w:rsidRDefault="00893C12" w:rsidP="00367BC4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C273B6" w:rsidRPr="00C273B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C273B6" w:rsidRPr="00C273B6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93C12" w:rsidRPr="0039194E" w14:paraId="2BEC29B3" w14:textId="77777777" w:rsidTr="00AC54B9">
        <w:trPr>
          <w:gridAfter w:val="1"/>
          <w:wAfter w:w="7" w:type="dxa"/>
          <w:trHeight w:val="261"/>
        </w:trPr>
        <w:tc>
          <w:tcPr>
            <w:tcW w:w="2970" w:type="dxa"/>
            <w:shd w:val="clear" w:color="auto" w:fill="auto"/>
          </w:tcPr>
          <w:p w14:paraId="028283EE" w14:textId="610FD319" w:rsidR="00893C12" w:rsidRPr="0039194E" w:rsidRDefault="00893C12" w:rsidP="00367BC4">
            <w:pPr>
              <w:spacing w:line="240" w:lineRule="auto"/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4E713E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350" w:type="dxa"/>
            <w:gridSpan w:val="2"/>
          </w:tcPr>
          <w:p w14:paraId="640BEA38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38255F5B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14:paraId="0CC7FDF4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F662F96" w14:textId="77777777" w:rsidR="00893C12" w:rsidRPr="0039194E" w:rsidRDefault="00893C12" w:rsidP="00367BC4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3E3C854E" w14:textId="77777777" w:rsidR="00893C12" w:rsidRPr="00EE028A" w:rsidRDefault="00893C12" w:rsidP="00367BC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2D2C5E5" w14:textId="77777777" w:rsidR="00893C12" w:rsidRPr="0039194E" w:rsidRDefault="00893C12" w:rsidP="00367BC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3"/>
            <w:shd w:val="clear" w:color="auto" w:fill="auto"/>
          </w:tcPr>
          <w:p w14:paraId="5AFEC3BF" w14:textId="77777777" w:rsidR="00893C12" w:rsidRPr="00EE028A" w:rsidRDefault="00893C12" w:rsidP="00367BC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4"/>
          </w:tcPr>
          <w:p w14:paraId="7AA86341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3"/>
          </w:tcPr>
          <w:p w14:paraId="28F4B1E5" w14:textId="2B307567" w:rsidR="00893C12" w:rsidRPr="00EE028A" w:rsidRDefault="00893C12" w:rsidP="00367BC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4E596CA4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57A9B03C" w14:textId="77777777" w:rsidR="00893C12" w:rsidRPr="00EE028A" w:rsidRDefault="00893C12" w:rsidP="00367BC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23DAD3C7" w14:textId="77777777" w:rsidR="00893C12" w:rsidRPr="0039194E" w:rsidRDefault="00893C12" w:rsidP="00367BC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1CFB34F0" w14:textId="77777777" w:rsidR="00893C12" w:rsidRPr="00EE028A" w:rsidRDefault="00893C12" w:rsidP="00367BC4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6C2AA524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3"/>
            <w:shd w:val="clear" w:color="auto" w:fill="auto"/>
          </w:tcPr>
          <w:p w14:paraId="3B0E3AA2" w14:textId="77777777" w:rsidR="00893C12" w:rsidRPr="00EE028A" w:rsidRDefault="00893C12" w:rsidP="00367BC4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3C12" w:rsidRPr="0039194E" w14:paraId="795383D2" w14:textId="77777777" w:rsidTr="00AC54B9">
        <w:trPr>
          <w:gridAfter w:val="1"/>
          <w:wAfter w:w="7" w:type="dxa"/>
          <w:trHeight w:val="261"/>
        </w:trPr>
        <w:tc>
          <w:tcPr>
            <w:tcW w:w="2970" w:type="dxa"/>
            <w:shd w:val="clear" w:color="auto" w:fill="auto"/>
          </w:tcPr>
          <w:p w14:paraId="6107723F" w14:textId="15A0E8DB" w:rsidR="00893C12" w:rsidRPr="0039194E" w:rsidRDefault="00893C12" w:rsidP="000C0908">
            <w:pPr>
              <w:spacing w:line="240" w:lineRule="auto"/>
              <w:ind w:left="166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C0908">
              <w:rPr>
                <w:rFonts w:ascii="Angsana New" w:hAnsi="Angsana New" w:hint="cs"/>
                <w:sz w:val="28"/>
                <w:szCs w:val="28"/>
                <w:cs/>
              </w:rPr>
              <w:t>หนี้สิน</w:t>
            </w:r>
            <w:r w:rsidRPr="004E713E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อนุพันธ์</w:t>
            </w:r>
          </w:p>
        </w:tc>
        <w:tc>
          <w:tcPr>
            <w:tcW w:w="1350" w:type="dxa"/>
            <w:gridSpan w:val="2"/>
          </w:tcPr>
          <w:p w14:paraId="75B6B7DF" w14:textId="491E2A9D" w:rsidR="00893C12" w:rsidRPr="0039194E" w:rsidRDefault="00893C12" w:rsidP="00367BC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C273B6" w:rsidRPr="00C273B6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  <w:gridSpan w:val="2"/>
          </w:tcPr>
          <w:p w14:paraId="7DB8CFCF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14:paraId="36092452" w14:textId="6C809B2B" w:rsidR="00893C12" w:rsidRPr="0039194E" w:rsidRDefault="00893C12" w:rsidP="00367BC4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7C33BD4" w14:textId="77777777" w:rsidR="00893C12" w:rsidRPr="0039194E" w:rsidRDefault="00893C12" w:rsidP="00367BC4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37DAE5EB" w14:textId="17CE76F7" w:rsidR="00893C12" w:rsidRPr="00EE028A" w:rsidRDefault="00893C12" w:rsidP="00367BC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3B34129" w14:textId="77777777" w:rsidR="00893C12" w:rsidRPr="0039194E" w:rsidRDefault="00893C12" w:rsidP="00367BC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  <w:gridSpan w:val="3"/>
            <w:shd w:val="clear" w:color="auto" w:fill="auto"/>
          </w:tcPr>
          <w:p w14:paraId="6ED7A519" w14:textId="5F8771DE" w:rsidR="00893C12" w:rsidRPr="00EE028A" w:rsidRDefault="00893C12" w:rsidP="00367BC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C273B6" w:rsidRPr="00C273B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4"/>
          </w:tcPr>
          <w:p w14:paraId="61E59CCD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3"/>
          </w:tcPr>
          <w:p w14:paraId="40BD53E4" w14:textId="7D14BA85" w:rsidR="00893C12" w:rsidRPr="00EE028A" w:rsidRDefault="00893C12" w:rsidP="00367BC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3A482F7D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7E52AA32" w14:textId="23B9F955" w:rsidR="00893C12" w:rsidRPr="00EE028A" w:rsidRDefault="00893C12" w:rsidP="00367BC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C273B6" w:rsidRPr="00C273B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</w:tcPr>
          <w:p w14:paraId="44582D8F" w14:textId="77777777" w:rsidR="00893C12" w:rsidRPr="0039194E" w:rsidRDefault="00893C12" w:rsidP="00367BC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14" w:type="dxa"/>
            <w:gridSpan w:val="2"/>
          </w:tcPr>
          <w:p w14:paraId="05D8A849" w14:textId="3827B859" w:rsidR="00893C12" w:rsidRPr="00EE028A" w:rsidRDefault="00893C12" w:rsidP="00367BC4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63BCAA1F" w14:textId="77777777" w:rsidR="00893C12" w:rsidRPr="0039194E" w:rsidRDefault="00893C12" w:rsidP="00367BC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04" w:type="dxa"/>
            <w:gridSpan w:val="3"/>
            <w:shd w:val="clear" w:color="auto" w:fill="auto"/>
          </w:tcPr>
          <w:p w14:paraId="57D74A8A" w14:textId="5D302A71" w:rsidR="00893C12" w:rsidRPr="00EE028A" w:rsidRDefault="00893C12" w:rsidP="00367BC4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C273B6" w:rsidRPr="00C273B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14:paraId="49631DC3" w14:textId="77777777" w:rsidR="0039194E" w:rsidRPr="00677FAA" w:rsidRDefault="0039194E" w:rsidP="00580AE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highlight w:val="cyan"/>
          <w:lang w:bidi="th-TH"/>
        </w:rPr>
      </w:pPr>
    </w:p>
    <w:p w14:paraId="7A799FCC" w14:textId="77777777" w:rsidR="00602268" w:rsidRPr="00677FAA" w:rsidRDefault="00602268" w:rsidP="00580AE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highlight w:val="cyan"/>
          <w:lang w:bidi="th-TH"/>
        </w:rPr>
      </w:pPr>
    </w:p>
    <w:p w14:paraId="26F44CC6" w14:textId="77777777" w:rsidR="00602268" w:rsidRPr="00677FAA" w:rsidRDefault="00602268" w:rsidP="00580AE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highlight w:val="cyan"/>
          <w:cs/>
          <w:lang w:bidi="th-TH"/>
        </w:rPr>
        <w:sectPr w:rsidR="00602268" w:rsidRPr="00677FAA" w:rsidSect="00367BC4">
          <w:pgSz w:w="16834" w:h="11909" w:orient="landscape" w:code="9"/>
          <w:pgMar w:top="1152" w:right="691" w:bottom="1080" w:left="1080" w:header="475" w:footer="605" w:gutter="0"/>
          <w:cols w:space="720"/>
          <w:docGrid w:linePitch="245"/>
        </w:sectPr>
      </w:pPr>
    </w:p>
    <w:tbl>
      <w:tblPr>
        <w:tblW w:w="945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263"/>
        <w:gridCol w:w="178"/>
        <w:gridCol w:w="992"/>
        <w:gridCol w:w="180"/>
        <w:gridCol w:w="990"/>
        <w:gridCol w:w="180"/>
        <w:gridCol w:w="990"/>
        <w:gridCol w:w="178"/>
        <w:gridCol w:w="992"/>
      </w:tblGrid>
      <w:tr w:rsidR="003227D2" w:rsidRPr="00F72560" w14:paraId="02D418F1" w14:textId="77777777" w:rsidTr="00F93B06">
        <w:trPr>
          <w:cantSplit/>
          <w:trHeight w:val="363"/>
          <w:tblHeader/>
        </w:trPr>
        <w:tc>
          <w:tcPr>
            <w:tcW w:w="3510" w:type="dxa"/>
            <w:vMerge w:val="restart"/>
            <w:shd w:val="clear" w:color="auto" w:fill="auto"/>
            <w:vAlign w:val="bottom"/>
          </w:tcPr>
          <w:p w14:paraId="0531FE8E" w14:textId="77777777" w:rsidR="003227D2" w:rsidRPr="00F72560" w:rsidRDefault="003227D2" w:rsidP="00F93B0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US" w:bidi="th-TH"/>
              </w:rPr>
            </w:pPr>
            <w:r w:rsidRPr="00F72560">
              <w:rPr>
                <w:rFonts w:ascii="Arial" w:hAnsi="Arial"/>
                <w:sz w:val="30"/>
                <w:szCs w:val="30"/>
                <w:lang w:val="en-US" w:bidi="th-TH"/>
              </w:rPr>
              <w:br w:type="page"/>
            </w:r>
            <w:r w:rsidRPr="00F72560">
              <w:rPr>
                <w:rFonts w:ascii="Arial" w:hAnsi="Arial"/>
                <w:sz w:val="30"/>
                <w:szCs w:val="30"/>
                <w:lang w:val="en-US" w:bidi="th-TH"/>
              </w:rPr>
              <w:br w:type="page"/>
            </w:r>
            <w:r w:rsidRPr="00F72560">
              <w:rPr>
                <w:rFonts w:ascii="Angsana New" w:hAnsi="Angsana New"/>
                <w:sz w:val="30"/>
                <w:szCs w:val="30"/>
                <w:cs/>
                <w:lang w:bidi="th-TH"/>
              </w:rPr>
              <w:br w:type="page"/>
            </w:r>
            <w:r w:rsidRPr="00F72560">
              <w:rPr>
                <w:rFonts w:ascii="Arial" w:hAnsi="Arial"/>
                <w:sz w:val="30"/>
                <w:szCs w:val="30"/>
                <w:lang w:val="en-US" w:bidi="th-TH"/>
              </w:rPr>
              <w:br w:type="page"/>
            </w:r>
            <w:r w:rsidRPr="00F72560">
              <w:rPr>
                <w:rFonts w:ascii="Angsana New" w:hAnsi="Angsana New"/>
                <w:sz w:val="30"/>
                <w:szCs w:val="30"/>
                <w:lang w:bidi="th-TH"/>
              </w:rPr>
              <w:br w:type="page"/>
            </w:r>
          </w:p>
        </w:tc>
        <w:tc>
          <w:tcPr>
            <w:tcW w:w="5943" w:type="dxa"/>
            <w:gridSpan w:val="9"/>
          </w:tcPr>
          <w:p w14:paraId="69FF5105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7256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3227D2" w:rsidRPr="00F72560" w14:paraId="1EA52004" w14:textId="77777777" w:rsidTr="00F93B06">
        <w:trPr>
          <w:cantSplit/>
          <w:trHeight w:val="363"/>
          <w:tblHeader/>
        </w:trPr>
        <w:tc>
          <w:tcPr>
            <w:tcW w:w="3510" w:type="dxa"/>
            <w:vMerge/>
            <w:shd w:val="clear" w:color="auto" w:fill="auto"/>
            <w:vAlign w:val="bottom"/>
          </w:tcPr>
          <w:p w14:paraId="1DCD8D26" w14:textId="77777777" w:rsidR="003227D2" w:rsidRPr="00F72560" w:rsidRDefault="003227D2" w:rsidP="00F93B0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263" w:type="dxa"/>
          </w:tcPr>
          <w:p w14:paraId="71ACBC1A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72560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78" w:type="dxa"/>
          </w:tcPr>
          <w:p w14:paraId="0AB9255D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highlight w:val="green"/>
                <w:cs/>
                <w:lang w:bidi="th-TH"/>
              </w:rPr>
            </w:pPr>
          </w:p>
        </w:tc>
        <w:tc>
          <w:tcPr>
            <w:tcW w:w="4502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DB1442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72560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3227D2" w:rsidRPr="00F72560" w14:paraId="64DDFE6D" w14:textId="77777777" w:rsidTr="00F93B06">
        <w:trPr>
          <w:cantSplit/>
          <w:trHeight w:val="363"/>
          <w:tblHeader/>
        </w:trPr>
        <w:tc>
          <w:tcPr>
            <w:tcW w:w="3510" w:type="dxa"/>
            <w:shd w:val="clear" w:color="auto" w:fill="auto"/>
            <w:vAlign w:val="bottom"/>
          </w:tcPr>
          <w:p w14:paraId="3FC9ECA1" w14:textId="77777777" w:rsidR="003227D2" w:rsidRPr="00F72560" w:rsidRDefault="003227D2" w:rsidP="00F93B0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</w:tcPr>
          <w:p w14:paraId="4087B8A6" w14:textId="77777777" w:rsidR="003227D2" w:rsidRPr="00F72560" w:rsidRDefault="003227D2" w:rsidP="00F93B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31C3A22E" w14:textId="77777777" w:rsidR="003227D2" w:rsidRPr="00F72560" w:rsidRDefault="003227D2" w:rsidP="00F93B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highlight w:val="green"/>
                <w:cs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9318B70" w14:textId="3A7F841C" w:rsidR="003227D2" w:rsidRPr="00F72560" w:rsidRDefault="003227D2" w:rsidP="00F93B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72560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C273B6" w:rsidRPr="00C273B6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3CBF2187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B7609B8" w14:textId="725DE929" w:rsidR="003227D2" w:rsidRPr="00F72560" w:rsidRDefault="003227D2" w:rsidP="00F93B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F72560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C273B6" w:rsidRPr="00C273B6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4A5F8ADF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E5F5B3C" w14:textId="69C3EF60" w:rsidR="003227D2" w:rsidRPr="00F72560" w:rsidRDefault="003227D2" w:rsidP="00F93B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F72560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C273B6" w:rsidRPr="00C273B6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3B3BFEEA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7AF22FD" w14:textId="77777777" w:rsidR="003227D2" w:rsidRPr="00F72560" w:rsidRDefault="003227D2" w:rsidP="00F93B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F72560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227D2" w:rsidRPr="00F72560" w14:paraId="1E5D40F1" w14:textId="77777777" w:rsidTr="00F93B06">
        <w:trPr>
          <w:cantSplit/>
          <w:tblHeader/>
        </w:trPr>
        <w:tc>
          <w:tcPr>
            <w:tcW w:w="3510" w:type="dxa"/>
            <w:shd w:val="clear" w:color="auto" w:fill="auto"/>
          </w:tcPr>
          <w:p w14:paraId="3376967B" w14:textId="77777777" w:rsidR="003227D2" w:rsidRPr="00F72560" w:rsidRDefault="003227D2" w:rsidP="00F93B06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3" w:type="dxa"/>
          </w:tcPr>
          <w:p w14:paraId="6777C253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7866DB97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green"/>
                <w:cs/>
                <w:lang w:bidi="th-TH"/>
              </w:rPr>
            </w:pPr>
          </w:p>
        </w:tc>
        <w:tc>
          <w:tcPr>
            <w:tcW w:w="4502" w:type="dxa"/>
            <w:gridSpan w:val="7"/>
            <w:shd w:val="clear" w:color="auto" w:fill="auto"/>
          </w:tcPr>
          <w:p w14:paraId="1D033036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green"/>
                <w:lang w:bidi="th-TH"/>
              </w:rPr>
            </w:pPr>
            <w:r w:rsidRPr="00F7256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3227D2" w:rsidRPr="00F72560" w14:paraId="0534D25E" w14:textId="77777777" w:rsidTr="00F93B06">
        <w:tc>
          <w:tcPr>
            <w:tcW w:w="3510" w:type="dxa"/>
            <w:shd w:val="clear" w:color="auto" w:fill="auto"/>
          </w:tcPr>
          <w:p w14:paraId="7A910F4D" w14:textId="52BB5E38" w:rsidR="003227D2" w:rsidRPr="00F72560" w:rsidRDefault="00C273B6" w:rsidP="00F93B06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73B6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3227D2" w:rsidRPr="00F7256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3227D2" w:rsidRPr="00F725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273B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C273B6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63" w:type="dxa"/>
          </w:tcPr>
          <w:p w14:paraId="2A04EE31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1A3292F6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213CB3F2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0D016D1" w14:textId="77777777" w:rsidR="003227D2" w:rsidRPr="00F72560" w:rsidRDefault="003227D2" w:rsidP="00F93B0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A0829D7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639F5BE" w14:textId="77777777" w:rsidR="003227D2" w:rsidRPr="00F72560" w:rsidRDefault="003227D2" w:rsidP="00F93B0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89575A7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78CF7CA1" w14:textId="77777777" w:rsidR="003227D2" w:rsidRPr="00F72560" w:rsidRDefault="003227D2" w:rsidP="00F93B0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4AED1B15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27D2" w:rsidRPr="00F72560" w14:paraId="24E6BEC4" w14:textId="77777777" w:rsidTr="00F93B06">
        <w:tc>
          <w:tcPr>
            <w:tcW w:w="3510" w:type="dxa"/>
            <w:shd w:val="clear" w:color="auto" w:fill="auto"/>
          </w:tcPr>
          <w:p w14:paraId="56771C8A" w14:textId="77777777" w:rsidR="003227D2" w:rsidRPr="00F72560" w:rsidRDefault="003227D2" w:rsidP="00F93B06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725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63" w:type="dxa"/>
          </w:tcPr>
          <w:p w14:paraId="328EC369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29EB4E7D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432EE5DB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934D13B" w14:textId="77777777" w:rsidR="003227D2" w:rsidRPr="00F72560" w:rsidRDefault="003227D2" w:rsidP="00F93B0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A4BB9FE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62B4553" w14:textId="77777777" w:rsidR="003227D2" w:rsidRPr="00F72560" w:rsidRDefault="003227D2" w:rsidP="00F93B0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50F6B54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3B9537C1" w14:textId="77777777" w:rsidR="003227D2" w:rsidRPr="00F72560" w:rsidRDefault="003227D2" w:rsidP="00F93B0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6688B077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27D2" w:rsidRPr="00F72560" w14:paraId="6E066A59" w14:textId="77777777" w:rsidTr="00F93B06">
        <w:tc>
          <w:tcPr>
            <w:tcW w:w="3510" w:type="dxa"/>
            <w:shd w:val="clear" w:color="auto" w:fill="auto"/>
          </w:tcPr>
          <w:p w14:paraId="43313082" w14:textId="77777777" w:rsidR="003227D2" w:rsidRPr="00F72560" w:rsidRDefault="003227D2" w:rsidP="00F93B0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72560">
              <w:rPr>
                <w:rFonts w:ascii="Angsana New" w:hAnsi="Angsana New"/>
                <w:sz w:val="30"/>
                <w:szCs w:val="30"/>
                <w:cs/>
              </w:rPr>
              <w:t>เงินลงทุนชั่วคราวในหลักทรัพย์เพื่อค้า</w:t>
            </w:r>
          </w:p>
        </w:tc>
        <w:tc>
          <w:tcPr>
            <w:tcW w:w="1263" w:type="dxa"/>
          </w:tcPr>
          <w:p w14:paraId="511EB3C2" w14:textId="3BC19836" w:rsidR="003227D2" w:rsidRPr="00F72560" w:rsidRDefault="00C273B6" w:rsidP="00F93B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73B6">
              <w:rPr>
                <w:rFonts w:ascii="Angsana New" w:hAnsi="Angsana New" w:hint="cs"/>
                <w:sz w:val="30"/>
                <w:szCs w:val="30"/>
                <w:lang w:val="en-US" w:bidi="th-TH"/>
              </w:rPr>
              <w:t>200</w:t>
            </w:r>
          </w:p>
        </w:tc>
        <w:tc>
          <w:tcPr>
            <w:tcW w:w="178" w:type="dxa"/>
          </w:tcPr>
          <w:p w14:paraId="21E2ECB9" w14:textId="77777777" w:rsidR="003227D2" w:rsidRPr="00F72560" w:rsidRDefault="003227D2" w:rsidP="00F93B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19A0477B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center" w:pos="55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7256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4E2FE18" w14:textId="77777777" w:rsidR="003227D2" w:rsidRPr="00F72560" w:rsidRDefault="003227D2" w:rsidP="00F93B06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33AB258" w14:textId="663D3AFA" w:rsidR="003227D2" w:rsidRPr="00F72560" w:rsidRDefault="00C273B6" w:rsidP="00F93B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73B6">
              <w:rPr>
                <w:rFonts w:ascii="Angsana New" w:hAnsi="Angsana New" w:hint="cs"/>
                <w:sz w:val="30"/>
                <w:szCs w:val="30"/>
                <w:lang w:val="en-US" w:bidi="th-TH"/>
              </w:rPr>
              <w:t>200</w:t>
            </w:r>
          </w:p>
        </w:tc>
        <w:tc>
          <w:tcPr>
            <w:tcW w:w="180" w:type="dxa"/>
            <w:shd w:val="clear" w:color="auto" w:fill="auto"/>
          </w:tcPr>
          <w:p w14:paraId="7DD8825A" w14:textId="77777777" w:rsidR="003227D2" w:rsidRPr="00F72560" w:rsidRDefault="003227D2" w:rsidP="00F93B0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60DB33A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center" w:pos="55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7256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06A1A4A5" w14:textId="77777777" w:rsidR="003227D2" w:rsidRPr="00F72560" w:rsidRDefault="003227D2" w:rsidP="00F93B0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02360910" w14:textId="56485700" w:rsidR="003227D2" w:rsidRPr="00F72560" w:rsidRDefault="00C273B6" w:rsidP="00F93B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73B6">
              <w:rPr>
                <w:rFonts w:ascii="Angsana New" w:hAnsi="Angsana New" w:hint="cs"/>
                <w:sz w:val="30"/>
                <w:szCs w:val="30"/>
                <w:lang w:val="en-US" w:bidi="th-TH"/>
              </w:rPr>
              <w:t>200</w:t>
            </w:r>
          </w:p>
        </w:tc>
      </w:tr>
      <w:tr w:rsidR="003227D2" w:rsidRPr="00F72560" w14:paraId="6CE3EC26" w14:textId="77777777" w:rsidTr="00F93B06">
        <w:tc>
          <w:tcPr>
            <w:tcW w:w="3510" w:type="dxa"/>
            <w:shd w:val="clear" w:color="auto" w:fill="auto"/>
          </w:tcPr>
          <w:p w14:paraId="072AD9BD" w14:textId="77777777" w:rsidR="003227D2" w:rsidRPr="00F72560" w:rsidRDefault="003227D2" w:rsidP="00F93B06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725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63" w:type="dxa"/>
          </w:tcPr>
          <w:p w14:paraId="11EFE661" w14:textId="77777777" w:rsidR="003227D2" w:rsidRPr="00F72560" w:rsidRDefault="003227D2" w:rsidP="00F93B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3B65CBFD" w14:textId="77777777" w:rsidR="003227D2" w:rsidRPr="00F72560" w:rsidRDefault="003227D2" w:rsidP="00F93B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4B4F7DF4" w14:textId="77777777" w:rsidR="003227D2" w:rsidRPr="00F72560" w:rsidRDefault="003227D2" w:rsidP="00F93B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39FD9B3" w14:textId="77777777" w:rsidR="003227D2" w:rsidRPr="00F72560" w:rsidRDefault="003227D2" w:rsidP="00F93B06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66F7C9F" w14:textId="77777777" w:rsidR="003227D2" w:rsidRPr="00F72560" w:rsidRDefault="003227D2" w:rsidP="00F93B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E0CBC5F" w14:textId="77777777" w:rsidR="003227D2" w:rsidRPr="00F72560" w:rsidRDefault="003227D2" w:rsidP="00F93B0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9A375D5" w14:textId="77777777" w:rsidR="003227D2" w:rsidRPr="00F72560" w:rsidRDefault="003227D2" w:rsidP="00F93B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7EEC46BD" w14:textId="77777777" w:rsidR="003227D2" w:rsidRPr="00F72560" w:rsidRDefault="003227D2" w:rsidP="00F93B0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4962C31C" w14:textId="77777777" w:rsidR="003227D2" w:rsidRPr="00F72560" w:rsidRDefault="003227D2" w:rsidP="00F93B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54F1" w:rsidRPr="00F72560" w14:paraId="4F6A227E" w14:textId="77777777" w:rsidTr="00F93B06">
        <w:tc>
          <w:tcPr>
            <w:tcW w:w="3510" w:type="dxa"/>
            <w:shd w:val="clear" w:color="auto" w:fill="auto"/>
          </w:tcPr>
          <w:p w14:paraId="7EE76BFB" w14:textId="77777777" w:rsidR="00BC54F1" w:rsidRPr="00F72560" w:rsidRDefault="00BC54F1" w:rsidP="00BC54F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72560">
              <w:rPr>
                <w:rFonts w:ascii="Angsana New" w:hAnsi="Angsana New"/>
                <w:sz w:val="30"/>
                <w:szCs w:val="30"/>
                <w:cs/>
              </w:rPr>
              <w:t>เงินลงทุนระยะยาวในหลักทรัพย์เผื่อขาย</w:t>
            </w:r>
          </w:p>
        </w:tc>
        <w:tc>
          <w:tcPr>
            <w:tcW w:w="1263" w:type="dxa"/>
          </w:tcPr>
          <w:p w14:paraId="0F2677E5" w14:textId="1E6FAE79" w:rsidR="00BC54F1" w:rsidRPr="00F72560" w:rsidRDefault="00C273B6" w:rsidP="00BC54F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73B6">
              <w:rPr>
                <w:rFonts w:ascii="Angsana New" w:hAnsi="Angsana New" w:hint="cs"/>
                <w:sz w:val="30"/>
                <w:szCs w:val="30"/>
                <w:lang w:val="en-US" w:bidi="th-TH"/>
              </w:rPr>
              <w:t>87</w:t>
            </w:r>
          </w:p>
        </w:tc>
        <w:tc>
          <w:tcPr>
            <w:tcW w:w="178" w:type="dxa"/>
          </w:tcPr>
          <w:p w14:paraId="51D23B78" w14:textId="77777777" w:rsidR="00BC54F1" w:rsidRPr="00F72560" w:rsidRDefault="00BC54F1" w:rsidP="00BC54F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09405C0A" w14:textId="51CC3B4D" w:rsidR="00BC54F1" w:rsidRPr="00F72560" w:rsidRDefault="00C273B6" w:rsidP="00BC54F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73B6">
              <w:rPr>
                <w:rFonts w:ascii="Angsana New" w:hAnsi="Angsana New" w:hint="cs"/>
                <w:sz w:val="30"/>
                <w:szCs w:val="30"/>
                <w:lang w:val="en-US" w:bidi="th-TH"/>
              </w:rPr>
              <w:t>71</w:t>
            </w:r>
          </w:p>
        </w:tc>
        <w:tc>
          <w:tcPr>
            <w:tcW w:w="180" w:type="dxa"/>
            <w:shd w:val="clear" w:color="auto" w:fill="auto"/>
          </w:tcPr>
          <w:p w14:paraId="05179F43" w14:textId="77777777" w:rsidR="00BC54F1" w:rsidRPr="00F72560" w:rsidRDefault="00BC54F1" w:rsidP="00BC54F1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6458695" w14:textId="06063F4A" w:rsidR="00BC54F1" w:rsidRPr="00F72560" w:rsidRDefault="00C273B6" w:rsidP="00BC54F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73B6">
              <w:rPr>
                <w:rFonts w:ascii="Angsana New" w:hAnsi="Angsana New" w:hint="cs"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180" w:type="dxa"/>
            <w:shd w:val="clear" w:color="auto" w:fill="auto"/>
          </w:tcPr>
          <w:p w14:paraId="6448F9A3" w14:textId="77777777" w:rsidR="00BC54F1" w:rsidRPr="00F72560" w:rsidRDefault="00BC54F1" w:rsidP="00BC54F1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E9DD7A0" w14:textId="77777777" w:rsidR="00BC54F1" w:rsidRPr="00F72560" w:rsidRDefault="00BC54F1" w:rsidP="00BC54F1">
            <w:pPr>
              <w:pStyle w:val="acctfourfigures"/>
              <w:tabs>
                <w:tab w:val="clear" w:pos="765"/>
                <w:tab w:val="center" w:pos="55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7256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6866072A" w14:textId="77777777" w:rsidR="00BC54F1" w:rsidRPr="00F72560" w:rsidRDefault="00BC54F1" w:rsidP="00BC54F1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2D2DC1A2" w14:textId="36929649" w:rsidR="00BC54F1" w:rsidRPr="00F72560" w:rsidRDefault="00C273B6" w:rsidP="00BC54F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73B6">
              <w:rPr>
                <w:rFonts w:ascii="Angsana New" w:hAnsi="Angsana New" w:hint="cs"/>
                <w:sz w:val="30"/>
                <w:szCs w:val="30"/>
                <w:lang w:val="en-US" w:bidi="th-TH"/>
              </w:rPr>
              <w:t>87</w:t>
            </w:r>
          </w:p>
        </w:tc>
      </w:tr>
    </w:tbl>
    <w:p w14:paraId="35BA0FEB" w14:textId="77777777" w:rsidR="003227D2" w:rsidRDefault="003227D2" w:rsidP="003227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0"/>
          <w:szCs w:val="20"/>
          <w:highlight w:val="cyan"/>
        </w:rPr>
      </w:pPr>
    </w:p>
    <w:tbl>
      <w:tblPr>
        <w:tblW w:w="945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263"/>
        <w:gridCol w:w="178"/>
        <w:gridCol w:w="992"/>
        <w:gridCol w:w="180"/>
        <w:gridCol w:w="990"/>
        <w:gridCol w:w="180"/>
        <w:gridCol w:w="990"/>
        <w:gridCol w:w="178"/>
        <w:gridCol w:w="992"/>
      </w:tblGrid>
      <w:tr w:rsidR="003227D2" w:rsidRPr="00F72560" w14:paraId="75718041" w14:textId="77777777" w:rsidTr="00F93B06">
        <w:trPr>
          <w:cantSplit/>
          <w:trHeight w:val="363"/>
          <w:tblHeader/>
        </w:trPr>
        <w:tc>
          <w:tcPr>
            <w:tcW w:w="3510" w:type="dxa"/>
            <w:vMerge w:val="restart"/>
            <w:shd w:val="clear" w:color="auto" w:fill="auto"/>
            <w:vAlign w:val="bottom"/>
          </w:tcPr>
          <w:p w14:paraId="3E018389" w14:textId="77777777" w:rsidR="003227D2" w:rsidRPr="00F72560" w:rsidRDefault="003227D2" w:rsidP="00F93B0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US" w:bidi="th-TH"/>
              </w:rPr>
            </w:pPr>
            <w:r w:rsidRPr="00F72560">
              <w:rPr>
                <w:rFonts w:ascii="Arial" w:hAnsi="Arial"/>
                <w:sz w:val="30"/>
                <w:szCs w:val="30"/>
                <w:lang w:val="en-US" w:bidi="th-TH"/>
              </w:rPr>
              <w:br w:type="page"/>
            </w:r>
            <w:r w:rsidRPr="00F72560">
              <w:rPr>
                <w:rFonts w:ascii="Arial" w:hAnsi="Arial"/>
                <w:sz w:val="30"/>
                <w:szCs w:val="30"/>
                <w:lang w:val="en-US" w:bidi="th-TH"/>
              </w:rPr>
              <w:br w:type="page"/>
            </w:r>
            <w:r w:rsidRPr="00F72560">
              <w:rPr>
                <w:rFonts w:ascii="Angsana New" w:hAnsi="Angsana New"/>
                <w:sz w:val="30"/>
                <w:szCs w:val="30"/>
                <w:cs/>
                <w:lang w:bidi="th-TH"/>
              </w:rPr>
              <w:br w:type="page"/>
            </w:r>
            <w:r w:rsidRPr="00F72560">
              <w:rPr>
                <w:rFonts w:ascii="Arial" w:hAnsi="Arial"/>
                <w:sz w:val="30"/>
                <w:szCs w:val="30"/>
                <w:lang w:val="en-US" w:bidi="th-TH"/>
              </w:rPr>
              <w:br w:type="page"/>
            </w:r>
            <w:r w:rsidRPr="00F72560">
              <w:rPr>
                <w:rFonts w:ascii="Angsana New" w:hAnsi="Angsana New"/>
                <w:sz w:val="30"/>
                <w:szCs w:val="30"/>
                <w:lang w:bidi="th-TH"/>
              </w:rPr>
              <w:br w:type="page"/>
            </w:r>
          </w:p>
        </w:tc>
        <w:tc>
          <w:tcPr>
            <w:tcW w:w="5943" w:type="dxa"/>
            <w:gridSpan w:val="9"/>
          </w:tcPr>
          <w:p w14:paraId="5B1FFE74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7256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F7256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3227D2" w:rsidRPr="00F72560" w14:paraId="089BEBBC" w14:textId="77777777" w:rsidTr="00F93B06">
        <w:trPr>
          <w:cantSplit/>
          <w:trHeight w:val="363"/>
          <w:tblHeader/>
        </w:trPr>
        <w:tc>
          <w:tcPr>
            <w:tcW w:w="3510" w:type="dxa"/>
            <w:vMerge/>
            <w:shd w:val="clear" w:color="auto" w:fill="auto"/>
            <w:vAlign w:val="bottom"/>
          </w:tcPr>
          <w:p w14:paraId="1E522ED5" w14:textId="77777777" w:rsidR="003227D2" w:rsidRPr="00F72560" w:rsidRDefault="003227D2" w:rsidP="00F93B0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263" w:type="dxa"/>
          </w:tcPr>
          <w:p w14:paraId="51DB6689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72560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78" w:type="dxa"/>
          </w:tcPr>
          <w:p w14:paraId="68F988B5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highlight w:val="green"/>
                <w:cs/>
                <w:lang w:bidi="th-TH"/>
              </w:rPr>
            </w:pPr>
          </w:p>
        </w:tc>
        <w:tc>
          <w:tcPr>
            <w:tcW w:w="4502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FE7A05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72560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3227D2" w:rsidRPr="00F72560" w14:paraId="0BC7D66E" w14:textId="77777777" w:rsidTr="00F93B06">
        <w:trPr>
          <w:cantSplit/>
          <w:trHeight w:val="363"/>
          <w:tblHeader/>
        </w:trPr>
        <w:tc>
          <w:tcPr>
            <w:tcW w:w="3510" w:type="dxa"/>
            <w:shd w:val="clear" w:color="auto" w:fill="auto"/>
            <w:vAlign w:val="bottom"/>
          </w:tcPr>
          <w:p w14:paraId="60AF3D92" w14:textId="77777777" w:rsidR="003227D2" w:rsidRPr="00F72560" w:rsidRDefault="003227D2" w:rsidP="00F93B0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</w:tcPr>
          <w:p w14:paraId="3DDA05AC" w14:textId="77777777" w:rsidR="003227D2" w:rsidRPr="00F72560" w:rsidRDefault="003227D2" w:rsidP="00F93B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70186615" w14:textId="77777777" w:rsidR="003227D2" w:rsidRPr="00F72560" w:rsidRDefault="003227D2" w:rsidP="00F93B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highlight w:val="green"/>
                <w:cs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3112238" w14:textId="38092182" w:rsidR="003227D2" w:rsidRPr="00F72560" w:rsidRDefault="003227D2" w:rsidP="00F93B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72560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C273B6" w:rsidRPr="00C273B6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735AC271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BE24BE1" w14:textId="0C14374D" w:rsidR="003227D2" w:rsidRPr="00F72560" w:rsidRDefault="003227D2" w:rsidP="00F93B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F72560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C273B6" w:rsidRPr="00C273B6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3385E70F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2FDE8B7" w14:textId="2641C64E" w:rsidR="003227D2" w:rsidRPr="00F72560" w:rsidRDefault="003227D2" w:rsidP="00F93B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F72560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C273B6" w:rsidRPr="00C273B6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51D58C25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86E5537" w14:textId="77777777" w:rsidR="003227D2" w:rsidRPr="00F72560" w:rsidRDefault="003227D2" w:rsidP="00F93B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F72560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227D2" w:rsidRPr="00F72560" w14:paraId="4199915D" w14:textId="77777777" w:rsidTr="00F93B06">
        <w:trPr>
          <w:cantSplit/>
          <w:tblHeader/>
        </w:trPr>
        <w:tc>
          <w:tcPr>
            <w:tcW w:w="3510" w:type="dxa"/>
            <w:shd w:val="clear" w:color="auto" w:fill="auto"/>
          </w:tcPr>
          <w:p w14:paraId="0C79FD53" w14:textId="77777777" w:rsidR="003227D2" w:rsidRPr="00F72560" w:rsidRDefault="003227D2" w:rsidP="00F93B06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3" w:type="dxa"/>
          </w:tcPr>
          <w:p w14:paraId="3EF817F1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4EBB5AA2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green"/>
                <w:cs/>
                <w:lang w:bidi="th-TH"/>
              </w:rPr>
            </w:pPr>
          </w:p>
        </w:tc>
        <w:tc>
          <w:tcPr>
            <w:tcW w:w="4502" w:type="dxa"/>
            <w:gridSpan w:val="7"/>
            <w:shd w:val="clear" w:color="auto" w:fill="auto"/>
          </w:tcPr>
          <w:p w14:paraId="0490C9C7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green"/>
                <w:lang w:bidi="th-TH"/>
              </w:rPr>
            </w:pPr>
            <w:r w:rsidRPr="00F7256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3227D2" w:rsidRPr="00F72560" w14:paraId="3F3CAA8E" w14:textId="77777777" w:rsidTr="00F93B06">
        <w:tc>
          <w:tcPr>
            <w:tcW w:w="3510" w:type="dxa"/>
            <w:shd w:val="clear" w:color="auto" w:fill="auto"/>
          </w:tcPr>
          <w:p w14:paraId="3B6A6DDC" w14:textId="55F413C3" w:rsidR="003227D2" w:rsidRPr="00F72560" w:rsidRDefault="00C273B6" w:rsidP="00F93B06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73B6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3227D2" w:rsidRPr="00F7256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3227D2" w:rsidRPr="00F725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273B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C273B6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63" w:type="dxa"/>
          </w:tcPr>
          <w:p w14:paraId="7D0558ED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51316B4A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6FEDE500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4771927" w14:textId="77777777" w:rsidR="003227D2" w:rsidRPr="00F72560" w:rsidRDefault="003227D2" w:rsidP="00F93B0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80CB33A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A448B8A" w14:textId="77777777" w:rsidR="003227D2" w:rsidRPr="00F72560" w:rsidRDefault="003227D2" w:rsidP="00F93B0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2AA1450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21D9F91C" w14:textId="77777777" w:rsidR="003227D2" w:rsidRPr="00F72560" w:rsidRDefault="003227D2" w:rsidP="00F93B0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42367BEA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27D2" w:rsidRPr="00F72560" w14:paraId="2CEE3077" w14:textId="77777777" w:rsidTr="00F93B06">
        <w:tc>
          <w:tcPr>
            <w:tcW w:w="3510" w:type="dxa"/>
            <w:shd w:val="clear" w:color="auto" w:fill="auto"/>
          </w:tcPr>
          <w:p w14:paraId="1567EEAB" w14:textId="77777777" w:rsidR="003227D2" w:rsidRPr="00F72560" w:rsidRDefault="003227D2" w:rsidP="00F93B06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725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63" w:type="dxa"/>
          </w:tcPr>
          <w:p w14:paraId="4F3BCADF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43E2A20E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686FD324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504070A" w14:textId="77777777" w:rsidR="003227D2" w:rsidRPr="00F72560" w:rsidRDefault="003227D2" w:rsidP="00F93B0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68EC0E2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D8A650F" w14:textId="77777777" w:rsidR="003227D2" w:rsidRPr="00F72560" w:rsidRDefault="003227D2" w:rsidP="00F93B0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153CAD0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169869A7" w14:textId="77777777" w:rsidR="003227D2" w:rsidRPr="00F72560" w:rsidRDefault="003227D2" w:rsidP="00F93B0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7019E835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27D2" w:rsidRPr="00F72560" w14:paraId="4456681E" w14:textId="77777777" w:rsidTr="00F93B06">
        <w:tc>
          <w:tcPr>
            <w:tcW w:w="3510" w:type="dxa"/>
            <w:shd w:val="clear" w:color="auto" w:fill="auto"/>
          </w:tcPr>
          <w:p w14:paraId="48C61EC5" w14:textId="77777777" w:rsidR="003227D2" w:rsidRPr="00F72560" w:rsidRDefault="003227D2" w:rsidP="00F93B0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72560">
              <w:rPr>
                <w:rFonts w:ascii="Angsana New" w:hAnsi="Angsana New"/>
                <w:sz w:val="30"/>
                <w:szCs w:val="30"/>
                <w:cs/>
              </w:rPr>
              <w:t>เงินลงทุนชั่วคราวในหลักทรัพย์เพื่อค้า</w:t>
            </w:r>
          </w:p>
        </w:tc>
        <w:tc>
          <w:tcPr>
            <w:tcW w:w="1263" w:type="dxa"/>
          </w:tcPr>
          <w:p w14:paraId="739747BA" w14:textId="16DCE695" w:rsidR="003227D2" w:rsidRPr="00F72560" w:rsidRDefault="00C273B6" w:rsidP="00F93B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73B6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78" w:type="dxa"/>
          </w:tcPr>
          <w:p w14:paraId="0DA79473" w14:textId="77777777" w:rsidR="003227D2" w:rsidRPr="00F72560" w:rsidRDefault="003227D2" w:rsidP="00F93B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70F6A637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center" w:pos="55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7256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1536CCA" w14:textId="77777777" w:rsidR="003227D2" w:rsidRPr="00F72560" w:rsidRDefault="003227D2" w:rsidP="00F93B06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8814EEF" w14:textId="504B1445" w:rsidR="003227D2" w:rsidRPr="00F72560" w:rsidRDefault="00C273B6" w:rsidP="00F93B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273B6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53BE0096" w14:textId="77777777" w:rsidR="003227D2" w:rsidRPr="00F72560" w:rsidRDefault="003227D2" w:rsidP="00F93B0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B296B8F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center" w:pos="55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7256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3F102A76" w14:textId="77777777" w:rsidR="003227D2" w:rsidRPr="00F72560" w:rsidRDefault="003227D2" w:rsidP="00F93B0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6A39BEB7" w14:textId="4A2076A8" w:rsidR="003227D2" w:rsidRPr="00F72560" w:rsidRDefault="00C273B6" w:rsidP="00F93B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273B6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</w:p>
        </w:tc>
      </w:tr>
      <w:tr w:rsidR="003227D2" w:rsidRPr="00F72560" w14:paraId="34F949C8" w14:textId="77777777" w:rsidTr="00F93B06">
        <w:tc>
          <w:tcPr>
            <w:tcW w:w="3510" w:type="dxa"/>
            <w:shd w:val="clear" w:color="auto" w:fill="auto"/>
          </w:tcPr>
          <w:p w14:paraId="41E5277B" w14:textId="77777777" w:rsidR="003227D2" w:rsidRPr="00F72560" w:rsidRDefault="003227D2" w:rsidP="00F93B06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725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63" w:type="dxa"/>
          </w:tcPr>
          <w:p w14:paraId="0F2878B2" w14:textId="77777777" w:rsidR="003227D2" w:rsidRPr="00F72560" w:rsidRDefault="003227D2" w:rsidP="00F93B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1EAB046E" w14:textId="77777777" w:rsidR="003227D2" w:rsidRPr="00F72560" w:rsidRDefault="003227D2" w:rsidP="00F93B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21D5B98B" w14:textId="77777777" w:rsidR="003227D2" w:rsidRPr="00F72560" w:rsidRDefault="003227D2" w:rsidP="00F93B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F3BCB36" w14:textId="77777777" w:rsidR="003227D2" w:rsidRPr="00F72560" w:rsidRDefault="003227D2" w:rsidP="00F93B06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3EF958E" w14:textId="77777777" w:rsidR="003227D2" w:rsidRPr="00F72560" w:rsidRDefault="003227D2" w:rsidP="00F93B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949589B" w14:textId="77777777" w:rsidR="003227D2" w:rsidRPr="00F72560" w:rsidRDefault="003227D2" w:rsidP="00F93B0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DD8FAFC" w14:textId="77777777" w:rsidR="003227D2" w:rsidRPr="00F72560" w:rsidRDefault="003227D2" w:rsidP="00F93B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08219D19" w14:textId="77777777" w:rsidR="003227D2" w:rsidRPr="00F72560" w:rsidRDefault="003227D2" w:rsidP="00F93B0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0C946BD4" w14:textId="77777777" w:rsidR="003227D2" w:rsidRPr="00F72560" w:rsidRDefault="003227D2" w:rsidP="00F93B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27D2" w:rsidRPr="00F72560" w14:paraId="741A2850" w14:textId="77777777" w:rsidTr="00F93B06">
        <w:tc>
          <w:tcPr>
            <w:tcW w:w="3510" w:type="dxa"/>
            <w:shd w:val="clear" w:color="auto" w:fill="auto"/>
          </w:tcPr>
          <w:p w14:paraId="5A90461C" w14:textId="77777777" w:rsidR="003227D2" w:rsidRPr="00F72560" w:rsidRDefault="003227D2" w:rsidP="00F93B0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72560">
              <w:rPr>
                <w:rFonts w:ascii="Angsana New" w:hAnsi="Angsana New"/>
                <w:sz w:val="30"/>
                <w:szCs w:val="30"/>
                <w:cs/>
              </w:rPr>
              <w:t>เงินลงทุนระยะยาวในหลักทรัพย์เผื่อขาย</w:t>
            </w:r>
          </w:p>
        </w:tc>
        <w:tc>
          <w:tcPr>
            <w:tcW w:w="1263" w:type="dxa"/>
          </w:tcPr>
          <w:p w14:paraId="6BDE92CF" w14:textId="4C792109" w:rsidR="003227D2" w:rsidRPr="00F72560" w:rsidRDefault="00C273B6" w:rsidP="00F93B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73B6">
              <w:rPr>
                <w:rFonts w:ascii="Angsana New" w:hAnsi="Angsana New" w:hint="cs"/>
                <w:sz w:val="30"/>
                <w:szCs w:val="30"/>
                <w:lang w:val="en-US" w:bidi="th-TH"/>
              </w:rPr>
              <w:t>71</w:t>
            </w:r>
          </w:p>
        </w:tc>
        <w:tc>
          <w:tcPr>
            <w:tcW w:w="178" w:type="dxa"/>
          </w:tcPr>
          <w:p w14:paraId="54B30BF4" w14:textId="77777777" w:rsidR="003227D2" w:rsidRPr="00F72560" w:rsidRDefault="003227D2" w:rsidP="00F93B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73DE7A1C" w14:textId="241ADEA3" w:rsidR="003227D2" w:rsidRPr="00F72560" w:rsidRDefault="00C273B6" w:rsidP="00F93B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73B6">
              <w:rPr>
                <w:rFonts w:ascii="Angsana New" w:hAnsi="Angsana New" w:hint="cs"/>
                <w:sz w:val="30"/>
                <w:szCs w:val="30"/>
                <w:lang w:val="en-US" w:bidi="th-TH"/>
              </w:rPr>
              <w:t>71</w:t>
            </w:r>
          </w:p>
        </w:tc>
        <w:tc>
          <w:tcPr>
            <w:tcW w:w="180" w:type="dxa"/>
            <w:shd w:val="clear" w:color="auto" w:fill="auto"/>
          </w:tcPr>
          <w:p w14:paraId="38FF88A5" w14:textId="77777777" w:rsidR="003227D2" w:rsidRPr="00F72560" w:rsidRDefault="003227D2" w:rsidP="00F93B06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E2A012D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center" w:pos="55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7256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C7BF004" w14:textId="77777777" w:rsidR="003227D2" w:rsidRPr="00F72560" w:rsidRDefault="003227D2" w:rsidP="00F93B0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9B3AD08" w14:textId="77777777" w:rsidR="003227D2" w:rsidRPr="00F72560" w:rsidRDefault="003227D2" w:rsidP="00F93B06">
            <w:pPr>
              <w:pStyle w:val="acctfourfigures"/>
              <w:tabs>
                <w:tab w:val="clear" w:pos="765"/>
                <w:tab w:val="center" w:pos="55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7256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D01F52F" w14:textId="77777777" w:rsidR="003227D2" w:rsidRPr="00F72560" w:rsidRDefault="003227D2" w:rsidP="00F93B0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3F27C76B" w14:textId="4D846D66" w:rsidR="003227D2" w:rsidRPr="00F72560" w:rsidRDefault="00C273B6" w:rsidP="00F93B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273B6">
              <w:rPr>
                <w:rFonts w:ascii="Angsana New" w:hAnsi="Angsana New" w:hint="cs"/>
                <w:sz w:val="30"/>
                <w:szCs w:val="30"/>
                <w:lang w:val="en-US" w:bidi="th-TH"/>
              </w:rPr>
              <w:t>71</w:t>
            </w:r>
          </w:p>
        </w:tc>
      </w:tr>
    </w:tbl>
    <w:p w14:paraId="2A897A1A" w14:textId="77777777" w:rsidR="003227D2" w:rsidRPr="003227D2" w:rsidRDefault="003227D2" w:rsidP="003227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4"/>
          <w:szCs w:val="24"/>
          <w:highlight w:val="cyan"/>
        </w:rPr>
      </w:pPr>
    </w:p>
    <w:p w14:paraId="771E06CB" w14:textId="77777777" w:rsidR="00882010" w:rsidRPr="00423541" w:rsidRDefault="00882010" w:rsidP="00882010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423541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  <w:r w:rsidRPr="0042354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</w:p>
    <w:p w14:paraId="55F7814C" w14:textId="77777777" w:rsidR="00882010" w:rsidRPr="007B7078" w:rsidRDefault="00882010" w:rsidP="008820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20"/>
          <w:szCs w:val="20"/>
          <w:highlight w:val="cyan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236"/>
        <w:gridCol w:w="6064"/>
      </w:tblGrid>
      <w:tr w:rsidR="00882010" w:rsidRPr="00F72560" w14:paraId="702D9B16" w14:textId="77777777" w:rsidTr="007B7078">
        <w:trPr>
          <w:tblHeader/>
        </w:trPr>
        <w:tc>
          <w:tcPr>
            <w:tcW w:w="3150" w:type="dxa"/>
          </w:tcPr>
          <w:p w14:paraId="13281BA6" w14:textId="77777777" w:rsidR="00882010" w:rsidRPr="00F72560" w:rsidRDefault="00882010" w:rsidP="00B1779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7256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04B97D62" w14:textId="77777777" w:rsidR="00882010" w:rsidRPr="00F72560" w:rsidRDefault="00882010" w:rsidP="00B1779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</w:tcPr>
          <w:p w14:paraId="5B0BD66B" w14:textId="77777777" w:rsidR="00882010" w:rsidRPr="00F72560" w:rsidRDefault="00882010" w:rsidP="00B1779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7256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7B7078" w:rsidRPr="00F72560" w14:paraId="10250E81" w14:textId="77777777" w:rsidTr="007B7078">
        <w:tc>
          <w:tcPr>
            <w:tcW w:w="3150" w:type="dxa"/>
          </w:tcPr>
          <w:p w14:paraId="6FB77CE1" w14:textId="77777777" w:rsidR="00507C1D" w:rsidRPr="00F72560" w:rsidRDefault="007B7078" w:rsidP="007B7078">
            <w:pPr>
              <w:pStyle w:val="block"/>
              <w:spacing w:after="0" w:line="240" w:lineRule="auto"/>
              <w:ind w:left="0" w:right="-10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7256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ตราสารทุนที่ไม่ได้อยู่ในความต้องการ</w:t>
            </w:r>
          </w:p>
          <w:p w14:paraId="20A3A17E" w14:textId="726BACB4" w:rsidR="007B7078" w:rsidRPr="00F72560" w:rsidRDefault="00507C1D" w:rsidP="007B7078">
            <w:pPr>
              <w:pStyle w:val="block"/>
              <w:spacing w:after="0" w:line="240" w:lineRule="auto"/>
              <w:ind w:left="0" w:right="-108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7256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</w:t>
            </w:r>
            <w:r w:rsidR="007B7078" w:rsidRPr="00F7256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ของตลาด</w:t>
            </w:r>
          </w:p>
        </w:tc>
        <w:tc>
          <w:tcPr>
            <w:tcW w:w="236" w:type="dxa"/>
          </w:tcPr>
          <w:p w14:paraId="4077140C" w14:textId="77777777" w:rsidR="007B7078" w:rsidRPr="00F72560" w:rsidRDefault="007B7078" w:rsidP="007B7078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</w:tcPr>
          <w:p w14:paraId="3348EFD2" w14:textId="77777777" w:rsidR="007B7078" w:rsidRPr="00F72560" w:rsidRDefault="007B7078" w:rsidP="007B7078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72560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F7256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  <w:tr w:rsidR="00D25C6C" w:rsidRPr="00F72560" w14:paraId="3B7CB413" w14:textId="77777777" w:rsidTr="007B7078">
        <w:tc>
          <w:tcPr>
            <w:tcW w:w="3150" w:type="dxa"/>
          </w:tcPr>
          <w:p w14:paraId="78AA1BB7" w14:textId="77777777" w:rsidR="00D25C6C" w:rsidRPr="00F72560" w:rsidRDefault="00D25C6C" w:rsidP="00D25C6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72560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30F625CE" w14:textId="77777777" w:rsidR="00D25C6C" w:rsidRPr="00F72560" w:rsidRDefault="00D25C6C" w:rsidP="00D25C6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</w:tcPr>
          <w:p w14:paraId="6E152015" w14:textId="77777777" w:rsidR="00D25C6C" w:rsidRPr="00F72560" w:rsidRDefault="00D25C6C" w:rsidP="00D25C6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7256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F72560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D25C6C" w:rsidRPr="00F72560" w14:paraId="659BC28B" w14:textId="77777777" w:rsidTr="007B7078">
        <w:tc>
          <w:tcPr>
            <w:tcW w:w="3150" w:type="dxa"/>
          </w:tcPr>
          <w:p w14:paraId="3A150CDA" w14:textId="77777777" w:rsidR="00D25C6C" w:rsidRPr="00F72560" w:rsidRDefault="00D25C6C" w:rsidP="00D25C6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72560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เงินลงทุนในหน่วยลงทุนในความต้องการของตลาดที่วัดมูลค่าด้วย</w:t>
            </w:r>
            <w:r w:rsidRPr="00F7256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549AD9C4" w14:textId="77777777" w:rsidR="00D25C6C" w:rsidRPr="00F72560" w:rsidRDefault="00D25C6C" w:rsidP="00D25C6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</w:tcPr>
          <w:p w14:paraId="53A1147C" w14:textId="77777777" w:rsidR="00D25C6C" w:rsidRPr="00F72560" w:rsidRDefault="00D25C6C" w:rsidP="00D25C6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72560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F7256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</w:tbl>
    <w:p w14:paraId="7DFF0B40" w14:textId="77777777" w:rsidR="007B7078" w:rsidRDefault="007B70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highlight w:val="cyan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highlight w:val="cyan"/>
          <w:cs/>
        </w:rPr>
        <w:br w:type="page"/>
      </w:r>
    </w:p>
    <w:p w14:paraId="3134A7C9" w14:textId="77777777" w:rsidR="00882010" w:rsidRPr="00AC5CE6" w:rsidRDefault="00882010" w:rsidP="008820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C5CE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ผลขาดทุนจากการด้อยค่า</w:t>
      </w:r>
    </w:p>
    <w:p w14:paraId="4C158D61" w14:textId="77777777" w:rsidR="00882010" w:rsidRPr="00C574AA" w:rsidRDefault="00882010" w:rsidP="00882010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71DDA764" w14:textId="546A6000" w:rsidR="00882010" w:rsidRPr="00AC5CE6" w:rsidRDefault="00882010" w:rsidP="0088201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C5CE6">
        <w:rPr>
          <w:rFonts w:asciiTheme="majorBidi" w:hAnsiTheme="majorBidi" w:cstheme="majorBidi" w:hint="cs"/>
          <w:sz w:val="30"/>
          <w:szCs w:val="30"/>
          <w:cs/>
        </w:rPr>
        <w:t xml:space="preserve">การด้อยค่าของเงินสดและรายการเทียบเท่าเงินสดประมาณการโดยพิจารณาผลขาดทุนด้านเครดิตที่คาดว่าจะเกิดขึ้นใน </w:t>
      </w:r>
      <w:r w:rsidR="00C273B6" w:rsidRPr="00C273B6">
        <w:rPr>
          <w:rFonts w:asciiTheme="majorBidi" w:hAnsiTheme="majorBidi" w:cstheme="majorBidi"/>
          <w:sz w:val="30"/>
          <w:szCs w:val="30"/>
        </w:rPr>
        <w:t>12</w:t>
      </w:r>
      <w:r w:rsidRPr="00AC5CE6">
        <w:rPr>
          <w:rFonts w:asciiTheme="majorBidi" w:hAnsiTheme="majorBidi" w:cstheme="majorBidi" w:hint="cs"/>
          <w:sz w:val="30"/>
          <w:szCs w:val="30"/>
          <w:cs/>
        </w:rPr>
        <w:t xml:space="preserve"> เดือนข้างหน้า ทั้งนี้ </w:t>
      </w:r>
      <w:r w:rsidRPr="00AC5CE6">
        <w:rPr>
          <w:rFonts w:asciiTheme="majorBidi" w:hAnsiTheme="majorBidi" w:cstheme="majorBidi"/>
          <w:sz w:val="30"/>
          <w:szCs w:val="30"/>
          <w:cs/>
        </w:rPr>
        <w:t>กลุ่มบริษัท/บริษัท</w:t>
      </w:r>
      <w:r w:rsidRPr="00AC5CE6">
        <w:rPr>
          <w:rFonts w:asciiTheme="majorBidi" w:hAnsiTheme="majorBidi" w:cstheme="majorBidi" w:hint="cs"/>
          <w:sz w:val="30"/>
          <w:szCs w:val="30"/>
          <w:cs/>
        </w:rPr>
        <w:t>พิจารณาว่าเงินสดและรายการเทียบเท่าเงินสดมีความเสี่ยงด้านเครดิตต่ำโดยอ้างอิงจากการจัดอันดับความน่าเชื่อถือด้านเครดิตของคู่สัญญาโดยบุคคลภายนอก</w:t>
      </w:r>
    </w:p>
    <w:p w14:paraId="5F6B8968" w14:textId="77777777" w:rsidR="00882010" w:rsidRPr="00C574AA" w:rsidRDefault="00882010" w:rsidP="0088201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3B835225" w14:textId="77777777" w:rsidR="00882010" w:rsidRPr="00AC5CE6" w:rsidRDefault="00882010" w:rsidP="0088201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C5CE6">
        <w:rPr>
          <w:rFonts w:asciiTheme="majorBidi" w:hAnsiTheme="majorBidi" w:cstheme="majorBidi" w:hint="cs"/>
          <w:sz w:val="30"/>
          <w:szCs w:val="30"/>
          <w:cs/>
        </w:rPr>
        <w:t>ค่าเผื่อผลขาดทุนจากการด้อยค่าของลูกหนี้การค้าและ</w:t>
      </w:r>
      <w:r w:rsidRPr="00AC5CE6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</w:t>
      </w:r>
      <w:r w:rsidRPr="00AC5CE6">
        <w:rPr>
          <w:rFonts w:asciiTheme="majorBidi" w:hAnsiTheme="majorBidi" w:cstheme="majorBidi" w:hint="cs"/>
          <w:sz w:val="30"/>
          <w:szCs w:val="30"/>
          <w:cs/>
        </w:rPr>
        <w:t>ประมาณการโดยพิจารณาผลขาดทุนด้านเครดิตที่คาดว่าจะเกิดขึ้นตลอดอายุ</w:t>
      </w:r>
      <w:r w:rsidRPr="00AC5CE6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AC5CE6">
        <w:rPr>
          <w:rFonts w:asciiTheme="majorBidi" w:hAnsiTheme="majorBidi" w:cstheme="majorBidi" w:hint="cs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AC5CE6" w:rsidDel="005B6E1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C5CE6">
        <w:rPr>
          <w:rFonts w:asciiTheme="majorBidi" w:hAnsiTheme="majorBidi" w:cstheme="majorBidi" w:hint="cs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37F3167B" w14:textId="3C1F5768" w:rsidR="00882010" w:rsidRDefault="00882010" w:rsidP="008820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color w:val="FF0000"/>
          <w:sz w:val="20"/>
          <w:highlight w:val="cyan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57"/>
        <w:gridCol w:w="993"/>
        <w:gridCol w:w="229"/>
        <w:gridCol w:w="967"/>
        <w:gridCol w:w="240"/>
        <w:gridCol w:w="1045"/>
        <w:gridCol w:w="229"/>
        <w:gridCol w:w="923"/>
        <w:gridCol w:w="232"/>
        <w:gridCol w:w="986"/>
        <w:gridCol w:w="228"/>
        <w:gridCol w:w="8"/>
        <w:gridCol w:w="1213"/>
      </w:tblGrid>
      <w:tr w:rsidR="000C0908" w:rsidRPr="007B7078" w14:paraId="1369D07B" w14:textId="77777777" w:rsidTr="000C0908">
        <w:trPr>
          <w:trHeight w:val="20"/>
          <w:tblHeader/>
        </w:trPr>
        <w:tc>
          <w:tcPr>
            <w:tcW w:w="2157" w:type="dxa"/>
            <w:shd w:val="clear" w:color="auto" w:fill="auto"/>
            <w:vAlign w:val="bottom"/>
          </w:tcPr>
          <w:p w14:paraId="7EA03D85" w14:textId="77777777" w:rsidR="000C0908" w:rsidRPr="007B7078" w:rsidRDefault="000C0908" w:rsidP="003A5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93" w:type="dxa"/>
            <w:gridSpan w:val="12"/>
            <w:vAlign w:val="bottom"/>
          </w:tcPr>
          <w:p w14:paraId="64650B27" w14:textId="77777777" w:rsidR="000C0908" w:rsidRPr="007B7078" w:rsidRDefault="000C0908" w:rsidP="003A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C0908" w:rsidRPr="007B7078" w14:paraId="41DAE719" w14:textId="77777777" w:rsidTr="000C0908">
        <w:trPr>
          <w:trHeight w:val="20"/>
          <w:tblHeader/>
        </w:trPr>
        <w:tc>
          <w:tcPr>
            <w:tcW w:w="2157" w:type="dxa"/>
            <w:shd w:val="clear" w:color="auto" w:fill="auto"/>
            <w:vAlign w:val="bottom"/>
          </w:tcPr>
          <w:p w14:paraId="60ED6957" w14:textId="6AAFE443" w:rsidR="000C0908" w:rsidRPr="007B7078" w:rsidRDefault="000C0908" w:rsidP="00B17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bookmarkStart w:id="6" w:name="OLE_LINK1"/>
            <w:bookmarkStart w:id="7" w:name="OLE_LINK2"/>
            <w:r w:rsidRPr="007B70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C273B6" w:rsidRPr="00C273B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7B70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C273B6" w:rsidRPr="00C273B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993" w:type="dxa"/>
            <w:vAlign w:val="bottom"/>
          </w:tcPr>
          <w:p w14:paraId="0EEF18A2" w14:textId="77777777" w:rsidR="000C0908" w:rsidRPr="007B7078" w:rsidRDefault="000C0908" w:rsidP="00B1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29" w:type="dxa"/>
            <w:vAlign w:val="bottom"/>
          </w:tcPr>
          <w:p w14:paraId="0590B328" w14:textId="77777777" w:rsidR="000C0908" w:rsidRPr="007B7078" w:rsidRDefault="000C0908" w:rsidP="00B1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3A7C03D9" w14:textId="7BEA248B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240" w:type="dxa"/>
          </w:tcPr>
          <w:p w14:paraId="42AC7200" w14:textId="77777777" w:rsidR="000C0908" w:rsidRPr="007B7078" w:rsidRDefault="000C0908" w:rsidP="00B1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45" w:type="dxa"/>
            <w:vAlign w:val="bottom"/>
          </w:tcPr>
          <w:p w14:paraId="1B35B0C4" w14:textId="5C3D65EC" w:rsidR="000C0908" w:rsidRPr="007B7078" w:rsidRDefault="000C0908" w:rsidP="00B1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ที่เกิดจากสัญญา</w:t>
            </w:r>
          </w:p>
        </w:tc>
        <w:tc>
          <w:tcPr>
            <w:tcW w:w="229" w:type="dxa"/>
            <w:vAlign w:val="bottom"/>
          </w:tcPr>
          <w:p w14:paraId="75CB219F" w14:textId="77777777" w:rsidR="000C0908" w:rsidRPr="007B7078" w:rsidRDefault="000C0908" w:rsidP="00B1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3" w:type="dxa"/>
            <w:vAlign w:val="bottom"/>
          </w:tcPr>
          <w:p w14:paraId="0CD5C97A" w14:textId="77777777" w:rsidR="000C0908" w:rsidRPr="007B7078" w:rsidRDefault="000C0908" w:rsidP="00B1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มูลค่ารวม</w:t>
            </w:r>
          </w:p>
          <w:p w14:paraId="009EF26A" w14:textId="77777777" w:rsidR="000C0908" w:rsidRPr="007B7078" w:rsidRDefault="000C0908" w:rsidP="00B1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32" w:type="dxa"/>
            <w:vAlign w:val="bottom"/>
          </w:tcPr>
          <w:p w14:paraId="6CC67C9C" w14:textId="77777777" w:rsidR="000C0908" w:rsidRPr="007B7078" w:rsidRDefault="000C0908" w:rsidP="00B1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  <w:vAlign w:val="bottom"/>
          </w:tcPr>
          <w:p w14:paraId="15A75E0B" w14:textId="77777777" w:rsidR="000C0908" w:rsidRPr="007B7078" w:rsidRDefault="000C0908" w:rsidP="00B1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อัตราขาดทุน</w:t>
            </w:r>
          </w:p>
          <w:p w14:paraId="50CF8444" w14:textId="77777777" w:rsidR="000C0908" w:rsidRPr="007B7078" w:rsidRDefault="000C0908" w:rsidP="00B1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>ถัวเฉลี่ย</w:t>
            </w:r>
          </w:p>
        </w:tc>
        <w:tc>
          <w:tcPr>
            <w:tcW w:w="228" w:type="dxa"/>
            <w:vAlign w:val="bottom"/>
          </w:tcPr>
          <w:p w14:paraId="44120E5A" w14:textId="77777777" w:rsidR="000C0908" w:rsidRPr="007B7078" w:rsidRDefault="000C0908" w:rsidP="00B1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gridSpan w:val="2"/>
            <w:vAlign w:val="bottom"/>
          </w:tcPr>
          <w:p w14:paraId="03BD70E2" w14:textId="77777777" w:rsidR="000C0908" w:rsidRPr="007B7078" w:rsidRDefault="000C0908" w:rsidP="00D0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</w:t>
            </w: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ผลขาดทุน</w:t>
            </w:r>
          </w:p>
          <w:p w14:paraId="15A04DF2" w14:textId="77777777" w:rsidR="000C0908" w:rsidRPr="007B7078" w:rsidRDefault="000C0908" w:rsidP="00D0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จากการด้อยค่า</w:t>
            </w:r>
          </w:p>
        </w:tc>
      </w:tr>
      <w:tr w:rsidR="000C0908" w:rsidRPr="007B7078" w14:paraId="533D2A2A" w14:textId="77777777" w:rsidTr="000C0908">
        <w:trPr>
          <w:trHeight w:val="164"/>
          <w:tblHeader/>
        </w:trPr>
        <w:tc>
          <w:tcPr>
            <w:tcW w:w="2157" w:type="dxa"/>
          </w:tcPr>
          <w:p w14:paraId="12327B91" w14:textId="77777777" w:rsidR="000C0908" w:rsidRPr="007B7078" w:rsidRDefault="000C0908" w:rsidP="003A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626" w:type="dxa"/>
            <w:gridSpan w:val="7"/>
          </w:tcPr>
          <w:p w14:paraId="35BB25EB" w14:textId="77777777" w:rsidR="000C0908" w:rsidRPr="007B7078" w:rsidRDefault="000C0908" w:rsidP="003A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707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232" w:type="dxa"/>
          </w:tcPr>
          <w:p w14:paraId="67AA83B5" w14:textId="77777777" w:rsidR="000C0908" w:rsidRPr="007B7078" w:rsidRDefault="000C0908" w:rsidP="003A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</w:tcPr>
          <w:p w14:paraId="138BA0B5" w14:textId="77777777" w:rsidR="000C0908" w:rsidRPr="007B7078" w:rsidRDefault="000C0908" w:rsidP="003A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707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36" w:type="dxa"/>
            <w:gridSpan w:val="2"/>
          </w:tcPr>
          <w:p w14:paraId="6EA0ED15" w14:textId="77777777" w:rsidR="000C0908" w:rsidRPr="007B7078" w:rsidRDefault="000C0908" w:rsidP="003A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</w:tcPr>
          <w:p w14:paraId="2EB43AB6" w14:textId="77777777" w:rsidR="000C0908" w:rsidRPr="007B7078" w:rsidRDefault="000C0908" w:rsidP="003A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707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0C0908" w:rsidRPr="007B7078" w14:paraId="46953FF4" w14:textId="77777777" w:rsidTr="000C0908">
        <w:trPr>
          <w:trHeight w:val="20"/>
        </w:trPr>
        <w:tc>
          <w:tcPr>
            <w:tcW w:w="2157" w:type="dxa"/>
          </w:tcPr>
          <w:p w14:paraId="75550462" w14:textId="77777777" w:rsidR="000C0908" w:rsidRPr="007B7078" w:rsidRDefault="000C0908" w:rsidP="00B1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993" w:type="dxa"/>
          </w:tcPr>
          <w:p w14:paraId="59960A8D" w14:textId="430D1412" w:rsidR="000C0908" w:rsidRPr="007B7078" w:rsidRDefault="00C273B6" w:rsidP="00D0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73B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C09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73B6">
              <w:rPr>
                <w:rFonts w:asciiTheme="majorBidi" w:hAnsiTheme="majorBidi" w:cstheme="majorBidi"/>
                <w:sz w:val="28"/>
                <w:szCs w:val="28"/>
              </w:rPr>
              <w:t>885</w:t>
            </w:r>
          </w:p>
        </w:tc>
        <w:tc>
          <w:tcPr>
            <w:tcW w:w="229" w:type="dxa"/>
          </w:tcPr>
          <w:p w14:paraId="6C1FB33D" w14:textId="77777777" w:rsidR="000C0908" w:rsidRPr="007B7078" w:rsidRDefault="000C0908" w:rsidP="00B1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67" w:type="dxa"/>
          </w:tcPr>
          <w:p w14:paraId="0DF6A848" w14:textId="1A2D652B" w:rsidR="000C0908" w:rsidRPr="00081555" w:rsidRDefault="00C273B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73B6">
              <w:rPr>
                <w:rFonts w:asciiTheme="majorBidi" w:hAnsiTheme="majorBidi" w:cstheme="majorBidi" w:hint="cs"/>
                <w:sz w:val="28"/>
                <w:szCs w:val="28"/>
              </w:rPr>
              <w:t>212</w:t>
            </w:r>
          </w:p>
        </w:tc>
        <w:tc>
          <w:tcPr>
            <w:tcW w:w="240" w:type="dxa"/>
          </w:tcPr>
          <w:p w14:paraId="4AA28E06" w14:textId="77777777" w:rsidR="000C0908" w:rsidRPr="00081555" w:rsidRDefault="000C0908" w:rsidP="00B1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5" w:type="dxa"/>
          </w:tcPr>
          <w:p w14:paraId="172C1A35" w14:textId="5CB34D8B" w:rsidR="000C0908" w:rsidRPr="007B7078" w:rsidRDefault="00C273B6" w:rsidP="00B1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273B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C09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73B6">
              <w:rPr>
                <w:rFonts w:asciiTheme="majorBidi" w:hAnsiTheme="majorBidi" w:cstheme="majorBidi"/>
                <w:sz w:val="28"/>
                <w:szCs w:val="28"/>
              </w:rPr>
              <w:t>691</w:t>
            </w:r>
          </w:p>
        </w:tc>
        <w:tc>
          <w:tcPr>
            <w:tcW w:w="229" w:type="dxa"/>
          </w:tcPr>
          <w:p w14:paraId="11F61E3A" w14:textId="77777777" w:rsidR="000C0908" w:rsidRPr="007B7078" w:rsidRDefault="000C0908" w:rsidP="00B1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3" w:type="dxa"/>
          </w:tcPr>
          <w:p w14:paraId="29F248AD" w14:textId="1E1FFAF0" w:rsidR="000C0908" w:rsidRPr="007B7078" w:rsidRDefault="00C273B6" w:rsidP="00B1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273B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0C09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73B6">
              <w:rPr>
                <w:rFonts w:asciiTheme="majorBidi" w:hAnsiTheme="majorBidi" w:cstheme="majorBidi" w:hint="cs"/>
                <w:sz w:val="28"/>
                <w:szCs w:val="28"/>
              </w:rPr>
              <w:t>788</w:t>
            </w:r>
          </w:p>
        </w:tc>
        <w:tc>
          <w:tcPr>
            <w:tcW w:w="232" w:type="dxa"/>
          </w:tcPr>
          <w:p w14:paraId="4EDAD1C4" w14:textId="77777777" w:rsidR="000C0908" w:rsidRPr="007B7078" w:rsidRDefault="000C0908" w:rsidP="00B1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86" w:type="dxa"/>
          </w:tcPr>
          <w:p w14:paraId="3BAE1988" w14:textId="16930CE4" w:rsidR="000C0908" w:rsidRPr="007B7078" w:rsidRDefault="00C273B6" w:rsidP="00B1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273B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0C090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273B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C273B6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</w:p>
        </w:tc>
        <w:tc>
          <w:tcPr>
            <w:tcW w:w="228" w:type="dxa"/>
          </w:tcPr>
          <w:p w14:paraId="21163B44" w14:textId="77777777" w:rsidR="000C0908" w:rsidRPr="007B7078" w:rsidRDefault="000C0908" w:rsidP="00B1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21" w:type="dxa"/>
            <w:gridSpan w:val="2"/>
          </w:tcPr>
          <w:p w14:paraId="6CEC76C4" w14:textId="0E013A78" w:rsidR="000C0908" w:rsidRPr="007B7078" w:rsidRDefault="00C273B6" w:rsidP="00B1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273B6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</w:tr>
      <w:tr w:rsidR="000C0908" w:rsidRPr="007B7078" w14:paraId="5CC53E19" w14:textId="77777777" w:rsidTr="000C0908">
        <w:trPr>
          <w:trHeight w:val="20"/>
        </w:trPr>
        <w:tc>
          <w:tcPr>
            <w:tcW w:w="2157" w:type="dxa"/>
          </w:tcPr>
          <w:p w14:paraId="66C34C21" w14:textId="77777777" w:rsidR="000C0908" w:rsidRPr="007B7078" w:rsidRDefault="000C0908" w:rsidP="00B1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993" w:type="dxa"/>
          </w:tcPr>
          <w:p w14:paraId="6D4C7BAE" w14:textId="77777777" w:rsidR="000C0908" w:rsidRPr="007B7078" w:rsidRDefault="000C0908" w:rsidP="00B1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9" w:type="dxa"/>
          </w:tcPr>
          <w:p w14:paraId="2A31BF6B" w14:textId="77777777" w:rsidR="000C0908" w:rsidRPr="007B7078" w:rsidRDefault="000C0908" w:rsidP="00B1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67" w:type="dxa"/>
          </w:tcPr>
          <w:p w14:paraId="08C466D4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71A97E79" w14:textId="77777777" w:rsidR="000C0908" w:rsidRPr="007B7078" w:rsidRDefault="000C0908" w:rsidP="00B1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5" w:type="dxa"/>
          </w:tcPr>
          <w:p w14:paraId="5189336D" w14:textId="592F5B0A" w:rsidR="000C0908" w:rsidRPr="007B7078" w:rsidRDefault="000C0908" w:rsidP="00B1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9" w:type="dxa"/>
          </w:tcPr>
          <w:p w14:paraId="1786C859" w14:textId="77777777" w:rsidR="000C0908" w:rsidRPr="007B7078" w:rsidRDefault="000C0908" w:rsidP="00B1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3" w:type="dxa"/>
          </w:tcPr>
          <w:p w14:paraId="28C0B974" w14:textId="77777777" w:rsidR="000C0908" w:rsidRPr="007B7078" w:rsidRDefault="000C0908" w:rsidP="00B1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2" w:type="dxa"/>
          </w:tcPr>
          <w:p w14:paraId="049756AF" w14:textId="77777777" w:rsidR="000C0908" w:rsidRPr="007B7078" w:rsidRDefault="000C0908" w:rsidP="00B1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86" w:type="dxa"/>
          </w:tcPr>
          <w:p w14:paraId="3CE52C40" w14:textId="77777777" w:rsidR="000C0908" w:rsidRPr="007B7078" w:rsidRDefault="000C0908" w:rsidP="00B1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" w:type="dxa"/>
          </w:tcPr>
          <w:p w14:paraId="3EDF6153" w14:textId="77777777" w:rsidR="000C0908" w:rsidRPr="007B7078" w:rsidRDefault="000C0908" w:rsidP="00B1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21" w:type="dxa"/>
            <w:gridSpan w:val="2"/>
          </w:tcPr>
          <w:p w14:paraId="1AA59156" w14:textId="77777777" w:rsidR="000C0908" w:rsidRPr="007B7078" w:rsidRDefault="000C0908" w:rsidP="00B1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C0908" w:rsidRPr="007B7078" w14:paraId="68CF3226" w14:textId="77777777" w:rsidTr="000C0908">
        <w:trPr>
          <w:trHeight w:val="20"/>
        </w:trPr>
        <w:tc>
          <w:tcPr>
            <w:tcW w:w="2157" w:type="dxa"/>
          </w:tcPr>
          <w:p w14:paraId="15EC2538" w14:textId="0704BE56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7B707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น้อยกว่า </w:t>
            </w:r>
            <w:r w:rsidR="00C273B6" w:rsidRPr="00C273B6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Pr="007B707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993" w:type="dxa"/>
          </w:tcPr>
          <w:p w14:paraId="1F5C8A8C" w14:textId="1A1E204F" w:rsidR="000C0908" w:rsidRPr="007B7078" w:rsidRDefault="00C273B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73B6">
              <w:rPr>
                <w:rFonts w:asciiTheme="majorBidi" w:hAnsiTheme="majorBidi" w:cstheme="majorBidi"/>
                <w:sz w:val="28"/>
                <w:szCs w:val="28"/>
              </w:rPr>
              <w:t>878</w:t>
            </w:r>
          </w:p>
        </w:tc>
        <w:tc>
          <w:tcPr>
            <w:tcW w:w="229" w:type="dxa"/>
          </w:tcPr>
          <w:p w14:paraId="3C3BCEFD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67" w:type="dxa"/>
          </w:tcPr>
          <w:p w14:paraId="72CDE993" w14:textId="60FB874B" w:rsidR="000C090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6086A63C" w14:textId="77777777" w:rsidR="000C090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5" w:type="dxa"/>
          </w:tcPr>
          <w:p w14:paraId="5D80873E" w14:textId="0E65CF49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9" w:type="dxa"/>
          </w:tcPr>
          <w:p w14:paraId="26D12C5E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3" w:type="dxa"/>
          </w:tcPr>
          <w:p w14:paraId="419FD9A1" w14:textId="7989FE91" w:rsidR="000C0908" w:rsidRPr="007B7078" w:rsidRDefault="00C273B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273B6">
              <w:rPr>
                <w:rFonts w:asciiTheme="majorBidi" w:hAnsiTheme="majorBidi" w:cstheme="majorBidi"/>
                <w:sz w:val="28"/>
                <w:szCs w:val="28"/>
              </w:rPr>
              <w:t>878</w:t>
            </w:r>
          </w:p>
        </w:tc>
        <w:tc>
          <w:tcPr>
            <w:tcW w:w="232" w:type="dxa"/>
          </w:tcPr>
          <w:p w14:paraId="2C6CDA45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86" w:type="dxa"/>
          </w:tcPr>
          <w:p w14:paraId="66FE484E" w14:textId="2E5AC8E3" w:rsidR="000C0908" w:rsidRPr="007B7078" w:rsidRDefault="00C273B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273B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0C090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273B6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228" w:type="dxa"/>
          </w:tcPr>
          <w:p w14:paraId="4428BDDD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21" w:type="dxa"/>
            <w:gridSpan w:val="2"/>
          </w:tcPr>
          <w:p w14:paraId="6A08A5D8" w14:textId="6C3CC275" w:rsidR="000C0908" w:rsidRPr="007B7078" w:rsidRDefault="00C273B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273B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0C0908" w:rsidRPr="007B7078" w14:paraId="2FBEC90D" w14:textId="77777777" w:rsidTr="000C0908">
        <w:trPr>
          <w:trHeight w:val="20"/>
        </w:trPr>
        <w:tc>
          <w:tcPr>
            <w:tcW w:w="2157" w:type="dxa"/>
          </w:tcPr>
          <w:p w14:paraId="6FC3BE1C" w14:textId="4ED94973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C273B6" w:rsidRPr="00C273B6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Pr="007B707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- </w:t>
            </w:r>
            <w:r w:rsidR="00C273B6" w:rsidRPr="00C273B6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  <w:r w:rsidRPr="007B707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993" w:type="dxa"/>
          </w:tcPr>
          <w:p w14:paraId="43611E00" w14:textId="119D1418" w:rsidR="000C0908" w:rsidRPr="007B7078" w:rsidRDefault="00C273B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73B6">
              <w:rPr>
                <w:rFonts w:asciiTheme="majorBidi" w:hAnsiTheme="majorBidi" w:cstheme="majorBidi"/>
                <w:sz w:val="28"/>
                <w:szCs w:val="28"/>
              </w:rPr>
              <w:t>114</w:t>
            </w:r>
          </w:p>
        </w:tc>
        <w:tc>
          <w:tcPr>
            <w:tcW w:w="229" w:type="dxa"/>
          </w:tcPr>
          <w:p w14:paraId="7FC8BA24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67" w:type="dxa"/>
          </w:tcPr>
          <w:p w14:paraId="3E4A189C" w14:textId="2C82210A" w:rsidR="000C090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3B9EE52D" w14:textId="77777777" w:rsidR="000C090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5" w:type="dxa"/>
          </w:tcPr>
          <w:p w14:paraId="5299F69B" w14:textId="28A43320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9" w:type="dxa"/>
          </w:tcPr>
          <w:p w14:paraId="77967824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3" w:type="dxa"/>
          </w:tcPr>
          <w:p w14:paraId="628BE321" w14:textId="1474936C" w:rsidR="000C0908" w:rsidRPr="007B7078" w:rsidRDefault="00C273B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273B6">
              <w:rPr>
                <w:rFonts w:asciiTheme="majorBidi" w:hAnsiTheme="majorBidi" w:cstheme="majorBidi"/>
                <w:sz w:val="28"/>
                <w:szCs w:val="28"/>
              </w:rPr>
              <w:t>114</w:t>
            </w:r>
          </w:p>
        </w:tc>
        <w:tc>
          <w:tcPr>
            <w:tcW w:w="232" w:type="dxa"/>
          </w:tcPr>
          <w:p w14:paraId="2B95521D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86" w:type="dxa"/>
          </w:tcPr>
          <w:p w14:paraId="1A7BF64F" w14:textId="6F7FDB50" w:rsidR="000C0908" w:rsidRPr="007B7078" w:rsidRDefault="00C273B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273B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C090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273B6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228" w:type="dxa"/>
          </w:tcPr>
          <w:p w14:paraId="20A4EB06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21" w:type="dxa"/>
            <w:gridSpan w:val="2"/>
          </w:tcPr>
          <w:p w14:paraId="71D9131A" w14:textId="53BBAAB9" w:rsidR="000C0908" w:rsidRPr="007B7078" w:rsidRDefault="00C273B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273B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0C0908" w:rsidRPr="007B7078" w14:paraId="08E169CF" w14:textId="77777777" w:rsidTr="000C0908">
        <w:trPr>
          <w:trHeight w:val="20"/>
        </w:trPr>
        <w:tc>
          <w:tcPr>
            <w:tcW w:w="2157" w:type="dxa"/>
          </w:tcPr>
          <w:p w14:paraId="4533D442" w14:textId="3841DEF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C273B6" w:rsidRPr="00C273B6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  <w:r w:rsidRPr="007B707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- </w:t>
            </w:r>
            <w:r w:rsidR="00C273B6" w:rsidRPr="00C273B6">
              <w:rPr>
                <w:rFonts w:asciiTheme="majorBidi" w:hAnsiTheme="majorBidi" w:cstheme="majorBidi" w:hint="cs"/>
                <w:sz w:val="28"/>
                <w:szCs w:val="28"/>
              </w:rPr>
              <w:t>12</w:t>
            </w:r>
            <w:r w:rsidRPr="007B707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993" w:type="dxa"/>
          </w:tcPr>
          <w:p w14:paraId="7062CE53" w14:textId="79A62E3E" w:rsidR="000C0908" w:rsidRPr="007B7078" w:rsidRDefault="00C273B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73B6"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  <w:tc>
          <w:tcPr>
            <w:tcW w:w="229" w:type="dxa"/>
          </w:tcPr>
          <w:p w14:paraId="19924B01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67" w:type="dxa"/>
          </w:tcPr>
          <w:p w14:paraId="50730C31" w14:textId="173A397A" w:rsidR="000C090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68A78C10" w14:textId="77777777" w:rsidR="000C090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5" w:type="dxa"/>
          </w:tcPr>
          <w:p w14:paraId="1C541ACA" w14:textId="59CAB448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9" w:type="dxa"/>
          </w:tcPr>
          <w:p w14:paraId="61947E6A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3" w:type="dxa"/>
          </w:tcPr>
          <w:p w14:paraId="18C289D8" w14:textId="469F520A" w:rsidR="000C0908" w:rsidRPr="007B7078" w:rsidRDefault="00C273B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273B6"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  <w:tc>
          <w:tcPr>
            <w:tcW w:w="232" w:type="dxa"/>
          </w:tcPr>
          <w:p w14:paraId="7A2ED511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86" w:type="dxa"/>
          </w:tcPr>
          <w:p w14:paraId="71B0F6D1" w14:textId="51609889" w:rsidR="000C0908" w:rsidRPr="007B7078" w:rsidRDefault="00C273B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273B6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0C090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273B6"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  <w:tc>
          <w:tcPr>
            <w:tcW w:w="228" w:type="dxa"/>
          </w:tcPr>
          <w:p w14:paraId="2CF9A3B1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21" w:type="dxa"/>
            <w:gridSpan w:val="2"/>
          </w:tcPr>
          <w:p w14:paraId="00098935" w14:textId="2B9E1B93" w:rsidR="000C0908" w:rsidRPr="007B7078" w:rsidRDefault="00C273B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273B6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</w:tr>
      <w:tr w:rsidR="000C0908" w:rsidRPr="007B7078" w14:paraId="76EBAD4B" w14:textId="77777777" w:rsidTr="000C0908">
        <w:trPr>
          <w:trHeight w:val="20"/>
        </w:trPr>
        <w:tc>
          <w:tcPr>
            <w:tcW w:w="2157" w:type="dxa"/>
          </w:tcPr>
          <w:p w14:paraId="4AA4DC7A" w14:textId="11431772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="00C273B6" w:rsidRPr="00C273B6">
              <w:rPr>
                <w:rFonts w:asciiTheme="majorBidi" w:hAnsiTheme="majorBidi" w:cstheme="majorBidi" w:hint="cs"/>
                <w:sz w:val="28"/>
                <w:szCs w:val="28"/>
              </w:rPr>
              <w:t>12</w:t>
            </w: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B707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1AB173F" w14:textId="1DB0B93F" w:rsidR="000C0908" w:rsidRPr="007B7078" w:rsidRDefault="00C273B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73B6">
              <w:rPr>
                <w:rFonts w:asciiTheme="majorBidi" w:hAnsiTheme="majorBidi" w:cstheme="majorBidi"/>
                <w:sz w:val="28"/>
                <w:szCs w:val="28"/>
              </w:rPr>
              <w:t>671</w:t>
            </w:r>
          </w:p>
        </w:tc>
        <w:tc>
          <w:tcPr>
            <w:tcW w:w="229" w:type="dxa"/>
          </w:tcPr>
          <w:p w14:paraId="0BA794DF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0A8A26F0" w14:textId="2FBBC3AE" w:rsidR="000C090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71048B8B" w14:textId="77777777" w:rsidR="000C090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5" w:type="dxa"/>
            <w:tcBorders>
              <w:bottom w:val="single" w:sz="4" w:space="0" w:color="auto"/>
            </w:tcBorders>
          </w:tcPr>
          <w:p w14:paraId="3706DF57" w14:textId="7EB540F6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9" w:type="dxa"/>
          </w:tcPr>
          <w:p w14:paraId="1DB2EC84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14:paraId="74284A9C" w14:textId="0B35D210" w:rsidR="000C0908" w:rsidRPr="007B7078" w:rsidRDefault="00C273B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273B6">
              <w:rPr>
                <w:rFonts w:asciiTheme="majorBidi" w:hAnsiTheme="majorBidi" w:cstheme="majorBidi"/>
                <w:sz w:val="28"/>
                <w:szCs w:val="28"/>
              </w:rPr>
              <w:t>671</w:t>
            </w:r>
          </w:p>
        </w:tc>
        <w:tc>
          <w:tcPr>
            <w:tcW w:w="232" w:type="dxa"/>
          </w:tcPr>
          <w:p w14:paraId="48C32786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86" w:type="dxa"/>
          </w:tcPr>
          <w:p w14:paraId="01D02C68" w14:textId="11924091" w:rsidR="000C0908" w:rsidRPr="007B7078" w:rsidRDefault="00C273B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273B6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 w:rsidR="000C090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273B6">
              <w:rPr>
                <w:rFonts w:asciiTheme="majorBidi" w:hAnsiTheme="majorBidi" w:cstheme="majorBidi"/>
                <w:sz w:val="28"/>
                <w:szCs w:val="28"/>
              </w:rPr>
              <w:t>04</w:t>
            </w:r>
          </w:p>
        </w:tc>
        <w:tc>
          <w:tcPr>
            <w:tcW w:w="228" w:type="dxa"/>
          </w:tcPr>
          <w:p w14:paraId="2A443466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21" w:type="dxa"/>
            <w:gridSpan w:val="2"/>
            <w:tcBorders>
              <w:bottom w:val="single" w:sz="4" w:space="0" w:color="auto"/>
            </w:tcBorders>
          </w:tcPr>
          <w:p w14:paraId="159B03C1" w14:textId="45CD1ACE" w:rsidR="000C0908" w:rsidRPr="007B7078" w:rsidRDefault="00C273B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273B6">
              <w:rPr>
                <w:rFonts w:asciiTheme="majorBidi" w:hAnsiTheme="majorBidi" w:cstheme="majorBidi"/>
                <w:sz w:val="28"/>
                <w:szCs w:val="28"/>
              </w:rPr>
              <w:t>423</w:t>
            </w:r>
          </w:p>
        </w:tc>
      </w:tr>
      <w:tr w:rsidR="000C0908" w:rsidRPr="007B7078" w14:paraId="0BA2C8B0" w14:textId="77777777" w:rsidTr="000C0908">
        <w:trPr>
          <w:trHeight w:val="20"/>
        </w:trPr>
        <w:tc>
          <w:tcPr>
            <w:tcW w:w="2157" w:type="dxa"/>
          </w:tcPr>
          <w:p w14:paraId="4A642090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7E421A23" w14:textId="4511561D" w:rsidR="000C0908" w:rsidRPr="007B7078" w:rsidRDefault="00C273B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0C09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2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632</w:t>
            </w:r>
          </w:p>
        </w:tc>
        <w:tc>
          <w:tcPr>
            <w:tcW w:w="229" w:type="dxa"/>
          </w:tcPr>
          <w:p w14:paraId="48F1AB26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459308F3" w14:textId="726C1B1A" w:rsidR="000C0908" w:rsidRPr="000C0908" w:rsidRDefault="00C273B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73B6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212</w:t>
            </w:r>
          </w:p>
        </w:tc>
        <w:tc>
          <w:tcPr>
            <w:tcW w:w="240" w:type="dxa"/>
          </w:tcPr>
          <w:p w14:paraId="34CB19C3" w14:textId="77777777" w:rsidR="000C0908" w:rsidRPr="00081555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5" w:type="dxa"/>
            <w:tcBorders>
              <w:top w:val="single" w:sz="4" w:space="0" w:color="auto"/>
            </w:tcBorders>
          </w:tcPr>
          <w:p w14:paraId="7A3FA326" w14:textId="11A50199" w:rsidR="000C0908" w:rsidRPr="007B7078" w:rsidRDefault="00C273B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0C09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2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691</w:t>
            </w:r>
          </w:p>
        </w:tc>
        <w:tc>
          <w:tcPr>
            <w:tcW w:w="229" w:type="dxa"/>
          </w:tcPr>
          <w:p w14:paraId="7662DA8B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4" w:space="0" w:color="auto"/>
            </w:tcBorders>
          </w:tcPr>
          <w:p w14:paraId="4966FC82" w14:textId="2B88B99B" w:rsidR="000C0908" w:rsidRPr="007B7078" w:rsidRDefault="00C273B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0C09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273B6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535</w:t>
            </w:r>
          </w:p>
        </w:tc>
        <w:tc>
          <w:tcPr>
            <w:tcW w:w="232" w:type="dxa"/>
          </w:tcPr>
          <w:p w14:paraId="0EF1E45E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86" w:type="dxa"/>
          </w:tcPr>
          <w:p w14:paraId="70D29528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28" w:type="dxa"/>
          </w:tcPr>
          <w:p w14:paraId="59B10369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22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6DCB1ED" w14:textId="75F1E10C" w:rsidR="000C0908" w:rsidRPr="007B7078" w:rsidRDefault="00C273B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463</w:t>
            </w:r>
          </w:p>
        </w:tc>
      </w:tr>
      <w:tr w:rsidR="000C0908" w:rsidRPr="007B7078" w14:paraId="487ECECB" w14:textId="77777777" w:rsidTr="000C0908">
        <w:trPr>
          <w:trHeight w:val="20"/>
        </w:trPr>
        <w:tc>
          <w:tcPr>
            <w:tcW w:w="2157" w:type="dxa"/>
          </w:tcPr>
          <w:p w14:paraId="7EF9B783" w14:textId="7EEDE6DF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</w:t>
            </w: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จากการด้อยค่า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26EBBB1" w14:textId="77777777" w:rsidR="000C090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D0229E7" w14:textId="2E679DA5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273B6" w:rsidRPr="00C273B6">
              <w:rPr>
                <w:rFonts w:asciiTheme="majorBidi" w:hAnsiTheme="majorBidi" w:cstheme="majorBidi"/>
                <w:sz w:val="28"/>
                <w:szCs w:val="28"/>
              </w:rPr>
              <w:t>459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29" w:type="dxa"/>
          </w:tcPr>
          <w:p w14:paraId="670E72EF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482C53CA" w14:textId="77777777" w:rsidR="000C090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EAFF37" w14:textId="2B8FD6B3" w:rsidR="000C090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354DC682" w14:textId="77777777" w:rsidR="000C090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5" w:type="dxa"/>
            <w:tcBorders>
              <w:bottom w:val="single" w:sz="4" w:space="0" w:color="auto"/>
            </w:tcBorders>
          </w:tcPr>
          <w:p w14:paraId="40B97191" w14:textId="6EA80C41" w:rsidR="000C090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05C29DF" w14:textId="293B863F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273B6" w:rsidRPr="00C273B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29" w:type="dxa"/>
          </w:tcPr>
          <w:p w14:paraId="5ABF0AD4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14:paraId="211C7D39" w14:textId="77777777" w:rsidR="000C090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E0F5768" w14:textId="2B5BD2E5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273B6" w:rsidRPr="00C273B6">
              <w:rPr>
                <w:rFonts w:asciiTheme="majorBidi" w:hAnsiTheme="majorBidi" w:cstheme="majorBidi"/>
                <w:sz w:val="28"/>
                <w:szCs w:val="28"/>
              </w:rPr>
              <w:t>463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2" w:type="dxa"/>
          </w:tcPr>
          <w:p w14:paraId="5D991C4D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86" w:type="dxa"/>
          </w:tcPr>
          <w:p w14:paraId="55DFA8FD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28" w:type="dxa"/>
          </w:tcPr>
          <w:p w14:paraId="0062C4C9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221" w:type="dxa"/>
            <w:gridSpan w:val="2"/>
            <w:tcBorders>
              <w:top w:val="double" w:sz="4" w:space="0" w:color="auto"/>
            </w:tcBorders>
          </w:tcPr>
          <w:p w14:paraId="68240272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</w:tr>
      <w:tr w:rsidR="000C0908" w:rsidRPr="007B7078" w14:paraId="2F173207" w14:textId="77777777" w:rsidTr="000C0908">
        <w:trPr>
          <w:trHeight w:val="20"/>
        </w:trPr>
        <w:tc>
          <w:tcPr>
            <w:tcW w:w="2157" w:type="dxa"/>
          </w:tcPr>
          <w:p w14:paraId="43D021E1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22B0904E" w14:textId="6684494F" w:rsidR="000C0908" w:rsidRPr="007B7078" w:rsidRDefault="00C273B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0C09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2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173</w:t>
            </w:r>
          </w:p>
        </w:tc>
        <w:tc>
          <w:tcPr>
            <w:tcW w:w="229" w:type="dxa"/>
          </w:tcPr>
          <w:p w14:paraId="6A9CB276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425FCCB3" w14:textId="600BFDE9" w:rsidR="000C0908" w:rsidRPr="000C0908" w:rsidRDefault="00C273B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73B6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212</w:t>
            </w:r>
          </w:p>
        </w:tc>
        <w:tc>
          <w:tcPr>
            <w:tcW w:w="240" w:type="dxa"/>
          </w:tcPr>
          <w:p w14:paraId="703CD155" w14:textId="77777777" w:rsidR="000C0908" w:rsidRPr="00081555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</w:tcPr>
          <w:p w14:paraId="18774691" w14:textId="508BB1DF" w:rsidR="000C0908" w:rsidRPr="007B7078" w:rsidRDefault="00C273B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0C09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2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687</w:t>
            </w:r>
          </w:p>
        </w:tc>
        <w:tc>
          <w:tcPr>
            <w:tcW w:w="229" w:type="dxa"/>
          </w:tcPr>
          <w:p w14:paraId="32DAD928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10C99B04" w14:textId="168170EA" w:rsidR="000C0908" w:rsidRPr="007B7078" w:rsidRDefault="00C273B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73B6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6</w:t>
            </w:r>
            <w:r w:rsidR="000C09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273B6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072</w:t>
            </w:r>
          </w:p>
        </w:tc>
        <w:tc>
          <w:tcPr>
            <w:tcW w:w="232" w:type="dxa"/>
          </w:tcPr>
          <w:p w14:paraId="214CA6DF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86" w:type="dxa"/>
          </w:tcPr>
          <w:p w14:paraId="14AA7841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28" w:type="dxa"/>
          </w:tcPr>
          <w:p w14:paraId="6AD414C7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221" w:type="dxa"/>
            <w:gridSpan w:val="2"/>
          </w:tcPr>
          <w:p w14:paraId="652DF4DA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</w:tr>
      <w:bookmarkEnd w:id="6"/>
      <w:bookmarkEnd w:id="7"/>
    </w:tbl>
    <w:p w14:paraId="75D94E02" w14:textId="36218CAF" w:rsidR="00882010" w:rsidRDefault="00882010" w:rsidP="008820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  <w:highlight w:val="cyan"/>
        </w:rPr>
      </w:pPr>
    </w:p>
    <w:p w14:paraId="401EE646" w14:textId="7C74D6F4" w:rsidR="00C968C3" w:rsidRDefault="00C968C3" w:rsidP="008820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  <w:highlight w:val="cyan"/>
        </w:rPr>
      </w:pPr>
    </w:p>
    <w:p w14:paraId="29675271" w14:textId="7BD28001" w:rsidR="00C968C3" w:rsidRDefault="00C968C3" w:rsidP="008820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  <w:highlight w:val="cyan"/>
        </w:rPr>
      </w:pPr>
    </w:p>
    <w:p w14:paraId="5585A717" w14:textId="6F32936F" w:rsidR="00C968C3" w:rsidRDefault="00C968C3" w:rsidP="008820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  <w:highlight w:val="cyan"/>
        </w:rPr>
      </w:pPr>
    </w:p>
    <w:p w14:paraId="024EFB12" w14:textId="77777777" w:rsidR="00870664" w:rsidRDefault="00870664" w:rsidP="008820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  <w:highlight w:val="cyan"/>
        </w:rPr>
      </w:pPr>
    </w:p>
    <w:p w14:paraId="59938105" w14:textId="1884D853" w:rsidR="000C0908" w:rsidRDefault="000C0908" w:rsidP="008820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  <w:highlight w:val="cyan"/>
        </w:rPr>
      </w:pPr>
    </w:p>
    <w:p w14:paraId="3B6B9E07" w14:textId="2A9A3D06" w:rsidR="000C0908" w:rsidRDefault="000C0908" w:rsidP="008820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  <w:highlight w:val="cyan"/>
        </w:rPr>
      </w:pPr>
    </w:p>
    <w:tbl>
      <w:tblPr>
        <w:tblStyle w:val="TableGrid"/>
        <w:tblW w:w="958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1057"/>
        <w:gridCol w:w="236"/>
        <w:gridCol w:w="957"/>
        <w:gridCol w:w="233"/>
        <w:gridCol w:w="1047"/>
        <w:gridCol w:w="233"/>
        <w:gridCol w:w="917"/>
        <w:gridCol w:w="9"/>
        <w:gridCol w:w="223"/>
        <w:gridCol w:w="9"/>
        <w:gridCol w:w="1058"/>
        <w:gridCol w:w="9"/>
        <w:gridCol w:w="223"/>
        <w:gridCol w:w="9"/>
        <w:gridCol w:w="1160"/>
        <w:gridCol w:w="36"/>
        <w:gridCol w:w="9"/>
      </w:tblGrid>
      <w:tr w:rsidR="000C0908" w:rsidRPr="007B7078" w14:paraId="45831311" w14:textId="77777777" w:rsidTr="00870664">
        <w:trPr>
          <w:gridAfter w:val="2"/>
          <w:wAfter w:w="45" w:type="dxa"/>
          <w:trHeight w:val="20"/>
          <w:tblHeader/>
        </w:trPr>
        <w:tc>
          <w:tcPr>
            <w:tcW w:w="2160" w:type="dxa"/>
            <w:shd w:val="clear" w:color="auto" w:fill="auto"/>
            <w:vAlign w:val="bottom"/>
          </w:tcPr>
          <w:p w14:paraId="3D9D3636" w14:textId="77777777" w:rsidR="000C0908" w:rsidRPr="007B7078" w:rsidRDefault="000C0908" w:rsidP="003A5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380" w:type="dxa"/>
            <w:gridSpan w:val="15"/>
            <w:vAlign w:val="bottom"/>
          </w:tcPr>
          <w:p w14:paraId="53357980" w14:textId="77777777" w:rsidR="000C0908" w:rsidRPr="007B7078" w:rsidRDefault="000C0908" w:rsidP="003A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</w:t>
            </w:r>
            <w:r w:rsidRPr="007B707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นเฉพาะกิจการ</w:t>
            </w:r>
          </w:p>
        </w:tc>
      </w:tr>
      <w:tr w:rsidR="000C0908" w:rsidRPr="007B7078" w14:paraId="52F97AAE" w14:textId="77777777" w:rsidTr="00870664">
        <w:trPr>
          <w:trHeight w:val="20"/>
          <w:tblHeader/>
        </w:trPr>
        <w:tc>
          <w:tcPr>
            <w:tcW w:w="2160" w:type="dxa"/>
            <w:shd w:val="clear" w:color="auto" w:fill="auto"/>
            <w:vAlign w:val="bottom"/>
          </w:tcPr>
          <w:p w14:paraId="0D39937B" w14:textId="052655C3" w:rsidR="000C0908" w:rsidRPr="007B7078" w:rsidRDefault="000C0908" w:rsidP="000C0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C273B6" w:rsidRPr="00C273B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7B707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C273B6" w:rsidRPr="00C273B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057" w:type="dxa"/>
            <w:vAlign w:val="bottom"/>
          </w:tcPr>
          <w:p w14:paraId="74DB7CB8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36" w:type="dxa"/>
          </w:tcPr>
          <w:p w14:paraId="53E3391A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3D187B63" w14:textId="1530637B" w:rsidR="000C0908" w:rsidRPr="007B7078" w:rsidRDefault="000C0908" w:rsidP="00870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233" w:type="dxa"/>
            <w:vAlign w:val="bottom"/>
          </w:tcPr>
          <w:p w14:paraId="234C9109" w14:textId="394F951E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vAlign w:val="bottom"/>
          </w:tcPr>
          <w:p w14:paraId="4B64D937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ที่เกิดจากสัญญา</w:t>
            </w:r>
          </w:p>
        </w:tc>
        <w:tc>
          <w:tcPr>
            <w:tcW w:w="233" w:type="dxa"/>
            <w:vAlign w:val="bottom"/>
          </w:tcPr>
          <w:p w14:paraId="76EDEFBD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6" w:type="dxa"/>
            <w:gridSpan w:val="2"/>
            <w:vAlign w:val="bottom"/>
          </w:tcPr>
          <w:p w14:paraId="211320EB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มูลค่ารวม</w:t>
            </w:r>
          </w:p>
          <w:p w14:paraId="75E2A991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32" w:type="dxa"/>
            <w:gridSpan w:val="2"/>
            <w:vAlign w:val="bottom"/>
          </w:tcPr>
          <w:p w14:paraId="1390037C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  <w:gridSpan w:val="2"/>
            <w:vAlign w:val="bottom"/>
          </w:tcPr>
          <w:p w14:paraId="16E25D6D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อัตราขาดทุน</w:t>
            </w:r>
          </w:p>
          <w:p w14:paraId="0526ECFA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>ถัวเฉลี่ย</w:t>
            </w:r>
          </w:p>
        </w:tc>
        <w:tc>
          <w:tcPr>
            <w:tcW w:w="232" w:type="dxa"/>
            <w:gridSpan w:val="2"/>
            <w:vAlign w:val="bottom"/>
          </w:tcPr>
          <w:p w14:paraId="415DE625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gridSpan w:val="3"/>
            <w:vAlign w:val="bottom"/>
          </w:tcPr>
          <w:p w14:paraId="4A53038A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</w:t>
            </w: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ผลขาดทุน</w:t>
            </w:r>
          </w:p>
          <w:p w14:paraId="6DBBA6C3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จากการด้อยค่า</w:t>
            </w:r>
          </w:p>
        </w:tc>
      </w:tr>
      <w:tr w:rsidR="00870664" w:rsidRPr="007B7078" w14:paraId="6991C8A9" w14:textId="77777777" w:rsidTr="00870664">
        <w:trPr>
          <w:gridAfter w:val="1"/>
          <w:wAfter w:w="9" w:type="dxa"/>
          <w:trHeight w:val="164"/>
          <w:tblHeader/>
        </w:trPr>
        <w:tc>
          <w:tcPr>
            <w:tcW w:w="2160" w:type="dxa"/>
          </w:tcPr>
          <w:p w14:paraId="461F2535" w14:textId="77777777" w:rsidR="00870664" w:rsidRPr="007B7078" w:rsidRDefault="00870664" w:rsidP="003A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680" w:type="dxa"/>
            <w:gridSpan w:val="7"/>
          </w:tcPr>
          <w:p w14:paraId="33E33C8B" w14:textId="77777777" w:rsidR="00870664" w:rsidRPr="007B7078" w:rsidRDefault="00870664" w:rsidP="003A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707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232" w:type="dxa"/>
            <w:gridSpan w:val="2"/>
          </w:tcPr>
          <w:p w14:paraId="2F96759E" w14:textId="77777777" w:rsidR="00870664" w:rsidRPr="007B7078" w:rsidRDefault="00870664" w:rsidP="003A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  <w:gridSpan w:val="2"/>
          </w:tcPr>
          <w:p w14:paraId="3A2AEF10" w14:textId="77777777" w:rsidR="00870664" w:rsidRPr="007B7078" w:rsidRDefault="00870664" w:rsidP="003A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707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32" w:type="dxa"/>
            <w:gridSpan w:val="2"/>
          </w:tcPr>
          <w:p w14:paraId="1C22094A" w14:textId="77777777" w:rsidR="00870664" w:rsidRPr="007B7078" w:rsidRDefault="00870664" w:rsidP="003A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gridSpan w:val="3"/>
          </w:tcPr>
          <w:p w14:paraId="60CB1281" w14:textId="77777777" w:rsidR="00870664" w:rsidRPr="007B7078" w:rsidRDefault="00870664" w:rsidP="003A5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707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0C0908" w:rsidRPr="007B7078" w14:paraId="7F461945" w14:textId="77777777" w:rsidTr="00870664">
        <w:trPr>
          <w:trHeight w:val="20"/>
        </w:trPr>
        <w:tc>
          <w:tcPr>
            <w:tcW w:w="2160" w:type="dxa"/>
          </w:tcPr>
          <w:p w14:paraId="3F42A170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57" w:type="dxa"/>
          </w:tcPr>
          <w:p w14:paraId="7A381E66" w14:textId="4F830F3E" w:rsidR="000C0908" w:rsidRPr="007B7078" w:rsidRDefault="00C273B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73B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C09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73B6">
              <w:rPr>
                <w:rFonts w:asciiTheme="majorBidi" w:hAnsiTheme="majorBidi" w:cstheme="majorBidi"/>
                <w:sz w:val="28"/>
                <w:szCs w:val="28"/>
              </w:rPr>
              <w:t>172</w:t>
            </w:r>
          </w:p>
        </w:tc>
        <w:tc>
          <w:tcPr>
            <w:tcW w:w="236" w:type="dxa"/>
          </w:tcPr>
          <w:p w14:paraId="1190EB5E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57" w:type="dxa"/>
          </w:tcPr>
          <w:p w14:paraId="5EFCC4DD" w14:textId="357561A3" w:rsidR="000C0908" w:rsidRPr="000C0908" w:rsidRDefault="00C273B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73B6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</w:p>
        </w:tc>
        <w:tc>
          <w:tcPr>
            <w:tcW w:w="233" w:type="dxa"/>
          </w:tcPr>
          <w:p w14:paraId="55F331A7" w14:textId="6F42567C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47" w:type="dxa"/>
          </w:tcPr>
          <w:p w14:paraId="6DC4C495" w14:textId="0B345962" w:rsidR="000C0908" w:rsidRPr="007B7078" w:rsidRDefault="00C273B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273B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C09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73B6">
              <w:rPr>
                <w:rFonts w:asciiTheme="majorBidi" w:hAnsiTheme="majorBidi" w:cstheme="majorBidi"/>
                <w:sz w:val="28"/>
                <w:szCs w:val="28"/>
              </w:rPr>
              <w:t>558</w:t>
            </w:r>
          </w:p>
        </w:tc>
        <w:tc>
          <w:tcPr>
            <w:tcW w:w="233" w:type="dxa"/>
          </w:tcPr>
          <w:p w14:paraId="30B67E11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6" w:type="dxa"/>
            <w:gridSpan w:val="2"/>
          </w:tcPr>
          <w:p w14:paraId="640F286B" w14:textId="1FCD560D" w:rsidR="000C0908" w:rsidRPr="007B7078" w:rsidRDefault="00C273B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273B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C09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73B6">
              <w:rPr>
                <w:rFonts w:asciiTheme="majorBidi" w:hAnsiTheme="majorBidi" w:cstheme="majorBidi"/>
                <w:sz w:val="28"/>
                <w:szCs w:val="28"/>
              </w:rPr>
              <w:t>73</w:t>
            </w:r>
            <w:r w:rsidRPr="00C273B6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</w:p>
        </w:tc>
        <w:tc>
          <w:tcPr>
            <w:tcW w:w="232" w:type="dxa"/>
            <w:gridSpan w:val="2"/>
          </w:tcPr>
          <w:p w14:paraId="348E6D55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67" w:type="dxa"/>
            <w:gridSpan w:val="2"/>
          </w:tcPr>
          <w:p w14:paraId="57053543" w14:textId="7360E32D" w:rsidR="000C0908" w:rsidRPr="007B7078" w:rsidRDefault="00C273B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273B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0C090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273B6"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  <w:tc>
          <w:tcPr>
            <w:tcW w:w="232" w:type="dxa"/>
            <w:gridSpan w:val="2"/>
          </w:tcPr>
          <w:p w14:paraId="7DD92DF1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05" w:type="dxa"/>
            <w:gridSpan w:val="3"/>
          </w:tcPr>
          <w:p w14:paraId="0FC47841" w14:textId="641F3738" w:rsidR="000C0908" w:rsidRPr="007B7078" w:rsidRDefault="00C273B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273B6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</w:tr>
      <w:tr w:rsidR="000C0908" w:rsidRPr="007B7078" w14:paraId="4ECAA5E4" w14:textId="77777777" w:rsidTr="00870664">
        <w:trPr>
          <w:trHeight w:val="20"/>
        </w:trPr>
        <w:tc>
          <w:tcPr>
            <w:tcW w:w="2160" w:type="dxa"/>
          </w:tcPr>
          <w:p w14:paraId="3F446D18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57" w:type="dxa"/>
          </w:tcPr>
          <w:p w14:paraId="3F1A0377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A100EB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57" w:type="dxa"/>
          </w:tcPr>
          <w:p w14:paraId="3A401EFD" w14:textId="7FA2338F" w:rsidR="000C0908" w:rsidRPr="000C090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</w:tcPr>
          <w:p w14:paraId="6403CC96" w14:textId="221928D4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47" w:type="dxa"/>
          </w:tcPr>
          <w:p w14:paraId="00CC86F7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3" w:type="dxa"/>
          </w:tcPr>
          <w:p w14:paraId="4162577F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26" w:type="dxa"/>
            <w:gridSpan w:val="2"/>
          </w:tcPr>
          <w:p w14:paraId="74C36B97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2" w:type="dxa"/>
            <w:gridSpan w:val="2"/>
          </w:tcPr>
          <w:p w14:paraId="08037DF7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67" w:type="dxa"/>
            <w:gridSpan w:val="2"/>
          </w:tcPr>
          <w:p w14:paraId="090414D2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2" w:type="dxa"/>
            <w:gridSpan w:val="2"/>
          </w:tcPr>
          <w:p w14:paraId="7C9F7694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05" w:type="dxa"/>
            <w:gridSpan w:val="3"/>
          </w:tcPr>
          <w:p w14:paraId="0C95181C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C0908" w:rsidRPr="007B7078" w14:paraId="6CF4CB74" w14:textId="77777777" w:rsidTr="00870664">
        <w:trPr>
          <w:trHeight w:val="20"/>
        </w:trPr>
        <w:tc>
          <w:tcPr>
            <w:tcW w:w="2160" w:type="dxa"/>
          </w:tcPr>
          <w:p w14:paraId="4F4AECC0" w14:textId="798F754B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7B707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น้อยกว่า </w:t>
            </w:r>
            <w:r w:rsidR="00C273B6" w:rsidRPr="00C273B6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Pr="007B707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57" w:type="dxa"/>
          </w:tcPr>
          <w:p w14:paraId="08696230" w14:textId="6F491489" w:rsidR="000C0908" w:rsidRPr="007B7078" w:rsidRDefault="00C273B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73B6">
              <w:rPr>
                <w:rFonts w:asciiTheme="majorBidi" w:hAnsiTheme="majorBidi" w:cstheme="majorBidi"/>
                <w:sz w:val="28"/>
                <w:szCs w:val="28"/>
              </w:rPr>
              <w:t>292</w:t>
            </w:r>
          </w:p>
        </w:tc>
        <w:tc>
          <w:tcPr>
            <w:tcW w:w="236" w:type="dxa"/>
          </w:tcPr>
          <w:p w14:paraId="617AC454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57" w:type="dxa"/>
          </w:tcPr>
          <w:p w14:paraId="78664F4D" w14:textId="4BF639A2" w:rsidR="000C0908" w:rsidRPr="000C090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3" w:type="dxa"/>
          </w:tcPr>
          <w:p w14:paraId="4DE87625" w14:textId="48F19ECF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47" w:type="dxa"/>
          </w:tcPr>
          <w:p w14:paraId="6A0957CF" w14:textId="71EF89C2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3" w:type="dxa"/>
          </w:tcPr>
          <w:p w14:paraId="037A8F66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26" w:type="dxa"/>
            <w:gridSpan w:val="2"/>
          </w:tcPr>
          <w:p w14:paraId="0FDBDE73" w14:textId="2E641A3D" w:rsidR="000C0908" w:rsidRPr="007B7078" w:rsidRDefault="00C273B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273B6">
              <w:rPr>
                <w:rFonts w:asciiTheme="majorBidi" w:hAnsiTheme="majorBidi" w:cstheme="majorBidi"/>
                <w:sz w:val="28"/>
                <w:szCs w:val="28"/>
              </w:rPr>
              <w:t>292</w:t>
            </w:r>
          </w:p>
        </w:tc>
        <w:tc>
          <w:tcPr>
            <w:tcW w:w="232" w:type="dxa"/>
            <w:gridSpan w:val="2"/>
          </w:tcPr>
          <w:p w14:paraId="00F1A392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67" w:type="dxa"/>
            <w:gridSpan w:val="2"/>
          </w:tcPr>
          <w:p w14:paraId="511CB795" w14:textId="14E5D0B0" w:rsidR="000C0908" w:rsidRPr="007B7078" w:rsidRDefault="00C273B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273B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C090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273B6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232" w:type="dxa"/>
            <w:gridSpan w:val="2"/>
          </w:tcPr>
          <w:p w14:paraId="55BBBB07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05" w:type="dxa"/>
            <w:gridSpan w:val="3"/>
          </w:tcPr>
          <w:p w14:paraId="1E02D011" w14:textId="269E0A8E" w:rsidR="000C0908" w:rsidRPr="007B7078" w:rsidRDefault="00C273B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273B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0C0908" w:rsidRPr="007B7078" w14:paraId="326B1317" w14:textId="77777777" w:rsidTr="00870664">
        <w:trPr>
          <w:trHeight w:val="20"/>
        </w:trPr>
        <w:tc>
          <w:tcPr>
            <w:tcW w:w="2160" w:type="dxa"/>
          </w:tcPr>
          <w:p w14:paraId="062E1296" w14:textId="7550FE92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C273B6" w:rsidRPr="00C273B6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Pr="007B707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- </w:t>
            </w:r>
            <w:r w:rsidR="00C273B6" w:rsidRPr="00C273B6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  <w:r w:rsidRPr="007B707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57" w:type="dxa"/>
          </w:tcPr>
          <w:p w14:paraId="308BB845" w14:textId="774C5E8B" w:rsidR="000C0908" w:rsidRPr="007B7078" w:rsidRDefault="00C273B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73B6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236" w:type="dxa"/>
          </w:tcPr>
          <w:p w14:paraId="23633979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57" w:type="dxa"/>
          </w:tcPr>
          <w:p w14:paraId="173DCED3" w14:textId="400DDA30" w:rsidR="000C0908" w:rsidRPr="000C090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3" w:type="dxa"/>
          </w:tcPr>
          <w:p w14:paraId="7B28F63F" w14:textId="07FD309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47" w:type="dxa"/>
          </w:tcPr>
          <w:p w14:paraId="6D7BBE27" w14:textId="0D84D762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3" w:type="dxa"/>
          </w:tcPr>
          <w:p w14:paraId="3F3AD455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26" w:type="dxa"/>
            <w:gridSpan w:val="2"/>
          </w:tcPr>
          <w:p w14:paraId="4EF08596" w14:textId="26B07FF5" w:rsidR="000C0908" w:rsidRPr="007B7078" w:rsidRDefault="00C273B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273B6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232" w:type="dxa"/>
            <w:gridSpan w:val="2"/>
          </w:tcPr>
          <w:p w14:paraId="7C41BAFB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67" w:type="dxa"/>
            <w:gridSpan w:val="2"/>
          </w:tcPr>
          <w:p w14:paraId="00AF3A2E" w14:textId="5DE5648A" w:rsidR="000C0908" w:rsidRPr="007B7078" w:rsidRDefault="00C273B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273B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C090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273B6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232" w:type="dxa"/>
            <w:gridSpan w:val="2"/>
          </w:tcPr>
          <w:p w14:paraId="5D57A816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05" w:type="dxa"/>
            <w:gridSpan w:val="3"/>
          </w:tcPr>
          <w:p w14:paraId="06D848BC" w14:textId="2AC742D8" w:rsidR="000C0908" w:rsidRPr="007B7078" w:rsidRDefault="00C273B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273B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0C0908" w:rsidRPr="007B7078" w14:paraId="1FB90BD2" w14:textId="77777777" w:rsidTr="00870664">
        <w:trPr>
          <w:trHeight w:val="20"/>
        </w:trPr>
        <w:tc>
          <w:tcPr>
            <w:tcW w:w="2160" w:type="dxa"/>
          </w:tcPr>
          <w:p w14:paraId="50C81513" w14:textId="0D7370CA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C273B6" w:rsidRPr="00C273B6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  <w:r w:rsidRPr="007B707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- </w:t>
            </w:r>
            <w:r w:rsidR="00C273B6" w:rsidRPr="00C273B6">
              <w:rPr>
                <w:rFonts w:asciiTheme="majorBidi" w:hAnsiTheme="majorBidi" w:cstheme="majorBidi" w:hint="cs"/>
                <w:sz w:val="28"/>
                <w:szCs w:val="28"/>
              </w:rPr>
              <w:t>12</w:t>
            </w:r>
            <w:r w:rsidRPr="007B707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57" w:type="dxa"/>
          </w:tcPr>
          <w:p w14:paraId="26DD4AD4" w14:textId="70041C1C" w:rsidR="000C0908" w:rsidRPr="007B7078" w:rsidRDefault="00C273B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73B6"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  <w:tc>
          <w:tcPr>
            <w:tcW w:w="236" w:type="dxa"/>
          </w:tcPr>
          <w:p w14:paraId="1BB7814E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57" w:type="dxa"/>
          </w:tcPr>
          <w:p w14:paraId="22335D4F" w14:textId="6E783F99" w:rsidR="000C0908" w:rsidRPr="000C090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3" w:type="dxa"/>
          </w:tcPr>
          <w:p w14:paraId="128C6117" w14:textId="39343072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47" w:type="dxa"/>
          </w:tcPr>
          <w:p w14:paraId="2E755A11" w14:textId="3C47807A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3" w:type="dxa"/>
          </w:tcPr>
          <w:p w14:paraId="670D062E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26" w:type="dxa"/>
            <w:gridSpan w:val="2"/>
          </w:tcPr>
          <w:p w14:paraId="79B301E7" w14:textId="5A0BE451" w:rsidR="000C0908" w:rsidRPr="007B7078" w:rsidRDefault="00C273B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273B6"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  <w:tc>
          <w:tcPr>
            <w:tcW w:w="232" w:type="dxa"/>
            <w:gridSpan w:val="2"/>
          </w:tcPr>
          <w:p w14:paraId="635CEA09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67" w:type="dxa"/>
            <w:gridSpan w:val="2"/>
          </w:tcPr>
          <w:p w14:paraId="7E8B437E" w14:textId="58487548" w:rsidR="000C0908" w:rsidRPr="007B7078" w:rsidRDefault="00C273B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273B6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0C090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273B6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232" w:type="dxa"/>
            <w:gridSpan w:val="2"/>
          </w:tcPr>
          <w:p w14:paraId="3FA92C03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05" w:type="dxa"/>
            <w:gridSpan w:val="3"/>
          </w:tcPr>
          <w:p w14:paraId="580A5704" w14:textId="0B9EE2F6" w:rsidR="000C0908" w:rsidRPr="007B7078" w:rsidRDefault="00C273B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273B6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</w:tr>
      <w:tr w:rsidR="000C0908" w:rsidRPr="007B7078" w14:paraId="1D4D19BE" w14:textId="77777777" w:rsidTr="00870664">
        <w:trPr>
          <w:trHeight w:val="20"/>
        </w:trPr>
        <w:tc>
          <w:tcPr>
            <w:tcW w:w="2160" w:type="dxa"/>
          </w:tcPr>
          <w:p w14:paraId="19074930" w14:textId="6E38055A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="00C273B6" w:rsidRPr="00C273B6">
              <w:rPr>
                <w:rFonts w:asciiTheme="majorBidi" w:hAnsiTheme="majorBidi" w:cstheme="majorBidi" w:hint="cs"/>
                <w:sz w:val="28"/>
                <w:szCs w:val="28"/>
              </w:rPr>
              <w:t>12</w:t>
            </w: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B707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478F7E5E" w14:textId="0F03BF07" w:rsidR="000C0908" w:rsidRPr="007B7078" w:rsidRDefault="00C273B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73B6">
              <w:rPr>
                <w:rFonts w:asciiTheme="majorBidi" w:hAnsiTheme="majorBidi" w:cstheme="majorBidi"/>
                <w:sz w:val="28"/>
                <w:szCs w:val="28"/>
              </w:rPr>
              <w:t>302</w:t>
            </w:r>
          </w:p>
        </w:tc>
        <w:tc>
          <w:tcPr>
            <w:tcW w:w="236" w:type="dxa"/>
          </w:tcPr>
          <w:p w14:paraId="12A5C837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14:paraId="40D592C1" w14:textId="162CBA75" w:rsidR="000C0908" w:rsidRPr="000C090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3" w:type="dxa"/>
          </w:tcPr>
          <w:p w14:paraId="66EFC45F" w14:textId="278F55A6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14:paraId="174D63C1" w14:textId="1E1892CD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3" w:type="dxa"/>
          </w:tcPr>
          <w:p w14:paraId="0EF8A487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26" w:type="dxa"/>
            <w:gridSpan w:val="2"/>
            <w:tcBorders>
              <w:bottom w:val="single" w:sz="4" w:space="0" w:color="auto"/>
            </w:tcBorders>
          </w:tcPr>
          <w:p w14:paraId="73CC9878" w14:textId="09EA7832" w:rsidR="000C0908" w:rsidRPr="007B7078" w:rsidRDefault="00C273B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273B6">
              <w:rPr>
                <w:rFonts w:asciiTheme="majorBidi" w:hAnsiTheme="majorBidi" w:cstheme="majorBidi"/>
                <w:sz w:val="28"/>
                <w:szCs w:val="28"/>
              </w:rPr>
              <w:t>302</w:t>
            </w:r>
          </w:p>
        </w:tc>
        <w:tc>
          <w:tcPr>
            <w:tcW w:w="232" w:type="dxa"/>
            <w:gridSpan w:val="2"/>
          </w:tcPr>
          <w:p w14:paraId="0B023419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67" w:type="dxa"/>
            <w:gridSpan w:val="2"/>
          </w:tcPr>
          <w:p w14:paraId="6E956A56" w14:textId="6A062E7E" w:rsidR="000C0908" w:rsidRPr="007B7078" w:rsidRDefault="00C273B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273B6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0C090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273B6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  <w:tc>
          <w:tcPr>
            <w:tcW w:w="232" w:type="dxa"/>
            <w:gridSpan w:val="2"/>
          </w:tcPr>
          <w:p w14:paraId="751D5B7A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05" w:type="dxa"/>
            <w:gridSpan w:val="3"/>
            <w:tcBorders>
              <w:bottom w:val="single" w:sz="4" w:space="0" w:color="auto"/>
            </w:tcBorders>
          </w:tcPr>
          <w:p w14:paraId="024B4971" w14:textId="5F0C4C3F" w:rsidR="000C0908" w:rsidRPr="007B7078" w:rsidRDefault="00C273B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273B6">
              <w:rPr>
                <w:rFonts w:asciiTheme="majorBidi" w:hAnsiTheme="majorBidi" w:cstheme="majorBidi"/>
                <w:sz w:val="28"/>
                <w:szCs w:val="28"/>
              </w:rPr>
              <w:t>201</w:t>
            </w:r>
          </w:p>
        </w:tc>
      </w:tr>
      <w:tr w:rsidR="000C0908" w:rsidRPr="007B7078" w14:paraId="72B2256A" w14:textId="77777777" w:rsidTr="00870664">
        <w:trPr>
          <w:trHeight w:val="20"/>
        </w:trPr>
        <w:tc>
          <w:tcPr>
            <w:tcW w:w="2160" w:type="dxa"/>
          </w:tcPr>
          <w:p w14:paraId="31E14F84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57" w:type="dxa"/>
            <w:tcBorders>
              <w:top w:val="single" w:sz="4" w:space="0" w:color="auto"/>
            </w:tcBorders>
          </w:tcPr>
          <w:p w14:paraId="2BB43BFE" w14:textId="2A6311DA" w:rsidR="000C0908" w:rsidRPr="007B7078" w:rsidRDefault="00C273B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0C09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2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902</w:t>
            </w:r>
          </w:p>
        </w:tc>
        <w:tc>
          <w:tcPr>
            <w:tcW w:w="236" w:type="dxa"/>
          </w:tcPr>
          <w:p w14:paraId="4E0172CC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</w:tcPr>
          <w:p w14:paraId="2BE25A2C" w14:textId="5928ECF6" w:rsidR="000C0908" w:rsidRPr="000C0908" w:rsidRDefault="00C273B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73B6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33" w:type="dxa"/>
          </w:tcPr>
          <w:p w14:paraId="3C6E4C3A" w14:textId="5C6BBA99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</w:tcPr>
          <w:p w14:paraId="6E6F1573" w14:textId="22481AE3" w:rsidR="000C0908" w:rsidRPr="007B7078" w:rsidRDefault="00C273B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0C09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2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558</w:t>
            </w:r>
          </w:p>
        </w:tc>
        <w:tc>
          <w:tcPr>
            <w:tcW w:w="233" w:type="dxa"/>
          </w:tcPr>
          <w:p w14:paraId="3696C873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</w:tcBorders>
          </w:tcPr>
          <w:p w14:paraId="5194BE5D" w14:textId="5F3FB86A" w:rsidR="000C0908" w:rsidRPr="007B7078" w:rsidRDefault="00C273B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0C09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2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</w:t>
            </w:r>
            <w:r w:rsidRPr="00C273B6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32" w:type="dxa"/>
            <w:gridSpan w:val="2"/>
          </w:tcPr>
          <w:p w14:paraId="5257E6C7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067" w:type="dxa"/>
            <w:gridSpan w:val="2"/>
          </w:tcPr>
          <w:p w14:paraId="113D36D7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32" w:type="dxa"/>
            <w:gridSpan w:val="2"/>
          </w:tcPr>
          <w:p w14:paraId="746D81B6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205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8161862" w14:textId="546BCAD7" w:rsidR="000C0908" w:rsidRPr="007B7078" w:rsidRDefault="00C273B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262</w:t>
            </w:r>
          </w:p>
        </w:tc>
      </w:tr>
      <w:tr w:rsidR="000C0908" w:rsidRPr="007B7078" w14:paraId="094812C4" w14:textId="77777777" w:rsidTr="00870664">
        <w:trPr>
          <w:trHeight w:val="20"/>
        </w:trPr>
        <w:tc>
          <w:tcPr>
            <w:tcW w:w="2160" w:type="dxa"/>
          </w:tcPr>
          <w:p w14:paraId="37524E17" w14:textId="46D68A13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</w:t>
            </w:r>
            <w:r w:rsidRPr="007B7078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จากการด้อยค่า</w:t>
            </w: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3EC815BC" w14:textId="77777777" w:rsidR="000C090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B8AA87C" w14:textId="7912F256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273B6" w:rsidRPr="00C273B6">
              <w:rPr>
                <w:rFonts w:asciiTheme="majorBidi" w:hAnsiTheme="majorBidi" w:cstheme="majorBidi"/>
                <w:sz w:val="28"/>
                <w:szCs w:val="28"/>
              </w:rPr>
              <w:t>258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A259CF3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14:paraId="640F66DD" w14:textId="77777777" w:rsidR="000C090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8E5A195" w14:textId="09718BDE" w:rsidR="000C0908" w:rsidRPr="000C090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3" w:type="dxa"/>
          </w:tcPr>
          <w:p w14:paraId="416E9EF9" w14:textId="25AA149D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14:paraId="3EEF4A72" w14:textId="77777777" w:rsidR="000C090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BD58F19" w14:textId="29F32191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273B6" w:rsidRPr="00C273B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3" w:type="dxa"/>
          </w:tcPr>
          <w:p w14:paraId="5ADF8759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6" w:type="dxa"/>
            <w:gridSpan w:val="2"/>
            <w:tcBorders>
              <w:bottom w:val="single" w:sz="4" w:space="0" w:color="auto"/>
            </w:tcBorders>
          </w:tcPr>
          <w:p w14:paraId="2F77E1D9" w14:textId="77777777" w:rsidR="000C090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C58564B" w14:textId="3DF97B2A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273B6" w:rsidRPr="00C273B6">
              <w:rPr>
                <w:rFonts w:asciiTheme="majorBidi" w:hAnsiTheme="majorBidi" w:cstheme="majorBidi"/>
                <w:sz w:val="28"/>
                <w:szCs w:val="28"/>
              </w:rPr>
              <w:t>262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2" w:type="dxa"/>
            <w:gridSpan w:val="2"/>
          </w:tcPr>
          <w:p w14:paraId="73F369D6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067" w:type="dxa"/>
            <w:gridSpan w:val="2"/>
          </w:tcPr>
          <w:p w14:paraId="5C303AD7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32" w:type="dxa"/>
            <w:gridSpan w:val="2"/>
          </w:tcPr>
          <w:p w14:paraId="414E2CF0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205" w:type="dxa"/>
            <w:gridSpan w:val="3"/>
            <w:tcBorders>
              <w:top w:val="double" w:sz="4" w:space="0" w:color="auto"/>
            </w:tcBorders>
          </w:tcPr>
          <w:p w14:paraId="6F1EBD10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</w:tr>
      <w:tr w:rsidR="000C0908" w:rsidRPr="007B7078" w14:paraId="7DF17D8D" w14:textId="77777777" w:rsidTr="00870664">
        <w:trPr>
          <w:trHeight w:val="20"/>
        </w:trPr>
        <w:tc>
          <w:tcPr>
            <w:tcW w:w="2160" w:type="dxa"/>
          </w:tcPr>
          <w:p w14:paraId="2D0497BC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707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</w:tcPr>
          <w:p w14:paraId="243DD96C" w14:textId="6517018E" w:rsidR="000C0908" w:rsidRPr="007B7078" w:rsidRDefault="00C273B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0C09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2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644</w:t>
            </w:r>
          </w:p>
        </w:tc>
        <w:tc>
          <w:tcPr>
            <w:tcW w:w="236" w:type="dxa"/>
          </w:tcPr>
          <w:p w14:paraId="2BB14159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14:paraId="4BE22D8F" w14:textId="04A838CC" w:rsidR="000C0908" w:rsidRPr="000C0908" w:rsidRDefault="00C273B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73B6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33" w:type="dxa"/>
          </w:tcPr>
          <w:p w14:paraId="73CABAB4" w14:textId="6C747CBC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</w:tcPr>
          <w:p w14:paraId="43698D9E" w14:textId="354B3958" w:rsidR="000C0908" w:rsidRPr="007B7078" w:rsidRDefault="00C273B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0C09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2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554</w:t>
            </w:r>
          </w:p>
        </w:tc>
        <w:tc>
          <w:tcPr>
            <w:tcW w:w="233" w:type="dxa"/>
          </w:tcPr>
          <w:p w14:paraId="436AB48C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F9D4A01" w14:textId="2A02A081" w:rsidR="000C0908" w:rsidRPr="007B7078" w:rsidRDefault="00C273B6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7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0C09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273B6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200</w:t>
            </w:r>
          </w:p>
        </w:tc>
        <w:tc>
          <w:tcPr>
            <w:tcW w:w="232" w:type="dxa"/>
            <w:gridSpan w:val="2"/>
          </w:tcPr>
          <w:p w14:paraId="002CFED4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067" w:type="dxa"/>
            <w:gridSpan w:val="2"/>
          </w:tcPr>
          <w:p w14:paraId="5938C53C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32" w:type="dxa"/>
            <w:gridSpan w:val="2"/>
          </w:tcPr>
          <w:p w14:paraId="71F36DCE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205" w:type="dxa"/>
            <w:gridSpan w:val="3"/>
          </w:tcPr>
          <w:p w14:paraId="22C86C5A" w14:textId="77777777" w:rsidR="000C0908" w:rsidRPr="007B7078" w:rsidRDefault="000C0908" w:rsidP="000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</w:tr>
    </w:tbl>
    <w:p w14:paraId="32D5F4B6" w14:textId="77777777" w:rsidR="00A873B7" w:rsidRDefault="00A873B7" w:rsidP="008820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0"/>
          <w:szCs w:val="20"/>
          <w:highlight w:val="cyan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0"/>
        <w:gridCol w:w="1440"/>
        <w:gridCol w:w="247"/>
        <w:gridCol w:w="1463"/>
      </w:tblGrid>
      <w:tr w:rsidR="00882010" w:rsidRPr="00F72560" w14:paraId="6D246EAE" w14:textId="77777777" w:rsidTr="0046549C">
        <w:trPr>
          <w:trHeight w:val="20"/>
          <w:tblHeader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4EF2D" w14:textId="77777777" w:rsidR="00882010" w:rsidRPr="00F72560" w:rsidRDefault="00882010" w:rsidP="00B1779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25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86F3C" w14:textId="77777777" w:rsidR="00882010" w:rsidRPr="00F72560" w:rsidRDefault="00882010" w:rsidP="00B1779C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25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8001B1F" w14:textId="77777777" w:rsidR="00882010" w:rsidRPr="00F72560" w:rsidRDefault="00882010" w:rsidP="00B1779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371D7BA8" w14:textId="77777777" w:rsidR="00882010" w:rsidRPr="00F72560" w:rsidRDefault="00882010" w:rsidP="00B1779C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25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11DBE91" w14:textId="77777777" w:rsidR="00882010" w:rsidRPr="00F72560" w:rsidRDefault="00882010" w:rsidP="00B1779C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25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82010" w:rsidRPr="00F72560" w14:paraId="13C1A584" w14:textId="77777777" w:rsidTr="0046549C">
        <w:trPr>
          <w:trHeight w:val="20"/>
          <w:tblHeader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9B6F749" w14:textId="77777777" w:rsidR="00882010" w:rsidRPr="00F72560" w:rsidRDefault="00882010" w:rsidP="00B1779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396417" w14:textId="77777777" w:rsidR="00882010" w:rsidRPr="00F72560" w:rsidRDefault="00882010" w:rsidP="00B1779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7256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82010" w:rsidRPr="00F72560" w14:paraId="0EDC3864" w14:textId="77777777" w:rsidTr="0046549C">
        <w:trPr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786CF" w14:textId="24CAE404" w:rsidR="00882010" w:rsidRPr="00F72560" w:rsidRDefault="00882010" w:rsidP="00B1779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25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273B6" w:rsidRPr="00C273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F725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725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C273B6" w:rsidRPr="00C273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FB5C1C" w14:textId="77777777" w:rsidR="00882010" w:rsidRPr="00F72560" w:rsidRDefault="00882010" w:rsidP="00B1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6097EC2" w14:textId="77777777" w:rsidR="00882010" w:rsidRPr="00F72560" w:rsidRDefault="00882010" w:rsidP="00B1779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5550911F" w14:textId="77777777" w:rsidR="00882010" w:rsidRPr="00F72560" w:rsidRDefault="00882010" w:rsidP="00B1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71B2D" w:rsidRPr="00F72560" w14:paraId="44C2BDBB" w14:textId="77777777" w:rsidTr="0046549C">
        <w:trPr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C1DE9" w14:textId="77777777" w:rsidR="00C71B2D" w:rsidRPr="00F72560" w:rsidRDefault="00C71B2D" w:rsidP="00C71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7256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</w:t>
            </w:r>
            <w:r w:rsidRPr="00F725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C4355C" w14:textId="77777777" w:rsidR="00C71B2D" w:rsidRPr="00F72560" w:rsidRDefault="00C71B2D" w:rsidP="00C71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13FC95C" w14:textId="77777777" w:rsidR="00C71B2D" w:rsidRPr="00F72560" w:rsidRDefault="00C71B2D" w:rsidP="00C71B2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171CBE71" w14:textId="77777777" w:rsidR="00C71B2D" w:rsidRPr="00F72560" w:rsidRDefault="00C71B2D" w:rsidP="00C71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71B2D" w:rsidRPr="00F72560" w14:paraId="55231482" w14:textId="77777777" w:rsidTr="0046549C">
        <w:trPr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5901D" w14:textId="77777777" w:rsidR="00C71B2D" w:rsidRPr="00F72560" w:rsidRDefault="00C71B2D" w:rsidP="00C71B2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2560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F7256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A698ED" w14:textId="080D2A61" w:rsidR="00C71B2D" w:rsidRPr="00F72560" w:rsidRDefault="00C273B6" w:rsidP="00C71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 w:hint="cs"/>
                <w:sz w:val="30"/>
                <w:szCs w:val="30"/>
              </w:rPr>
              <w:t>102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245A79F" w14:textId="77777777" w:rsidR="00C71B2D" w:rsidRPr="00F72560" w:rsidRDefault="00C71B2D" w:rsidP="00C71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653C4B56" w14:textId="0450339D" w:rsidR="00C71B2D" w:rsidRPr="00F72560" w:rsidRDefault="00C273B6" w:rsidP="0046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132</w:t>
            </w:r>
          </w:p>
        </w:tc>
      </w:tr>
      <w:tr w:rsidR="00C71B2D" w:rsidRPr="00F72560" w14:paraId="3D63B3B0" w14:textId="77777777" w:rsidTr="0046549C">
        <w:trPr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69924" w14:textId="77777777" w:rsidR="00C71B2D" w:rsidRPr="00F72560" w:rsidRDefault="00C71B2D" w:rsidP="00C71B2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256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BDD2B7" w14:textId="77777777" w:rsidR="00C71B2D" w:rsidRPr="00F72560" w:rsidRDefault="00C71B2D" w:rsidP="00C71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949B21D" w14:textId="77777777" w:rsidR="00C71B2D" w:rsidRPr="00F72560" w:rsidRDefault="00C71B2D" w:rsidP="00C71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2B42D149" w14:textId="77777777" w:rsidR="00C71B2D" w:rsidRPr="00F72560" w:rsidRDefault="00C71B2D" w:rsidP="0046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1B2D" w:rsidRPr="00F72560" w14:paraId="0E4976C4" w14:textId="77777777" w:rsidTr="0046549C">
        <w:trPr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F13C6F" w14:textId="7AEF6E01" w:rsidR="00C71B2D" w:rsidRPr="00F72560" w:rsidRDefault="00C71B2D" w:rsidP="00C71B2D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25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C273B6" w:rsidRPr="00C273B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725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A82B78" w14:textId="0494609D" w:rsidR="00C71B2D" w:rsidRPr="00F72560" w:rsidRDefault="00C273B6" w:rsidP="00C71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F985676" w14:textId="77777777" w:rsidR="00C71B2D" w:rsidRPr="00F72560" w:rsidRDefault="00C71B2D" w:rsidP="00C71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5239CBBA" w14:textId="1CC8F3CE" w:rsidR="00C71B2D" w:rsidRPr="00F72560" w:rsidRDefault="00C273B6" w:rsidP="0046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15</w:t>
            </w:r>
          </w:p>
        </w:tc>
      </w:tr>
      <w:tr w:rsidR="00C71B2D" w:rsidRPr="00F72560" w14:paraId="5361CA45" w14:textId="77777777" w:rsidTr="0046549C">
        <w:trPr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5DE8AA" w14:textId="3612CC6A" w:rsidR="00C71B2D" w:rsidRPr="00F72560" w:rsidRDefault="00C273B6" w:rsidP="00C71B2D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3B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71B2D" w:rsidRPr="00F725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C273B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C71B2D" w:rsidRPr="00F7256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71B2D" w:rsidRPr="00F7256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B382B9" w14:textId="77777777" w:rsidR="00C71B2D" w:rsidRPr="00F72560" w:rsidRDefault="00C71B2D" w:rsidP="00C71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7256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5AAB930" w14:textId="77777777" w:rsidR="00C71B2D" w:rsidRPr="00F72560" w:rsidRDefault="00C71B2D" w:rsidP="00C71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618F594D" w14:textId="5DB4D684" w:rsidR="00C71B2D" w:rsidRPr="00F72560" w:rsidRDefault="00C273B6" w:rsidP="0046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C71B2D" w:rsidRPr="00F72560" w14:paraId="24FFB2C5" w14:textId="77777777" w:rsidTr="0046549C">
        <w:trPr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99719" w14:textId="3E136B12" w:rsidR="00C71B2D" w:rsidRPr="00F72560" w:rsidRDefault="00C273B6" w:rsidP="00C71B2D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3B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C71B2D" w:rsidRPr="00F725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71B2D" w:rsidRPr="00F7256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C273B6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C71B2D" w:rsidRPr="00F7256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71B2D" w:rsidRPr="00F7256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4698B6" w14:textId="77777777" w:rsidR="00C71B2D" w:rsidRPr="00F72560" w:rsidRDefault="00C71B2D" w:rsidP="00C71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7256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35D56E8" w14:textId="77777777" w:rsidR="00C71B2D" w:rsidRPr="00F72560" w:rsidRDefault="00C71B2D" w:rsidP="00C71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0EDBE57D" w14:textId="24A6691A" w:rsidR="00C71B2D" w:rsidRPr="00F72560" w:rsidRDefault="00C273B6" w:rsidP="0046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39</w:t>
            </w:r>
          </w:p>
        </w:tc>
      </w:tr>
      <w:tr w:rsidR="00C71B2D" w:rsidRPr="00F72560" w14:paraId="6D1956CA" w14:textId="77777777" w:rsidTr="0046549C">
        <w:trPr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9F88D" w14:textId="155BA907" w:rsidR="00C71B2D" w:rsidRPr="00F72560" w:rsidRDefault="00C71B2D" w:rsidP="00C71B2D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256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="00C273B6" w:rsidRPr="00C273B6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F7256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7256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40E98D" w14:textId="64DB6A81" w:rsidR="00C71B2D" w:rsidRPr="00F72560" w:rsidRDefault="00C273B6" w:rsidP="00C71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248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F4CA621" w14:textId="77777777" w:rsidR="00C71B2D" w:rsidRPr="00F72560" w:rsidRDefault="00C71B2D" w:rsidP="00C71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8E3878" w14:textId="5DFB83F9" w:rsidR="00C71B2D" w:rsidRPr="00F72560" w:rsidRDefault="00C273B6" w:rsidP="0046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124</w:t>
            </w:r>
          </w:p>
        </w:tc>
      </w:tr>
      <w:tr w:rsidR="00C71B2D" w:rsidRPr="00F72560" w14:paraId="10BB54B3" w14:textId="77777777" w:rsidTr="0046549C">
        <w:trPr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23859D" w14:textId="77777777" w:rsidR="00C71B2D" w:rsidRPr="00F72560" w:rsidRDefault="00C71B2D" w:rsidP="00C71B2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C97FD2" w14:textId="2F52FCA7" w:rsidR="00C71B2D" w:rsidRPr="00F72560" w:rsidRDefault="00C273B6" w:rsidP="00C71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3B6">
              <w:rPr>
                <w:rFonts w:ascii="Angsana New" w:hAnsi="Angsana New"/>
                <w:b/>
                <w:bCs/>
                <w:sz w:val="30"/>
                <w:szCs w:val="30"/>
              </w:rPr>
              <w:t>355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6398670" w14:textId="77777777" w:rsidR="00C71B2D" w:rsidRPr="00F72560" w:rsidRDefault="00C71B2D" w:rsidP="00C71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E7552C" w14:textId="0E4A3063" w:rsidR="00C71B2D" w:rsidRPr="00F72560" w:rsidRDefault="00C273B6" w:rsidP="0046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3B6">
              <w:rPr>
                <w:rFonts w:ascii="Angsana New" w:hAnsi="Angsana New"/>
                <w:b/>
                <w:bCs/>
                <w:sz w:val="30"/>
                <w:szCs w:val="30"/>
              </w:rPr>
              <w:t>330</w:t>
            </w:r>
          </w:p>
        </w:tc>
      </w:tr>
      <w:tr w:rsidR="00C71B2D" w:rsidRPr="00F72560" w14:paraId="3890D2BC" w14:textId="77777777" w:rsidTr="0046549C">
        <w:trPr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AD1716" w14:textId="77777777" w:rsidR="00C71B2D" w:rsidRPr="00F72560" w:rsidRDefault="00C71B2D" w:rsidP="00C71B2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256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725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5BB2CE" w14:textId="2565A9D2" w:rsidR="00C71B2D" w:rsidRPr="00F72560" w:rsidRDefault="00C71B2D" w:rsidP="00C71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72560">
              <w:rPr>
                <w:rFonts w:ascii="Angsana New" w:hAnsi="Angsana New"/>
                <w:sz w:val="30"/>
                <w:szCs w:val="30"/>
              </w:rPr>
              <w:t>(</w:t>
            </w:r>
            <w:r w:rsidR="00C273B6" w:rsidRPr="00C273B6">
              <w:rPr>
                <w:rFonts w:ascii="Angsana New" w:hAnsi="Angsana New"/>
                <w:sz w:val="30"/>
                <w:szCs w:val="30"/>
              </w:rPr>
              <w:t>246</w:t>
            </w:r>
            <w:r w:rsidRPr="00F7256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CE786F0" w14:textId="77777777" w:rsidR="00C71B2D" w:rsidRPr="00F72560" w:rsidRDefault="00C71B2D" w:rsidP="00C71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309A00" w14:textId="743EEC5C" w:rsidR="00C71B2D" w:rsidRPr="00F72560" w:rsidRDefault="00C71B2D" w:rsidP="0046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72560">
              <w:rPr>
                <w:rFonts w:ascii="Angsana New" w:hAnsi="Angsana New"/>
                <w:sz w:val="30"/>
                <w:szCs w:val="30"/>
              </w:rPr>
              <w:t>(</w:t>
            </w:r>
            <w:r w:rsidR="00C273B6" w:rsidRPr="00C273B6">
              <w:rPr>
                <w:rFonts w:ascii="Angsana New" w:hAnsi="Angsana New"/>
                <w:sz w:val="30"/>
                <w:szCs w:val="30"/>
              </w:rPr>
              <w:t>142</w:t>
            </w:r>
            <w:r w:rsidRPr="00F7256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71B2D" w:rsidRPr="00F72560" w14:paraId="38FC9A71" w14:textId="77777777" w:rsidTr="0046549C">
        <w:trPr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F13CE2" w14:textId="77777777" w:rsidR="00C71B2D" w:rsidRPr="00F72560" w:rsidRDefault="00C71B2D" w:rsidP="00C71B2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B961A0" w14:textId="56414B73" w:rsidR="00C71B2D" w:rsidRPr="00F72560" w:rsidRDefault="00C273B6" w:rsidP="00C71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3B6">
              <w:rPr>
                <w:rFonts w:ascii="Angsana New" w:hAnsi="Angsana New"/>
                <w:b/>
                <w:bCs/>
                <w:sz w:val="30"/>
                <w:szCs w:val="30"/>
              </w:rPr>
              <w:t>109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5E30174" w14:textId="77777777" w:rsidR="00C71B2D" w:rsidRPr="00F72560" w:rsidRDefault="00C71B2D" w:rsidP="00C71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BBA02D" w14:textId="58FCCE65" w:rsidR="00C71B2D" w:rsidRPr="00F72560" w:rsidRDefault="00C273B6" w:rsidP="0046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3B6">
              <w:rPr>
                <w:rFonts w:ascii="Angsana New" w:hAnsi="Angsana New"/>
                <w:b/>
                <w:bCs/>
                <w:sz w:val="30"/>
                <w:szCs w:val="30"/>
              </w:rPr>
              <w:t>188</w:t>
            </w:r>
          </w:p>
        </w:tc>
      </w:tr>
      <w:tr w:rsidR="00C673BC" w:rsidRPr="00F72560" w14:paraId="493BF212" w14:textId="77777777" w:rsidTr="00BC54F1">
        <w:trPr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BDAE74" w14:textId="77777777" w:rsidR="00C673BC" w:rsidRPr="00F72560" w:rsidRDefault="00C673BC" w:rsidP="00C71B2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DA6F70" w14:textId="77777777" w:rsidR="00C673BC" w:rsidRPr="00F72560" w:rsidRDefault="00C673BC" w:rsidP="00C71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6F1C040" w14:textId="77777777" w:rsidR="00C673BC" w:rsidRPr="00F72560" w:rsidRDefault="00C673BC" w:rsidP="00C71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6949AB" w14:textId="77777777" w:rsidR="00C673BC" w:rsidRPr="00F72560" w:rsidRDefault="00C673BC" w:rsidP="0046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C54F1" w:rsidRPr="00F72560" w14:paraId="197C28EC" w14:textId="77777777" w:rsidTr="00BC54F1">
        <w:trPr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B0819" w14:textId="77777777" w:rsidR="00BC54F1" w:rsidRPr="00F72560" w:rsidRDefault="00BC54F1" w:rsidP="00C71B2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B28C4F" w14:textId="77777777" w:rsidR="00BC54F1" w:rsidRPr="00F72560" w:rsidRDefault="00BC54F1" w:rsidP="00C71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9BD9BD3" w14:textId="77777777" w:rsidR="00BC54F1" w:rsidRPr="00F72560" w:rsidRDefault="00BC54F1" w:rsidP="00C71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0A0FC16D" w14:textId="77777777" w:rsidR="00BC54F1" w:rsidRPr="00F72560" w:rsidRDefault="00BC54F1" w:rsidP="0046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C54F1" w:rsidRPr="00F72560" w14:paraId="05D1B593" w14:textId="77777777" w:rsidTr="00BC54F1">
        <w:trPr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36B18" w14:textId="77777777" w:rsidR="00BC54F1" w:rsidRPr="00F72560" w:rsidRDefault="00BC54F1" w:rsidP="00C71B2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404978" w14:textId="77777777" w:rsidR="00BC54F1" w:rsidRPr="00F72560" w:rsidRDefault="00BC54F1" w:rsidP="00C71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34F3A96" w14:textId="77777777" w:rsidR="00BC54F1" w:rsidRPr="00F72560" w:rsidRDefault="00BC54F1" w:rsidP="00C71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41877CF6" w14:textId="77777777" w:rsidR="00BC54F1" w:rsidRPr="00F72560" w:rsidRDefault="00BC54F1" w:rsidP="0046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C54F1" w:rsidRPr="00F72560" w14:paraId="45E5C438" w14:textId="77777777" w:rsidTr="00BC54F1">
        <w:trPr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D43D8" w14:textId="77777777" w:rsidR="00BC54F1" w:rsidRPr="00F72560" w:rsidRDefault="00BC54F1" w:rsidP="00C71B2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4A096BB" w14:textId="77777777" w:rsidR="00BC54F1" w:rsidRPr="00F72560" w:rsidRDefault="00BC54F1" w:rsidP="00C71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FC32E91" w14:textId="77777777" w:rsidR="00BC54F1" w:rsidRPr="00F72560" w:rsidRDefault="00BC54F1" w:rsidP="00C71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2DDE5814" w14:textId="77777777" w:rsidR="00BC54F1" w:rsidRPr="00F72560" w:rsidRDefault="00BC54F1" w:rsidP="0046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6549C" w:rsidRPr="00F72560" w14:paraId="55A2B2D7" w14:textId="77777777" w:rsidTr="0046549C">
        <w:trPr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28B49" w14:textId="77777777" w:rsidR="0046549C" w:rsidRPr="00F72560" w:rsidRDefault="0046549C" w:rsidP="00465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7256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</w:t>
            </w:r>
            <w:r w:rsidRPr="00F725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6634D5" w14:textId="77777777" w:rsidR="0046549C" w:rsidRPr="00F72560" w:rsidRDefault="0046549C" w:rsidP="00465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9058388" w14:textId="77777777" w:rsidR="0046549C" w:rsidRPr="00F72560" w:rsidRDefault="0046549C" w:rsidP="0046549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0393BC12" w14:textId="77777777" w:rsidR="0046549C" w:rsidRPr="00F72560" w:rsidRDefault="0046549C" w:rsidP="00465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6549C" w:rsidRPr="00F72560" w14:paraId="3ED292AE" w14:textId="77777777" w:rsidTr="0046549C">
        <w:trPr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3B3B3" w14:textId="77777777" w:rsidR="0046549C" w:rsidRPr="00F72560" w:rsidRDefault="0046549C" w:rsidP="0046549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2560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F7256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01D2D0" w14:textId="277D6BFF" w:rsidR="0046549C" w:rsidRPr="00F72560" w:rsidRDefault="00C273B6" w:rsidP="0046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1</w:t>
            </w:r>
            <w:r w:rsidR="0046549C" w:rsidRPr="00F72560">
              <w:rPr>
                <w:rFonts w:ascii="Angsana New" w:hAnsi="Angsana New"/>
                <w:sz w:val="30"/>
                <w:szCs w:val="30"/>
              </w:rPr>
              <w:t>,</w:t>
            </w:r>
            <w:r w:rsidRPr="00C273B6">
              <w:rPr>
                <w:rFonts w:ascii="Angsana New" w:hAnsi="Angsana New"/>
                <w:sz w:val="30"/>
                <w:szCs w:val="30"/>
              </w:rPr>
              <w:t>797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B0147E9" w14:textId="77777777" w:rsidR="0046549C" w:rsidRPr="00F72560" w:rsidRDefault="0046549C" w:rsidP="0046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6B308105" w14:textId="7B483DBF" w:rsidR="0046549C" w:rsidRPr="00F72560" w:rsidRDefault="00C273B6" w:rsidP="0046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393</w:t>
            </w:r>
          </w:p>
        </w:tc>
      </w:tr>
      <w:tr w:rsidR="0046549C" w:rsidRPr="00F72560" w14:paraId="2F90A4C9" w14:textId="77777777" w:rsidTr="0046549C">
        <w:trPr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1EC69" w14:textId="77777777" w:rsidR="0046549C" w:rsidRPr="00F72560" w:rsidRDefault="0046549C" w:rsidP="0046549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256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E751C2" w14:textId="77777777" w:rsidR="0046549C" w:rsidRPr="00F72560" w:rsidRDefault="0046549C" w:rsidP="0046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938629B" w14:textId="77777777" w:rsidR="0046549C" w:rsidRPr="00F72560" w:rsidRDefault="0046549C" w:rsidP="0046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332BBA23" w14:textId="77777777" w:rsidR="0046549C" w:rsidRPr="00F72560" w:rsidRDefault="0046549C" w:rsidP="0046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8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549C" w:rsidRPr="00F72560" w14:paraId="574C02AB" w14:textId="77777777" w:rsidTr="0046549C">
        <w:trPr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E8537" w14:textId="37C23787" w:rsidR="0046549C" w:rsidRPr="00F72560" w:rsidRDefault="0046549C" w:rsidP="0046549C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25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C273B6" w:rsidRPr="00C273B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725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1972C9" w14:textId="47A91C8A" w:rsidR="0046549C" w:rsidRPr="00F72560" w:rsidRDefault="00C273B6" w:rsidP="0046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789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65560C4" w14:textId="77777777" w:rsidR="0046549C" w:rsidRPr="00F72560" w:rsidRDefault="0046549C" w:rsidP="0046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146DE738" w14:textId="4F06C0BE" w:rsidR="0046549C" w:rsidRPr="00F72560" w:rsidRDefault="00C273B6" w:rsidP="0046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270</w:t>
            </w:r>
          </w:p>
        </w:tc>
      </w:tr>
      <w:tr w:rsidR="0046549C" w:rsidRPr="00F72560" w14:paraId="2CBC439B" w14:textId="77777777" w:rsidTr="0046549C">
        <w:trPr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F4439" w14:textId="0B56938F" w:rsidR="0046549C" w:rsidRPr="00F72560" w:rsidRDefault="00C273B6" w:rsidP="0046549C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3B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6549C" w:rsidRPr="00F725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C273B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46549C" w:rsidRPr="00F7256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6549C" w:rsidRPr="00F7256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B8F9F9" w14:textId="41AE650D" w:rsidR="0046549C" w:rsidRPr="00F72560" w:rsidRDefault="00C273B6" w:rsidP="0046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58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15AB94D" w14:textId="77777777" w:rsidR="0046549C" w:rsidRPr="00F72560" w:rsidRDefault="0046549C" w:rsidP="0046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60836B67" w14:textId="4C9CADC3" w:rsidR="0046549C" w:rsidRPr="00F72560" w:rsidRDefault="00C273B6" w:rsidP="0046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38</w:t>
            </w:r>
          </w:p>
        </w:tc>
      </w:tr>
      <w:tr w:rsidR="0046549C" w:rsidRPr="00F72560" w14:paraId="4DC9F6D4" w14:textId="77777777" w:rsidTr="0046549C">
        <w:trPr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A6E72" w14:textId="05797451" w:rsidR="0046549C" w:rsidRPr="00F72560" w:rsidRDefault="00C273B6" w:rsidP="0046549C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3B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46549C" w:rsidRPr="00F725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46549C" w:rsidRPr="00F7256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C273B6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46549C" w:rsidRPr="00F7256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6549C" w:rsidRPr="00F7256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EBDCC9" w14:textId="63B9F656" w:rsidR="0046549C" w:rsidRPr="00F72560" w:rsidRDefault="00C273B6" w:rsidP="0046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F81EEE6" w14:textId="77777777" w:rsidR="0046549C" w:rsidRPr="00F72560" w:rsidRDefault="0046549C" w:rsidP="0046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26B6CC57" w14:textId="733EB938" w:rsidR="0046549C" w:rsidRPr="00F72560" w:rsidRDefault="00C273B6" w:rsidP="0046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19</w:t>
            </w:r>
          </w:p>
        </w:tc>
      </w:tr>
      <w:tr w:rsidR="0046549C" w:rsidRPr="00F72560" w14:paraId="44811B4E" w14:textId="77777777" w:rsidTr="0046549C">
        <w:trPr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EF8F5" w14:textId="6B3FFCFA" w:rsidR="0046549C" w:rsidRPr="00F72560" w:rsidRDefault="0046549C" w:rsidP="0046549C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256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="00C273B6" w:rsidRPr="00C273B6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F7256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7256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71B5F4" w14:textId="5C92D31D" w:rsidR="0046549C" w:rsidRPr="00F72560" w:rsidRDefault="00C273B6" w:rsidP="0046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535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25E4183" w14:textId="77777777" w:rsidR="0046549C" w:rsidRPr="00F72560" w:rsidRDefault="0046549C" w:rsidP="0046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03F955" w14:textId="66FB0798" w:rsidR="0046549C" w:rsidRPr="00F72560" w:rsidRDefault="00C273B6" w:rsidP="0046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180</w:t>
            </w:r>
          </w:p>
        </w:tc>
      </w:tr>
      <w:tr w:rsidR="0046549C" w:rsidRPr="00F72560" w14:paraId="0F954AF7" w14:textId="77777777" w:rsidTr="0046549C">
        <w:trPr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1489E" w14:textId="77777777" w:rsidR="0046549C" w:rsidRPr="00F72560" w:rsidRDefault="0046549C" w:rsidP="0046549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4BA199" w14:textId="298608FC" w:rsidR="0046549C" w:rsidRPr="00F72560" w:rsidRDefault="00C273B6" w:rsidP="0046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3B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46549C" w:rsidRPr="00F7256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273B6">
              <w:rPr>
                <w:rFonts w:ascii="Angsana New" w:hAnsi="Angsana New"/>
                <w:b/>
                <w:bCs/>
                <w:sz w:val="30"/>
                <w:szCs w:val="30"/>
              </w:rPr>
              <w:t>209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483605E" w14:textId="77777777" w:rsidR="0046549C" w:rsidRPr="00F72560" w:rsidRDefault="0046549C" w:rsidP="0046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14E4AA" w14:textId="22CD1FE6" w:rsidR="0046549C" w:rsidRPr="00F72560" w:rsidRDefault="00C273B6" w:rsidP="0046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3B6">
              <w:rPr>
                <w:rFonts w:ascii="Angsana New" w:hAnsi="Angsana New"/>
                <w:b/>
                <w:bCs/>
                <w:sz w:val="30"/>
                <w:szCs w:val="30"/>
              </w:rPr>
              <w:t>900</w:t>
            </w:r>
          </w:p>
        </w:tc>
      </w:tr>
      <w:tr w:rsidR="0046549C" w:rsidRPr="00F72560" w14:paraId="763D00C9" w14:textId="77777777" w:rsidTr="00A42BC9">
        <w:trPr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9AD49" w14:textId="77777777" w:rsidR="0046549C" w:rsidRPr="00F72560" w:rsidRDefault="0046549C" w:rsidP="0046549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256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725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29B545" w14:textId="3435B14E" w:rsidR="0046549C" w:rsidRPr="00F72560" w:rsidRDefault="0046549C" w:rsidP="0046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72560">
              <w:rPr>
                <w:rFonts w:ascii="Angsana New" w:hAnsi="Angsana New"/>
                <w:sz w:val="30"/>
                <w:szCs w:val="30"/>
              </w:rPr>
              <w:t>(</w:t>
            </w:r>
            <w:r w:rsidR="00C273B6" w:rsidRPr="00C273B6">
              <w:rPr>
                <w:rFonts w:ascii="Angsana New" w:hAnsi="Angsana New"/>
                <w:sz w:val="30"/>
                <w:szCs w:val="30"/>
              </w:rPr>
              <w:t>194</w:t>
            </w:r>
            <w:r w:rsidRPr="00F7256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D1BD355" w14:textId="77777777" w:rsidR="0046549C" w:rsidRPr="00F72560" w:rsidRDefault="0046549C" w:rsidP="0046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8757B8" w14:textId="104AC26A" w:rsidR="0046549C" w:rsidRPr="00F72560" w:rsidRDefault="0046549C" w:rsidP="0046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72560">
              <w:rPr>
                <w:rFonts w:ascii="Angsana New" w:hAnsi="Angsana New"/>
                <w:sz w:val="30"/>
                <w:szCs w:val="30"/>
              </w:rPr>
              <w:t>(</w:t>
            </w:r>
            <w:r w:rsidR="00C273B6" w:rsidRPr="00C273B6">
              <w:rPr>
                <w:rFonts w:ascii="Angsana New" w:hAnsi="Angsana New"/>
                <w:sz w:val="30"/>
                <w:szCs w:val="30"/>
              </w:rPr>
              <w:t>99</w:t>
            </w:r>
            <w:r w:rsidRPr="00F7256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6549C" w:rsidRPr="00F72560" w14:paraId="4F4B2B07" w14:textId="77777777" w:rsidTr="00A42BC9">
        <w:trPr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42226" w14:textId="77777777" w:rsidR="0046549C" w:rsidRPr="00F72560" w:rsidRDefault="0046549C" w:rsidP="0046549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AEBA7C" w14:textId="63D2C8EA" w:rsidR="0046549C" w:rsidRPr="00F72560" w:rsidRDefault="00C273B6" w:rsidP="0046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3B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46549C" w:rsidRPr="00F7256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273B6">
              <w:rPr>
                <w:rFonts w:ascii="Angsana New" w:hAnsi="Angsana New"/>
                <w:b/>
                <w:bCs/>
                <w:sz w:val="30"/>
                <w:szCs w:val="30"/>
              </w:rPr>
              <w:t>015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D35071B" w14:textId="77777777" w:rsidR="0046549C" w:rsidRPr="00F72560" w:rsidRDefault="0046549C" w:rsidP="0046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5E6B67" w14:textId="52B6EF9E" w:rsidR="0046549C" w:rsidRPr="00F72560" w:rsidRDefault="00C273B6" w:rsidP="0046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3B6">
              <w:rPr>
                <w:rFonts w:ascii="Angsana New" w:hAnsi="Angsana New" w:hint="cs"/>
                <w:b/>
                <w:bCs/>
                <w:sz w:val="30"/>
                <w:szCs w:val="30"/>
              </w:rPr>
              <w:t>801</w:t>
            </w:r>
          </w:p>
        </w:tc>
      </w:tr>
      <w:tr w:rsidR="0046549C" w:rsidRPr="00F72560" w14:paraId="0D245DA6" w14:textId="77777777" w:rsidTr="00A42BC9">
        <w:trPr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E98DE" w14:textId="77777777" w:rsidR="0046549C" w:rsidRPr="00F72560" w:rsidRDefault="0046549C" w:rsidP="00F93B0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FB30A6" w14:textId="77777777" w:rsidR="0046549C" w:rsidRPr="00F72560" w:rsidRDefault="0046549C" w:rsidP="00F93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A862C64" w14:textId="77777777" w:rsidR="0046549C" w:rsidRPr="00F72560" w:rsidRDefault="0046549C" w:rsidP="00F93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61DB3B" w14:textId="77777777" w:rsidR="0046549C" w:rsidRPr="00F72560" w:rsidRDefault="0046549C" w:rsidP="00F93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549C" w:rsidRPr="00F72560" w14:paraId="79495122" w14:textId="77777777" w:rsidTr="0046549C">
        <w:trPr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95C68" w14:textId="77777777" w:rsidR="0046549C" w:rsidRPr="00F72560" w:rsidRDefault="0046549C" w:rsidP="0046549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25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8CAD6FA" w14:textId="34A65B7F" w:rsidR="0046549C" w:rsidRPr="00F72560" w:rsidRDefault="00C273B6" w:rsidP="0046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3B6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="0046549C" w:rsidRPr="00F7256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273B6">
              <w:rPr>
                <w:rFonts w:ascii="Angsana New" w:hAnsi="Angsana New"/>
                <w:b/>
                <w:bCs/>
                <w:sz w:val="30"/>
                <w:szCs w:val="30"/>
              </w:rPr>
              <w:t>124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8A5FC74" w14:textId="77777777" w:rsidR="0046549C" w:rsidRPr="00F72560" w:rsidRDefault="0046549C" w:rsidP="0046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2D2BA7E" w14:textId="48ABD405" w:rsidR="0046549C" w:rsidRPr="00F72560" w:rsidRDefault="00C273B6" w:rsidP="00465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3B6">
              <w:rPr>
                <w:rFonts w:ascii="Angsana New" w:hAnsi="Angsana New"/>
                <w:b/>
                <w:bCs/>
                <w:sz w:val="30"/>
                <w:szCs w:val="30"/>
              </w:rPr>
              <w:t>989</w:t>
            </w:r>
          </w:p>
        </w:tc>
      </w:tr>
    </w:tbl>
    <w:p w14:paraId="753AB9F2" w14:textId="77777777" w:rsidR="00F72560" w:rsidRDefault="00F72560" w:rsidP="008820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  <w:highlight w:val="cyan"/>
          <w:cs/>
          <w:lang w:val="th-TH"/>
        </w:rPr>
      </w:pPr>
    </w:p>
    <w:tbl>
      <w:tblPr>
        <w:tblW w:w="9184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50"/>
        <w:gridCol w:w="811"/>
        <w:gridCol w:w="270"/>
        <w:gridCol w:w="990"/>
        <w:gridCol w:w="270"/>
        <w:gridCol w:w="990"/>
        <w:gridCol w:w="273"/>
        <w:gridCol w:w="1080"/>
        <w:gridCol w:w="270"/>
        <w:gridCol w:w="1080"/>
      </w:tblGrid>
      <w:tr w:rsidR="00D870A3" w:rsidRPr="00F72560" w14:paraId="04CB751E" w14:textId="77777777" w:rsidTr="00810ED1">
        <w:trPr>
          <w:tblHeader/>
        </w:trPr>
        <w:tc>
          <w:tcPr>
            <w:tcW w:w="3150" w:type="dxa"/>
            <w:tcBorders>
              <w:top w:val="nil"/>
              <w:bottom w:val="nil"/>
            </w:tcBorders>
          </w:tcPr>
          <w:p w14:paraId="66BFD714" w14:textId="77777777" w:rsidR="00D870A3" w:rsidRPr="00F72560" w:rsidRDefault="00D870A3" w:rsidP="00810ED1">
            <w:pPr>
              <w:tabs>
                <w:tab w:val="left" w:pos="342"/>
              </w:tabs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1" w:type="dxa"/>
            <w:tcBorders>
              <w:top w:val="nil"/>
              <w:bottom w:val="nil"/>
            </w:tcBorders>
          </w:tcPr>
          <w:p w14:paraId="68AB0111" w14:textId="77777777" w:rsidR="00D870A3" w:rsidRPr="00F72560" w:rsidRDefault="00D870A3" w:rsidP="00810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54CB1C" w14:textId="77777777" w:rsidR="00D870A3" w:rsidRPr="00F72560" w:rsidRDefault="00D870A3" w:rsidP="00810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tcBorders>
              <w:top w:val="nil"/>
              <w:bottom w:val="nil"/>
            </w:tcBorders>
          </w:tcPr>
          <w:p w14:paraId="6700B428" w14:textId="77777777" w:rsidR="00D870A3" w:rsidRPr="00F72560" w:rsidRDefault="00D870A3" w:rsidP="00810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7256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  <w:tcBorders>
              <w:top w:val="nil"/>
              <w:bottom w:val="nil"/>
            </w:tcBorders>
          </w:tcPr>
          <w:p w14:paraId="210C4B36" w14:textId="77777777" w:rsidR="00D870A3" w:rsidRPr="00F72560" w:rsidRDefault="00D870A3" w:rsidP="00810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bottom w:val="nil"/>
            </w:tcBorders>
          </w:tcPr>
          <w:p w14:paraId="6FAE1794" w14:textId="77777777" w:rsidR="00D870A3" w:rsidRPr="00F72560" w:rsidRDefault="00D870A3" w:rsidP="00810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7256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870A3" w:rsidRPr="00F72560" w14:paraId="1F4F369C" w14:textId="77777777" w:rsidTr="00810ED1">
        <w:tblPrEx>
          <w:tblBorders>
            <w:bottom w:val="none" w:sz="0" w:space="0" w:color="auto"/>
          </w:tblBorders>
        </w:tblPrEx>
        <w:tc>
          <w:tcPr>
            <w:tcW w:w="3150" w:type="dxa"/>
          </w:tcPr>
          <w:p w14:paraId="0C58A631" w14:textId="77777777" w:rsidR="00D870A3" w:rsidRPr="00F72560" w:rsidRDefault="00D870A3" w:rsidP="00810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F72560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811" w:type="dxa"/>
          </w:tcPr>
          <w:p w14:paraId="3FEC524F" w14:textId="77777777" w:rsidR="00D870A3" w:rsidRPr="00F72560" w:rsidRDefault="00D870A3" w:rsidP="00810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81E767D" w14:textId="77777777" w:rsidR="00D870A3" w:rsidRPr="00F72560" w:rsidRDefault="00D870A3" w:rsidP="00810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3B498C9" w14:textId="26FED5D3" w:rsidR="00D870A3" w:rsidRPr="00F72560" w:rsidRDefault="00C273B6" w:rsidP="00810ED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72564F20" w14:textId="77777777" w:rsidR="00D870A3" w:rsidRPr="00F72560" w:rsidRDefault="00D870A3" w:rsidP="00810ED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426856B" w14:textId="3BE71C90" w:rsidR="00D870A3" w:rsidRPr="00F72560" w:rsidRDefault="00C273B6" w:rsidP="00810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256</w:t>
            </w:r>
            <w:r w:rsidRPr="00C273B6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73" w:type="dxa"/>
            <w:shd w:val="clear" w:color="auto" w:fill="auto"/>
          </w:tcPr>
          <w:p w14:paraId="04D95163" w14:textId="77777777" w:rsidR="00D870A3" w:rsidRPr="00F72560" w:rsidRDefault="00D870A3" w:rsidP="00810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013EBA7" w14:textId="20A4A959" w:rsidR="00D870A3" w:rsidRPr="00F72560" w:rsidRDefault="00C273B6" w:rsidP="00810ED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37443159" w14:textId="77777777" w:rsidR="00D870A3" w:rsidRPr="00F72560" w:rsidRDefault="00D870A3" w:rsidP="00810ED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E25E857" w14:textId="1D9F835C" w:rsidR="00D870A3" w:rsidRPr="00F72560" w:rsidRDefault="00C273B6" w:rsidP="00810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256</w:t>
            </w:r>
            <w:r w:rsidRPr="00C273B6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D870A3" w:rsidRPr="00F72560" w14:paraId="1A8FD69B" w14:textId="77777777" w:rsidTr="00810ED1">
        <w:tblPrEx>
          <w:tblBorders>
            <w:bottom w:val="none" w:sz="0" w:space="0" w:color="auto"/>
          </w:tblBorders>
        </w:tblPrEx>
        <w:tc>
          <w:tcPr>
            <w:tcW w:w="3150" w:type="dxa"/>
          </w:tcPr>
          <w:p w14:paraId="3CEED2D1" w14:textId="77777777" w:rsidR="00D870A3" w:rsidRPr="00F72560" w:rsidRDefault="00D870A3" w:rsidP="00810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1" w:type="dxa"/>
          </w:tcPr>
          <w:p w14:paraId="311A7517" w14:textId="77777777" w:rsidR="00D870A3" w:rsidRPr="00F72560" w:rsidRDefault="00D870A3" w:rsidP="00810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F0AD30A" w14:textId="77777777" w:rsidR="00D870A3" w:rsidRPr="00F72560" w:rsidRDefault="00D870A3" w:rsidP="00810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953" w:type="dxa"/>
            <w:gridSpan w:val="7"/>
          </w:tcPr>
          <w:p w14:paraId="3D4EFEC0" w14:textId="77777777" w:rsidR="00D870A3" w:rsidRPr="00F72560" w:rsidRDefault="00D870A3" w:rsidP="00810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F7256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870A3" w:rsidRPr="00F72560" w14:paraId="187E7C00" w14:textId="77777777" w:rsidTr="00810ED1">
        <w:tblPrEx>
          <w:tblBorders>
            <w:bottom w:val="none" w:sz="0" w:space="0" w:color="auto"/>
          </w:tblBorders>
        </w:tblPrEx>
        <w:tc>
          <w:tcPr>
            <w:tcW w:w="3961" w:type="dxa"/>
            <w:gridSpan w:val="2"/>
          </w:tcPr>
          <w:p w14:paraId="1B28BD65" w14:textId="2813AEBC" w:rsidR="00D870A3" w:rsidRPr="00CE53FB" w:rsidRDefault="00D870A3" w:rsidP="00810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72560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</w:t>
            </w:r>
            <w:r w:rsidRPr="00F7256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E53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C273B6" w:rsidRPr="00C273B6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  <w:r w:rsidRPr="00CE53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: </w:t>
            </w:r>
            <w:r w:rsidRPr="00CE53F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หนี้สูญและ</w:t>
            </w:r>
          </w:p>
          <w:p w14:paraId="04F6914E" w14:textId="1954CBD5" w:rsidR="00D870A3" w:rsidRPr="00F72560" w:rsidRDefault="00D870A3" w:rsidP="00810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E53F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หนี้สงสัยจะสูญ</w:t>
            </w:r>
            <w:r w:rsidRPr="00CE53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  <w:r w:rsidRPr="00F7256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72560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</w:p>
        </w:tc>
        <w:tc>
          <w:tcPr>
            <w:tcW w:w="270" w:type="dxa"/>
          </w:tcPr>
          <w:p w14:paraId="02310700" w14:textId="77777777" w:rsidR="00D870A3" w:rsidRPr="00F72560" w:rsidRDefault="00D870A3" w:rsidP="00810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DE63E2D" w14:textId="77777777" w:rsidR="00D870A3" w:rsidRPr="00F72560" w:rsidRDefault="00D870A3" w:rsidP="00810ED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4EC2082" w14:textId="77777777" w:rsidR="00D870A3" w:rsidRPr="00F72560" w:rsidRDefault="00D870A3" w:rsidP="00810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A81C1B" w14:textId="77777777" w:rsidR="00D870A3" w:rsidRPr="00F72560" w:rsidRDefault="00D870A3" w:rsidP="00810ED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3" w:type="dxa"/>
          </w:tcPr>
          <w:p w14:paraId="494AFB78" w14:textId="77777777" w:rsidR="00D870A3" w:rsidRPr="00F72560" w:rsidRDefault="00D870A3" w:rsidP="00810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9E0541" w14:textId="77777777" w:rsidR="00D870A3" w:rsidRPr="00F72560" w:rsidRDefault="00D870A3" w:rsidP="00810ED1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53C8693" w14:textId="77777777" w:rsidR="00D870A3" w:rsidRPr="00F72560" w:rsidRDefault="00D870A3" w:rsidP="00810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0387D2" w14:textId="77777777" w:rsidR="00D870A3" w:rsidRPr="00F72560" w:rsidRDefault="00D870A3" w:rsidP="00810ED1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BC54F1" w:rsidRPr="00F72560" w14:paraId="7309A9EA" w14:textId="77777777" w:rsidTr="009E2927">
        <w:tblPrEx>
          <w:tblBorders>
            <w:bottom w:val="none" w:sz="0" w:space="0" w:color="auto"/>
          </w:tblBorders>
        </w:tblPrEx>
        <w:tc>
          <w:tcPr>
            <w:tcW w:w="3961" w:type="dxa"/>
            <w:gridSpan w:val="2"/>
          </w:tcPr>
          <w:p w14:paraId="4767D774" w14:textId="36AD0E7C" w:rsidR="00BC54F1" w:rsidRPr="00F72560" w:rsidRDefault="00BC54F1" w:rsidP="00BC54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72560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9E2927" w:rsidRPr="00F72560">
              <w:rPr>
                <w:rFonts w:ascii="Angsana New" w:hAnsi="Angsana New" w:hint="cs"/>
                <w:sz w:val="30"/>
                <w:szCs w:val="30"/>
                <w:cs/>
              </w:rPr>
              <w:t>งวดสามเดือน</w:t>
            </w:r>
            <w:r w:rsidRPr="00F72560">
              <w:rPr>
                <w:rFonts w:ascii="Angsana New" w:hAnsi="Angsana New" w:hint="cs"/>
                <w:sz w:val="30"/>
                <w:szCs w:val="30"/>
                <w:cs/>
              </w:rPr>
              <w:t xml:space="preserve">สิ้นสุดวันที่ </w:t>
            </w:r>
            <w:r w:rsidR="00C273B6" w:rsidRPr="00C273B6">
              <w:rPr>
                <w:rFonts w:ascii="Angsana New" w:hAnsi="Angsana New"/>
                <w:sz w:val="30"/>
                <w:szCs w:val="30"/>
              </w:rPr>
              <w:t>30</w:t>
            </w:r>
            <w:r w:rsidR="002830B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830BD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75C1539B" w14:textId="77777777" w:rsidR="00BC54F1" w:rsidRPr="00F72560" w:rsidRDefault="00BC54F1" w:rsidP="00BC54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14B152AE" w14:textId="4BA5EFB2" w:rsidR="00BC54F1" w:rsidRPr="00F72560" w:rsidRDefault="00B97888" w:rsidP="00BC54F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1BD89F1" w14:textId="77777777" w:rsidR="00BC54F1" w:rsidRPr="00F72560" w:rsidRDefault="00BC54F1" w:rsidP="00BC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F61CD41" w14:textId="51BBFA75" w:rsidR="00BC54F1" w:rsidRPr="00F72560" w:rsidRDefault="00C273B6" w:rsidP="00FE29E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3" w:type="dxa"/>
          </w:tcPr>
          <w:p w14:paraId="360BDCE7" w14:textId="77777777" w:rsidR="00BC54F1" w:rsidRPr="00F72560" w:rsidRDefault="00BC54F1" w:rsidP="00BC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0265CCB" w14:textId="21ABBC9C" w:rsidR="00BC54F1" w:rsidRPr="00F72560" w:rsidRDefault="00B97888" w:rsidP="00B97888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AC2872D" w14:textId="77777777" w:rsidR="00BC54F1" w:rsidRPr="00F72560" w:rsidRDefault="00BC54F1" w:rsidP="00BC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3C8A25C" w14:textId="77777777" w:rsidR="00BC54F1" w:rsidRPr="00F72560" w:rsidRDefault="00BC54F1" w:rsidP="00BC54F1">
            <w:pPr>
              <w:pStyle w:val="acctfourfigures"/>
              <w:tabs>
                <w:tab w:val="clear" w:pos="765"/>
                <w:tab w:val="decimal" w:pos="51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72560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9E2927" w:rsidRPr="00F72560" w14:paraId="2793CD48" w14:textId="77777777" w:rsidTr="009E2927">
        <w:tblPrEx>
          <w:tblBorders>
            <w:bottom w:val="none" w:sz="0" w:space="0" w:color="auto"/>
          </w:tblBorders>
        </w:tblPrEx>
        <w:tc>
          <w:tcPr>
            <w:tcW w:w="3961" w:type="dxa"/>
            <w:gridSpan w:val="2"/>
          </w:tcPr>
          <w:p w14:paraId="57D19CBB" w14:textId="42C20E89" w:rsidR="009E2927" w:rsidRPr="00F72560" w:rsidRDefault="009E2927" w:rsidP="00BC54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F72560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F72560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="00C273B6" w:rsidRPr="00C273B6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1F769058" w14:textId="77777777" w:rsidR="009E2927" w:rsidRPr="00F72560" w:rsidRDefault="009E2927" w:rsidP="00BC54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28C54B7" w14:textId="37E962A5" w:rsidR="009E2927" w:rsidRPr="00F72560" w:rsidRDefault="00B97888" w:rsidP="00BC54F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C9AB4A9" w14:textId="77777777" w:rsidR="009E2927" w:rsidRPr="00F72560" w:rsidRDefault="009E2927" w:rsidP="00BC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5611C2D6" w14:textId="75AA39AB" w:rsidR="009E2927" w:rsidRPr="00F72560" w:rsidRDefault="00C273B6" w:rsidP="00FE29E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3" w:type="dxa"/>
          </w:tcPr>
          <w:p w14:paraId="026C66EF" w14:textId="77777777" w:rsidR="009E2927" w:rsidRPr="00F72560" w:rsidRDefault="009E2927" w:rsidP="00BC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13B5947A" w14:textId="46898656" w:rsidR="009E2927" w:rsidRPr="00F72560" w:rsidRDefault="00C273B6" w:rsidP="00F3700E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73B6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380DC1E6" w14:textId="77777777" w:rsidR="009E2927" w:rsidRPr="00F72560" w:rsidRDefault="009E2927" w:rsidP="00BC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02D45A2B" w14:textId="4450CF4D" w:rsidR="009E2927" w:rsidRPr="00F72560" w:rsidRDefault="003E2AC5" w:rsidP="00BC54F1">
            <w:pPr>
              <w:pStyle w:val="acctfourfigures"/>
              <w:tabs>
                <w:tab w:val="clear" w:pos="765"/>
                <w:tab w:val="decimal" w:pos="51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</w:tbl>
    <w:p w14:paraId="54C87802" w14:textId="77777777" w:rsidR="00D870A3" w:rsidRPr="006F3406" w:rsidRDefault="00D870A3" w:rsidP="00D870A3">
      <w:pPr>
        <w:pStyle w:val="a"/>
        <w:tabs>
          <w:tab w:val="clear" w:pos="1080"/>
          <w:tab w:val="left" w:pos="5115"/>
        </w:tabs>
        <w:ind w:left="540"/>
        <w:jc w:val="both"/>
        <w:rPr>
          <w:rFonts w:ascii="Angsana New" w:hAnsi="Angsana New" w:cs="Angsana New"/>
          <w:highlight w:val="cyan"/>
          <w:lang w:val="en-US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5040"/>
        <w:gridCol w:w="990"/>
        <w:gridCol w:w="1440"/>
        <w:gridCol w:w="270"/>
        <w:gridCol w:w="1440"/>
      </w:tblGrid>
      <w:tr w:rsidR="00CB04EF" w:rsidRPr="00F72560" w14:paraId="73B5D06B" w14:textId="77777777" w:rsidTr="006F3406">
        <w:trPr>
          <w:tblHeader/>
        </w:trPr>
        <w:tc>
          <w:tcPr>
            <w:tcW w:w="5040" w:type="dxa"/>
            <w:vAlign w:val="bottom"/>
          </w:tcPr>
          <w:p w14:paraId="29B0C443" w14:textId="77777777" w:rsidR="00CB04EF" w:rsidRPr="00F72560" w:rsidRDefault="00CB04EF" w:rsidP="00CB0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F725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ค่าเผื่อผลขาดทุนจากการด้อยค่า</w:t>
            </w:r>
            <w:r w:rsidRPr="00F725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725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- วิธีการอย่างง่าย</w:t>
            </w:r>
          </w:p>
        </w:tc>
        <w:tc>
          <w:tcPr>
            <w:tcW w:w="990" w:type="dxa"/>
            <w:vAlign w:val="bottom"/>
          </w:tcPr>
          <w:p w14:paraId="7D660884" w14:textId="73F8BBCE" w:rsidR="00CB04EF" w:rsidRPr="00F72560" w:rsidRDefault="00CB04EF" w:rsidP="00CB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2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256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40" w:type="dxa"/>
            <w:vAlign w:val="bottom"/>
          </w:tcPr>
          <w:p w14:paraId="4E61A969" w14:textId="77777777" w:rsidR="00CB04EF" w:rsidRPr="00F72560" w:rsidRDefault="00CB04EF" w:rsidP="00CB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25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vAlign w:val="bottom"/>
          </w:tcPr>
          <w:p w14:paraId="13AD0BEC" w14:textId="77777777" w:rsidR="00CB04EF" w:rsidRPr="00F72560" w:rsidRDefault="00CB04EF" w:rsidP="00CB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0AF09FD" w14:textId="77777777" w:rsidR="00CB04EF" w:rsidRPr="00F72560" w:rsidRDefault="00CB04EF" w:rsidP="00CB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25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61F2407" w14:textId="77777777" w:rsidR="00CB04EF" w:rsidRPr="00F72560" w:rsidRDefault="00CB04EF" w:rsidP="00CB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25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CB04EF" w:rsidRPr="00F72560" w14:paraId="5998DBD9" w14:textId="77777777" w:rsidTr="006F3406">
        <w:trPr>
          <w:tblHeader/>
        </w:trPr>
        <w:tc>
          <w:tcPr>
            <w:tcW w:w="5040" w:type="dxa"/>
          </w:tcPr>
          <w:p w14:paraId="21099BB3" w14:textId="77777777" w:rsidR="00CB04EF" w:rsidRPr="00F72560" w:rsidRDefault="00CB04EF" w:rsidP="00CB0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8A6DB34" w14:textId="48ABB1B5" w:rsidR="00CB04EF" w:rsidRPr="00F72560" w:rsidRDefault="00CB04EF" w:rsidP="00CB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2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  <w:vAlign w:val="center"/>
          </w:tcPr>
          <w:p w14:paraId="0433FDB6" w14:textId="77777777" w:rsidR="00CB04EF" w:rsidRPr="00F72560" w:rsidRDefault="00CB04EF" w:rsidP="00CB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7256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B04EF" w:rsidRPr="00F72560" w14:paraId="37891B30" w14:textId="77777777" w:rsidTr="006F3406">
        <w:trPr>
          <w:tblHeader/>
        </w:trPr>
        <w:tc>
          <w:tcPr>
            <w:tcW w:w="5040" w:type="dxa"/>
          </w:tcPr>
          <w:p w14:paraId="5836FE87" w14:textId="5BFB739C" w:rsidR="00CB04EF" w:rsidRPr="00F72560" w:rsidRDefault="00CB04EF" w:rsidP="00CB0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F72560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F7256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273B6" w:rsidRPr="00C273B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725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="00C273B6" w:rsidRPr="00C273B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F725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7256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F725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ปรับปรุงใหม่ </w:t>
            </w:r>
          </w:p>
        </w:tc>
        <w:tc>
          <w:tcPr>
            <w:tcW w:w="990" w:type="dxa"/>
          </w:tcPr>
          <w:p w14:paraId="50CF740F" w14:textId="0C198F79" w:rsidR="00CB04EF" w:rsidRPr="00F72560" w:rsidRDefault="00C273B6" w:rsidP="00CB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273B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440" w:type="dxa"/>
            <w:vAlign w:val="bottom"/>
          </w:tcPr>
          <w:p w14:paraId="41A43652" w14:textId="671EAE4A" w:rsidR="00CB04EF" w:rsidRPr="009E2927" w:rsidRDefault="00C273B6" w:rsidP="009E2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742</w:t>
            </w:r>
          </w:p>
        </w:tc>
        <w:tc>
          <w:tcPr>
            <w:tcW w:w="270" w:type="dxa"/>
            <w:vAlign w:val="center"/>
          </w:tcPr>
          <w:p w14:paraId="53C4BD95" w14:textId="77777777" w:rsidR="00CB04EF" w:rsidRPr="00F72560" w:rsidRDefault="00CB04EF" w:rsidP="00CB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DA9D625" w14:textId="100C0AD8" w:rsidR="00CB04EF" w:rsidRPr="009E2927" w:rsidRDefault="00C273B6" w:rsidP="009E2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538</w:t>
            </w:r>
          </w:p>
        </w:tc>
      </w:tr>
      <w:tr w:rsidR="00CB04EF" w:rsidRPr="006F3406" w14:paraId="4C88E998" w14:textId="77777777" w:rsidTr="006F3406">
        <w:trPr>
          <w:tblHeader/>
        </w:trPr>
        <w:tc>
          <w:tcPr>
            <w:tcW w:w="5040" w:type="dxa"/>
          </w:tcPr>
          <w:p w14:paraId="21E4E0CC" w14:textId="77777777" w:rsidR="00CB04EF" w:rsidRPr="006F3406" w:rsidRDefault="00CB04EF" w:rsidP="00CB0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340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6490BC36" w14:textId="77777777" w:rsidR="00CB04EF" w:rsidRPr="006F3406" w:rsidRDefault="00CB04EF" w:rsidP="00CB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F91561C" w14:textId="098B5550" w:rsidR="00CB04EF" w:rsidRPr="009E2927" w:rsidRDefault="00C273B6" w:rsidP="009E2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70" w:type="dxa"/>
            <w:vAlign w:val="center"/>
          </w:tcPr>
          <w:p w14:paraId="25A138A1" w14:textId="77777777" w:rsidR="00CB04EF" w:rsidRPr="006F3406" w:rsidRDefault="00CB04EF" w:rsidP="00CB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350644C4" w14:textId="0067F9B5" w:rsidR="00CB04EF" w:rsidRPr="009E2927" w:rsidRDefault="00C273B6" w:rsidP="009E2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16</w:t>
            </w:r>
          </w:p>
        </w:tc>
      </w:tr>
      <w:tr w:rsidR="00CB04EF" w:rsidRPr="00F72560" w14:paraId="32C79737" w14:textId="77777777" w:rsidTr="006F3406">
        <w:trPr>
          <w:tblHeader/>
        </w:trPr>
        <w:tc>
          <w:tcPr>
            <w:tcW w:w="5040" w:type="dxa"/>
          </w:tcPr>
          <w:p w14:paraId="3B76569E" w14:textId="094C8525" w:rsidR="00CB04EF" w:rsidRPr="006F3406" w:rsidRDefault="00CB04EF" w:rsidP="00CB0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34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273B6" w:rsidRPr="00C273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2830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2830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  <w:r w:rsidRPr="006F34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C273B6" w:rsidRPr="00C273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90" w:type="dxa"/>
          </w:tcPr>
          <w:p w14:paraId="45E5C28A" w14:textId="77777777" w:rsidR="00CB04EF" w:rsidRPr="006F3406" w:rsidRDefault="00CB04EF" w:rsidP="00CB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650B7E" w14:textId="70EA6EA9" w:rsidR="00CB04EF" w:rsidRPr="003E2AC5" w:rsidRDefault="00C273B6" w:rsidP="009E2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73B6">
              <w:rPr>
                <w:rFonts w:ascii="Angsana New" w:hAnsi="Angsana New"/>
                <w:b/>
                <w:bCs/>
                <w:sz w:val="30"/>
                <w:szCs w:val="30"/>
              </w:rPr>
              <w:t>753</w:t>
            </w:r>
          </w:p>
        </w:tc>
        <w:tc>
          <w:tcPr>
            <w:tcW w:w="270" w:type="dxa"/>
            <w:vAlign w:val="center"/>
          </w:tcPr>
          <w:p w14:paraId="31768EB5" w14:textId="77777777" w:rsidR="00CB04EF" w:rsidRPr="009E2927" w:rsidRDefault="00CB04EF" w:rsidP="00CB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4D767E" w14:textId="17F3171D" w:rsidR="00CB04EF" w:rsidRPr="009E2927" w:rsidRDefault="00C273B6" w:rsidP="009E2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73B6">
              <w:rPr>
                <w:rFonts w:ascii="Angsana New" w:hAnsi="Angsana New"/>
                <w:b/>
                <w:bCs/>
                <w:sz w:val="30"/>
                <w:szCs w:val="30"/>
              </w:rPr>
              <w:t>554</w:t>
            </w:r>
          </w:p>
        </w:tc>
      </w:tr>
    </w:tbl>
    <w:p w14:paraId="2E00F1D9" w14:textId="7CC5018B" w:rsidR="003E4BB0" w:rsidRDefault="003E4BB0" w:rsidP="00D33FF8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5040"/>
        <w:gridCol w:w="990"/>
        <w:gridCol w:w="1440"/>
        <w:gridCol w:w="270"/>
        <w:gridCol w:w="1440"/>
      </w:tblGrid>
      <w:tr w:rsidR="0005610D" w:rsidRPr="00F72560" w14:paraId="67E8C84A" w14:textId="77777777" w:rsidTr="006F3406">
        <w:trPr>
          <w:tblHeader/>
        </w:trPr>
        <w:tc>
          <w:tcPr>
            <w:tcW w:w="5040" w:type="dxa"/>
            <w:vAlign w:val="bottom"/>
          </w:tcPr>
          <w:p w14:paraId="22C4B83E" w14:textId="42D1A4EB" w:rsidR="0005610D" w:rsidRPr="00F72560" w:rsidRDefault="0005610D" w:rsidP="00FF1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F725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ค่าเผื่อผลขาดทุนจากการด้อยค่า</w:t>
            </w:r>
            <w:r w:rsidRPr="00F725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725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- วิธี</w:t>
            </w:r>
            <w:r w:rsidR="00FF1ED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ทั่วไป</w:t>
            </w:r>
          </w:p>
        </w:tc>
        <w:tc>
          <w:tcPr>
            <w:tcW w:w="990" w:type="dxa"/>
            <w:vAlign w:val="bottom"/>
          </w:tcPr>
          <w:p w14:paraId="6FDCEAC0" w14:textId="77777777" w:rsidR="0005610D" w:rsidRPr="00F72560" w:rsidRDefault="0005610D" w:rsidP="00FF1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2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256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40" w:type="dxa"/>
            <w:vAlign w:val="bottom"/>
          </w:tcPr>
          <w:p w14:paraId="0926CBDA" w14:textId="77777777" w:rsidR="0005610D" w:rsidRPr="00F72560" w:rsidRDefault="0005610D" w:rsidP="00FF1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25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vAlign w:val="bottom"/>
          </w:tcPr>
          <w:p w14:paraId="306726AA" w14:textId="77777777" w:rsidR="0005610D" w:rsidRPr="00F72560" w:rsidRDefault="0005610D" w:rsidP="00FF1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04311A4" w14:textId="77777777" w:rsidR="0005610D" w:rsidRPr="00F72560" w:rsidRDefault="0005610D" w:rsidP="00FF1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25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280877CD" w14:textId="77777777" w:rsidR="0005610D" w:rsidRPr="00F72560" w:rsidRDefault="0005610D" w:rsidP="00FF1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25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05610D" w:rsidRPr="00F72560" w14:paraId="2F22E638" w14:textId="77777777" w:rsidTr="006F3406">
        <w:trPr>
          <w:tblHeader/>
        </w:trPr>
        <w:tc>
          <w:tcPr>
            <w:tcW w:w="5040" w:type="dxa"/>
          </w:tcPr>
          <w:p w14:paraId="6858BEC9" w14:textId="77777777" w:rsidR="0005610D" w:rsidRPr="00F72560" w:rsidRDefault="0005610D" w:rsidP="00FF1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F9C012F" w14:textId="77777777" w:rsidR="0005610D" w:rsidRPr="00F72560" w:rsidRDefault="0005610D" w:rsidP="00FF1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2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  <w:vAlign w:val="center"/>
          </w:tcPr>
          <w:p w14:paraId="0EE62B97" w14:textId="77777777" w:rsidR="0005610D" w:rsidRPr="00F72560" w:rsidRDefault="0005610D" w:rsidP="00FF1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7256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5610D" w:rsidRPr="00F72560" w14:paraId="1E31EA69" w14:textId="77777777" w:rsidTr="006F3406">
        <w:trPr>
          <w:tblHeader/>
        </w:trPr>
        <w:tc>
          <w:tcPr>
            <w:tcW w:w="5040" w:type="dxa"/>
          </w:tcPr>
          <w:p w14:paraId="68E6CC2E" w14:textId="05E56249" w:rsidR="0005610D" w:rsidRPr="00F72560" w:rsidRDefault="0005610D" w:rsidP="00FF1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F72560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F7256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273B6" w:rsidRPr="00C273B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725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="00C273B6" w:rsidRPr="00C273B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F725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7256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F725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ปรับปรุงใหม่ </w:t>
            </w:r>
          </w:p>
        </w:tc>
        <w:tc>
          <w:tcPr>
            <w:tcW w:w="990" w:type="dxa"/>
          </w:tcPr>
          <w:p w14:paraId="7933F8BE" w14:textId="6CBE699D" w:rsidR="0005610D" w:rsidRPr="00F72560" w:rsidRDefault="00C273B6" w:rsidP="00FF1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273B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440" w:type="dxa"/>
            <w:vAlign w:val="bottom"/>
          </w:tcPr>
          <w:p w14:paraId="59DA90C6" w14:textId="0A6525C4" w:rsidR="0005610D" w:rsidRPr="009E2927" w:rsidRDefault="00C273B6" w:rsidP="009E2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693</w:t>
            </w:r>
          </w:p>
        </w:tc>
        <w:tc>
          <w:tcPr>
            <w:tcW w:w="270" w:type="dxa"/>
            <w:vAlign w:val="center"/>
          </w:tcPr>
          <w:p w14:paraId="30F0F098" w14:textId="77777777" w:rsidR="0005610D" w:rsidRPr="009E2927" w:rsidRDefault="0005610D" w:rsidP="009E2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64AC9F1" w14:textId="1F0B8FA8" w:rsidR="0005610D" w:rsidRPr="009E2927" w:rsidRDefault="00C273B6" w:rsidP="009E2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584</w:t>
            </w:r>
          </w:p>
        </w:tc>
      </w:tr>
      <w:tr w:rsidR="0005610D" w:rsidRPr="00CD658D" w14:paraId="2B921925" w14:textId="77777777" w:rsidTr="006F3406">
        <w:trPr>
          <w:tblHeader/>
        </w:trPr>
        <w:tc>
          <w:tcPr>
            <w:tcW w:w="5040" w:type="dxa"/>
          </w:tcPr>
          <w:p w14:paraId="7BFA7909" w14:textId="77777777" w:rsidR="0005610D" w:rsidRPr="00CD658D" w:rsidRDefault="0005610D" w:rsidP="00FF1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658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530245A1" w14:textId="77777777" w:rsidR="0005610D" w:rsidRPr="00CD658D" w:rsidRDefault="0005610D" w:rsidP="00FF1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93618F8" w14:textId="7167E39A" w:rsidR="0005610D" w:rsidRPr="009E2927" w:rsidRDefault="00C273B6" w:rsidP="009E2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center"/>
          </w:tcPr>
          <w:p w14:paraId="4B688FA6" w14:textId="77777777" w:rsidR="0005610D" w:rsidRPr="009E2927" w:rsidRDefault="0005610D" w:rsidP="009E2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55BBDEE" w14:textId="690C7398" w:rsidR="0005610D" w:rsidRPr="009E2927" w:rsidRDefault="00C273B6" w:rsidP="009E2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05610D" w:rsidRPr="00F72560" w14:paraId="421B1B37" w14:textId="77777777" w:rsidTr="006F3406">
        <w:trPr>
          <w:tblHeader/>
        </w:trPr>
        <w:tc>
          <w:tcPr>
            <w:tcW w:w="5040" w:type="dxa"/>
          </w:tcPr>
          <w:p w14:paraId="1EDB776F" w14:textId="2ADFCC57" w:rsidR="0005610D" w:rsidRPr="00CD658D" w:rsidRDefault="0005610D" w:rsidP="00FF1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65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273B6" w:rsidRPr="00C273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2830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2830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  <w:r w:rsidRPr="00CD65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C273B6" w:rsidRPr="00C273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90" w:type="dxa"/>
          </w:tcPr>
          <w:p w14:paraId="6481B2BE" w14:textId="77777777" w:rsidR="0005610D" w:rsidRPr="00CD658D" w:rsidRDefault="0005610D" w:rsidP="00FF1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B2FF8F" w14:textId="2B0159EB" w:rsidR="0005610D" w:rsidRPr="00B97888" w:rsidRDefault="00C273B6" w:rsidP="009E2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3B6">
              <w:rPr>
                <w:rFonts w:ascii="Angsana New" w:hAnsi="Angsana New"/>
                <w:b/>
                <w:bCs/>
                <w:sz w:val="30"/>
                <w:szCs w:val="30"/>
              </w:rPr>
              <w:t>695</w:t>
            </w:r>
          </w:p>
        </w:tc>
        <w:tc>
          <w:tcPr>
            <w:tcW w:w="270" w:type="dxa"/>
            <w:vAlign w:val="center"/>
          </w:tcPr>
          <w:p w14:paraId="1402F74E" w14:textId="77777777" w:rsidR="0005610D" w:rsidRPr="00B97888" w:rsidRDefault="0005610D" w:rsidP="009E2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D62375" w14:textId="1A008CF1" w:rsidR="0005610D" w:rsidRPr="00B97888" w:rsidRDefault="00C273B6" w:rsidP="009E2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73B6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081FD9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C273B6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</w:tbl>
    <w:p w14:paraId="2CD92DF4" w14:textId="0D729F39" w:rsidR="0005610D" w:rsidRDefault="0005610D" w:rsidP="00D33FF8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0152FE31" w14:textId="7364C243" w:rsidR="002C4240" w:rsidRDefault="00F656B5" w:rsidP="002C42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03859">
        <w:rPr>
          <w:rFonts w:asciiTheme="majorBidi" w:hAnsiTheme="majorBidi" w:cstheme="majorBidi" w:hint="cs"/>
          <w:sz w:val="30"/>
          <w:szCs w:val="30"/>
          <w:cs/>
        </w:rPr>
        <w:t>ลูกหนี้</w:t>
      </w:r>
      <w:r w:rsidR="005B4BB6" w:rsidRPr="00403859">
        <w:rPr>
          <w:rFonts w:asciiTheme="majorBidi" w:hAnsiTheme="majorBidi" w:cstheme="majorBidi" w:hint="cs"/>
          <w:sz w:val="30"/>
          <w:szCs w:val="30"/>
          <w:cs/>
        </w:rPr>
        <w:t>การค้า</w:t>
      </w:r>
      <w:r w:rsidRPr="00403859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="005B4BB6" w:rsidRPr="00403859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403859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5B4BB6" w:rsidRPr="00403859">
        <w:rPr>
          <w:rFonts w:asciiTheme="majorBidi" w:hAnsiTheme="majorBidi" w:cstheme="majorBidi" w:hint="cs"/>
          <w:sz w:val="30"/>
          <w:szCs w:val="30"/>
          <w:cs/>
        </w:rPr>
        <w:t>แห่งหนึ่งซึ่งเดิมเป็นหน่วยงานรัฐวิสาหกิจ</w:t>
      </w:r>
      <w:r w:rsidR="00AF5E93" w:rsidRPr="00403859">
        <w:rPr>
          <w:rFonts w:asciiTheme="majorBidi" w:hAnsiTheme="majorBidi" w:cstheme="majorBidi" w:hint="cs"/>
          <w:sz w:val="30"/>
          <w:szCs w:val="30"/>
          <w:cs/>
        </w:rPr>
        <w:t xml:space="preserve"> ได้</w:t>
      </w:r>
      <w:r w:rsidR="005B4BB6" w:rsidRPr="00403859">
        <w:rPr>
          <w:rFonts w:asciiTheme="majorBidi" w:hAnsiTheme="majorBidi" w:hint="cs"/>
          <w:sz w:val="30"/>
          <w:szCs w:val="30"/>
          <w:cs/>
        </w:rPr>
        <w:t>เข้าสู่กระบวนการฟื้นฟูกิจการภายใต้คำสั่งศาลล้มละลายกลาง</w:t>
      </w:r>
      <w:r w:rsidR="005B4BB6" w:rsidRPr="00403859">
        <w:rPr>
          <w:rFonts w:asciiTheme="majorBidi" w:hAnsiTheme="majorBidi"/>
          <w:sz w:val="30"/>
          <w:szCs w:val="30"/>
          <w:cs/>
        </w:rPr>
        <w:t xml:space="preserve"> </w:t>
      </w:r>
      <w:r w:rsidR="005B4BB6" w:rsidRPr="00403859">
        <w:rPr>
          <w:rFonts w:asciiTheme="majorBidi" w:hAnsiTheme="majorBidi" w:hint="cs"/>
          <w:sz w:val="30"/>
          <w:szCs w:val="30"/>
          <w:cs/>
        </w:rPr>
        <w:t>ตามกฎหมายล้มละลาย และพ้นจากสถานะ</w:t>
      </w:r>
      <w:r w:rsidR="00AF5E93" w:rsidRPr="00403859">
        <w:rPr>
          <w:rFonts w:asciiTheme="majorBidi" w:hAnsiTheme="majorBidi" w:hint="cs"/>
          <w:sz w:val="30"/>
          <w:szCs w:val="30"/>
          <w:cs/>
        </w:rPr>
        <w:t>การ</w:t>
      </w:r>
      <w:r w:rsidR="005B4BB6" w:rsidRPr="00403859">
        <w:rPr>
          <w:rFonts w:asciiTheme="majorBidi" w:hAnsiTheme="majorBidi" w:hint="cs"/>
          <w:sz w:val="30"/>
          <w:szCs w:val="30"/>
          <w:cs/>
        </w:rPr>
        <w:t>เป็นรัฐวิสาหกิจ</w:t>
      </w:r>
      <w:r w:rsidR="005B4BB6" w:rsidRPr="00403859">
        <w:rPr>
          <w:rFonts w:asciiTheme="majorBidi" w:hAnsiTheme="majorBidi" w:cstheme="majorBidi" w:hint="cs"/>
          <w:sz w:val="30"/>
          <w:szCs w:val="30"/>
          <w:cs/>
        </w:rPr>
        <w:t xml:space="preserve">  กลุ่มบริษัทมีลูกหนี</w:t>
      </w:r>
      <w:r w:rsidR="00FE3E2C" w:rsidRPr="00403859">
        <w:rPr>
          <w:rFonts w:asciiTheme="majorBidi" w:hAnsiTheme="majorBidi" w:cstheme="majorBidi" w:hint="cs"/>
          <w:sz w:val="30"/>
          <w:szCs w:val="30"/>
          <w:cs/>
        </w:rPr>
        <w:t>้ค้างชำระ</w:t>
      </w:r>
      <w:r w:rsidR="005B4BB6" w:rsidRPr="00403859">
        <w:rPr>
          <w:rFonts w:asciiTheme="majorBidi" w:hAnsiTheme="majorBidi" w:cstheme="majorBidi" w:hint="cs"/>
          <w:sz w:val="30"/>
          <w:szCs w:val="30"/>
          <w:cs/>
        </w:rPr>
        <w:t>จากกิจการดังกล่าว</w:t>
      </w:r>
      <w:r w:rsidR="00FE3E2C" w:rsidRPr="00403859">
        <w:rPr>
          <w:rFonts w:asciiTheme="majorBidi" w:hAnsiTheme="majorBidi" w:cstheme="majorBidi" w:hint="cs"/>
          <w:sz w:val="30"/>
          <w:szCs w:val="30"/>
          <w:cs/>
        </w:rPr>
        <w:t xml:space="preserve"> ซึ่งประกอบด้วย ลูกหนี้การค้าจำนวน </w:t>
      </w:r>
      <w:r w:rsidR="00C273B6" w:rsidRPr="00C273B6">
        <w:rPr>
          <w:rFonts w:asciiTheme="majorBidi" w:hAnsiTheme="majorBidi" w:cstheme="majorBidi"/>
          <w:sz w:val="30"/>
          <w:szCs w:val="30"/>
        </w:rPr>
        <w:t>50</w:t>
      </w:r>
      <w:r w:rsidR="00FE3E2C" w:rsidRPr="00403859">
        <w:rPr>
          <w:rFonts w:asciiTheme="majorBidi" w:hAnsiTheme="majorBidi" w:cstheme="majorBidi"/>
          <w:sz w:val="30"/>
          <w:szCs w:val="30"/>
        </w:rPr>
        <w:t>.</w:t>
      </w:r>
      <w:r w:rsidR="00C273B6" w:rsidRPr="00C273B6">
        <w:rPr>
          <w:rFonts w:asciiTheme="majorBidi" w:hAnsiTheme="majorBidi" w:cstheme="majorBidi"/>
          <w:sz w:val="30"/>
          <w:szCs w:val="30"/>
        </w:rPr>
        <w:t>36</w:t>
      </w:r>
      <w:r w:rsidR="00FE3E2C" w:rsidRPr="00403859">
        <w:rPr>
          <w:rFonts w:asciiTheme="majorBidi" w:hAnsiTheme="majorBidi" w:cstheme="majorBidi"/>
          <w:sz w:val="30"/>
          <w:szCs w:val="30"/>
        </w:rPr>
        <w:t xml:space="preserve"> </w:t>
      </w:r>
      <w:r w:rsidR="00FE3E2C" w:rsidRPr="00403859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870664">
        <w:rPr>
          <w:rFonts w:asciiTheme="majorBidi" w:hAnsiTheme="majorBidi" w:cstheme="majorBidi" w:hint="cs"/>
          <w:sz w:val="30"/>
          <w:szCs w:val="30"/>
          <w:cs/>
        </w:rPr>
        <w:t>สินทรัพย์ที่เกิดจากสัญญา</w:t>
      </w:r>
      <w:r w:rsidR="00FE3E2C" w:rsidRPr="00403859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C273B6" w:rsidRPr="00C273B6">
        <w:rPr>
          <w:rFonts w:asciiTheme="majorBidi" w:hAnsiTheme="majorBidi" w:cstheme="majorBidi"/>
          <w:sz w:val="30"/>
          <w:szCs w:val="30"/>
        </w:rPr>
        <w:t>1</w:t>
      </w:r>
      <w:r w:rsidR="00C273B6" w:rsidRPr="00C273B6">
        <w:rPr>
          <w:rFonts w:asciiTheme="majorBidi" w:hAnsiTheme="majorBidi" w:cstheme="majorBidi" w:hint="cs"/>
          <w:sz w:val="30"/>
          <w:szCs w:val="30"/>
        </w:rPr>
        <w:t>6</w:t>
      </w:r>
      <w:r w:rsidR="00FE3E2C" w:rsidRPr="00403859">
        <w:rPr>
          <w:rFonts w:asciiTheme="majorBidi" w:hAnsiTheme="majorBidi" w:cstheme="majorBidi"/>
          <w:sz w:val="30"/>
          <w:szCs w:val="30"/>
        </w:rPr>
        <w:t>.</w:t>
      </w:r>
      <w:r w:rsidR="00C273B6" w:rsidRPr="00C273B6">
        <w:rPr>
          <w:rFonts w:asciiTheme="majorBidi" w:hAnsiTheme="majorBidi" w:cstheme="majorBidi" w:hint="cs"/>
          <w:sz w:val="30"/>
          <w:szCs w:val="30"/>
        </w:rPr>
        <w:t>79</w:t>
      </w:r>
      <w:r w:rsidR="00FE3E2C" w:rsidRPr="00403859">
        <w:rPr>
          <w:rFonts w:asciiTheme="majorBidi" w:hAnsiTheme="majorBidi" w:cstheme="majorBidi"/>
          <w:sz w:val="30"/>
          <w:szCs w:val="30"/>
        </w:rPr>
        <w:t xml:space="preserve"> </w:t>
      </w:r>
      <w:r w:rsidR="00FE3E2C" w:rsidRPr="00403859">
        <w:rPr>
          <w:rFonts w:asciiTheme="majorBidi" w:hAnsiTheme="majorBidi" w:cstheme="majorBidi" w:hint="cs"/>
          <w:sz w:val="30"/>
          <w:szCs w:val="30"/>
          <w:cs/>
        </w:rPr>
        <w:t>ล้านบาท และลูกหนี้ตามสัญญาเช่าเงิน</w:t>
      </w:r>
      <w:r w:rsidR="00E10C6E">
        <w:rPr>
          <w:rFonts w:asciiTheme="majorBidi" w:hAnsiTheme="majorBidi" w:cstheme="majorBidi" w:hint="cs"/>
          <w:sz w:val="30"/>
          <w:szCs w:val="30"/>
          <w:cs/>
        </w:rPr>
        <w:t>ทุน</w:t>
      </w:r>
      <w:r w:rsidR="005B4BB6" w:rsidRPr="00403859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C273B6" w:rsidRPr="00C273B6">
        <w:rPr>
          <w:rFonts w:asciiTheme="majorBidi" w:hAnsiTheme="majorBidi" w:cstheme="majorBidi"/>
          <w:sz w:val="30"/>
          <w:szCs w:val="30"/>
        </w:rPr>
        <w:t>84</w:t>
      </w:r>
      <w:r w:rsidR="00FE3E2C" w:rsidRPr="00403859">
        <w:rPr>
          <w:rFonts w:asciiTheme="majorBidi" w:hAnsiTheme="majorBidi" w:cstheme="majorBidi"/>
          <w:sz w:val="30"/>
          <w:szCs w:val="30"/>
        </w:rPr>
        <w:t>.</w:t>
      </w:r>
      <w:r w:rsidR="00C273B6" w:rsidRPr="00C273B6">
        <w:rPr>
          <w:rFonts w:asciiTheme="majorBidi" w:hAnsiTheme="majorBidi" w:cstheme="majorBidi"/>
          <w:sz w:val="30"/>
          <w:szCs w:val="30"/>
        </w:rPr>
        <w:t>55</w:t>
      </w:r>
      <w:r w:rsidR="005B4BB6" w:rsidRPr="00403859">
        <w:rPr>
          <w:rFonts w:asciiTheme="majorBidi" w:hAnsiTheme="majorBidi" w:cstheme="majorBidi"/>
          <w:sz w:val="30"/>
          <w:szCs w:val="30"/>
        </w:rPr>
        <w:t xml:space="preserve"> </w:t>
      </w:r>
      <w:r w:rsidR="005B4BB6" w:rsidRPr="00403859">
        <w:rPr>
          <w:rFonts w:asciiTheme="majorBidi" w:hAnsiTheme="majorBidi" w:cstheme="majorBidi" w:hint="cs"/>
          <w:sz w:val="30"/>
          <w:szCs w:val="30"/>
          <w:cs/>
        </w:rPr>
        <w:t>ล้านบาท ซึ่ง</w:t>
      </w:r>
      <w:r w:rsidR="005B4BB6" w:rsidRPr="00403859">
        <w:rPr>
          <w:rFonts w:asciiTheme="majorBidi" w:hAnsiTheme="majorBidi" w:hint="cs"/>
          <w:sz w:val="30"/>
          <w:szCs w:val="30"/>
          <w:cs/>
        </w:rPr>
        <w:t>ลูกหนี้ดังกล่าวอยู่ในกระบวนการฟื้นฟูกิจการ</w:t>
      </w:r>
      <w:r w:rsidR="005B4BB6" w:rsidRPr="00403859">
        <w:rPr>
          <w:rFonts w:asciiTheme="majorBidi" w:hAnsiTheme="majorBidi"/>
          <w:sz w:val="30"/>
          <w:szCs w:val="30"/>
          <w:cs/>
        </w:rPr>
        <w:t xml:space="preserve"> </w:t>
      </w:r>
      <w:r w:rsidR="005B4BB6" w:rsidRPr="00403859">
        <w:rPr>
          <w:rFonts w:asciiTheme="majorBidi" w:hAnsiTheme="majorBidi" w:hint="cs"/>
          <w:sz w:val="30"/>
          <w:szCs w:val="30"/>
          <w:cs/>
        </w:rPr>
        <w:t>ทำให้</w:t>
      </w:r>
      <w:r w:rsidR="00AF5E93" w:rsidRPr="00403859">
        <w:rPr>
          <w:rFonts w:asciiTheme="majorBidi" w:hAnsiTheme="majorBidi" w:hint="cs"/>
          <w:sz w:val="30"/>
          <w:szCs w:val="30"/>
          <w:cs/>
        </w:rPr>
        <w:t>หนี้</w:t>
      </w:r>
      <w:r w:rsidR="005B4BB6" w:rsidRPr="00403859">
        <w:rPr>
          <w:rFonts w:asciiTheme="majorBidi" w:hAnsiTheme="majorBidi" w:hint="cs"/>
          <w:sz w:val="30"/>
          <w:szCs w:val="30"/>
          <w:cs/>
        </w:rPr>
        <w:t xml:space="preserve">อยู่ในสภาวะพักการชำระหนี้ </w:t>
      </w:r>
      <w:r w:rsidR="005B4BB6" w:rsidRPr="00403859">
        <w:rPr>
          <w:rFonts w:asciiTheme="majorBidi" w:hAnsiTheme="majorBidi"/>
          <w:sz w:val="30"/>
          <w:szCs w:val="30"/>
          <w:cs/>
        </w:rPr>
        <w:t>(</w:t>
      </w:r>
      <w:r w:rsidR="005B4BB6" w:rsidRPr="00403859">
        <w:rPr>
          <w:rFonts w:asciiTheme="majorBidi" w:hAnsiTheme="majorBidi" w:cstheme="majorBidi"/>
          <w:sz w:val="30"/>
          <w:szCs w:val="30"/>
        </w:rPr>
        <w:t xml:space="preserve">Automatic Stay) </w:t>
      </w:r>
      <w:r w:rsidR="005B4BB6" w:rsidRPr="00403859">
        <w:rPr>
          <w:rFonts w:asciiTheme="majorBidi" w:hAnsiTheme="majorBidi" w:hint="cs"/>
          <w:sz w:val="30"/>
          <w:szCs w:val="30"/>
          <w:cs/>
        </w:rPr>
        <w:t>และไม่สามารถชำระหนี้ดังกล่าวได้ในขณะนี้</w:t>
      </w:r>
      <w:r w:rsidR="00AF5E93" w:rsidRPr="00403859">
        <w:rPr>
          <w:rFonts w:asciiTheme="majorBidi" w:hAnsiTheme="majorBidi" w:hint="cs"/>
          <w:sz w:val="30"/>
          <w:szCs w:val="30"/>
          <w:cs/>
        </w:rPr>
        <w:t xml:space="preserve">  </w:t>
      </w:r>
      <w:r w:rsidR="00FE3E2C" w:rsidRPr="00403859">
        <w:rPr>
          <w:rFonts w:asciiTheme="majorBidi" w:hAnsiTheme="majorBidi"/>
          <w:sz w:val="30"/>
          <w:szCs w:val="30"/>
        </w:rPr>
        <w:br/>
      </w:r>
      <w:r w:rsidR="00AF5E93" w:rsidRPr="00403859">
        <w:rPr>
          <w:rFonts w:asciiTheme="majorBidi" w:hAnsiTheme="majorBidi" w:hint="cs"/>
          <w:sz w:val="30"/>
          <w:szCs w:val="30"/>
          <w:cs/>
        </w:rPr>
        <w:t xml:space="preserve">ผู้บริหารของกลุ่มบริษัทเชื่อมั่นว่า </w:t>
      </w:r>
      <w:r w:rsidR="00AF6C90">
        <w:rPr>
          <w:rFonts w:asciiTheme="majorBidi" w:hAnsiTheme="majorBidi" w:hint="cs"/>
          <w:sz w:val="30"/>
          <w:szCs w:val="30"/>
          <w:cs/>
        </w:rPr>
        <w:t>กลุ่มบริษัท</w:t>
      </w:r>
      <w:r w:rsidR="00AF5E93" w:rsidRPr="00403859">
        <w:rPr>
          <w:rFonts w:asciiTheme="majorBidi" w:hAnsiTheme="majorBidi" w:hint="cs"/>
          <w:sz w:val="30"/>
          <w:szCs w:val="30"/>
          <w:cs/>
        </w:rPr>
        <w:t>จะได้รับชำระหนี้ทั้งจำนวน</w:t>
      </w:r>
      <w:r w:rsidR="00AF6C90">
        <w:rPr>
          <w:rFonts w:asciiTheme="majorBidi" w:hAnsiTheme="majorBidi"/>
          <w:sz w:val="30"/>
          <w:szCs w:val="30"/>
        </w:rPr>
        <w:t xml:space="preserve"> </w:t>
      </w:r>
      <w:r w:rsidR="00AF6C90">
        <w:rPr>
          <w:rFonts w:asciiTheme="majorBidi" w:hAnsiTheme="majorBidi" w:hint="cs"/>
          <w:sz w:val="30"/>
          <w:szCs w:val="30"/>
          <w:cs/>
        </w:rPr>
        <w:t>เนื่องจาก</w:t>
      </w:r>
      <w:r w:rsidR="00870664">
        <w:rPr>
          <w:rFonts w:asciiTheme="majorBidi" w:hAnsiTheme="majorBidi" w:hint="cs"/>
          <w:sz w:val="30"/>
          <w:szCs w:val="30"/>
          <w:cs/>
        </w:rPr>
        <w:t>ลูกหนี้ส่วนใหญ่เกิดจากการ</w:t>
      </w:r>
      <w:r w:rsidR="00AF6C90">
        <w:rPr>
          <w:rFonts w:asciiTheme="majorBidi" w:hAnsiTheme="majorBidi" w:hint="cs"/>
          <w:sz w:val="30"/>
          <w:szCs w:val="30"/>
          <w:cs/>
        </w:rPr>
        <w:t>ให้บริการของกลุ่มบริษัท</w:t>
      </w:r>
      <w:r w:rsidR="00870664">
        <w:rPr>
          <w:rFonts w:asciiTheme="majorBidi" w:hAnsiTheme="majorBidi" w:hint="cs"/>
          <w:sz w:val="30"/>
          <w:szCs w:val="30"/>
          <w:cs/>
        </w:rPr>
        <w:t>ซึ่ง</w:t>
      </w:r>
      <w:r w:rsidR="00AF6C90">
        <w:rPr>
          <w:rFonts w:asciiTheme="majorBidi" w:hAnsiTheme="majorBidi" w:hint="cs"/>
          <w:sz w:val="30"/>
          <w:szCs w:val="30"/>
          <w:cs/>
        </w:rPr>
        <w:t>ถือเป็นบริการที่จำเป็นต่อการดำเนินงานอย่างต่</w:t>
      </w:r>
      <w:r w:rsidR="00AF6C90" w:rsidRPr="009E591C">
        <w:rPr>
          <w:rFonts w:asciiTheme="majorBidi" w:hAnsiTheme="majorBidi" w:hint="cs"/>
          <w:sz w:val="30"/>
          <w:szCs w:val="30"/>
          <w:cs/>
        </w:rPr>
        <w:t>อเนื่องตามแผนฟื้นฟูกิจการของลูกหนี้</w:t>
      </w:r>
      <w:r w:rsidR="00870664" w:rsidRPr="009E591C">
        <w:rPr>
          <w:rFonts w:asciiTheme="majorBidi" w:hAnsiTheme="majorBidi" w:hint="cs"/>
          <w:sz w:val="30"/>
          <w:szCs w:val="30"/>
          <w:cs/>
        </w:rPr>
        <w:t>และ</w:t>
      </w:r>
      <w:r w:rsidR="00DC26D2">
        <w:rPr>
          <w:rFonts w:asciiTheme="majorBidi" w:hAnsiTheme="majorBidi" w:hint="cs"/>
          <w:sz w:val="30"/>
          <w:szCs w:val="30"/>
          <w:cs/>
        </w:rPr>
        <w:t>ลูกหนี้บางส่วน</w:t>
      </w:r>
      <w:r w:rsidR="00870664" w:rsidRPr="009E591C">
        <w:rPr>
          <w:rFonts w:asciiTheme="majorBidi" w:hAnsiTheme="majorBidi" w:hint="cs"/>
          <w:sz w:val="30"/>
          <w:szCs w:val="30"/>
          <w:cs/>
        </w:rPr>
        <w:t>เป็นลูกหนี้ที่มีการ</w:t>
      </w:r>
      <w:r w:rsidR="00231F83">
        <w:rPr>
          <w:rFonts w:asciiTheme="majorBidi" w:hAnsiTheme="majorBidi" w:hint="cs"/>
          <w:sz w:val="30"/>
          <w:szCs w:val="30"/>
          <w:cs/>
        </w:rPr>
        <w:t>บริหาร</w:t>
      </w:r>
      <w:r w:rsidR="00870664" w:rsidRPr="009E591C">
        <w:rPr>
          <w:rFonts w:asciiTheme="majorBidi" w:hAnsiTheme="majorBidi" w:hint="cs"/>
          <w:sz w:val="30"/>
          <w:szCs w:val="30"/>
          <w:cs/>
        </w:rPr>
        <w:t>ความเสี่ยง</w:t>
      </w:r>
      <w:r w:rsidR="00046257">
        <w:rPr>
          <w:rFonts w:asciiTheme="majorBidi" w:hAnsiTheme="majorBidi" w:hint="cs"/>
          <w:sz w:val="30"/>
          <w:szCs w:val="30"/>
          <w:cs/>
        </w:rPr>
        <w:t>ด้านเครดิต</w:t>
      </w:r>
      <w:r w:rsidR="00BC1AB9" w:rsidRPr="009E591C">
        <w:rPr>
          <w:rFonts w:asciiTheme="majorBidi" w:hAnsiTheme="majorBidi" w:hint="cs"/>
          <w:sz w:val="30"/>
          <w:szCs w:val="30"/>
          <w:cs/>
        </w:rPr>
        <w:t xml:space="preserve"> กลุ่มบริษัทจึงไม่ได้</w:t>
      </w:r>
      <w:r w:rsidR="00BC1AB9" w:rsidRPr="00403859">
        <w:rPr>
          <w:rFonts w:asciiTheme="majorBidi" w:hAnsiTheme="majorBidi" w:hint="cs"/>
          <w:sz w:val="30"/>
          <w:szCs w:val="30"/>
          <w:cs/>
        </w:rPr>
        <w:t>รับรู้ค่าเผื่อผลขาดทุนจากการด้อยค่าสำหรับลูกหนี้ดังกล่าว</w:t>
      </w:r>
      <w:r w:rsidR="00BC1AB9">
        <w:rPr>
          <w:rFonts w:asciiTheme="majorBidi" w:hAnsiTheme="majorBidi" w:hint="cs"/>
          <w:sz w:val="30"/>
          <w:szCs w:val="30"/>
          <w:cs/>
        </w:rPr>
        <w:t xml:space="preserve"> </w:t>
      </w:r>
      <w:r w:rsidR="00BC1AB9" w:rsidRPr="00403859">
        <w:rPr>
          <w:rFonts w:asciiTheme="majorBidi" w:hAnsiTheme="majorBidi" w:hint="cs"/>
          <w:sz w:val="30"/>
          <w:szCs w:val="30"/>
          <w:cs/>
        </w:rPr>
        <w:t xml:space="preserve">ณ วันที่ </w:t>
      </w:r>
      <w:r w:rsidR="00C273B6" w:rsidRPr="00C273B6">
        <w:rPr>
          <w:rFonts w:asciiTheme="majorBidi" w:hAnsiTheme="majorBidi"/>
          <w:sz w:val="30"/>
          <w:szCs w:val="30"/>
        </w:rPr>
        <w:t>30</w:t>
      </w:r>
      <w:r w:rsidR="00BC1AB9" w:rsidRPr="00403859">
        <w:rPr>
          <w:rFonts w:asciiTheme="majorBidi" w:hAnsiTheme="majorBidi"/>
          <w:sz w:val="30"/>
          <w:szCs w:val="30"/>
        </w:rPr>
        <w:t xml:space="preserve"> </w:t>
      </w:r>
      <w:r w:rsidR="00BC1AB9" w:rsidRPr="00403859">
        <w:rPr>
          <w:rFonts w:asciiTheme="majorBidi" w:hAnsiTheme="majorBidi" w:hint="cs"/>
          <w:sz w:val="30"/>
          <w:szCs w:val="30"/>
          <w:cs/>
        </w:rPr>
        <w:t xml:space="preserve">มิถุนายน </w:t>
      </w:r>
      <w:r w:rsidR="00C273B6" w:rsidRPr="00C273B6">
        <w:rPr>
          <w:rFonts w:asciiTheme="majorBidi" w:hAnsiTheme="majorBidi"/>
          <w:sz w:val="30"/>
          <w:szCs w:val="30"/>
        </w:rPr>
        <w:t>2563</w:t>
      </w:r>
      <w:r w:rsidR="00583408" w:rsidRPr="00583408">
        <w:rPr>
          <w:rFonts w:asciiTheme="majorBidi" w:hAnsiTheme="majorBidi"/>
          <w:sz w:val="30"/>
          <w:szCs w:val="30"/>
        </w:rPr>
        <w:t xml:space="preserve"> </w:t>
      </w:r>
    </w:p>
    <w:p w14:paraId="39F0A227" w14:textId="77777777" w:rsidR="002C4240" w:rsidRPr="00C673BC" w:rsidRDefault="002C4240" w:rsidP="00D33FF8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13350403" w14:textId="77777777" w:rsidR="007F4DEB" w:rsidRDefault="00913400" w:rsidP="009B2CFB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4F1FC6">
        <w:rPr>
          <w:rFonts w:ascii="Angsana New" w:hAnsi="Angsana New"/>
          <w:b/>
          <w:bCs/>
          <w:sz w:val="30"/>
          <w:szCs w:val="30"/>
          <w:cs/>
          <w:lang w:val="th-TH"/>
        </w:rPr>
        <w:t>ภาระผูกพัน</w:t>
      </w:r>
      <w:r w:rsidR="00882FAF" w:rsidRPr="004F1FC6">
        <w:rPr>
          <w:rFonts w:ascii="Angsana New" w:hAnsi="Angsana New"/>
          <w:b/>
          <w:bCs/>
          <w:sz w:val="30"/>
          <w:szCs w:val="30"/>
          <w:cs/>
          <w:lang w:val="th-TH"/>
        </w:rPr>
        <w:t>กับบุคคลหรือกิจการ</w:t>
      </w:r>
      <w:r w:rsidR="00917D61" w:rsidRPr="004F1FC6">
        <w:rPr>
          <w:rFonts w:ascii="Angsana New" w:hAnsi="Angsana New"/>
          <w:b/>
          <w:bCs/>
          <w:sz w:val="30"/>
          <w:szCs w:val="30"/>
          <w:cs/>
          <w:lang w:val="th-TH"/>
        </w:rPr>
        <w:t>ที่ไม่เกี่ยวข้องกัน</w:t>
      </w:r>
    </w:p>
    <w:p w14:paraId="73E79D43" w14:textId="77777777" w:rsidR="002A0E18" w:rsidRPr="002A0E18" w:rsidRDefault="002A0E18" w:rsidP="00FF7D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0"/>
          <w:szCs w:val="20"/>
        </w:rPr>
      </w:pPr>
    </w:p>
    <w:tbl>
      <w:tblPr>
        <w:tblW w:w="91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3"/>
        <w:gridCol w:w="1150"/>
        <w:gridCol w:w="989"/>
        <w:gridCol w:w="265"/>
        <w:gridCol w:w="995"/>
        <w:gridCol w:w="274"/>
        <w:gridCol w:w="997"/>
        <w:gridCol w:w="269"/>
        <w:gridCol w:w="1051"/>
      </w:tblGrid>
      <w:tr w:rsidR="002A0E18" w:rsidRPr="00035E47" w14:paraId="3D1578A3" w14:textId="77777777" w:rsidTr="00595AD5">
        <w:trPr>
          <w:tblHeader/>
        </w:trPr>
        <w:tc>
          <w:tcPr>
            <w:tcW w:w="1724" w:type="pct"/>
          </w:tcPr>
          <w:p w14:paraId="1788F9B2" w14:textId="77777777" w:rsidR="002A0E18" w:rsidRPr="00035E47" w:rsidRDefault="002A0E18" w:rsidP="004F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9" w:type="pct"/>
            <w:shd w:val="clear" w:color="auto" w:fill="auto"/>
          </w:tcPr>
          <w:p w14:paraId="7CDFD9EF" w14:textId="77777777" w:rsidR="002A0E18" w:rsidRPr="00035E47" w:rsidRDefault="002A0E18" w:rsidP="004F6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0" w:type="pct"/>
            <w:gridSpan w:val="3"/>
          </w:tcPr>
          <w:p w14:paraId="32B88F79" w14:textId="77777777" w:rsidR="002A0E18" w:rsidRPr="00035E47" w:rsidRDefault="002A0E18" w:rsidP="004F6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5E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6D64F34A" w14:textId="77777777" w:rsidR="002A0E18" w:rsidRPr="00035E47" w:rsidRDefault="002A0E18" w:rsidP="004F6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pct"/>
            <w:gridSpan w:val="3"/>
          </w:tcPr>
          <w:p w14:paraId="54D65205" w14:textId="77777777" w:rsidR="002A0E18" w:rsidRPr="00035E47" w:rsidRDefault="002A0E18" w:rsidP="004F6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5E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0E18" w:rsidRPr="00035E47" w14:paraId="26FAA963" w14:textId="77777777" w:rsidTr="00595AD5">
        <w:trPr>
          <w:trHeight w:val="333"/>
          <w:tblHeader/>
        </w:trPr>
        <w:tc>
          <w:tcPr>
            <w:tcW w:w="1724" w:type="pct"/>
          </w:tcPr>
          <w:p w14:paraId="7BC1D17D" w14:textId="77777777" w:rsidR="002A0E18" w:rsidRPr="00035E47" w:rsidRDefault="002A0E18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9" w:type="pct"/>
            <w:shd w:val="clear" w:color="auto" w:fill="auto"/>
          </w:tcPr>
          <w:p w14:paraId="558EA52A" w14:textId="77777777" w:rsidR="002A0E18" w:rsidRPr="00035E47" w:rsidRDefault="002A0E18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1" w:type="pct"/>
            <w:shd w:val="clear" w:color="auto" w:fill="auto"/>
          </w:tcPr>
          <w:p w14:paraId="5C6326BB" w14:textId="00FA6460" w:rsidR="002A0E18" w:rsidRDefault="00C273B6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 w:hint="cs"/>
                <w:sz w:val="30"/>
                <w:szCs w:val="30"/>
              </w:rPr>
              <w:t>30</w:t>
            </w:r>
            <w:r w:rsidR="002830BD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2830BD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5" w:type="pct"/>
          </w:tcPr>
          <w:p w14:paraId="62D1B20B" w14:textId="77777777" w:rsidR="002A0E18" w:rsidRPr="00035E47" w:rsidRDefault="002A0E18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14:paraId="21A82F3B" w14:textId="05D6C58B" w:rsidR="002A0E18" w:rsidRDefault="00C273B6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 w:hint="cs"/>
                <w:sz w:val="30"/>
                <w:szCs w:val="30"/>
              </w:rPr>
              <w:t>31</w:t>
            </w:r>
            <w:r w:rsidR="002A0E18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0" w:type="pct"/>
          </w:tcPr>
          <w:p w14:paraId="4C28BF1A" w14:textId="77777777" w:rsidR="002A0E18" w:rsidRPr="00035E47" w:rsidRDefault="002A0E18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52382C06" w14:textId="372E7E86" w:rsidR="002A0E18" w:rsidRDefault="00C273B6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 w:hint="cs"/>
                <w:sz w:val="30"/>
                <w:szCs w:val="30"/>
              </w:rPr>
              <w:t>30</w:t>
            </w:r>
            <w:r w:rsidR="002830BD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2830BD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</w:tcPr>
          <w:p w14:paraId="4FFDCB61" w14:textId="77777777" w:rsidR="002A0E18" w:rsidRPr="00035E47" w:rsidRDefault="002A0E18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567022FA" w14:textId="7C54C6E9" w:rsidR="002A0E18" w:rsidRDefault="00C273B6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 w:hint="cs"/>
                <w:sz w:val="30"/>
                <w:szCs w:val="30"/>
              </w:rPr>
              <w:t>31</w:t>
            </w:r>
            <w:r w:rsidR="002A0E18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A0E18" w:rsidRPr="00035E47" w14:paraId="5260CC0C" w14:textId="77777777" w:rsidTr="00595AD5">
        <w:trPr>
          <w:trHeight w:val="333"/>
          <w:tblHeader/>
        </w:trPr>
        <w:tc>
          <w:tcPr>
            <w:tcW w:w="1724" w:type="pct"/>
          </w:tcPr>
          <w:p w14:paraId="79410943" w14:textId="77777777" w:rsidR="002A0E18" w:rsidRPr="00035E47" w:rsidRDefault="002A0E18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9" w:type="pct"/>
            <w:shd w:val="clear" w:color="auto" w:fill="auto"/>
          </w:tcPr>
          <w:p w14:paraId="4F0D486C" w14:textId="77777777" w:rsidR="002A0E18" w:rsidRPr="00035E47" w:rsidRDefault="002A0E18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1" w:type="pct"/>
            <w:shd w:val="clear" w:color="auto" w:fill="auto"/>
          </w:tcPr>
          <w:p w14:paraId="4BA04574" w14:textId="7304D6B8" w:rsidR="002A0E18" w:rsidRPr="00035E47" w:rsidRDefault="00C273B6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256</w:t>
            </w:r>
            <w:r w:rsidRPr="00C273B6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45" w:type="pct"/>
          </w:tcPr>
          <w:p w14:paraId="5E955465" w14:textId="77777777" w:rsidR="002A0E18" w:rsidRPr="00035E47" w:rsidRDefault="002A0E18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14:paraId="21D39E0E" w14:textId="06153164" w:rsidR="002A0E18" w:rsidRPr="00035E47" w:rsidRDefault="00C273B6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256</w:t>
            </w:r>
            <w:r w:rsidRPr="00C273B6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50" w:type="pct"/>
          </w:tcPr>
          <w:p w14:paraId="4E634020" w14:textId="77777777" w:rsidR="002A0E18" w:rsidRPr="00035E47" w:rsidRDefault="002A0E18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509FD893" w14:textId="0AD3DEB6" w:rsidR="002A0E18" w:rsidRPr="00035E47" w:rsidRDefault="00C273B6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256</w:t>
            </w:r>
            <w:r w:rsidRPr="00C273B6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1F446E26" w14:textId="77777777" w:rsidR="002A0E18" w:rsidRPr="00035E47" w:rsidRDefault="002A0E18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1F426D1E" w14:textId="73D0280B" w:rsidR="002A0E18" w:rsidRPr="00035E47" w:rsidRDefault="00C273B6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256</w:t>
            </w:r>
            <w:r w:rsidRPr="00C273B6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2A0E18" w:rsidRPr="00035E47" w14:paraId="2AD58A78" w14:textId="77777777" w:rsidTr="00595AD5">
        <w:trPr>
          <w:tblHeader/>
        </w:trPr>
        <w:tc>
          <w:tcPr>
            <w:tcW w:w="1724" w:type="pct"/>
          </w:tcPr>
          <w:p w14:paraId="6680D262" w14:textId="77777777" w:rsidR="002A0E18" w:rsidRPr="00035E47" w:rsidRDefault="002A0E18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7713D443" w14:textId="77777777" w:rsidR="002A0E18" w:rsidRPr="00035E47" w:rsidRDefault="002A0E18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7" w:type="pct"/>
            <w:gridSpan w:val="7"/>
          </w:tcPr>
          <w:p w14:paraId="4EC3064D" w14:textId="77777777" w:rsidR="002A0E18" w:rsidRPr="00035E47" w:rsidRDefault="002A0E18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5E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A0E18" w:rsidRPr="00CB54FE" w14:paraId="697C768C" w14:textId="77777777" w:rsidTr="00595AD5">
        <w:tc>
          <w:tcPr>
            <w:tcW w:w="2353" w:type="pct"/>
            <w:gridSpan w:val="2"/>
          </w:tcPr>
          <w:p w14:paraId="5D2DF6E8" w14:textId="77777777" w:rsidR="002A0E18" w:rsidRPr="006245CB" w:rsidRDefault="002A0E18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245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14:paraId="47660FE7" w14:textId="6073A3D4" w:rsidR="002A0E18" w:rsidRPr="006245CB" w:rsidRDefault="002A0E18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6245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245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</w:t>
            </w:r>
            <w:r w:rsidRPr="006245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สัญญ</w:t>
            </w:r>
            <w:r w:rsidR="00D10D9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</w:t>
            </w:r>
            <w:r w:rsidRPr="006245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 w:rsidRPr="006245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บอก</w:t>
            </w:r>
            <w:r w:rsidRPr="006245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เลิกไม่ได้</w:t>
            </w:r>
          </w:p>
        </w:tc>
        <w:tc>
          <w:tcPr>
            <w:tcW w:w="541" w:type="pct"/>
            <w:shd w:val="clear" w:color="auto" w:fill="auto"/>
          </w:tcPr>
          <w:p w14:paraId="317CE0CB" w14:textId="77777777" w:rsidR="002A0E18" w:rsidRPr="00CB54FE" w:rsidRDefault="002A0E18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14:paraId="1EC8975A" w14:textId="77777777" w:rsidR="002A0E18" w:rsidRPr="00CB54FE" w:rsidRDefault="002A0E18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44" w:type="pct"/>
            <w:shd w:val="clear" w:color="auto" w:fill="auto"/>
          </w:tcPr>
          <w:p w14:paraId="106315BD" w14:textId="77777777" w:rsidR="002A0E18" w:rsidRPr="00CB54FE" w:rsidRDefault="002A0E18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14:paraId="4445B66C" w14:textId="77777777" w:rsidR="002A0E18" w:rsidRPr="00CB54FE" w:rsidRDefault="002A0E18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45" w:type="pct"/>
            <w:shd w:val="clear" w:color="auto" w:fill="auto"/>
          </w:tcPr>
          <w:p w14:paraId="41742101" w14:textId="77777777" w:rsidR="002A0E18" w:rsidRPr="00CB54FE" w:rsidRDefault="002A0E18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7" w:type="pct"/>
          </w:tcPr>
          <w:p w14:paraId="1F23000D" w14:textId="77777777" w:rsidR="002A0E18" w:rsidRPr="00CB54FE" w:rsidRDefault="002A0E18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</w:tcPr>
          <w:p w14:paraId="1CC5C0A7" w14:textId="77777777" w:rsidR="002A0E18" w:rsidRPr="00035E47" w:rsidRDefault="002A0E18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A0E18" w:rsidRPr="00CB54FE" w14:paraId="7E305129" w14:textId="77777777" w:rsidTr="00AA1C57">
        <w:tc>
          <w:tcPr>
            <w:tcW w:w="2353" w:type="pct"/>
            <w:gridSpan w:val="2"/>
            <w:shd w:val="clear" w:color="auto" w:fill="auto"/>
          </w:tcPr>
          <w:p w14:paraId="66DCB552" w14:textId="151028F3" w:rsidR="002A0E18" w:rsidRPr="007C2A87" w:rsidRDefault="002A0E18" w:rsidP="002A0E18">
            <w:pPr>
              <w:rPr>
                <w:rFonts w:ascii="Angsana New" w:hAnsi="Angsana New"/>
                <w:sz w:val="30"/>
                <w:szCs w:val="30"/>
              </w:rPr>
            </w:pPr>
            <w:r w:rsidRPr="007C2A87">
              <w:rPr>
                <w:rFonts w:ascii="Angsana New" w:hAnsi="Angsana New" w:hint="cs"/>
                <w:sz w:val="30"/>
                <w:szCs w:val="30"/>
                <w:cs/>
              </w:rPr>
              <w:t>ภายใน</w:t>
            </w:r>
            <w:r w:rsidRPr="007C2A8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273B6" w:rsidRPr="00C273B6">
              <w:rPr>
                <w:rFonts w:ascii="Angsana New" w:hAnsi="Angsana New"/>
                <w:sz w:val="30"/>
                <w:szCs w:val="30"/>
              </w:rPr>
              <w:t>1</w:t>
            </w:r>
            <w:r w:rsidRPr="007C2A8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C2A87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541" w:type="pct"/>
            <w:shd w:val="clear" w:color="auto" w:fill="auto"/>
          </w:tcPr>
          <w:p w14:paraId="3C24EA2C" w14:textId="343491BA" w:rsidR="002A0E18" w:rsidRPr="00525D10" w:rsidRDefault="00C273B6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145" w:type="pct"/>
            <w:shd w:val="clear" w:color="auto" w:fill="auto"/>
          </w:tcPr>
          <w:p w14:paraId="6F387C96" w14:textId="77777777" w:rsidR="002A0E18" w:rsidRPr="00525D10" w:rsidRDefault="002A0E18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14:paraId="65108831" w14:textId="01E74257" w:rsidR="002A0E18" w:rsidRPr="00525D10" w:rsidRDefault="00C273B6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150" w:type="pct"/>
            <w:shd w:val="clear" w:color="auto" w:fill="auto"/>
          </w:tcPr>
          <w:p w14:paraId="4645A9D3" w14:textId="77777777" w:rsidR="002A0E18" w:rsidRPr="00525D10" w:rsidRDefault="002A0E18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7990DE50" w14:textId="12FB1FE9" w:rsidR="002A0E18" w:rsidRPr="00525D10" w:rsidRDefault="00C273B6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  <w:shd w:val="clear" w:color="auto" w:fill="auto"/>
          </w:tcPr>
          <w:p w14:paraId="45AD9B06" w14:textId="77777777" w:rsidR="002A0E18" w:rsidRPr="00525D10" w:rsidRDefault="002A0E18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302107AD" w14:textId="64FC6AE3" w:rsidR="002A0E18" w:rsidRPr="00525D10" w:rsidRDefault="00C273B6" w:rsidP="002A0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9A5F02" w:rsidRPr="00CB54FE" w14:paraId="53A05305" w14:textId="77777777" w:rsidTr="00AA1C57">
        <w:tc>
          <w:tcPr>
            <w:tcW w:w="2353" w:type="pct"/>
            <w:gridSpan w:val="2"/>
            <w:shd w:val="clear" w:color="auto" w:fill="auto"/>
          </w:tcPr>
          <w:p w14:paraId="1EA67F84" w14:textId="3F625FAE" w:rsidR="009A5F02" w:rsidRPr="007C2A87" w:rsidRDefault="00C273B6" w:rsidP="009A5F02">
            <w:pPr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1</w:t>
            </w:r>
            <w:r w:rsidR="009A5F02" w:rsidRPr="007C2A87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C273B6">
              <w:rPr>
                <w:rFonts w:ascii="Angsana New" w:hAnsi="Angsana New"/>
                <w:sz w:val="30"/>
                <w:szCs w:val="30"/>
              </w:rPr>
              <w:t>5</w:t>
            </w:r>
            <w:r w:rsidR="009A5F02" w:rsidRPr="007C2A8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A5F02" w:rsidRPr="007C2A87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541" w:type="pct"/>
            <w:shd w:val="clear" w:color="auto" w:fill="auto"/>
          </w:tcPr>
          <w:p w14:paraId="7476BAE6" w14:textId="2B6497EC" w:rsidR="009A5F02" w:rsidRPr="00525D10" w:rsidRDefault="00C273B6" w:rsidP="009A5F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5" w:type="pct"/>
            <w:shd w:val="clear" w:color="auto" w:fill="auto"/>
          </w:tcPr>
          <w:p w14:paraId="09ED027E" w14:textId="77777777" w:rsidR="009A5F02" w:rsidRPr="00525D10" w:rsidRDefault="009A5F02" w:rsidP="009A5F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14:paraId="648555D7" w14:textId="5AFC2FD4" w:rsidR="009A5F02" w:rsidRPr="00525D10" w:rsidRDefault="00C273B6" w:rsidP="009A5F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71</w:t>
            </w:r>
          </w:p>
        </w:tc>
        <w:tc>
          <w:tcPr>
            <w:tcW w:w="150" w:type="pct"/>
            <w:shd w:val="clear" w:color="auto" w:fill="auto"/>
          </w:tcPr>
          <w:p w14:paraId="6A3B108A" w14:textId="77777777" w:rsidR="009A5F02" w:rsidRPr="00525D10" w:rsidRDefault="009A5F02" w:rsidP="009A5F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76F66C80" w14:textId="1878F15C" w:rsidR="009A5F02" w:rsidRDefault="00595AD5" w:rsidP="009A5F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66AD59B1" w14:textId="77777777" w:rsidR="009A5F02" w:rsidRPr="00525D10" w:rsidRDefault="009A5F02" w:rsidP="009A5F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2356CA6C" w14:textId="396128AD" w:rsidR="009A5F02" w:rsidRPr="00525D10" w:rsidRDefault="00C273B6" w:rsidP="009A5F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BB12D0" w:rsidRPr="00CB54FE" w14:paraId="6F7B8058" w14:textId="77777777" w:rsidTr="00AA1C57">
        <w:tc>
          <w:tcPr>
            <w:tcW w:w="2353" w:type="pct"/>
            <w:gridSpan w:val="2"/>
            <w:shd w:val="clear" w:color="auto" w:fill="auto"/>
          </w:tcPr>
          <w:p w14:paraId="489DD316" w14:textId="056FCC82" w:rsidR="00BB12D0" w:rsidRPr="007C2A87" w:rsidRDefault="00BB12D0" w:rsidP="00BB12D0">
            <w:pPr>
              <w:rPr>
                <w:rFonts w:ascii="Angsana New" w:hAnsi="Angsana New"/>
                <w:sz w:val="30"/>
                <w:szCs w:val="30"/>
              </w:rPr>
            </w:pPr>
            <w:r w:rsidRPr="007C2A87">
              <w:rPr>
                <w:rFonts w:ascii="Angsana New" w:hAnsi="Angsana New" w:hint="cs"/>
                <w:sz w:val="30"/>
                <w:szCs w:val="30"/>
                <w:cs/>
              </w:rPr>
              <w:t>หลังจาก</w:t>
            </w:r>
            <w:r w:rsidRPr="007C2A8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273B6" w:rsidRPr="00C273B6">
              <w:rPr>
                <w:rFonts w:ascii="Angsana New" w:hAnsi="Angsana New"/>
                <w:sz w:val="30"/>
                <w:szCs w:val="30"/>
              </w:rPr>
              <w:t>5</w:t>
            </w:r>
            <w:r w:rsidRPr="007C2A8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C2A87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541" w:type="pct"/>
            <w:shd w:val="clear" w:color="auto" w:fill="auto"/>
          </w:tcPr>
          <w:p w14:paraId="69B7DEE3" w14:textId="0B356B8F" w:rsidR="00BB12D0" w:rsidRPr="00525D10" w:rsidRDefault="00595AD5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DEE99E2" w14:textId="77777777" w:rsidR="00BB12D0" w:rsidRPr="00525D10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14:paraId="559250C3" w14:textId="4190B039" w:rsidR="00BB12D0" w:rsidRPr="00525D10" w:rsidRDefault="00C273B6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50" w:type="pct"/>
            <w:shd w:val="clear" w:color="auto" w:fill="auto"/>
          </w:tcPr>
          <w:p w14:paraId="693124A0" w14:textId="77777777" w:rsidR="00BB12D0" w:rsidRPr="00525D10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1D56FB86" w14:textId="72D017FB" w:rsidR="00BB12D0" w:rsidRDefault="00595AD5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2CFBFEA6" w14:textId="77777777" w:rsidR="00BB12D0" w:rsidRPr="00525D10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5A64FE45" w14:textId="77777777" w:rsidR="00BB12D0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B12D0" w:rsidRPr="000D2CEB" w14:paraId="0C7E36C1" w14:textId="77777777" w:rsidTr="00AA1C57">
        <w:tc>
          <w:tcPr>
            <w:tcW w:w="2353" w:type="pct"/>
            <w:gridSpan w:val="2"/>
            <w:shd w:val="clear" w:color="auto" w:fill="auto"/>
          </w:tcPr>
          <w:p w14:paraId="6FF7A3A8" w14:textId="77777777" w:rsidR="00BB12D0" w:rsidRPr="00654EB1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54E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4E4F42" w14:textId="4A376878" w:rsidR="00BB12D0" w:rsidRPr="00525D10" w:rsidRDefault="00C273B6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3B6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</w:p>
        </w:tc>
        <w:tc>
          <w:tcPr>
            <w:tcW w:w="145" w:type="pct"/>
            <w:shd w:val="clear" w:color="auto" w:fill="auto"/>
          </w:tcPr>
          <w:p w14:paraId="794347C0" w14:textId="77777777" w:rsidR="00BB12D0" w:rsidRPr="00525D10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249A78" w14:textId="3B7A2E55" w:rsidR="00BB12D0" w:rsidRPr="00525D10" w:rsidRDefault="00C273B6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3B6">
              <w:rPr>
                <w:rFonts w:ascii="Angsana New" w:hAnsi="Angsana New"/>
                <w:b/>
                <w:bCs/>
                <w:sz w:val="30"/>
                <w:szCs w:val="30"/>
              </w:rPr>
              <w:t>151</w:t>
            </w:r>
          </w:p>
        </w:tc>
        <w:tc>
          <w:tcPr>
            <w:tcW w:w="150" w:type="pct"/>
            <w:shd w:val="clear" w:color="auto" w:fill="auto"/>
          </w:tcPr>
          <w:p w14:paraId="0846C20B" w14:textId="77777777" w:rsidR="00BB12D0" w:rsidRPr="00525D10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8EC84F" w14:textId="22935EE7" w:rsidR="00BB12D0" w:rsidRPr="00525D10" w:rsidRDefault="00C273B6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3B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7" w:type="pct"/>
            <w:shd w:val="clear" w:color="auto" w:fill="auto"/>
          </w:tcPr>
          <w:p w14:paraId="09A74DE7" w14:textId="77777777" w:rsidR="00BB12D0" w:rsidRPr="00525D10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644A2B" w14:textId="798A95C7" w:rsidR="00BB12D0" w:rsidRPr="00525D10" w:rsidRDefault="00C273B6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3B6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  <w:tr w:rsidR="00BC54F1" w:rsidRPr="00C673BC" w14:paraId="56934560" w14:textId="77777777" w:rsidTr="00595AD5">
        <w:tc>
          <w:tcPr>
            <w:tcW w:w="2353" w:type="pct"/>
            <w:gridSpan w:val="2"/>
          </w:tcPr>
          <w:p w14:paraId="71D0E26A" w14:textId="77777777" w:rsidR="00BC54F1" w:rsidRPr="00C673BC" w:rsidRDefault="00BC54F1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09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541" w:type="pct"/>
            <w:shd w:val="clear" w:color="auto" w:fill="auto"/>
          </w:tcPr>
          <w:p w14:paraId="758AF451" w14:textId="77777777" w:rsidR="00BC54F1" w:rsidRPr="00C673BC" w:rsidRDefault="00BC54F1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pct"/>
            <w:shd w:val="clear" w:color="auto" w:fill="auto"/>
          </w:tcPr>
          <w:p w14:paraId="6ECBB259" w14:textId="77777777" w:rsidR="00BC54F1" w:rsidRPr="00C673BC" w:rsidRDefault="00BC54F1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4" w:type="pct"/>
            <w:shd w:val="clear" w:color="auto" w:fill="auto"/>
          </w:tcPr>
          <w:p w14:paraId="1785E1F7" w14:textId="77777777" w:rsidR="00BC54F1" w:rsidRPr="00C673BC" w:rsidRDefault="00BC54F1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0" w:type="pct"/>
            <w:shd w:val="clear" w:color="auto" w:fill="auto"/>
          </w:tcPr>
          <w:p w14:paraId="063A8E49" w14:textId="77777777" w:rsidR="00BC54F1" w:rsidRPr="00C673BC" w:rsidRDefault="00BC54F1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5" w:type="pct"/>
            <w:shd w:val="clear" w:color="auto" w:fill="auto"/>
          </w:tcPr>
          <w:p w14:paraId="0F7139EC" w14:textId="77777777" w:rsidR="00BC54F1" w:rsidRPr="00C673BC" w:rsidRDefault="00BC54F1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pct"/>
          </w:tcPr>
          <w:p w14:paraId="05C7DD71" w14:textId="77777777" w:rsidR="00BC54F1" w:rsidRPr="00C673BC" w:rsidRDefault="00BC54F1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5" w:type="pct"/>
          </w:tcPr>
          <w:p w14:paraId="5F86EF32" w14:textId="77777777" w:rsidR="00BC54F1" w:rsidRPr="00C673BC" w:rsidRDefault="00BC54F1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F5E93" w:rsidRPr="00AF5E93" w14:paraId="1B346E17" w14:textId="77777777" w:rsidTr="00595AD5">
        <w:tc>
          <w:tcPr>
            <w:tcW w:w="2353" w:type="pct"/>
            <w:gridSpan w:val="2"/>
          </w:tcPr>
          <w:p w14:paraId="131CBAC8" w14:textId="77777777" w:rsidR="00AF5E93" w:rsidRPr="00AF5E93" w:rsidRDefault="00AF5E93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0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</w:tcPr>
          <w:p w14:paraId="503645ED" w14:textId="77777777" w:rsidR="00AF5E93" w:rsidRPr="00AF5E93" w:rsidRDefault="00AF5E93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4D256293" w14:textId="77777777" w:rsidR="00AF5E93" w:rsidRPr="00AF5E93" w:rsidRDefault="00AF5E93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14:paraId="2E437433" w14:textId="77777777" w:rsidR="00AF5E93" w:rsidRPr="00AF5E93" w:rsidRDefault="00AF5E93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6CCD9759" w14:textId="77777777" w:rsidR="00AF5E93" w:rsidRPr="00AF5E93" w:rsidRDefault="00AF5E93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263434D5" w14:textId="77777777" w:rsidR="00AF5E93" w:rsidRPr="00AF5E93" w:rsidRDefault="00AF5E93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BDBA0D4" w14:textId="77777777" w:rsidR="00AF5E93" w:rsidRPr="00AF5E93" w:rsidRDefault="00AF5E93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73B5A97F" w14:textId="77777777" w:rsidR="00AF5E93" w:rsidRPr="00AF5E93" w:rsidRDefault="00AF5E93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F5E93" w:rsidRPr="00AF5E93" w14:paraId="62E247AC" w14:textId="77777777" w:rsidTr="00595AD5">
        <w:tc>
          <w:tcPr>
            <w:tcW w:w="2353" w:type="pct"/>
            <w:gridSpan w:val="2"/>
          </w:tcPr>
          <w:p w14:paraId="71C7B8C2" w14:textId="77777777" w:rsidR="00AF5E93" w:rsidRPr="00AF5E93" w:rsidRDefault="00AF5E93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0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</w:tcPr>
          <w:p w14:paraId="1607D82D" w14:textId="77777777" w:rsidR="00AF5E93" w:rsidRPr="00AF5E93" w:rsidRDefault="00AF5E93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45FCE6D4" w14:textId="77777777" w:rsidR="00AF5E93" w:rsidRPr="00AF5E93" w:rsidRDefault="00AF5E93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14:paraId="12301A80" w14:textId="77777777" w:rsidR="00AF5E93" w:rsidRPr="00AF5E93" w:rsidRDefault="00AF5E93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5A755EEA" w14:textId="77777777" w:rsidR="00AF5E93" w:rsidRPr="00AF5E93" w:rsidRDefault="00AF5E93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63C71C9C" w14:textId="77777777" w:rsidR="00AF5E93" w:rsidRPr="00AF5E93" w:rsidRDefault="00AF5E93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8A17233" w14:textId="77777777" w:rsidR="00AF5E93" w:rsidRPr="00AF5E93" w:rsidRDefault="00AF5E93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14A6ED17" w14:textId="77777777" w:rsidR="00AF5E93" w:rsidRPr="00AF5E93" w:rsidRDefault="00AF5E93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F5E93" w:rsidRPr="00AF5E93" w14:paraId="6F3075F2" w14:textId="77777777" w:rsidTr="00595AD5">
        <w:tc>
          <w:tcPr>
            <w:tcW w:w="2353" w:type="pct"/>
            <w:gridSpan w:val="2"/>
          </w:tcPr>
          <w:p w14:paraId="1F7CC89E" w14:textId="77777777" w:rsidR="00AF5E93" w:rsidRPr="00AF5E93" w:rsidRDefault="00AF5E93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0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</w:tcPr>
          <w:p w14:paraId="112928DF" w14:textId="77777777" w:rsidR="00AF5E93" w:rsidRPr="00AF5E93" w:rsidRDefault="00AF5E93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7311B3D2" w14:textId="77777777" w:rsidR="00AF5E93" w:rsidRPr="00AF5E93" w:rsidRDefault="00AF5E93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14:paraId="092C8411" w14:textId="77777777" w:rsidR="00AF5E93" w:rsidRPr="00AF5E93" w:rsidRDefault="00AF5E93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0BD32E8F" w14:textId="77777777" w:rsidR="00AF5E93" w:rsidRPr="00AF5E93" w:rsidRDefault="00AF5E93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3FADE822" w14:textId="77777777" w:rsidR="00AF5E93" w:rsidRPr="00AF5E93" w:rsidRDefault="00AF5E93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DAF456F" w14:textId="77777777" w:rsidR="00AF5E93" w:rsidRPr="00AF5E93" w:rsidRDefault="00AF5E93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18076814" w14:textId="77777777" w:rsidR="00AF5E93" w:rsidRPr="00AF5E93" w:rsidRDefault="00AF5E93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12D0" w:rsidRPr="00035E47" w14:paraId="11E6E199" w14:textId="77777777" w:rsidTr="00595AD5">
        <w:tc>
          <w:tcPr>
            <w:tcW w:w="2353" w:type="pct"/>
            <w:gridSpan w:val="2"/>
          </w:tcPr>
          <w:p w14:paraId="356A9BA1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035E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35E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541" w:type="pct"/>
          </w:tcPr>
          <w:p w14:paraId="55E130AD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3B1537BC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38080DCD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28063788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118D2FE1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70728B8C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75607EA1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B12D0" w:rsidRPr="00035E47" w14:paraId="6E2BA692" w14:textId="77777777" w:rsidTr="00595AD5">
        <w:tc>
          <w:tcPr>
            <w:tcW w:w="2353" w:type="pct"/>
            <w:gridSpan w:val="2"/>
          </w:tcPr>
          <w:p w14:paraId="61696ED7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35E47"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เลตเตอร์ออฟเครดิตสำหรับซื้อสินค้าและวัสดุ</w:t>
            </w:r>
          </w:p>
        </w:tc>
        <w:tc>
          <w:tcPr>
            <w:tcW w:w="541" w:type="pct"/>
          </w:tcPr>
          <w:p w14:paraId="24CE1A27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11CE212A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2BDAF750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0A4E949A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03A797F0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F7C8A4F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77D2D469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12D0" w:rsidRPr="00035E47" w14:paraId="7F54E74F" w14:textId="77777777" w:rsidTr="00595AD5">
        <w:tc>
          <w:tcPr>
            <w:tcW w:w="2353" w:type="pct"/>
            <w:gridSpan w:val="2"/>
          </w:tcPr>
          <w:p w14:paraId="1BA21492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35E47">
              <w:rPr>
                <w:rFonts w:ascii="Angsana New" w:hAnsi="Angsana New"/>
                <w:sz w:val="30"/>
                <w:szCs w:val="30"/>
                <w:cs/>
              </w:rPr>
              <w:t xml:space="preserve">   ที่เปิดแล้วแต่ยังไม่เข้าเงื่อนไขการเป็นหนี้สิน</w:t>
            </w:r>
            <w:r w:rsidRPr="00035E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41" w:type="pct"/>
          </w:tcPr>
          <w:p w14:paraId="33FBDD50" w14:textId="69268925" w:rsidR="00BB12D0" w:rsidRPr="00035E47" w:rsidRDefault="00C273B6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 w:hint="cs"/>
                <w:sz w:val="30"/>
                <w:szCs w:val="30"/>
              </w:rPr>
              <w:t>69</w:t>
            </w:r>
          </w:p>
        </w:tc>
        <w:tc>
          <w:tcPr>
            <w:tcW w:w="145" w:type="pct"/>
          </w:tcPr>
          <w:p w14:paraId="60660959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45817984" w14:textId="7BC42D68" w:rsidR="00BB12D0" w:rsidRPr="00035E47" w:rsidRDefault="00C273B6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50" w:type="pct"/>
          </w:tcPr>
          <w:p w14:paraId="131FA329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3FC30614" w14:textId="16FE66B1" w:rsidR="00BB12D0" w:rsidRPr="00035E47" w:rsidRDefault="00C273B6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147" w:type="pct"/>
          </w:tcPr>
          <w:p w14:paraId="37CD1139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511A7705" w14:textId="20077CF1" w:rsidR="00BB12D0" w:rsidRPr="00035E47" w:rsidRDefault="00C273B6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24</w:t>
            </w:r>
          </w:p>
        </w:tc>
      </w:tr>
      <w:tr w:rsidR="00BB12D0" w:rsidRPr="00035E47" w14:paraId="7635E8E6" w14:textId="77777777" w:rsidTr="00595AD5">
        <w:tc>
          <w:tcPr>
            <w:tcW w:w="2353" w:type="pct"/>
            <w:gridSpan w:val="2"/>
          </w:tcPr>
          <w:p w14:paraId="773AC27F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35E47">
              <w:rPr>
                <w:rFonts w:ascii="Angsana New" w:hAnsi="Angsana New"/>
                <w:sz w:val="30"/>
                <w:szCs w:val="30"/>
                <w:cs/>
              </w:rPr>
              <w:t>คำสั่งซื้อที่ผู้ขายสินค้าหรือให้บริการตกลงแล้ว</w:t>
            </w:r>
          </w:p>
        </w:tc>
        <w:tc>
          <w:tcPr>
            <w:tcW w:w="541" w:type="pct"/>
          </w:tcPr>
          <w:p w14:paraId="24448BA2" w14:textId="69412EC0" w:rsidR="00BB12D0" w:rsidRPr="00035E47" w:rsidRDefault="00C273B6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2</w:t>
            </w:r>
            <w:r w:rsidR="00FB359D">
              <w:rPr>
                <w:rFonts w:ascii="Angsana New" w:hAnsi="Angsana New"/>
                <w:sz w:val="30"/>
                <w:szCs w:val="30"/>
              </w:rPr>
              <w:t>,</w:t>
            </w:r>
            <w:r w:rsidRPr="00C273B6">
              <w:rPr>
                <w:rFonts w:ascii="Angsana New" w:hAnsi="Angsana New" w:hint="cs"/>
                <w:sz w:val="30"/>
                <w:szCs w:val="30"/>
              </w:rPr>
              <w:t>789</w:t>
            </w:r>
          </w:p>
        </w:tc>
        <w:tc>
          <w:tcPr>
            <w:tcW w:w="145" w:type="pct"/>
          </w:tcPr>
          <w:p w14:paraId="74AD8550" w14:textId="77777777" w:rsidR="00BB12D0" w:rsidRPr="003F033D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3FE0487F" w14:textId="411858D0" w:rsidR="00BB12D0" w:rsidRPr="00035E47" w:rsidRDefault="00C273B6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2</w:t>
            </w:r>
            <w:r w:rsidR="00BB12D0">
              <w:rPr>
                <w:rFonts w:ascii="Angsana New" w:hAnsi="Angsana New"/>
                <w:sz w:val="30"/>
                <w:szCs w:val="30"/>
              </w:rPr>
              <w:t>,</w:t>
            </w:r>
            <w:r w:rsidRPr="00C273B6">
              <w:rPr>
                <w:rFonts w:ascii="Angsana New" w:hAnsi="Angsana New"/>
                <w:sz w:val="30"/>
                <w:szCs w:val="30"/>
              </w:rPr>
              <w:t>932</w:t>
            </w:r>
          </w:p>
        </w:tc>
        <w:tc>
          <w:tcPr>
            <w:tcW w:w="150" w:type="pct"/>
          </w:tcPr>
          <w:p w14:paraId="1A4A027C" w14:textId="77777777" w:rsidR="00BB12D0" w:rsidRPr="003F033D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244E1A6D" w14:textId="45AB8579" w:rsidR="00BB12D0" w:rsidRPr="003F033D" w:rsidRDefault="00C273B6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1</w:t>
            </w:r>
            <w:r w:rsidR="00FB359D">
              <w:rPr>
                <w:rFonts w:ascii="Angsana New" w:hAnsi="Angsana New"/>
                <w:sz w:val="30"/>
                <w:szCs w:val="30"/>
              </w:rPr>
              <w:t>,</w:t>
            </w:r>
            <w:r w:rsidRPr="00C273B6">
              <w:rPr>
                <w:rFonts w:ascii="Angsana New" w:hAnsi="Angsana New"/>
                <w:sz w:val="30"/>
                <w:szCs w:val="30"/>
              </w:rPr>
              <w:t>562</w:t>
            </w:r>
          </w:p>
        </w:tc>
        <w:tc>
          <w:tcPr>
            <w:tcW w:w="147" w:type="pct"/>
          </w:tcPr>
          <w:p w14:paraId="63589718" w14:textId="77777777" w:rsidR="00BB12D0" w:rsidRPr="003F033D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58A96935" w14:textId="7EDD1786" w:rsidR="00BB12D0" w:rsidRPr="003F033D" w:rsidRDefault="00C273B6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2</w:t>
            </w:r>
            <w:r w:rsidR="00BB12D0">
              <w:rPr>
                <w:rFonts w:ascii="Angsana New" w:hAnsi="Angsana New"/>
                <w:sz w:val="30"/>
                <w:szCs w:val="30"/>
              </w:rPr>
              <w:t>,</w:t>
            </w:r>
            <w:r w:rsidRPr="00C273B6">
              <w:rPr>
                <w:rFonts w:ascii="Angsana New" w:hAnsi="Angsana New"/>
                <w:sz w:val="30"/>
                <w:szCs w:val="30"/>
              </w:rPr>
              <w:t>024</w:t>
            </w:r>
          </w:p>
        </w:tc>
      </w:tr>
      <w:tr w:rsidR="00BB12D0" w:rsidRPr="00035E47" w14:paraId="7DC3F9D0" w14:textId="77777777" w:rsidTr="00595AD5">
        <w:tc>
          <w:tcPr>
            <w:tcW w:w="2353" w:type="pct"/>
            <w:gridSpan w:val="2"/>
          </w:tcPr>
          <w:p w14:paraId="200F4245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6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35E47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  <w:r w:rsidRPr="00035E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(การปฏิบัติตาม</w:t>
            </w:r>
          </w:p>
        </w:tc>
        <w:tc>
          <w:tcPr>
            <w:tcW w:w="541" w:type="pct"/>
          </w:tcPr>
          <w:p w14:paraId="046E1CE6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F575024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23AA2B7A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5252BC37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4B0B5C1A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DD92E49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5FD15C04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12D0" w:rsidRPr="00035E47" w14:paraId="43617C1C" w14:textId="77777777" w:rsidTr="00595AD5">
        <w:tc>
          <w:tcPr>
            <w:tcW w:w="2353" w:type="pct"/>
            <w:gridSpan w:val="2"/>
          </w:tcPr>
          <w:p w14:paraId="6253A423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35E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เงื่อนไขของงานโครงการ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035E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การประมูลงาน</w:t>
            </w:r>
          </w:p>
        </w:tc>
        <w:tc>
          <w:tcPr>
            <w:tcW w:w="541" w:type="pct"/>
          </w:tcPr>
          <w:p w14:paraId="3DCCAB0E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FCB17D7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5D5E988D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110F4665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120C5D1F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F5D2C39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34768F3A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12D0" w:rsidRPr="00035E47" w14:paraId="53A3130A" w14:textId="77777777" w:rsidTr="00595AD5">
        <w:tc>
          <w:tcPr>
            <w:tcW w:w="2353" w:type="pct"/>
            <w:gridSpan w:val="2"/>
          </w:tcPr>
          <w:p w14:paraId="0DE3286C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35E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กับลูกค้า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และหุ้นกู้</w:t>
            </w:r>
            <w:r w:rsidRPr="00035E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541" w:type="pct"/>
          </w:tcPr>
          <w:p w14:paraId="5E928070" w14:textId="412F1B9B" w:rsidR="00BB12D0" w:rsidRPr="00035E47" w:rsidRDefault="00C273B6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4</w:t>
            </w:r>
            <w:r w:rsidR="00FB359D">
              <w:rPr>
                <w:rFonts w:ascii="Angsana New" w:hAnsi="Angsana New"/>
                <w:sz w:val="30"/>
                <w:szCs w:val="30"/>
              </w:rPr>
              <w:t>,</w:t>
            </w:r>
            <w:r w:rsidRPr="00C273B6">
              <w:rPr>
                <w:rFonts w:ascii="Angsana New" w:hAnsi="Angsana New" w:hint="cs"/>
                <w:sz w:val="30"/>
                <w:szCs w:val="30"/>
              </w:rPr>
              <w:t>198</w:t>
            </w:r>
          </w:p>
        </w:tc>
        <w:tc>
          <w:tcPr>
            <w:tcW w:w="145" w:type="pct"/>
          </w:tcPr>
          <w:p w14:paraId="35563449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4720A811" w14:textId="5B3EDF8F" w:rsidR="00BB12D0" w:rsidRPr="00035E47" w:rsidRDefault="00C273B6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4</w:t>
            </w:r>
            <w:r w:rsidR="00BB12D0">
              <w:rPr>
                <w:rFonts w:ascii="Angsana New" w:hAnsi="Angsana New"/>
                <w:sz w:val="30"/>
                <w:szCs w:val="30"/>
              </w:rPr>
              <w:t>,</w:t>
            </w:r>
            <w:r w:rsidRPr="00C273B6">
              <w:rPr>
                <w:rFonts w:ascii="Angsana New" w:hAnsi="Angsana New"/>
                <w:sz w:val="30"/>
                <w:szCs w:val="30"/>
              </w:rPr>
              <w:t>709</w:t>
            </w:r>
          </w:p>
        </w:tc>
        <w:tc>
          <w:tcPr>
            <w:tcW w:w="150" w:type="pct"/>
          </w:tcPr>
          <w:p w14:paraId="4ADC5BF5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02C0A04C" w14:textId="1D5D2D5D" w:rsidR="00BB12D0" w:rsidRPr="00035E47" w:rsidRDefault="00C273B6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2</w:t>
            </w:r>
            <w:r w:rsidR="00FB359D">
              <w:rPr>
                <w:rFonts w:ascii="Angsana New" w:hAnsi="Angsana New"/>
                <w:sz w:val="30"/>
                <w:szCs w:val="30"/>
              </w:rPr>
              <w:t>,</w:t>
            </w:r>
            <w:r w:rsidRPr="00C273B6">
              <w:rPr>
                <w:rFonts w:ascii="Angsana New" w:hAnsi="Angsana New"/>
                <w:sz w:val="30"/>
                <w:szCs w:val="30"/>
              </w:rPr>
              <w:t>612</w:t>
            </w:r>
          </w:p>
        </w:tc>
        <w:tc>
          <w:tcPr>
            <w:tcW w:w="147" w:type="pct"/>
          </w:tcPr>
          <w:p w14:paraId="32D2325E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44E300D0" w14:textId="33B476F5" w:rsidR="00BB12D0" w:rsidRPr="00035E47" w:rsidRDefault="00C273B6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273B6">
              <w:rPr>
                <w:rFonts w:ascii="Angsana New" w:hAnsi="Angsana New"/>
                <w:sz w:val="30"/>
                <w:szCs w:val="30"/>
              </w:rPr>
              <w:t>2</w:t>
            </w:r>
            <w:r w:rsidR="00BB12D0">
              <w:rPr>
                <w:rFonts w:ascii="Angsana New" w:hAnsi="Angsana New"/>
                <w:sz w:val="30"/>
                <w:szCs w:val="30"/>
              </w:rPr>
              <w:t>,</w:t>
            </w:r>
            <w:r w:rsidRPr="00C273B6">
              <w:rPr>
                <w:rFonts w:ascii="Angsana New" w:hAnsi="Angsana New"/>
                <w:sz w:val="30"/>
                <w:szCs w:val="30"/>
              </w:rPr>
              <w:t>798</w:t>
            </w:r>
          </w:p>
        </w:tc>
      </w:tr>
      <w:tr w:rsidR="00BB12D0" w:rsidRPr="00035E47" w14:paraId="0C7E55DE" w14:textId="77777777" w:rsidTr="00595AD5">
        <w:tc>
          <w:tcPr>
            <w:tcW w:w="2353" w:type="pct"/>
            <w:gridSpan w:val="2"/>
          </w:tcPr>
          <w:p w14:paraId="321E3A8E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5E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</w:tcPr>
          <w:p w14:paraId="4CB91DD8" w14:textId="7D42EEE4" w:rsidR="00BB12D0" w:rsidRPr="00035E47" w:rsidRDefault="00C273B6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73B6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FB359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273B6">
              <w:rPr>
                <w:rFonts w:ascii="Angsana New" w:hAnsi="Angsana New" w:hint="cs"/>
                <w:b/>
                <w:bCs/>
                <w:sz w:val="30"/>
                <w:szCs w:val="30"/>
              </w:rPr>
              <w:t>056</w:t>
            </w:r>
          </w:p>
        </w:tc>
        <w:tc>
          <w:tcPr>
            <w:tcW w:w="145" w:type="pct"/>
          </w:tcPr>
          <w:p w14:paraId="74BAD383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</w:tcPr>
          <w:p w14:paraId="3E5145F2" w14:textId="4F994FE1" w:rsidR="00BB12D0" w:rsidRPr="00035E47" w:rsidRDefault="00C273B6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73B6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BB12D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273B6">
              <w:rPr>
                <w:rFonts w:ascii="Angsana New" w:hAnsi="Angsana New"/>
                <w:b/>
                <w:bCs/>
                <w:sz w:val="30"/>
                <w:szCs w:val="30"/>
              </w:rPr>
              <w:t>703</w:t>
            </w:r>
          </w:p>
        </w:tc>
        <w:tc>
          <w:tcPr>
            <w:tcW w:w="150" w:type="pct"/>
          </w:tcPr>
          <w:p w14:paraId="4EF52A68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</w:tcPr>
          <w:p w14:paraId="2E68BB4A" w14:textId="3468D122" w:rsidR="00BB12D0" w:rsidRPr="00035E47" w:rsidRDefault="00C273B6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73B6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FB359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273B6">
              <w:rPr>
                <w:rFonts w:ascii="Angsana New" w:hAnsi="Angsana New"/>
                <w:b/>
                <w:bCs/>
                <w:sz w:val="30"/>
                <w:szCs w:val="30"/>
              </w:rPr>
              <w:t>192</w:t>
            </w:r>
          </w:p>
        </w:tc>
        <w:tc>
          <w:tcPr>
            <w:tcW w:w="147" w:type="pct"/>
          </w:tcPr>
          <w:p w14:paraId="02E5C1C1" w14:textId="77777777" w:rsidR="00BB12D0" w:rsidRPr="00035E47" w:rsidRDefault="00BB12D0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4346C19C" w14:textId="11BECAF7" w:rsidR="00BB12D0" w:rsidRPr="00035E47" w:rsidRDefault="00C273B6" w:rsidP="00BB12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73B6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BB12D0" w:rsidRPr="00EA50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273B6">
              <w:rPr>
                <w:rFonts w:ascii="Angsana New" w:hAnsi="Angsana New"/>
                <w:b/>
                <w:bCs/>
                <w:sz w:val="30"/>
                <w:szCs w:val="30"/>
              </w:rPr>
              <w:t>846</w:t>
            </w:r>
          </w:p>
        </w:tc>
      </w:tr>
    </w:tbl>
    <w:p w14:paraId="03DE6123" w14:textId="77777777" w:rsidR="00CF6FD5" w:rsidRPr="00BC54F1" w:rsidRDefault="00CF6FD5" w:rsidP="00CF6F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EB9B3A0" w14:textId="757DCE5C" w:rsidR="00CF6FD5" w:rsidRPr="00DC150B" w:rsidRDefault="00CF6FD5" w:rsidP="00CF6F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8258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สัญญาต่าง</w:t>
      </w:r>
      <w:r w:rsidR="00DD0CEE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ๆ</w:t>
      </w:r>
    </w:p>
    <w:p w14:paraId="252CBCEB" w14:textId="77777777" w:rsidR="00CF6FD5" w:rsidRPr="00BC54F1" w:rsidRDefault="00CF6FD5" w:rsidP="00CF6F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40585B43" w14:textId="04319459" w:rsidR="00CF6FD5" w:rsidRPr="00D00810" w:rsidRDefault="00CF6FD5" w:rsidP="00DF2FEF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thaiDistribute"/>
        <w:rPr>
          <w:rFonts w:ascii="Angsana New" w:hAnsi="Angsana New"/>
          <w:spacing w:val="-2"/>
          <w:sz w:val="30"/>
          <w:szCs w:val="30"/>
        </w:rPr>
      </w:pPr>
      <w:r w:rsidRPr="0026039E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C968C3">
        <w:rPr>
          <w:rFonts w:ascii="Angsana New" w:hAnsi="Angsana New" w:hint="cs"/>
          <w:sz w:val="30"/>
          <w:szCs w:val="30"/>
          <w:cs/>
        </w:rPr>
        <w:t>ย่อย</w:t>
      </w:r>
      <w:r w:rsidRPr="0026039E">
        <w:rPr>
          <w:rFonts w:ascii="Angsana New" w:hAnsi="Angsana New" w:hint="cs"/>
          <w:spacing w:val="-2"/>
          <w:sz w:val="30"/>
          <w:szCs w:val="30"/>
          <w:cs/>
        </w:rPr>
        <w:t>แห่งหนึ่ง</w:t>
      </w:r>
      <w:r w:rsidRPr="0026039E">
        <w:rPr>
          <w:rFonts w:ascii="Angsana New" w:hAnsi="Angsana New"/>
          <w:spacing w:val="-2"/>
          <w:sz w:val="30"/>
          <w:szCs w:val="30"/>
          <w:cs/>
        </w:rPr>
        <w:t>ได้ทำสัญญาร่วมมือบริหารโครงการร้านห</w:t>
      </w:r>
      <w:r w:rsidR="0026039E" w:rsidRPr="0026039E">
        <w:rPr>
          <w:rFonts w:ascii="Angsana New" w:hAnsi="Angsana New"/>
          <w:spacing w:val="-2"/>
          <w:sz w:val="30"/>
          <w:szCs w:val="30"/>
          <w:cs/>
        </w:rPr>
        <w:t>นังสือกับหน่วยงานราชการแห่งหนึ่</w:t>
      </w:r>
      <w:r w:rsidR="0026039E" w:rsidRPr="0026039E">
        <w:rPr>
          <w:rFonts w:ascii="Angsana New" w:hAnsi="Angsana New" w:hint="cs"/>
          <w:spacing w:val="-2"/>
          <w:sz w:val="30"/>
          <w:szCs w:val="30"/>
          <w:cs/>
        </w:rPr>
        <w:t>ง</w:t>
      </w:r>
      <w:r w:rsidRPr="0026039E">
        <w:rPr>
          <w:rFonts w:ascii="Angsana New" w:hAnsi="Angsana New"/>
          <w:spacing w:val="-2"/>
          <w:sz w:val="30"/>
          <w:szCs w:val="30"/>
          <w:cs/>
        </w:rPr>
        <w:t xml:space="preserve">สัญญาดังกล่าวมีอายุ </w:t>
      </w:r>
      <w:r w:rsidR="00C273B6" w:rsidRPr="00C273B6">
        <w:rPr>
          <w:rFonts w:ascii="Angsana New" w:hAnsi="Angsana New"/>
          <w:spacing w:val="-2"/>
          <w:sz w:val="30"/>
          <w:szCs w:val="30"/>
        </w:rPr>
        <w:t>12</w:t>
      </w:r>
      <w:r w:rsidRPr="0026039E">
        <w:rPr>
          <w:rFonts w:ascii="Angsana New" w:hAnsi="Angsana New"/>
          <w:spacing w:val="-2"/>
          <w:sz w:val="30"/>
          <w:szCs w:val="30"/>
        </w:rPr>
        <w:t xml:space="preserve"> </w:t>
      </w:r>
      <w:r w:rsidRPr="0026039E">
        <w:rPr>
          <w:rFonts w:ascii="Angsana New" w:hAnsi="Angsana New"/>
          <w:spacing w:val="-2"/>
          <w:sz w:val="30"/>
          <w:szCs w:val="30"/>
          <w:cs/>
        </w:rPr>
        <w:t xml:space="preserve">ปี นับตั้งแต่ปี </w:t>
      </w:r>
      <w:r w:rsidR="00C273B6" w:rsidRPr="00C273B6">
        <w:rPr>
          <w:rFonts w:ascii="Angsana New" w:hAnsi="Angsana New"/>
          <w:spacing w:val="-2"/>
          <w:sz w:val="30"/>
          <w:szCs w:val="30"/>
        </w:rPr>
        <w:t>2557</w:t>
      </w:r>
      <w:r w:rsidRPr="0026039E">
        <w:rPr>
          <w:rFonts w:ascii="Angsana New" w:hAnsi="Angsana New"/>
          <w:spacing w:val="-2"/>
          <w:sz w:val="30"/>
          <w:szCs w:val="30"/>
          <w:cs/>
        </w:rPr>
        <w:t xml:space="preserve"> โดยบริษัท</w:t>
      </w:r>
      <w:r w:rsidRPr="0026039E">
        <w:rPr>
          <w:rFonts w:ascii="Angsana New" w:hAnsi="Angsana New" w:hint="cs"/>
          <w:spacing w:val="-2"/>
          <w:sz w:val="30"/>
          <w:szCs w:val="30"/>
          <w:cs/>
        </w:rPr>
        <w:t>ย่อย</w:t>
      </w:r>
      <w:r w:rsidRPr="0026039E">
        <w:rPr>
          <w:rFonts w:ascii="Angsana New" w:hAnsi="Angsana New"/>
          <w:spacing w:val="-2"/>
          <w:sz w:val="30"/>
          <w:szCs w:val="30"/>
          <w:cs/>
        </w:rPr>
        <w:t>มีภาระผูกพันและเงื่อนไขที่ต้องปฏิบัติตามสัญญา</w:t>
      </w:r>
      <w:r w:rsidR="00233020">
        <w:rPr>
          <w:rFonts w:ascii="Angsana New" w:hAnsi="Angsana New"/>
          <w:spacing w:val="-2"/>
          <w:sz w:val="30"/>
          <w:szCs w:val="30"/>
        </w:rPr>
        <w:t xml:space="preserve"> </w:t>
      </w:r>
      <w:r w:rsidR="00C968C3">
        <w:rPr>
          <w:rFonts w:ascii="Angsana New" w:hAnsi="Angsana New"/>
          <w:spacing w:val="-2"/>
          <w:sz w:val="30"/>
          <w:szCs w:val="30"/>
          <w:cs/>
        </w:rPr>
        <w:br/>
      </w:r>
      <w:r w:rsidR="00233020">
        <w:rPr>
          <w:rFonts w:ascii="Angsana New" w:hAnsi="Angsana New" w:hint="cs"/>
          <w:spacing w:val="-2"/>
          <w:sz w:val="30"/>
          <w:szCs w:val="30"/>
          <w:cs/>
        </w:rPr>
        <w:t xml:space="preserve">อย่างไรก็ตาม ณ วันที่ </w:t>
      </w:r>
      <w:r w:rsidR="00C273B6" w:rsidRPr="00C273B6">
        <w:rPr>
          <w:rFonts w:ascii="Angsana New" w:hAnsi="Angsana New"/>
          <w:spacing w:val="-2"/>
          <w:sz w:val="30"/>
          <w:szCs w:val="30"/>
        </w:rPr>
        <w:t>30</w:t>
      </w:r>
      <w:r w:rsidR="002830BD">
        <w:rPr>
          <w:rFonts w:ascii="Angsana New" w:hAnsi="Angsana New"/>
          <w:spacing w:val="-2"/>
          <w:sz w:val="30"/>
          <w:szCs w:val="30"/>
        </w:rPr>
        <w:t xml:space="preserve"> </w:t>
      </w:r>
      <w:r w:rsidR="002830BD">
        <w:rPr>
          <w:rFonts w:ascii="Angsana New" w:hAnsi="Angsana New"/>
          <w:spacing w:val="-2"/>
          <w:sz w:val="30"/>
          <w:szCs w:val="30"/>
          <w:cs/>
        </w:rPr>
        <w:t>มิถุนายน</w:t>
      </w:r>
      <w:r w:rsidR="00BC54F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C273B6" w:rsidRPr="00C273B6">
        <w:rPr>
          <w:rFonts w:ascii="Angsana New" w:hAnsi="Angsana New"/>
          <w:spacing w:val="-2"/>
          <w:sz w:val="30"/>
          <w:szCs w:val="30"/>
        </w:rPr>
        <w:t>2563</w:t>
      </w:r>
      <w:r w:rsidR="00233020">
        <w:rPr>
          <w:rFonts w:ascii="Angsana New" w:hAnsi="Angsana New"/>
          <w:spacing w:val="-2"/>
          <w:sz w:val="30"/>
          <w:szCs w:val="30"/>
        </w:rPr>
        <w:t xml:space="preserve"> </w:t>
      </w:r>
      <w:r w:rsidR="00233020">
        <w:rPr>
          <w:rFonts w:ascii="Angsana New" w:hAnsi="Angsana New" w:hint="cs"/>
          <w:spacing w:val="-2"/>
          <w:sz w:val="30"/>
          <w:szCs w:val="30"/>
          <w:cs/>
        </w:rPr>
        <w:t>บริษัทย่อยได้หยุดดำเนินการตามสัญญาดังกล่าว และอยู่ระหว่างการเจรจาสรุปค่าใช้จ่าย</w:t>
      </w:r>
      <w:r w:rsidR="00233020" w:rsidRPr="00D00810">
        <w:rPr>
          <w:rFonts w:ascii="Angsana New" w:hAnsi="Angsana New" w:hint="cs"/>
          <w:spacing w:val="-2"/>
          <w:sz w:val="30"/>
          <w:szCs w:val="30"/>
          <w:cs/>
        </w:rPr>
        <w:t>และค่าเสียหายต่าง</w:t>
      </w:r>
      <w:r w:rsidR="00DD0CEE" w:rsidRPr="00D00810">
        <w:rPr>
          <w:rFonts w:ascii="Angsana New" w:hAnsi="Angsana New" w:hint="cs"/>
          <w:spacing w:val="-2"/>
          <w:sz w:val="30"/>
          <w:szCs w:val="30"/>
          <w:cs/>
        </w:rPr>
        <w:t xml:space="preserve"> ๆ</w:t>
      </w:r>
      <w:r w:rsidR="00233020" w:rsidRPr="00D00810">
        <w:rPr>
          <w:rFonts w:ascii="Angsana New" w:hAnsi="Angsana New" w:hint="cs"/>
          <w:spacing w:val="-2"/>
          <w:sz w:val="30"/>
          <w:szCs w:val="30"/>
          <w:cs/>
        </w:rPr>
        <w:t xml:space="preserve"> และยกเลิกสัญญา</w:t>
      </w:r>
    </w:p>
    <w:p w14:paraId="18B1F5A7" w14:textId="77777777" w:rsidR="005D2645" w:rsidRPr="00BC54F1" w:rsidRDefault="005D2645" w:rsidP="00673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24"/>
          <w:szCs w:val="24"/>
          <w:cs/>
        </w:rPr>
      </w:pPr>
    </w:p>
    <w:p w14:paraId="7E29D91D" w14:textId="20AA0113" w:rsidR="005D2645" w:rsidRPr="004917D6" w:rsidRDefault="00E455D8" w:rsidP="00DF2FEF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thaiDistribute"/>
        <w:rPr>
          <w:rFonts w:ascii="Angsana New" w:hAnsi="Angsana New"/>
          <w:spacing w:val="-2"/>
          <w:sz w:val="30"/>
          <w:szCs w:val="30"/>
        </w:rPr>
      </w:pPr>
      <w:r w:rsidRPr="004917D6">
        <w:rPr>
          <w:rFonts w:ascii="Angsana New" w:hAnsi="Angsana New" w:hint="cs"/>
          <w:spacing w:val="-2"/>
          <w:sz w:val="30"/>
          <w:szCs w:val="30"/>
          <w:cs/>
        </w:rPr>
        <w:t>ในเดือน</w:t>
      </w:r>
      <w:r w:rsidR="005D2645" w:rsidRPr="004917D6">
        <w:rPr>
          <w:rFonts w:ascii="Angsana New" w:hAnsi="Angsana New" w:hint="cs"/>
          <w:spacing w:val="-2"/>
          <w:sz w:val="30"/>
          <w:szCs w:val="30"/>
          <w:cs/>
        </w:rPr>
        <w:t xml:space="preserve">มิถุนายน </w:t>
      </w:r>
      <w:r w:rsidR="00C273B6" w:rsidRPr="00C273B6">
        <w:rPr>
          <w:rFonts w:ascii="Angsana New" w:hAnsi="Angsana New" w:hint="cs"/>
          <w:spacing w:val="-2"/>
          <w:sz w:val="30"/>
          <w:szCs w:val="30"/>
        </w:rPr>
        <w:t>2559</w:t>
      </w:r>
      <w:r w:rsidR="005D2645" w:rsidRPr="004917D6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5D2645" w:rsidRPr="004917D6">
        <w:rPr>
          <w:rFonts w:ascii="Angsana New" w:hAnsi="Angsana New" w:hint="cs"/>
          <w:spacing w:val="-2"/>
          <w:sz w:val="30"/>
          <w:szCs w:val="30"/>
          <w:cs/>
        </w:rPr>
        <w:t>บริษัทย่อย</w:t>
      </w:r>
      <w:r w:rsidRPr="004917D6">
        <w:rPr>
          <w:rFonts w:ascii="Angsana New" w:hAnsi="Angsana New" w:hint="cs"/>
          <w:spacing w:val="-2"/>
          <w:sz w:val="30"/>
          <w:szCs w:val="30"/>
          <w:cs/>
        </w:rPr>
        <w:t>แห่งหนึ่ง</w:t>
      </w:r>
      <w:r w:rsidR="005D2645" w:rsidRPr="004917D6">
        <w:rPr>
          <w:rFonts w:ascii="Angsana New" w:hAnsi="Angsana New" w:hint="cs"/>
          <w:spacing w:val="-2"/>
          <w:sz w:val="30"/>
          <w:szCs w:val="30"/>
          <w:cs/>
        </w:rPr>
        <w:t xml:space="preserve">ได้ทำสัญญาเช่าเสาโทรเลขเพื่อพาดสายเคเบิลใยแก้วนำแสง กับการรถไฟแห่งประเทศไทย ซึ่งสัญญาดังกล่าวมีอายุ </w:t>
      </w:r>
      <w:r w:rsidR="00C273B6" w:rsidRPr="00C273B6">
        <w:rPr>
          <w:rFonts w:ascii="Angsana New" w:hAnsi="Angsana New" w:hint="cs"/>
          <w:spacing w:val="-2"/>
          <w:sz w:val="30"/>
          <w:szCs w:val="30"/>
        </w:rPr>
        <w:t>30</w:t>
      </w:r>
      <w:r w:rsidR="005D2645" w:rsidRPr="004917D6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5D2645" w:rsidRPr="004917D6">
        <w:rPr>
          <w:rFonts w:ascii="Angsana New" w:hAnsi="Angsana New" w:hint="cs"/>
          <w:spacing w:val="-2"/>
          <w:sz w:val="30"/>
          <w:szCs w:val="30"/>
          <w:cs/>
        </w:rPr>
        <w:t>ปี บริษัท</w:t>
      </w:r>
      <w:r w:rsidR="005760A2" w:rsidRPr="004917D6">
        <w:rPr>
          <w:rFonts w:ascii="Angsana New" w:hAnsi="Angsana New" w:hint="cs"/>
          <w:spacing w:val="-2"/>
          <w:sz w:val="30"/>
          <w:szCs w:val="30"/>
          <w:cs/>
        </w:rPr>
        <w:t>ย่อย</w:t>
      </w:r>
      <w:r w:rsidR="005D2645" w:rsidRPr="004917D6">
        <w:rPr>
          <w:rFonts w:ascii="Angsana New" w:hAnsi="Angsana New" w:hint="cs"/>
          <w:spacing w:val="-2"/>
          <w:sz w:val="30"/>
          <w:szCs w:val="30"/>
          <w:cs/>
        </w:rPr>
        <w:t>จ่ายค่าเช่าเป็นรายปี โดยอัตราค่าเช่าเสาโทรเลขมีรายละเอียดดังต่อไปนี้</w:t>
      </w:r>
    </w:p>
    <w:p w14:paraId="1A110EB0" w14:textId="77777777" w:rsidR="00BC54F1" w:rsidRPr="004917D6" w:rsidRDefault="00BC54F1" w:rsidP="005D26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10"/>
          <w:szCs w:val="10"/>
        </w:rPr>
      </w:pPr>
    </w:p>
    <w:p w14:paraId="267B1863" w14:textId="77777777" w:rsidR="00D33FF8" w:rsidRPr="004917D6" w:rsidRDefault="00D33FF8" w:rsidP="005D26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2"/>
          <w:szCs w:val="2"/>
        </w:rPr>
      </w:pPr>
    </w:p>
    <w:p w14:paraId="5B634257" w14:textId="2BF8FBED" w:rsidR="005D2645" w:rsidRPr="004917D6" w:rsidRDefault="005D2645" w:rsidP="00C968C3">
      <w:pPr>
        <w:pStyle w:val="a0"/>
        <w:numPr>
          <w:ilvl w:val="0"/>
          <w:numId w:val="17"/>
        </w:numPr>
        <w:tabs>
          <w:tab w:val="clear" w:pos="360"/>
          <w:tab w:val="clear" w:pos="720"/>
          <w:tab w:val="clear" w:pos="1080"/>
        </w:tabs>
        <w:spacing w:line="216" w:lineRule="auto"/>
        <w:ind w:left="1530" w:hanging="450"/>
        <w:jc w:val="both"/>
        <w:rPr>
          <w:rFonts w:asciiTheme="majorBidi" w:hAnsiTheme="majorBidi" w:cstheme="majorBidi"/>
          <w:sz w:val="30"/>
          <w:szCs w:val="30"/>
        </w:rPr>
      </w:pPr>
      <w:r w:rsidRPr="004917D6">
        <w:rPr>
          <w:rFonts w:asciiTheme="majorBidi" w:hAnsiTheme="majorBidi" w:cstheme="majorBidi"/>
          <w:sz w:val="30"/>
          <w:szCs w:val="30"/>
          <w:cs/>
        </w:rPr>
        <w:t xml:space="preserve">ปีที่ </w:t>
      </w:r>
      <w:r w:rsidR="00C273B6" w:rsidRPr="00C273B6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4917D6">
        <w:rPr>
          <w:rFonts w:asciiTheme="majorBidi" w:hAnsiTheme="majorBidi" w:cstheme="majorBidi"/>
          <w:sz w:val="30"/>
          <w:szCs w:val="30"/>
        </w:rPr>
        <w:t xml:space="preserve">   </w:t>
      </w:r>
      <w:r w:rsidR="008F0424" w:rsidRPr="004917D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917D6">
        <w:rPr>
          <w:rFonts w:asciiTheme="majorBidi" w:hAnsiTheme="majorBidi" w:cstheme="majorBidi"/>
          <w:sz w:val="30"/>
          <w:szCs w:val="30"/>
          <w:cs/>
        </w:rPr>
        <w:t xml:space="preserve">ถึงปีที่ </w:t>
      </w:r>
      <w:r w:rsidR="00C273B6" w:rsidRPr="00C273B6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4917D6">
        <w:rPr>
          <w:rFonts w:asciiTheme="majorBidi" w:hAnsiTheme="majorBidi" w:cstheme="majorBidi"/>
          <w:sz w:val="30"/>
          <w:szCs w:val="30"/>
        </w:rPr>
        <w:t xml:space="preserve">      </w:t>
      </w:r>
      <w:r w:rsidRPr="004917D6">
        <w:rPr>
          <w:rFonts w:asciiTheme="majorBidi" w:hAnsiTheme="majorBidi" w:cstheme="majorBidi"/>
          <w:sz w:val="30"/>
          <w:szCs w:val="30"/>
          <w:cs/>
        </w:rPr>
        <w:t xml:space="preserve">ค่าเช่าเสาโทรเลขปีละ </w:t>
      </w:r>
      <w:r w:rsidRPr="004917D6">
        <w:rPr>
          <w:rFonts w:asciiTheme="majorBidi" w:hAnsiTheme="majorBidi" w:cstheme="majorBidi"/>
          <w:sz w:val="30"/>
          <w:szCs w:val="30"/>
        </w:rPr>
        <w:t>  </w:t>
      </w:r>
      <w:r w:rsidR="005760A2" w:rsidRPr="004917D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273B6" w:rsidRPr="00C273B6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4917D6">
        <w:rPr>
          <w:rFonts w:asciiTheme="majorBidi" w:hAnsiTheme="majorBidi" w:cstheme="majorBidi"/>
          <w:sz w:val="30"/>
          <w:szCs w:val="30"/>
        </w:rPr>
        <w:t>.</w:t>
      </w:r>
      <w:r w:rsidR="00C273B6" w:rsidRPr="00C273B6">
        <w:rPr>
          <w:rFonts w:asciiTheme="majorBidi" w:hAnsiTheme="majorBidi" w:cstheme="majorBidi"/>
          <w:sz w:val="30"/>
          <w:szCs w:val="30"/>
          <w:lang w:val="en-US"/>
        </w:rPr>
        <w:t>79</w:t>
      </w:r>
      <w:r w:rsidRPr="004917D6">
        <w:rPr>
          <w:rFonts w:asciiTheme="majorBidi" w:hAnsiTheme="majorBidi" w:cstheme="majorBidi"/>
          <w:sz w:val="30"/>
          <w:szCs w:val="30"/>
        </w:rPr>
        <w:t xml:space="preserve">   </w:t>
      </w:r>
      <w:r w:rsidRPr="004917D6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09F4DC2D" w14:textId="27592D8C" w:rsidR="005D2645" w:rsidRPr="004917D6" w:rsidRDefault="005D2645" w:rsidP="00C968C3">
      <w:pPr>
        <w:pStyle w:val="a0"/>
        <w:numPr>
          <w:ilvl w:val="0"/>
          <w:numId w:val="17"/>
        </w:numPr>
        <w:tabs>
          <w:tab w:val="clear" w:pos="360"/>
          <w:tab w:val="clear" w:pos="720"/>
          <w:tab w:val="clear" w:pos="1080"/>
        </w:tabs>
        <w:spacing w:line="216" w:lineRule="auto"/>
        <w:ind w:left="1530" w:hanging="450"/>
        <w:jc w:val="both"/>
        <w:rPr>
          <w:rFonts w:asciiTheme="majorBidi" w:hAnsiTheme="majorBidi" w:cstheme="majorBidi"/>
          <w:sz w:val="30"/>
          <w:szCs w:val="30"/>
        </w:rPr>
      </w:pPr>
      <w:r w:rsidRPr="004917D6">
        <w:rPr>
          <w:rFonts w:asciiTheme="majorBidi" w:hAnsiTheme="majorBidi" w:cstheme="majorBidi"/>
          <w:sz w:val="30"/>
          <w:szCs w:val="30"/>
          <w:cs/>
        </w:rPr>
        <w:t xml:space="preserve">ปีที่ </w:t>
      </w:r>
      <w:r w:rsidR="00C273B6" w:rsidRPr="00C273B6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4917D6">
        <w:rPr>
          <w:rFonts w:asciiTheme="majorBidi" w:hAnsiTheme="majorBidi" w:cstheme="majorBidi"/>
          <w:sz w:val="30"/>
          <w:szCs w:val="30"/>
        </w:rPr>
        <w:t xml:space="preserve">   </w:t>
      </w:r>
      <w:r w:rsidR="008F0424" w:rsidRPr="004917D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917D6">
        <w:rPr>
          <w:rFonts w:asciiTheme="majorBidi" w:hAnsiTheme="majorBidi" w:cstheme="majorBidi"/>
          <w:sz w:val="30"/>
          <w:szCs w:val="30"/>
          <w:cs/>
        </w:rPr>
        <w:t xml:space="preserve">ถึงปีที่ </w:t>
      </w:r>
      <w:r w:rsidR="00C273B6" w:rsidRPr="00C273B6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4917D6">
        <w:rPr>
          <w:rFonts w:asciiTheme="majorBidi" w:hAnsiTheme="majorBidi" w:cstheme="majorBidi"/>
          <w:sz w:val="30"/>
          <w:szCs w:val="30"/>
        </w:rPr>
        <w:t xml:space="preserve">    </w:t>
      </w:r>
      <w:r w:rsidRPr="004917D6">
        <w:rPr>
          <w:rFonts w:asciiTheme="majorBidi" w:hAnsiTheme="majorBidi" w:cstheme="majorBidi"/>
          <w:sz w:val="30"/>
          <w:szCs w:val="30"/>
          <w:cs/>
        </w:rPr>
        <w:t xml:space="preserve">ค่าเช่าเสาโทรเลขปีละ </w:t>
      </w:r>
      <w:r w:rsidRPr="004917D6">
        <w:rPr>
          <w:rFonts w:asciiTheme="majorBidi" w:hAnsiTheme="majorBidi" w:cstheme="majorBidi"/>
          <w:sz w:val="30"/>
          <w:szCs w:val="30"/>
        </w:rPr>
        <w:t>  </w:t>
      </w:r>
      <w:r w:rsidR="005760A2" w:rsidRPr="004917D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273B6" w:rsidRPr="00C273B6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4917D6">
        <w:rPr>
          <w:rFonts w:asciiTheme="majorBidi" w:hAnsiTheme="majorBidi" w:cstheme="majorBidi"/>
          <w:sz w:val="30"/>
          <w:szCs w:val="30"/>
        </w:rPr>
        <w:t>.</w:t>
      </w:r>
      <w:r w:rsidR="00C273B6" w:rsidRPr="00C273B6">
        <w:rPr>
          <w:rFonts w:asciiTheme="majorBidi" w:hAnsiTheme="majorBidi" w:cstheme="majorBidi"/>
          <w:sz w:val="30"/>
          <w:szCs w:val="30"/>
          <w:lang w:val="en-US"/>
        </w:rPr>
        <w:t>66</w:t>
      </w:r>
      <w:r w:rsidRPr="004917D6">
        <w:rPr>
          <w:rFonts w:asciiTheme="majorBidi" w:hAnsiTheme="majorBidi" w:cstheme="majorBidi"/>
          <w:sz w:val="30"/>
          <w:szCs w:val="30"/>
        </w:rPr>
        <w:t xml:space="preserve">   </w:t>
      </w:r>
      <w:r w:rsidRPr="004917D6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11AF524A" w14:textId="25E9732A" w:rsidR="005D2645" w:rsidRPr="004917D6" w:rsidRDefault="005D2645" w:rsidP="00C968C3">
      <w:pPr>
        <w:pStyle w:val="a0"/>
        <w:numPr>
          <w:ilvl w:val="0"/>
          <w:numId w:val="17"/>
        </w:numPr>
        <w:tabs>
          <w:tab w:val="clear" w:pos="360"/>
          <w:tab w:val="clear" w:pos="720"/>
          <w:tab w:val="clear" w:pos="1080"/>
        </w:tabs>
        <w:spacing w:line="216" w:lineRule="auto"/>
        <w:ind w:left="1530" w:hanging="450"/>
        <w:jc w:val="both"/>
        <w:rPr>
          <w:rFonts w:asciiTheme="majorBidi" w:hAnsiTheme="majorBidi" w:cstheme="majorBidi"/>
          <w:sz w:val="30"/>
          <w:szCs w:val="30"/>
        </w:rPr>
      </w:pPr>
      <w:r w:rsidRPr="004917D6">
        <w:rPr>
          <w:rFonts w:asciiTheme="majorBidi" w:hAnsiTheme="majorBidi" w:cstheme="majorBidi"/>
          <w:sz w:val="30"/>
          <w:szCs w:val="30"/>
          <w:cs/>
        </w:rPr>
        <w:t xml:space="preserve">ปีที่ </w:t>
      </w:r>
      <w:r w:rsidR="00C273B6" w:rsidRPr="00C273B6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4917D6">
        <w:rPr>
          <w:rFonts w:asciiTheme="majorBidi" w:hAnsiTheme="majorBidi" w:cstheme="majorBidi"/>
          <w:sz w:val="30"/>
          <w:szCs w:val="30"/>
        </w:rPr>
        <w:t xml:space="preserve"> </w:t>
      </w:r>
      <w:r w:rsidR="008F0424" w:rsidRPr="004917D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917D6">
        <w:rPr>
          <w:rFonts w:asciiTheme="majorBidi" w:hAnsiTheme="majorBidi" w:cstheme="majorBidi"/>
          <w:sz w:val="30"/>
          <w:szCs w:val="30"/>
          <w:cs/>
        </w:rPr>
        <w:t xml:space="preserve">ถึงปีที่ </w:t>
      </w:r>
      <w:r w:rsidR="00C273B6" w:rsidRPr="00C273B6">
        <w:rPr>
          <w:rFonts w:asciiTheme="majorBidi" w:hAnsiTheme="majorBidi" w:cstheme="majorBidi"/>
          <w:sz w:val="30"/>
          <w:szCs w:val="30"/>
          <w:lang w:val="en-US"/>
        </w:rPr>
        <w:t>15</w:t>
      </w:r>
      <w:r w:rsidRPr="004917D6">
        <w:rPr>
          <w:rFonts w:asciiTheme="majorBidi" w:hAnsiTheme="majorBidi" w:cstheme="majorBidi"/>
          <w:sz w:val="30"/>
          <w:szCs w:val="30"/>
        </w:rPr>
        <w:t xml:space="preserve">    </w:t>
      </w:r>
      <w:r w:rsidRPr="004917D6">
        <w:rPr>
          <w:rFonts w:asciiTheme="majorBidi" w:hAnsiTheme="majorBidi" w:cstheme="majorBidi"/>
          <w:sz w:val="30"/>
          <w:szCs w:val="30"/>
          <w:cs/>
        </w:rPr>
        <w:t xml:space="preserve">ค่าเช่าเสาโทรเลขปีละ </w:t>
      </w:r>
      <w:r w:rsidRPr="004917D6">
        <w:rPr>
          <w:rFonts w:asciiTheme="majorBidi" w:hAnsiTheme="majorBidi" w:cstheme="majorBidi"/>
          <w:sz w:val="30"/>
          <w:szCs w:val="30"/>
        </w:rPr>
        <w:t>  </w:t>
      </w:r>
      <w:r w:rsidR="005760A2" w:rsidRPr="004917D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273B6" w:rsidRPr="00C273B6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4917D6">
        <w:rPr>
          <w:rFonts w:asciiTheme="majorBidi" w:hAnsiTheme="majorBidi" w:cstheme="majorBidi"/>
          <w:sz w:val="30"/>
          <w:szCs w:val="30"/>
        </w:rPr>
        <w:t>.</w:t>
      </w:r>
      <w:r w:rsidR="00C273B6" w:rsidRPr="00C273B6">
        <w:rPr>
          <w:rFonts w:asciiTheme="majorBidi" w:hAnsiTheme="majorBidi" w:cstheme="majorBidi"/>
          <w:sz w:val="30"/>
          <w:szCs w:val="30"/>
          <w:lang w:val="en-US"/>
        </w:rPr>
        <w:t>66</w:t>
      </w:r>
      <w:r w:rsidRPr="004917D6">
        <w:rPr>
          <w:rFonts w:asciiTheme="majorBidi" w:hAnsiTheme="majorBidi" w:cstheme="majorBidi"/>
          <w:sz w:val="30"/>
          <w:szCs w:val="30"/>
        </w:rPr>
        <w:t xml:space="preserve">   </w:t>
      </w:r>
      <w:r w:rsidRPr="004917D6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0DF48D3E" w14:textId="48A00F4A" w:rsidR="005D2645" w:rsidRPr="004917D6" w:rsidRDefault="005D2645" w:rsidP="00C968C3">
      <w:pPr>
        <w:pStyle w:val="a0"/>
        <w:numPr>
          <w:ilvl w:val="0"/>
          <w:numId w:val="17"/>
        </w:numPr>
        <w:tabs>
          <w:tab w:val="clear" w:pos="360"/>
          <w:tab w:val="clear" w:pos="720"/>
          <w:tab w:val="clear" w:pos="1080"/>
        </w:tabs>
        <w:spacing w:line="216" w:lineRule="auto"/>
        <w:ind w:left="1530" w:hanging="450"/>
        <w:jc w:val="both"/>
        <w:rPr>
          <w:rFonts w:asciiTheme="majorBidi" w:hAnsiTheme="majorBidi" w:cstheme="majorBidi"/>
          <w:sz w:val="30"/>
          <w:szCs w:val="30"/>
        </w:rPr>
      </w:pPr>
      <w:r w:rsidRPr="004917D6">
        <w:rPr>
          <w:rFonts w:asciiTheme="majorBidi" w:hAnsiTheme="majorBidi" w:cstheme="majorBidi"/>
          <w:sz w:val="30"/>
          <w:szCs w:val="30"/>
          <w:cs/>
        </w:rPr>
        <w:t xml:space="preserve">ปีที่ </w:t>
      </w:r>
      <w:r w:rsidR="00C273B6" w:rsidRPr="00C273B6">
        <w:rPr>
          <w:rFonts w:asciiTheme="majorBidi" w:hAnsiTheme="majorBidi" w:cstheme="majorBidi"/>
          <w:sz w:val="30"/>
          <w:szCs w:val="30"/>
          <w:lang w:val="en-US"/>
        </w:rPr>
        <w:t>16</w:t>
      </w:r>
      <w:r w:rsidRPr="004917D6">
        <w:rPr>
          <w:rFonts w:asciiTheme="majorBidi" w:hAnsiTheme="majorBidi" w:cstheme="majorBidi"/>
          <w:sz w:val="30"/>
          <w:szCs w:val="30"/>
        </w:rPr>
        <w:t xml:space="preserve"> </w:t>
      </w:r>
      <w:r w:rsidR="008F0424" w:rsidRPr="004917D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917D6">
        <w:rPr>
          <w:rFonts w:asciiTheme="majorBidi" w:hAnsiTheme="majorBidi" w:cstheme="majorBidi"/>
          <w:sz w:val="30"/>
          <w:szCs w:val="30"/>
          <w:cs/>
        </w:rPr>
        <w:t xml:space="preserve">ถึงปีที่ </w:t>
      </w:r>
      <w:r w:rsidR="00C273B6" w:rsidRPr="00C273B6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4917D6">
        <w:rPr>
          <w:rFonts w:asciiTheme="majorBidi" w:hAnsiTheme="majorBidi" w:cstheme="majorBidi"/>
          <w:sz w:val="30"/>
          <w:szCs w:val="30"/>
        </w:rPr>
        <w:t xml:space="preserve">    </w:t>
      </w:r>
      <w:r w:rsidRPr="004917D6">
        <w:rPr>
          <w:rFonts w:asciiTheme="majorBidi" w:hAnsiTheme="majorBidi" w:cstheme="majorBidi"/>
          <w:sz w:val="30"/>
          <w:szCs w:val="30"/>
          <w:cs/>
        </w:rPr>
        <w:t xml:space="preserve">ค่าเช่าเสาโทรเลขปีละ </w:t>
      </w:r>
      <w:r w:rsidRPr="004917D6">
        <w:rPr>
          <w:rFonts w:asciiTheme="majorBidi" w:hAnsiTheme="majorBidi" w:cstheme="majorBidi"/>
          <w:sz w:val="30"/>
          <w:szCs w:val="30"/>
        </w:rPr>
        <w:t> </w:t>
      </w:r>
      <w:r w:rsidR="005760A2" w:rsidRPr="004917D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917D6">
        <w:rPr>
          <w:rFonts w:asciiTheme="majorBidi" w:hAnsiTheme="majorBidi" w:cstheme="majorBidi"/>
          <w:sz w:val="30"/>
          <w:szCs w:val="30"/>
        </w:rPr>
        <w:t> </w:t>
      </w:r>
      <w:r w:rsidR="00C273B6" w:rsidRPr="00C273B6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4917D6">
        <w:rPr>
          <w:rFonts w:asciiTheme="majorBidi" w:hAnsiTheme="majorBidi" w:cstheme="majorBidi"/>
          <w:sz w:val="30"/>
          <w:szCs w:val="30"/>
        </w:rPr>
        <w:t>.</w:t>
      </w:r>
      <w:r w:rsidR="00C273B6" w:rsidRPr="00C273B6">
        <w:rPr>
          <w:rFonts w:asciiTheme="majorBidi" w:hAnsiTheme="majorBidi" w:cstheme="majorBidi"/>
          <w:sz w:val="30"/>
          <w:szCs w:val="30"/>
          <w:lang w:val="en-US"/>
        </w:rPr>
        <w:t>81</w:t>
      </w:r>
      <w:r w:rsidRPr="004917D6">
        <w:rPr>
          <w:rFonts w:asciiTheme="majorBidi" w:hAnsiTheme="majorBidi" w:cstheme="majorBidi"/>
          <w:sz w:val="30"/>
          <w:szCs w:val="30"/>
        </w:rPr>
        <w:t xml:space="preserve">   </w:t>
      </w:r>
      <w:r w:rsidRPr="004917D6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79DB4B60" w14:textId="5FE95C85" w:rsidR="005D2645" w:rsidRPr="004917D6" w:rsidRDefault="005D2645" w:rsidP="00C968C3">
      <w:pPr>
        <w:pStyle w:val="a0"/>
        <w:numPr>
          <w:ilvl w:val="0"/>
          <w:numId w:val="17"/>
        </w:numPr>
        <w:tabs>
          <w:tab w:val="clear" w:pos="360"/>
          <w:tab w:val="clear" w:pos="720"/>
          <w:tab w:val="clear" w:pos="1080"/>
        </w:tabs>
        <w:spacing w:line="216" w:lineRule="auto"/>
        <w:ind w:left="1530" w:hanging="450"/>
        <w:jc w:val="both"/>
        <w:rPr>
          <w:rFonts w:asciiTheme="majorBidi" w:hAnsiTheme="majorBidi" w:cstheme="majorBidi"/>
          <w:sz w:val="30"/>
          <w:szCs w:val="30"/>
        </w:rPr>
      </w:pPr>
      <w:r w:rsidRPr="004917D6">
        <w:rPr>
          <w:rFonts w:asciiTheme="majorBidi" w:hAnsiTheme="majorBidi" w:cstheme="majorBidi"/>
          <w:sz w:val="30"/>
          <w:szCs w:val="30"/>
          <w:cs/>
        </w:rPr>
        <w:t xml:space="preserve">ปีที่ </w:t>
      </w:r>
      <w:r w:rsidR="00C273B6" w:rsidRPr="00C273B6">
        <w:rPr>
          <w:rFonts w:asciiTheme="majorBidi" w:hAnsiTheme="majorBidi" w:cstheme="majorBidi"/>
          <w:sz w:val="30"/>
          <w:szCs w:val="30"/>
          <w:lang w:val="en-US"/>
        </w:rPr>
        <w:t>21</w:t>
      </w:r>
      <w:r w:rsidRPr="004917D6">
        <w:rPr>
          <w:rFonts w:asciiTheme="majorBidi" w:hAnsiTheme="majorBidi" w:cstheme="majorBidi"/>
          <w:sz w:val="30"/>
          <w:szCs w:val="30"/>
        </w:rPr>
        <w:t xml:space="preserve"> </w:t>
      </w:r>
      <w:r w:rsidR="008F0424" w:rsidRPr="004917D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917D6">
        <w:rPr>
          <w:rFonts w:asciiTheme="majorBidi" w:hAnsiTheme="majorBidi" w:cstheme="majorBidi"/>
          <w:sz w:val="30"/>
          <w:szCs w:val="30"/>
          <w:cs/>
        </w:rPr>
        <w:t xml:space="preserve">ถึงปีที่ </w:t>
      </w:r>
      <w:r w:rsidR="00C273B6" w:rsidRPr="00C273B6">
        <w:rPr>
          <w:rFonts w:asciiTheme="majorBidi" w:hAnsiTheme="majorBidi" w:cstheme="majorBidi"/>
          <w:sz w:val="30"/>
          <w:szCs w:val="30"/>
          <w:lang w:val="en-US"/>
        </w:rPr>
        <w:t>25</w:t>
      </w:r>
      <w:r w:rsidRPr="004917D6">
        <w:rPr>
          <w:rFonts w:asciiTheme="majorBidi" w:hAnsiTheme="majorBidi" w:cstheme="majorBidi"/>
          <w:sz w:val="30"/>
          <w:szCs w:val="30"/>
        </w:rPr>
        <w:t xml:space="preserve">    </w:t>
      </w:r>
      <w:r w:rsidRPr="004917D6">
        <w:rPr>
          <w:rFonts w:asciiTheme="majorBidi" w:hAnsiTheme="majorBidi" w:cstheme="majorBidi"/>
          <w:sz w:val="30"/>
          <w:szCs w:val="30"/>
          <w:cs/>
        </w:rPr>
        <w:t xml:space="preserve">ค่าเช่าเสาโทรเลขปีละ </w:t>
      </w:r>
      <w:r w:rsidRPr="004917D6">
        <w:rPr>
          <w:rFonts w:asciiTheme="majorBidi" w:hAnsiTheme="majorBidi" w:cstheme="majorBidi"/>
          <w:sz w:val="30"/>
          <w:szCs w:val="30"/>
        </w:rPr>
        <w:t> </w:t>
      </w:r>
      <w:r w:rsidR="00C273B6" w:rsidRPr="00C273B6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4917D6">
        <w:rPr>
          <w:rFonts w:asciiTheme="majorBidi" w:hAnsiTheme="majorBidi" w:cstheme="majorBidi"/>
          <w:sz w:val="30"/>
          <w:szCs w:val="30"/>
        </w:rPr>
        <w:t>.</w:t>
      </w:r>
      <w:r w:rsidR="00C273B6" w:rsidRPr="00C273B6">
        <w:rPr>
          <w:rFonts w:asciiTheme="majorBidi" w:hAnsiTheme="majorBidi" w:cstheme="majorBidi"/>
          <w:sz w:val="30"/>
          <w:szCs w:val="30"/>
          <w:lang w:val="en-US"/>
        </w:rPr>
        <w:t>13</w:t>
      </w:r>
      <w:r w:rsidRPr="004917D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917D6">
        <w:rPr>
          <w:rFonts w:asciiTheme="majorBidi" w:hAnsiTheme="majorBidi" w:cstheme="majorBidi"/>
          <w:sz w:val="30"/>
          <w:szCs w:val="30"/>
        </w:rPr>
        <w:t xml:space="preserve">  </w:t>
      </w:r>
      <w:r w:rsidRPr="004917D6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6CE7A97E" w14:textId="0F7D2C72" w:rsidR="005D2645" w:rsidRPr="004917D6" w:rsidRDefault="005D2645" w:rsidP="00C968C3">
      <w:pPr>
        <w:pStyle w:val="a0"/>
        <w:numPr>
          <w:ilvl w:val="0"/>
          <w:numId w:val="17"/>
        </w:numPr>
        <w:tabs>
          <w:tab w:val="clear" w:pos="360"/>
          <w:tab w:val="clear" w:pos="720"/>
          <w:tab w:val="clear" w:pos="1080"/>
        </w:tabs>
        <w:spacing w:line="216" w:lineRule="auto"/>
        <w:ind w:left="1530" w:hanging="450"/>
        <w:jc w:val="both"/>
        <w:rPr>
          <w:rFonts w:asciiTheme="majorBidi" w:hAnsiTheme="majorBidi" w:cstheme="majorBidi"/>
          <w:sz w:val="30"/>
          <w:szCs w:val="30"/>
        </w:rPr>
      </w:pPr>
      <w:r w:rsidRPr="004917D6">
        <w:rPr>
          <w:rFonts w:asciiTheme="majorBidi" w:hAnsiTheme="majorBidi" w:cstheme="majorBidi"/>
          <w:sz w:val="30"/>
          <w:szCs w:val="30"/>
          <w:cs/>
        </w:rPr>
        <w:t xml:space="preserve">ปีที่ </w:t>
      </w:r>
      <w:r w:rsidR="00C273B6" w:rsidRPr="00C273B6">
        <w:rPr>
          <w:rFonts w:asciiTheme="majorBidi" w:hAnsiTheme="majorBidi" w:cstheme="majorBidi"/>
          <w:sz w:val="30"/>
          <w:szCs w:val="30"/>
          <w:lang w:val="en-US"/>
        </w:rPr>
        <w:t>26</w:t>
      </w:r>
      <w:r w:rsidRPr="004917D6">
        <w:rPr>
          <w:rFonts w:asciiTheme="majorBidi" w:hAnsiTheme="majorBidi" w:cstheme="majorBidi"/>
          <w:sz w:val="30"/>
          <w:szCs w:val="30"/>
        </w:rPr>
        <w:t xml:space="preserve"> </w:t>
      </w:r>
      <w:r w:rsidR="008F0424" w:rsidRPr="004917D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917D6">
        <w:rPr>
          <w:rFonts w:asciiTheme="majorBidi" w:hAnsiTheme="majorBidi" w:cstheme="majorBidi"/>
          <w:sz w:val="30"/>
          <w:szCs w:val="30"/>
          <w:cs/>
        </w:rPr>
        <w:t xml:space="preserve">ถึงปีที่ </w:t>
      </w:r>
      <w:r w:rsidR="00C273B6" w:rsidRPr="00C273B6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4917D6">
        <w:rPr>
          <w:rFonts w:asciiTheme="majorBidi" w:hAnsiTheme="majorBidi" w:cstheme="majorBidi"/>
          <w:sz w:val="30"/>
          <w:szCs w:val="30"/>
        </w:rPr>
        <w:t xml:space="preserve">    </w:t>
      </w:r>
      <w:r w:rsidRPr="004917D6">
        <w:rPr>
          <w:rFonts w:asciiTheme="majorBidi" w:hAnsiTheme="majorBidi" w:cstheme="majorBidi"/>
          <w:sz w:val="30"/>
          <w:szCs w:val="30"/>
          <w:cs/>
        </w:rPr>
        <w:t xml:space="preserve">ค่าเช่าเสาโทรเลขปีละ </w:t>
      </w:r>
      <w:r w:rsidRPr="004917D6">
        <w:rPr>
          <w:rFonts w:asciiTheme="majorBidi" w:hAnsiTheme="majorBidi" w:cstheme="majorBidi"/>
          <w:sz w:val="30"/>
          <w:szCs w:val="30"/>
        </w:rPr>
        <w:t> </w:t>
      </w:r>
      <w:r w:rsidR="00C273B6" w:rsidRPr="00C273B6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4917D6">
        <w:rPr>
          <w:rFonts w:asciiTheme="majorBidi" w:hAnsiTheme="majorBidi" w:cstheme="majorBidi"/>
          <w:sz w:val="30"/>
          <w:szCs w:val="30"/>
        </w:rPr>
        <w:t>.</w:t>
      </w:r>
      <w:r w:rsidR="00C273B6" w:rsidRPr="00C273B6">
        <w:rPr>
          <w:rFonts w:asciiTheme="majorBidi" w:hAnsiTheme="majorBidi" w:cstheme="majorBidi"/>
          <w:sz w:val="30"/>
          <w:szCs w:val="30"/>
          <w:lang w:val="en-US"/>
        </w:rPr>
        <w:t>65</w:t>
      </w:r>
      <w:r w:rsidRPr="004917D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917D6">
        <w:rPr>
          <w:rFonts w:asciiTheme="majorBidi" w:hAnsiTheme="majorBidi" w:cstheme="majorBidi"/>
          <w:sz w:val="30"/>
          <w:szCs w:val="30"/>
        </w:rPr>
        <w:t xml:space="preserve">  </w:t>
      </w:r>
      <w:r w:rsidRPr="004917D6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33B5800C" w14:textId="77777777" w:rsidR="00C968C3" w:rsidRPr="004917D6" w:rsidRDefault="00C968C3" w:rsidP="00D008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24"/>
          <w:szCs w:val="24"/>
        </w:rPr>
      </w:pPr>
    </w:p>
    <w:p w14:paraId="50884591" w14:textId="4A934C8C" w:rsidR="00D00810" w:rsidRDefault="00D00810" w:rsidP="0004015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pacing w:val="-2"/>
          <w:sz w:val="30"/>
          <w:szCs w:val="30"/>
        </w:rPr>
      </w:pPr>
      <w:r w:rsidRPr="004917D6">
        <w:rPr>
          <w:rFonts w:ascii="Angsana New" w:hAnsi="Angsana New" w:hint="cs"/>
          <w:spacing w:val="-2"/>
          <w:sz w:val="30"/>
          <w:szCs w:val="30"/>
          <w:cs/>
        </w:rPr>
        <w:t>ในเดือนกรกฎาคม</w:t>
      </w:r>
      <w:r w:rsidRPr="004917D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C273B6" w:rsidRPr="00C273B6">
        <w:rPr>
          <w:rFonts w:ascii="Angsana New" w:hAnsi="Angsana New"/>
          <w:spacing w:val="-2"/>
          <w:sz w:val="30"/>
          <w:szCs w:val="30"/>
        </w:rPr>
        <w:t>2562</w:t>
      </w:r>
      <w:r w:rsidRPr="004917D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4917D6">
        <w:rPr>
          <w:rFonts w:ascii="Angsana New" w:hAnsi="Angsana New" w:hint="cs"/>
          <w:spacing w:val="-2"/>
          <w:sz w:val="30"/>
          <w:szCs w:val="30"/>
          <w:cs/>
        </w:rPr>
        <w:t>บริษัทย่อยได้รับอนุญาตจากการรถไฟแห่งประเทศไทยให้โอนสิทธิการเช่าดังกล่าวให้กับกิจการที่ไม่เกี่ยวข้องกันแห่งหนึ่ง</w:t>
      </w:r>
      <w:r w:rsidRPr="004917D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4917D6">
        <w:rPr>
          <w:rFonts w:ascii="Angsana New" w:hAnsi="Angsana New" w:hint="cs"/>
          <w:spacing w:val="-2"/>
          <w:sz w:val="30"/>
          <w:szCs w:val="30"/>
          <w:cs/>
        </w:rPr>
        <w:t xml:space="preserve"> ณ</w:t>
      </w:r>
      <w:r w:rsidRPr="004917D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4917D6">
        <w:rPr>
          <w:rFonts w:ascii="Angsana New" w:hAnsi="Angsana New" w:hint="cs"/>
          <w:spacing w:val="-2"/>
          <w:sz w:val="30"/>
          <w:szCs w:val="30"/>
          <w:cs/>
        </w:rPr>
        <w:t>วันที่</w:t>
      </w:r>
      <w:r w:rsidRPr="004917D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C273B6" w:rsidRPr="00C273B6">
        <w:rPr>
          <w:rFonts w:ascii="Angsana New" w:hAnsi="Angsana New"/>
          <w:spacing w:val="-2"/>
          <w:sz w:val="30"/>
          <w:szCs w:val="30"/>
        </w:rPr>
        <w:t>30</w:t>
      </w:r>
      <w:r w:rsidR="002830BD" w:rsidRPr="004917D6">
        <w:rPr>
          <w:rFonts w:ascii="Angsana New" w:hAnsi="Angsana New"/>
          <w:spacing w:val="-2"/>
          <w:sz w:val="30"/>
          <w:szCs w:val="30"/>
        </w:rPr>
        <w:t xml:space="preserve"> </w:t>
      </w:r>
      <w:r w:rsidR="002830BD" w:rsidRPr="004917D6">
        <w:rPr>
          <w:rFonts w:ascii="Angsana New" w:hAnsi="Angsana New"/>
          <w:spacing w:val="-2"/>
          <w:sz w:val="30"/>
          <w:szCs w:val="30"/>
          <w:cs/>
        </w:rPr>
        <w:t>มิถุนายน</w:t>
      </w:r>
      <w:r w:rsidRPr="004917D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C273B6" w:rsidRPr="00C273B6">
        <w:rPr>
          <w:rFonts w:ascii="Angsana New" w:hAnsi="Angsana New"/>
          <w:spacing w:val="-2"/>
          <w:sz w:val="30"/>
          <w:szCs w:val="30"/>
        </w:rPr>
        <w:t>2563</w:t>
      </w:r>
      <w:r w:rsidRPr="004917D6">
        <w:rPr>
          <w:rFonts w:ascii="Angsana New" w:hAnsi="Angsana New"/>
          <w:spacing w:val="-2"/>
          <w:sz w:val="30"/>
          <w:szCs w:val="30"/>
        </w:rPr>
        <w:t xml:space="preserve"> </w:t>
      </w:r>
      <w:r w:rsidRPr="004917D6">
        <w:rPr>
          <w:rFonts w:ascii="Angsana New" w:hAnsi="Angsana New" w:hint="cs"/>
          <w:spacing w:val="-2"/>
          <w:sz w:val="30"/>
          <w:szCs w:val="30"/>
          <w:cs/>
        </w:rPr>
        <w:t>การโอนสิทธิการเช่าดังกล่าวอยู่ในระหว่างดำเนินการ</w:t>
      </w:r>
      <w:r w:rsidRPr="004917D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4917D6">
        <w:rPr>
          <w:rFonts w:ascii="Angsana New" w:hAnsi="Angsana New" w:hint="cs"/>
          <w:spacing w:val="-2"/>
          <w:sz w:val="30"/>
          <w:szCs w:val="30"/>
          <w:cs/>
        </w:rPr>
        <w:t xml:space="preserve"> ผู้บริหารของบริษัทย่อยเชื่อมั่นว่า บริษัทย่อยจะไม่มีภาระผูกพันที่จะต้องจ่ายในอนาคตจากสัญญาดังกล่าว</w:t>
      </w:r>
    </w:p>
    <w:p w14:paraId="6D3800DA" w14:textId="77777777" w:rsidR="002D52D5" w:rsidRPr="00981D2B" w:rsidRDefault="002D52D5" w:rsidP="009B2CFB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bookmarkStart w:id="8" w:name="_Hlk23297510"/>
      <w:r w:rsidRPr="00981D2B">
        <w:rPr>
          <w:rFonts w:ascii="Angsana New" w:hAnsi="Angsana New" w:hint="cs"/>
          <w:b/>
          <w:bCs/>
          <w:sz w:val="30"/>
          <w:szCs w:val="30"/>
          <w:cs/>
          <w:lang w:val="th-TH"/>
        </w:rPr>
        <w:t>หนี้สินที่อาจเกิดขึ้น</w:t>
      </w:r>
    </w:p>
    <w:p w14:paraId="18859034" w14:textId="77777777" w:rsidR="002D52D5" w:rsidRPr="00BC54F1" w:rsidRDefault="002D52D5" w:rsidP="00673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56F9C8AC" w14:textId="7D644C6B" w:rsidR="00D00810" w:rsidRPr="00D00810" w:rsidRDefault="00D00810" w:rsidP="00DF2FEF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D00810">
        <w:rPr>
          <w:rFonts w:ascii="Angsana New" w:hAnsi="Angsana New" w:hint="cs"/>
          <w:sz w:val="30"/>
          <w:szCs w:val="30"/>
          <w:cs/>
        </w:rPr>
        <w:t>บริษัทย่อยแห่งหนึ่งได้ถูกผู้รับเหมาช่วงรายหนึ่งฟ้องร้องเป็นจำเลยร่วมกับลูกค้า</w:t>
      </w:r>
      <w:r w:rsidRPr="00D00810">
        <w:rPr>
          <w:rFonts w:ascii="Angsana New" w:hAnsi="Angsana New"/>
          <w:sz w:val="30"/>
          <w:szCs w:val="30"/>
          <w:cs/>
        </w:rPr>
        <w:t xml:space="preserve"> </w:t>
      </w:r>
      <w:r w:rsidRPr="00D00810">
        <w:rPr>
          <w:rFonts w:ascii="Angsana New" w:hAnsi="Angsana New" w:hint="cs"/>
          <w:sz w:val="30"/>
          <w:szCs w:val="30"/>
          <w:cs/>
        </w:rPr>
        <w:t>โดยถูกเรียกร้องค่าเสียหายในคดีความกรณีผิดสัญญา</w:t>
      </w:r>
      <w:r w:rsidRPr="00D00810">
        <w:rPr>
          <w:rFonts w:ascii="Angsana New" w:hAnsi="Angsana New"/>
          <w:sz w:val="30"/>
          <w:szCs w:val="30"/>
          <w:cs/>
        </w:rPr>
        <w:t xml:space="preserve"> </w:t>
      </w:r>
      <w:r w:rsidRPr="00D00810">
        <w:rPr>
          <w:rFonts w:ascii="Angsana New" w:hAnsi="Angsana New" w:hint="cs"/>
          <w:sz w:val="30"/>
          <w:szCs w:val="30"/>
          <w:cs/>
        </w:rPr>
        <w:t>เป็นจำนวนรวม</w:t>
      </w:r>
      <w:r w:rsidRPr="00D00810">
        <w:rPr>
          <w:rFonts w:ascii="Angsana New" w:hAnsi="Angsana New"/>
          <w:sz w:val="30"/>
          <w:szCs w:val="30"/>
          <w:cs/>
        </w:rPr>
        <w:t xml:space="preserve"> </w:t>
      </w:r>
      <w:r w:rsidR="00C273B6" w:rsidRPr="00C273B6">
        <w:rPr>
          <w:rFonts w:ascii="Angsana New" w:hAnsi="Angsana New"/>
          <w:sz w:val="30"/>
          <w:szCs w:val="30"/>
        </w:rPr>
        <w:t>19</w:t>
      </w:r>
      <w:r w:rsidRPr="00D00810">
        <w:rPr>
          <w:rFonts w:ascii="Angsana New" w:hAnsi="Angsana New"/>
          <w:sz w:val="30"/>
          <w:szCs w:val="30"/>
          <w:cs/>
        </w:rPr>
        <w:t xml:space="preserve"> </w:t>
      </w:r>
      <w:r w:rsidRPr="00D00810">
        <w:rPr>
          <w:rFonts w:ascii="Angsana New" w:hAnsi="Angsana New" w:hint="cs"/>
          <w:sz w:val="30"/>
          <w:szCs w:val="30"/>
          <w:cs/>
        </w:rPr>
        <w:t>ล้านบาท</w:t>
      </w:r>
      <w:r w:rsidRPr="00D00810">
        <w:rPr>
          <w:rFonts w:ascii="Angsana New" w:hAnsi="Angsana New"/>
          <w:sz w:val="30"/>
          <w:szCs w:val="30"/>
          <w:cs/>
        </w:rPr>
        <w:t xml:space="preserve">  </w:t>
      </w:r>
      <w:r w:rsidRPr="00D00810">
        <w:rPr>
          <w:rFonts w:ascii="Angsana New" w:hAnsi="Angsana New" w:hint="cs"/>
          <w:sz w:val="30"/>
          <w:szCs w:val="30"/>
          <w:cs/>
        </w:rPr>
        <w:t>ต่อมาในเดือนเมษายน</w:t>
      </w:r>
      <w:r w:rsidRPr="00D00810">
        <w:rPr>
          <w:rFonts w:ascii="Angsana New" w:hAnsi="Angsana New"/>
          <w:sz w:val="30"/>
          <w:szCs w:val="30"/>
          <w:cs/>
        </w:rPr>
        <w:t xml:space="preserve"> </w:t>
      </w:r>
      <w:r w:rsidR="00C273B6" w:rsidRPr="00C273B6">
        <w:rPr>
          <w:rFonts w:ascii="Angsana New" w:hAnsi="Angsana New"/>
          <w:sz w:val="30"/>
          <w:szCs w:val="30"/>
        </w:rPr>
        <w:t>2562</w:t>
      </w:r>
      <w:r w:rsidRPr="00D00810">
        <w:rPr>
          <w:rFonts w:ascii="Angsana New" w:hAnsi="Angsana New"/>
          <w:sz w:val="30"/>
          <w:szCs w:val="30"/>
          <w:cs/>
        </w:rPr>
        <w:t xml:space="preserve"> </w:t>
      </w:r>
      <w:r w:rsidRPr="00D00810">
        <w:rPr>
          <w:rFonts w:ascii="Angsana New" w:hAnsi="Angsana New" w:hint="cs"/>
          <w:sz w:val="30"/>
          <w:szCs w:val="30"/>
          <w:cs/>
        </w:rPr>
        <w:t>บริษัทย่อยได้มีการยื่น</w:t>
      </w:r>
      <w:r w:rsidR="00647DBF">
        <w:rPr>
          <w:rFonts w:ascii="Angsana New" w:hAnsi="Angsana New"/>
          <w:sz w:val="30"/>
          <w:szCs w:val="30"/>
        </w:rPr>
        <w:br/>
      </w:r>
      <w:r w:rsidRPr="00D00810">
        <w:rPr>
          <w:rFonts w:ascii="Angsana New" w:hAnsi="Angsana New" w:hint="cs"/>
          <w:sz w:val="30"/>
          <w:szCs w:val="30"/>
          <w:cs/>
        </w:rPr>
        <w:t>คำฟ้องแย้งต่อศาลแพ่ง</w:t>
      </w:r>
      <w:r w:rsidRPr="00D00810">
        <w:rPr>
          <w:rFonts w:ascii="Angsana New" w:hAnsi="Angsana New"/>
          <w:sz w:val="30"/>
          <w:szCs w:val="30"/>
          <w:cs/>
        </w:rPr>
        <w:t xml:space="preserve"> </w:t>
      </w:r>
      <w:r w:rsidRPr="00D00810">
        <w:rPr>
          <w:rFonts w:ascii="Angsana New" w:hAnsi="Angsana New" w:hint="cs"/>
          <w:sz w:val="30"/>
          <w:szCs w:val="30"/>
          <w:cs/>
        </w:rPr>
        <w:t>โดยเรียกร้องค่าเสียหาย</w:t>
      </w:r>
      <w:r w:rsidRPr="00D00810">
        <w:rPr>
          <w:rFonts w:ascii="Angsana New" w:hAnsi="Angsana New"/>
          <w:sz w:val="30"/>
          <w:szCs w:val="30"/>
          <w:cs/>
        </w:rPr>
        <w:t xml:space="preserve"> </w:t>
      </w:r>
      <w:r w:rsidRPr="00D00810">
        <w:rPr>
          <w:rFonts w:ascii="Angsana New" w:hAnsi="Angsana New" w:hint="cs"/>
          <w:sz w:val="30"/>
          <w:szCs w:val="30"/>
          <w:cs/>
        </w:rPr>
        <w:t>เป็นจำนวนรวม</w:t>
      </w:r>
      <w:r w:rsidRPr="00D00810">
        <w:rPr>
          <w:rFonts w:ascii="Angsana New" w:hAnsi="Angsana New"/>
          <w:sz w:val="30"/>
          <w:szCs w:val="30"/>
          <w:cs/>
        </w:rPr>
        <w:t xml:space="preserve"> </w:t>
      </w:r>
      <w:r w:rsidR="00C273B6" w:rsidRPr="00C273B6">
        <w:rPr>
          <w:rFonts w:ascii="Angsana New" w:hAnsi="Angsana New"/>
          <w:sz w:val="30"/>
          <w:szCs w:val="30"/>
        </w:rPr>
        <w:t>24</w:t>
      </w:r>
      <w:r w:rsidRPr="00D00810">
        <w:rPr>
          <w:rFonts w:ascii="Angsana New" w:hAnsi="Angsana New"/>
          <w:sz w:val="30"/>
          <w:szCs w:val="30"/>
          <w:cs/>
        </w:rPr>
        <w:t xml:space="preserve"> </w:t>
      </w:r>
      <w:r w:rsidRPr="00D00810">
        <w:rPr>
          <w:rFonts w:ascii="Angsana New" w:hAnsi="Angsana New" w:hint="cs"/>
          <w:sz w:val="30"/>
          <w:szCs w:val="30"/>
          <w:cs/>
        </w:rPr>
        <w:t>ล้านบาท</w:t>
      </w:r>
      <w:r w:rsidRPr="00D00810">
        <w:rPr>
          <w:rFonts w:ascii="Angsana New" w:hAnsi="Angsana New"/>
          <w:sz w:val="30"/>
          <w:szCs w:val="30"/>
          <w:cs/>
        </w:rPr>
        <w:t xml:space="preserve"> </w:t>
      </w:r>
      <w:r w:rsidRPr="00D00810">
        <w:rPr>
          <w:rFonts w:ascii="Angsana New" w:hAnsi="Angsana New" w:hint="cs"/>
          <w:sz w:val="30"/>
          <w:szCs w:val="30"/>
          <w:cs/>
        </w:rPr>
        <w:t>และดอกเบี้ยในอัตราร้อยละ</w:t>
      </w:r>
      <w:r w:rsidRPr="00D00810">
        <w:rPr>
          <w:rFonts w:ascii="Angsana New" w:hAnsi="Angsana New"/>
          <w:sz w:val="30"/>
          <w:szCs w:val="30"/>
          <w:cs/>
        </w:rPr>
        <w:t xml:space="preserve"> </w:t>
      </w:r>
      <w:r w:rsidR="00C273B6" w:rsidRPr="00C273B6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/>
          <w:sz w:val="30"/>
          <w:szCs w:val="30"/>
        </w:rPr>
        <w:t>.</w:t>
      </w:r>
      <w:r w:rsidR="00C273B6" w:rsidRPr="00C273B6">
        <w:rPr>
          <w:rFonts w:ascii="Angsana New" w:hAnsi="Angsana New"/>
          <w:sz w:val="30"/>
          <w:szCs w:val="30"/>
        </w:rPr>
        <w:t>5</w:t>
      </w:r>
      <w:r w:rsidRPr="00D00810">
        <w:rPr>
          <w:rFonts w:ascii="Angsana New" w:hAnsi="Angsana New"/>
          <w:sz w:val="30"/>
          <w:szCs w:val="30"/>
          <w:cs/>
        </w:rPr>
        <w:t xml:space="preserve"> </w:t>
      </w:r>
      <w:r w:rsidRPr="00D00810">
        <w:rPr>
          <w:rFonts w:ascii="Angsana New" w:hAnsi="Angsana New" w:hint="cs"/>
          <w:sz w:val="30"/>
          <w:szCs w:val="30"/>
          <w:cs/>
        </w:rPr>
        <w:t>ต่อปีนับแต่วันฟ้องแย้ง</w:t>
      </w:r>
      <w:r w:rsidRPr="00D00810">
        <w:rPr>
          <w:rFonts w:ascii="Angsana New" w:hAnsi="Angsana New"/>
          <w:sz w:val="30"/>
          <w:szCs w:val="30"/>
          <w:cs/>
        </w:rPr>
        <w:t xml:space="preserve"> </w:t>
      </w:r>
      <w:r w:rsidRPr="00D00810">
        <w:rPr>
          <w:rFonts w:ascii="Angsana New" w:hAnsi="Angsana New" w:hint="cs"/>
          <w:sz w:val="30"/>
          <w:szCs w:val="30"/>
          <w:cs/>
        </w:rPr>
        <w:t>เป็นต้นไปจนกว่าผู้รับเหมาดังกล่าวจะชำระให้แก่บริษัทย่อยเสร็จสิ้น</w:t>
      </w:r>
      <w:r w:rsidRPr="00D00810">
        <w:rPr>
          <w:rFonts w:ascii="Angsana New" w:hAnsi="Angsana New"/>
          <w:sz w:val="30"/>
          <w:szCs w:val="30"/>
          <w:cs/>
        </w:rPr>
        <w:t xml:space="preserve">  </w:t>
      </w:r>
      <w:r w:rsidRPr="00D00810">
        <w:rPr>
          <w:rFonts w:ascii="Angsana New" w:hAnsi="Angsana New" w:hint="cs"/>
          <w:sz w:val="30"/>
          <w:szCs w:val="30"/>
          <w:cs/>
        </w:rPr>
        <w:t>ณ</w:t>
      </w:r>
      <w:r w:rsidRPr="00D00810">
        <w:rPr>
          <w:rFonts w:ascii="Angsana New" w:hAnsi="Angsana New"/>
          <w:sz w:val="30"/>
          <w:szCs w:val="30"/>
          <w:cs/>
        </w:rPr>
        <w:t xml:space="preserve"> </w:t>
      </w:r>
      <w:r w:rsidRPr="00D00810">
        <w:rPr>
          <w:rFonts w:ascii="Angsana New" w:hAnsi="Angsana New" w:hint="cs"/>
          <w:sz w:val="30"/>
          <w:szCs w:val="30"/>
          <w:cs/>
        </w:rPr>
        <w:t>วันที่</w:t>
      </w:r>
      <w:r w:rsidRPr="00D00810">
        <w:rPr>
          <w:rFonts w:ascii="Angsana New" w:hAnsi="Angsana New"/>
          <w:sz w:val="30"/>
          <w:szCs w:val="30"/>
          <w:cs/>
        </w:rPr>
        <w:t xml:space="preserve"> </w:t>
      </w:r>
      <w:r w:rsidR="00647DBF">
        <w:rPr>
          <w:rFonts w:ascii="Angsana New" w:hAnsi="Angsana New"/>
          <w:sz w:val="30"/>
          <w:szCs w:val="30"/>
        </w:rPr>
        <w:br/>
      </w:r>
      <w:r w:rsidR="00C273B6" w:rsidRPr="00C273B6">
        <w:rPr>
          <w:rFonts w:ascii="Angsana New" w:hAnsi="Angsana New"/>
          <w:sz w:val="30"/>
          <w:szCs w:val="30"/>
        </w:rPr>
        <w:t>30</w:t>
      </w:r>
      <w:r w:rsidR="002830BD">
        <w:rPr>
          <w:rFonts w:ascii="Angsana New" w:hAnsi="Angsana New"/>
          <w:sz w:val="30"/>
          <w:szCs w:val="30"/>
        </w:rPr>
        <w:t xml:space="preserve"> </w:t>
      </w:r>
      <w:r w:rsidR="002830BD">
        <w:rPr>
          <w:rFonts w:ascii="Angsana New" w:hAnsi="Angsana New"/>
          <w:sz w:val="30"/>
          <w:szCs w:val="30"/>
          <w:cs/>
        </w:rPr>
        <w:t>มิถุนายน</w:t>
      </w:r>
      <w:r w:rsidRPr="00D00810">
        <w:rPr>
          <w:rFonts w:ascii="Angsana New" w:hAnsi="Angsana New"/>
          <w:sz w:val="30"/>
          <w:szCs w:val="30"/>
          <w:cs/>
        </w:rPr>
        <w:t xml:space="preserve"> </w:t>
      </w:r>
      <w:r w:rsidR="00C273B6" w:rsidRPr="00C273B6">
        <w:rPr>
          <w:rFonts w:ascii="Angsana New" w:hAnsi="Angsana New"/>
          <w:sz w:val="30"/>
          <w:szCs w:val="30"/>
        </w:rPr>
        <w:t>2563</w:t>
      </w:r>
      <w:r w:rsidRPr="00D00810">
        <w:rPr>
          <w:rFonts w:ascii="Angsana New" w:hAnsi="Angsana New"/>
          <w:sz w:val="30"/>
          <w:szCs w:val="30"/>
          <w:cs/>
        </w:rPr>
        <w:t xml:space="preserve"> </w:t>
      </w:r>
      <w:r w:rsidRPr="00D00810">
        <w:rPr>
          <w:rFonts w:ascii="Angsana New" w:hAnsi="Angsana New" w:hint="cs"/>
          <w:sz w:val="30"/>
          <w:szCs w:val="30"/>
          <w:cs/>
        </w:rPr>
        <w:t>คดีความดังกล่าวอยู่ในกระบวนการของศาล</w:t>
      </w:r>
      <w:r w:rsidRPr="00D00810">
        <w:rPr>
          <w:rFonts w:ascii="Angsana New" w:hAnsi="Angsana New"/>
          <w:sz w:val="30"/>
          <w:szCs w:val="30"/>
          <w:cs/>
        </w:rPr>
        <w:t xml:space="preserve"> </w:t>
      </w:r>
      <w:r w:rsidRPr="00D00810">
        <w:rPr>
          <w:rFonts w:ascii="Angsana New" w:hAnsi="Angsana New" w:hint="cs"/>
          <w:sz w:val="30"/>
          <w:szCs w:val="30"/>
          <w:cs/>
        </w:rPr>
        <w:t>อย่างไรก็ตาม</w:t>
      </w:r>
      <w:r w:rsidRPr="00D00810">
        <w:rPr>
          <w:rFonts w:ascii="Angsana New" w:hAnsi="Angsana New"/>
          <w:sz w:val="30"/>
          <w:szCs w:val="30"/>
          <w:cs/>
        </w:rPr>
        <w:t xml:space="preserve"> </w:t>
      </w:r>
      <w:r w:rsidRPr="00D00810">
        <w:rPr>
          <w:rFonts w:ascii="Angsana New" w:hAnsi="Angsana New" w:hint="cs"/>
          <w:sz w:val="30"/>
          <w:szCs w:val="30"/>
          <w:cs/>
        </w:rPr>
        <w:t>ผู้บริหารของบริษัทและบริษัทย่อยเชื่อว่า</w:t>
      </w:r>
      <w:r w:rsidRPr="00D00810">
        <w:rPr>
          <w:rFonts w:ascii="Angsana New" w:hAnsi="Angsana New"/>
          <w:sz w:val="30"/>
          <w:szCs w:val="30"/>
          <w:cs/>
        </w:rPr>
        <w:t xml:space="preserve"> </w:t>
      </w:r>
      <w:r w:rsidRPr="00D00810">
        <w:rPr>
          <w:rFonts w:ascii="Angsana New" w:hAnsi="Angsana New" w:hint="cs"/>
          <w:sz w:val="30"/>
          <w:szCs w:val="30"/>
          <w:cs/>
        </w:rPr>
        <w:t>บริษัทย่อยไม่มีภาระที่จะต้องจ่ายค่าเสียหายจากการฟ้องร้องดังกล่าว</w:t>
      </w:r>
      <w:r w:rsidRPr="00D00810">
        <w:rPr>
          <w:rFonts w:ascii="Angsana New" w:hAnsi="Angsana New"/>
          <w:sz w:val="30"/>
          <w:szCs w:val="30"/>
          <w:cs/>
        </w:rPr>
        <w:t xml:space="preserve"> </w:t>
      </w:r>
      <w:r w:rsidRPr="00D00810">
        <w:rPr>
          <w:rFonts w:ascii="Angsana New" w:hAnsi="Angsana New" w:hint="cs"/>
          <w:sz w:val="30"/>
          <w:szCs w:val="30"/>
          <w:cs/>
        </w:rPr>
        <w:t>จึงไม่ได้ตั้งประมาณการหนี้สินจากคดีความดังกล่าวไว้ในงบการเงิน</w:t>
      </w:r>
    </w:p>
    <w:p w14:paraId="479447A6" w14:textId="77777777" w:rsidR="00D00810" w:rsidRPr="00BC54F1" w:rsidRDefault="00D00810" w:rsidP="00D008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8EE588F" w14:textId="5284E29F" w:rsidR="006A5CB3" w:rsidRPr="00B61C90" w:rsidRDefault="00D00810" w:rsidP="00B61C90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บริษัทย่อยแห่งหนึ่งได้ทำสัญญาขายสินค้ากับหน่วยงานรัฐวิสาหกิจแห่งหนึ่ง มูลค่าสัญญาทั้งสิ้น </w:t>
      </w:r>
      <w:r w:rsidR="00C273B6" w:rsidRPr="00C273B6">
        <w:rPr>
          <w:rFonts w:ascii="Angsana New" w:hAnsi="Angsana New"/>
          <w:sz w:val="30"/>
          <w:szCs w:val="30"/>
        </w:rPr>
        <w:t>89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 บริษัทย่อยส่งมอบสินค้าบางส่วนล่าช้า ส่งผลให้</w:t>
      </w:r>
      <w:r w:rsidRPr="00B827C2">
        <w:rPr>
          <w:rFonts w:ascii="Angsana New" w:hAnsi="Angsana New" w:hint="cs"/>
          <w:sz w:val="30"/>
          <w:szCs w:val="30"/>
          <w:cs/>
        </w:rPr>
        <w:t>ในเดือนกันยายน</w:t>
      </w:r>
      <w:r w:rsidRPr="00B827C2">
        <w:rPr>
          <w:rFonts w:ascii="Angsana New" w:hAnsi="Angsana New"/>
          <w:sz w:val="30"/>
          <w:szCs w:val="30"/>
          <w:cs/>
        </w:rPr>
        <w:t xml:space="preserve"> </w:t>
      </w:r>
      <w:r w:rsidR="00C273B6" w:rsidRPr="00C273B6">
        <w:rPr>
          <w:rFonts w:ascii="Angsana New" w:hAnsi="Angsana New"/>
          <w:sz w:val="30"/>
          <w:szCs w:val="30"/>
        </w:rPr>
        <w:t>2562</w:t>
      </w:r>
      <w:r w:rsidRPr="00B827C2">
        <w:rPr>
          <w:rFonts w:ascii="Angsana New" w:hAnsi="Angsana New"/>
          <w:sz w:val="30"/>
          <w:szCs w:val="30"/>
          <w:cs/>
        </w:rPr>
        <w:t xml:space="preserve"> </w:t>
      </w:r>
      <w:r w:rsidRPr="00B827C2">
        <w:rPr>
          <w:rFonts w:ascii="Angsana New" w:hAnsi="Angsana New" w:hint="cs"/>
          <w:sz w:val="30"/>
          <w:szCs w:val="30"/>
          <w:cs/>
        </w:rPr>
        <w:t>บริษัทย่อยได้รับหนังสือแจ้งเรื่องสงวนสิทธิ์เรียกร้อง</w:t>
      </w:r>
      <w:r>
        <w:rPr>
          <w:rFonts w:ascii="Angsana New" w:hAnsi="Angsana New" w:hint="cs"/>
          <w:sz w:val="30"/>
          <w:szCs w:val="30"/>
          <w:cs/>
        </w:rPr>
        <w:t>ค่า</w:t>
      </w:r>
      <w:r w:rsidRPr="00B827C2">
        <w:rPr>
          <w:rFonts w:ascii="Angsana New" w:hAnsi="Angsana New" w:hint="cs"/>
          <w:sz w:val="30"/>
          <w:szCs w:val="30"/>
          <w:cs/>
        </w:rPr>
        <w:t>ปรับตามสัญญาจำนวน</w:t>
      </w:r>
      <w:r w:rsidRPr="00B827C2">
        <w:rPr>
          <w:rFonts w:ascii="Angsana New" w:hAnsi="Angsana New"/>
          <w:sz w:val="30"/>
          <w:szCs w:val="30"/>
          <w:cs/>
        </w:rPr>
        <w:t xml:space="preserve"> </w:t>
      </w:r>
      <w:r w:rsidR="00C273B6" w:rsidRPr="00C273B6">
        <w:rPr>
          <w:rFonts w:ascii="Angsana New" w:hAnsi="Angsana New"/>
          <w:sz w:val="30"/>
          <w:szCs w:val="30"/>
        </w:rPr>
        <w:t>41</w:t>
      </w:r>
      <w:r>
        <w:rPr>
          <w:rFonts w:ascii="Angsana New" w:hAnsi="Angsana New"/>
          <w:sz w:val="30"/>
          <w:szCs w:val="30"/>
        </w:rPr>
        <w:t>.</w:t>
      </w:r>
      <w:r w:rsidR="00C273B6" w:rsidRPr="00C273B6">
        <w:rPr>
          <w:rFonts w:ascii="Angsana New" w:hAnsi="Angsana New"/>
          <w:sz w:val="30"/>
          <w:szCs w:val="30"/>
        </w:rPr>
        <w:t>7</w:t>
      </w:r>
      <w:r w:rsidRPr="00B827C2">
        <w:rPr>
          <w:rFonts w:ascii="Angsana New" w:hAnsi="Angsana New"/>
          <w:sz w:val="30"/>
          <w:szCs w:val="30"/>
          <w:cs/>
        </w:rPr>
        <w:t xml:space="preserve"> </w:t>
      </w:r>
      <w:r w:rsidRPr="00B827C2">
        <w:rPr>
          <w:rFonts w:ascii="Angsana New" w:hAnsi="Angsana New" w:hint="cs"/>
          <w:sz w:val="30"/>
          <w:szCs w:val="30"/>
          <w:cs/>
        </w:rPr>
        <w:t>ล้านบาท</w:t>
      </w:r>
      <w:r>
        <w:rPr>
          <w:rFonts w:ascii="Angsana New" w:hAnsi="Angsana New"/>
          <w:sz w:val="30"/>
          <w:szCs w:val="30"/>
        </w:rPr>
        <w:t xml:space="preserve"> </w:t>
      </w:r>
      <w:r w:rsidRPr="00B827C2">
        <w:rPr>
          <w:rFonts w:ascii="Angsana New" w:hAnsi="Angsana New" w:hint="cs"/>
          <w:sz w:val="30"/>
          <w:szCs w:val="30"/>
          <w:cs/>
        </w:rPr>
        <w:t>และในระหว่างเดือนตุลาคม</w:t>
      </w:r>
      <w:r w:rsidRPr="00B827C2">
        <w:rPr>
          <w:rFonts w:ascii="Angsana New" w:hAnsi="Angsana New"/>
          <w:sz w:val="30"/>
          <w:szCs w:val="30"/>
          <w:cs/>
        </w:rPr>
        <w:t xml:space="preserve"> </w:t>
      </w:r>
      <w:r w:rsidR="00C273B6" w:rsidRPr="00C273B6">
        <w:rPr>
          <w:rFonts w:ascii="Angsana New" w:hAnsi="Angsana New"/>
          <w:sz w:val="30"/>
          <w:szCs w:val="30"/>
        </w:rPr>
        <w:t>2562</w:t>
      </w:r>
      <w:r w:rsidRPr="00B827C2">
        <w:rPr>
          <w:rFonts w:ascii="Angsana New" w:hAnsi="Angsana New"/>
          <w:sz w:val="30"/>
          <w:szCs w:val="30"/>
          <w:cs/>
        </w:rPr>
        <w:t xml:space="preserve"> </w:t>
      </w:r>
      <w:r w:rsidRPr="00B827C2">
        <w:rPr>
          <w:rFonts w:ascii="Angsana New" w:hAnsi="Angsana New" w:hint="cs"/>
          <w:sz w:val="30"/>
          <w:szCs w:val="30"/>
          <w:cs/>
        </w:rPr>
        <w:t>บริษัทย่อยได้ส่งหนังสือถึงผู้ว่าจ้างขอให้พิจารณาทบทวนค่าปรับตามสัญญา</w:t>
      </w:r>
      <w:r w:rsidRPr="00B827C2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โดย</w:t>
      </w:r>
      <w:r w:rsidRPr="00B827C2">
        <w:rPr>
          <w:rFonts w:ascii="Angsana New" w:hAnsi="Angsana New" w:hint="cs"/>
          <w:sz w:val="30"/>
          <w:szCs w:val="30"/>
          <w:cs/>
        </w:rPr>
        <w:t>จำนวนค่าปรับที่ผู้ว่าจ้างแจ้งมานั้นเป็นค่าปรับที่สูงเกินส่วน</w:t>
      </w:r>
      <w:r w:rsidRPr="00B827C2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ซึ่งไ</w:t>
      </w:r>
      <w:r w:rsidRPr="00B827C2">
        <w:rPr>
          <w:rFonts w:ascii="Angsana New" w:hAnsi="Angsana New" w:hint="cs"/>
          <w:sz w:val="30"/>
          <w:szCs w:val="30"/>
          <w:cs/>
        </w:rPr>
        <w:t>ม่สอดคล้องกับการตีความและการคำนวณค่าปรับในสัญญา</w:t>
      </w:r>
      <w:r w:rsidRPr="00B827C2">
        <w:rPr>
          <w:rFonts w:ascii="Angsana New" w:hAnsi="Angsana New"/>
          <w:sz w:val="30"/>
          <w:szCs w:val="30"/>
          <w:cs/>
        </w:rPr>
        <w:t xml:space="preserve"> </w:t>
      </w:r>
      <w:r w:rsidRPr="00B827C2">
        <w:rPr>
          <w:rFonts w:ascii="Angsana New" w:hAnsi="Angsana New" w:hint="cs"/>
          <w:sz w:val="30"/>
          <w:szCs w:val="30"/>
          <w:cs/>
        </w:rPr>
        <w:t>และขัดกับหลักการในการคำนวณค่าปรับตามระเบียบกระทรวงการคลังว่าด้วยการจัดซื้อจัดจ้างและบริหารพัสดุภาครัฐ</w:t>
      </w:r>
      <w:r w:rsidRPr="00B827C2">
        <w:rPr>
          <w:rFonts w:ascii="Angsana New" w:hAnsi="Angsana New"/>
          <w:sz w:val="30"/>
          <w:szCs w:val="30"/>
          <w:cs/>
        </w:rPr>
        <w:t xml:space="preserve"> </w:t>
      </w:r>
      <w:r w:rsidRPr="00B827C2">
        <w:rPr>
          <w:rFonts w:ascii="Angsana New" w:hAnsi="Angsana New" w:hint="cs"/>
          <w:sz w:val="30"/>
          <w:szCs w:val="30"/>
          <w:cs/>
        </w:rPr>
        <w:t>พ</w:t>
      </w:r>
      <w:r w:rsidRPr="00B827C2">
        <w:rPr>
          <w:rFonts w:ascii="Angsana New" w:hAnsi="Angsana New"/>
          <w:sz w:val="30"/>
          <w:szCs w:val="30"/>
          <w:cs/>
        </w:rPr>
        <w:t>.</w:t>
      </w:r>
      <w:r w:rsidRPr="00B827C2">
        <w:rPr>
          <w:rFonts w:ascii="Angsana New" w:hAnsi="Angsana New" w:hint="cs"/>
          <w:sz w:val="30"/>
          <w:szCs w:val="30"/>
          <w:cs/>
        </w:rPr>
        <w:t>ศ</w:t>
      </w:r>
      <w:r w:rsidRPr="00B827C2">
        <w:rPr>
          <w:rFonts w:ascii="Angsana New" w:hAnsi="Angsana New"/>
          <w:sz w:val="30"/>
          <w:szCs w:val="30"/>
          <w:cs/>
        </w:rPr>
        <w:t xml:space="preserve">. </w:t>
      </w:r>
      <w:r w:rsidR="00C273B6" w:rsidRPr="00C273B6">
        <w:rPr>
          <w:rFonts w:ascii="Angsana New" w:hAnsi="Angsana New"/>
          <w:sz w:val="30"/>
          <w:szCs w:val="30"/>
        </w:rPr>
        <w:t>2560</w:t>
      </w:r>
      <w:r w:rsidRPr="00B827C2">
        <w:rPr>
          <w:rFonts w:ascii="Angsana New" w:hAnsi="Angsana New"/>
          <w:sz w:val="30"/>
          <w:szCs w:val="30"/>
          <w:cs/>
        </w:rPr>
        <w:t xml:space="preserve"> </w:t>
      </w:r>
      <w:r w:rsidRPr="00B827C2">
        <w:rPr>
          <w:rFonts w:ascii="Angsana New" w:hAnsi="Angsana New" w:hint="cs"/>
          <w:sz w:val="30"/>
          <w:szCs w:val="30"/>
          <w:cs/>
        </w:rPr>
        <w:t>ดังนั้น</w:t>
      </w:r>
      <w:r w:rsidRPr="00B827C2">
        <w:rPr>
          <w:rFonts w:ascii="Angsana New" w:hAnsi="Angsana New"/>
          <w:sz w:val="30"/>
          <w:szCs w:val="30"/>
          <w:cs/>
        </w:rPr>
        <w:t xml:space="preserve"> </w:t>
      </w:r>
      <w:r w:rsidRPr="00B827C2">
        <w:rPr>
          <w:rFonts w:ascii="Angsana New" w:hAnsi="Angsana New" w:hint="cs"/>
          <w:sz w:val="30"/>
          <w:szCs w:val="30"/>
          <w:cs/>
        </w:rPr>
        <w:t>หากคำนวณค่าปรับที่ถูกต้องจะมีค่าปรับสูงสุดที่จะเกิดขึ้นเป็นเงิน</w:t>
      </w:r>
      <w:r w:rsidRPr="00B827C2">
        <w:rPr>
          <w:rFonts w:ascii="Angsana New" w:hAnsi="Angsana New"/>
          <w:sz w:val="30"/>
          <w:szCs w:val="30"/>
          <w:cs/>
        </w:rPr>
        <w:t xml:space="preserve"> </w:t>
      </w:r>
      <w:r w:rsidR="00C273B6" w:rsidRPr="00C273B6">
        <w:rPr>
          <w:rFonts w:ascii="Angsana New" w:hAnsi="Angsana New"/>
          <w:sz w:val="30"/>
          <w:szCs w:val="30"/>
        </w:rPr>
        <w:t>2</w:t>
      </w:r>
      <w:r w:rsidRPr="00B827C2">
        <w:rPr>
          <w:rFonts w:ascii="Angsana New" w:hAnsi="Angsana New"/>
          <w:sz w:val="30"/>
          <w:szCs w:val="30"/>
          <w:cs/>
        </w:rPr>
        <w:t xml:space="preserve"> </w:t>
      </w:r>
      <w:r w:rsidRPr="00B827C2">
        <w:rPr>
          <w:rFonts w:ascii="Angsana New" w:hAnsi="Angsana New" w:hint="cs"/>
          <w:sz w:val="30"/>
          <w:szCs w:val="30"/>
          <w:cs/>
        </w:rPr>
        <w:t>ล้านบาท</w:t>
      </w:r>
      <w:r w:rsidRPr="00B827C2">
        <w:rPr>
          <w:rFonts w:ascii="Angsana New" w:hAnsi="Angsana New"/>
          <w:sz w:val="30"/>
          <w:szCs w:val="30"/>
          <w:cs/>
        </w:rPr>
        <w:t xml:space="preserve"> </w:t>
      </w:r>
      <w:r w:rsidR="00BC593C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C273B6" w:rsidRPr="00C273B6">
        <w:rPr>
          <w:rFonts w:ascii="Angsana New" w:hAnsi="Angsana New"/>
          <w:sz w:val="30"/>
          <w:szCs w:val="30"/>
        </w:rPr>
        <w:t>30</w:t>
      </w:r>
      <w:r w:rsidR="002830BD">
        <w:rPr>
          <w:rFonts w:ascii="Angsana New" w:hAnsi="Angsana New"/>
          <w:sz w:val="30"/>
          <w:szCs w:val="30"/>
        </w:rPr>
        <w:t xml:space="preserve"> </w:t>
      </w:r>
      <w:r w:rsidR="002830BD">
        <w:rPr>
          <w:rFonts w:ascii="Angsana New" w:hAnsi="Angsana New"/>
          <w:sz w:val="30"/>
          <w:szCs w:val="30"/>
          <w:cs/>
        </w:rPr>
        <w:t>มิถุนายน</w:t>
      </w:r>
      <w:r w:rsidR="00BC593C">
        <w:rPr>
          <w:rFonts w:ascii="Angsana New" w:hAnsi="Angsana New" w:hint="cs"/>
          <w:sz w:val="30"/>
          <w:szCs w:val="30"/>
          <w:cs/>
        </w:rPr>
        <w:t xml:space="preserve"> </w:t>
      </w:r>
      <w:r w:rsidR="00C273B6" w:rsidRPr="00C273B6">
        <w:rPr>
          <w:rFonts w:ascii="Angsana New" w:hAnsi="Angsana New"/>
          <w:sz w:val="30"/>
          <w:szCs w:val="30"/>
        </w:rPr>
        <w:t>2563</w:t>
      </w:r>
      <w:r w:rsidR="00BC593C">
        <w:rPr>
          <w:rFonts w:ascii="Angsana New" w:hAnsi="Angsana New"/>
          <w:sz w:val="30"/>
          <w:szCs w:val="30"/>
        </w:rPr>
        <w:t xml:space="preserve"> </w:t>
      </w:r>
      <w:r w:rsidRPr="00B827C2">
        <w:rPr>
          <w:rFonts w:ascii="Angsana New" w:hAnsi="Angsana New" w:hint="cs"/>
          <w:sz w:val="30"/>
          <w:szCs w:val="30"/>
          <w:cs/>
        </w:rPr>
        <w:t>ผู้บริหารของบริษัทย่อยอยู่ระหว่างการเจรจากับผู้ว่าจ้างและคาดว่าบริษัทย่อยจะได้รับการอนุมัติการแก้ไขจำนวนค่าปรับตามสัญญาไม่เกินจำนวนเงินดังกล่าว</w:t>
      </w:r>
      <w:bookmarkEnd w:id="8"/>
    </w:p>
    <w:sectPr w:rsidR="006A5CB3" w:rsidRPr="00B61C90" w:rsidSect="0047234C">
      <w:pgSz w:w="11909" w:h="16834" w:code="9"/>
      <w:pgMar w:top="691" w:right="1152" w:bottom="1080" w:left="1152" w:header="475" w:footer="605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735CD4" w14:textId="77777777" w:rsidR="00DC26D2" w:rsidRDefault="00DC26D2" w:rsidP="00900EE2">
      <w:r>
        <w:separator/>
      </w:r>
    </w:p>
  </w:endnote>
  <w:endnote w:type="continuationSeparator" w:id="0">
    <w:p w14:paraId="3CB93168" w14:textId="77777777" w:rsidR="00DC26D2" w:rsidRDefault="00DC26D2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461D63" w14:textId="58D27873" w:rsidR="00DC26D2" w:rsidRPr="007E2578" w:rsidRDefault="00DC26D2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C273B6">
      <w:rPr>
        <w:rStyle w:val="PageNumber"/>
        <w:rFonts w:ascii="Angsana New" w:hAnsi="Angsana New"/>
        <w:noProof/>
        <w:sz w:val="30"/>
        <w:szCs w:val="30"/>
      </w:rPr>
      <w:t>1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3DE21750" w14:textId="77777777" w:rsidR="00DC26D2" w:rsidRPr="00B411AC" w:rsidRDefault="00DC26D2" w:rsidP="007C2D59">
    <w:pPr>
      <w:pStyle w:val="Footer"/>
      <w:ind w:right="360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3A1F2" w14:textId="45A03CA7" w:rsidR="00DC26D2" w:rsidRDefault="00DC26D2">
    <w:pPr>
      <w:rPr>
        <w:rFonts w:ascii="Angsana New" w:hAnsi="Angsana New"/>
        <w:sz w:val="30"/>
        <w:szCs w:val="30"/>
        <w:lang w:val="en-GB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 FILENAME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 w:rsidR="000F795A">
      <w:rPr>
        <w:rStyle w:val="PageNumber"/>
        <w:rFonts w:ascii="Angsana New" w:hAnsi="Angsana New"/>
        <w:noProof/>
        <w:sz w:val="30"/>
        <w:szCs w:val="30"/>
      </w:rPr>
      <w:t>loxleyt3</w:t>
    </w:r>
    <w:r>
      <w:rPr>
        <w:rStyle w:val="PageNumber"/>
        <w:rFonts w:ascii="Angsana New" w:hAnsi="Angsana New"/>
        <w:sz w:val="30"/>
        <w:szCs w:val="30"/>
      </w:rPr>
      <w:fldChar w:fldCharType="end"/>
    </w:r>
    <w:r>
      <w:rPr>
        <w:rStyle w:val="PageNumber"/>
        <w:rFonts w:ascii="Angsana New" w:hAnsi="Angsana New" w:hint="cs"/>
        <w:sz w:val="30"/>
        <w:szCs w:val="30"/>
        <w:cs/>
      </w:rPr>
      <w:t xml:space="preserve">   </w:t>
    </w: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 w:rsidRPr="00C273B6">
      <w:rPr>
        <w:rStyle w:val="PageNumber"/>
        <w:rFonts w:ascii="Angsana New" w:hAnsi="Angsana New"/>
        <w:sz w:val="30"/>
        <w:szCs w:val="30"/>
      </w:rPr>
      <w:t>44</w:t>
    </w: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5F86B9" w14:textId="1BE33C74" w:rsidR="00DC26D2" w:rsidRPr="007E2578" w:rsidRDefault="00DC26D2" w:rsidP="0019240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Pr="00C273B6">
      <w:rPr>
        <w:rStyle w:val="PageNumber"/>
        <w:rFonts w:ascii="Angsana New" w:hAnsi="Angsana New"/>
        <w:noProof/>
        <w:sz w:val="30"/>
        <w:szCs w:val="30"/>
      </w:rPr>
      <w:t>4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64C04DDB" w14:textId="77777777" w:rsidR="00DC26D2" w:rsidRPr="00821FCC" w:rsidRDefault="00DC26D2" w:rsidP="004F6B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-630"/>
      <w:rPr>
        <w:rFonts w:ascii="Angsana New" w:hAnsi="Angsana New"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0036F9">
      <w:rPr>
        <w:rStyle w:val="PageNumber"/>
        <w:rFonts w:ascii="Angsana New" w:hAnsi="Angsana New"/>
        <w:sz w:val="30"/>
        <w:szCs w:val="30"/>
      </w:rPr>
      <w:t xml:space="preserve">  </w:t>
    </w:r>
    <w:r>
      <w:rPr>
        <w:rStyle w:val="PageNumber"/>
        <w:rFonts w:ascii="Angsana New" w:hAnsi="Angsana New"/>
        <w:sz w:val="30"/>
        <w:szCs w:val="30"/>
        <w:cs/>
      </w:rPr>
      <w:t xml:space="preserve">  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4C151A" w14:textId="3C550AEC" w:rsidR="00DC26D2" w:rsidRPr="007E2578" w:rsidRDefault="00DC26D2" w:rsidP="00EE62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</w:t>
    </w:r>
    <w:r w:rsidRPr="00C273B6">
      <w:rPr>
        <w:rStyle w:val="PageNumber"/>
        <w:rFonts w:ascii="Angsana New" w:hAnsi="Angsana New"/>
        <w:noProof/>
        <w:sz w:val="30"/>
        <w:szCs w:val="30"/>
      </w:rPr>
      <w:t>3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08D262B0" w14:textId="77777777" w:rsidR="00DC26D2" w:rsidRPr="00984B6E" w:rsidRDefault="00DC26D2" w:rsidP="00984B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360"/>
      <w:rPr>
        <w:rFonts w:ascii="Angsana New" w:hAnsi="Angsana New"/>
        <w:i/>
        <w:iCs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  <w:cs/>
      </w:rPr>
      <w:t xml:space="preserve">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008740" w14:textId="77777777" w:rsidR="00DC26D2" w:rsidRDefault="00DC26D2" w:rsidP="00900EE2">
      <w:r>
        <w:separator/>
      </w:r>
    </w:p>
  </w:footnote>
  <w:footnote w:type="continuationSeparator" w:id="0">
    <w:p w14:paraId="7EC767E0" w14:textId="77777777" w:rsidR="00DC26D2" w:rsidRDefault="00DC26D2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601DC2" w14:textId="77777777" w:rsidR="00DC26D2" w:rsidRDefault="00DC26D2">
    <w:pPr>
      <w:pStyle w:val="Header"/>
    </w:pPr>
  </w:p>
  <w:p w14:paraId="13626702" w14:textId="77777777" w:rsidR="00DC26D2" w:rsidRDefault="00DC26D2"/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1003FC" w14:textId="77777777" w:rsidR="00DC26D2" w:rsidRPr="005A1AF1" w:rsidRDefault="00DC26D2" w:rsidP="0006158D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7A75C9F6" w14:textId="77777777" w:rsidR="00DC26D2" w:rsidRPr="003C763B" w:rsidRDefault="00DC26D2" w:rsidP="007F119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3D1E665" w14:textId="32F90738" w:rsidR="00DC26D2" w:rsidRDefault="00DC26D2" w:rsidP="008C616C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งวดสามเดือนและหกเดือนสิ้นสุดวันที่ </w:t>
    </w:r>
    <w:r w:rsidRPr="00C273B6">
      <w:rPr>
        <w:rFonts w:ascii="Angsana New" w:hAnsi="Angsana New" w:hint="cs"/>
        <w:sz w:val="32"/>
        <w:szCs w:val="32"/>
        <w:lang w:val="en-US" w:bidi="th-TH"/>
      </w:rPr>
      <w:t>30</w:t>
    </w:r>
    <w:r>
      <w:rPr>
        <w:rFonts w:ascii="Angsana New" w:hAnsi="Angsana New" w:hint="cs"/>
        <w:sz w:val="32"/>
        <w:szCs w:val="32"/>
        <w:lang w:val="en-US" w:bidi="th-TH"/>
      </w:rPr>
      <w:t xml:space="preserve"> </w:t>
    </w:r>
    <w:r w:rsidRPr="007E649F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มิถุนายน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Pr="00C273B6">
      <w:rPr>
        <w:rFonts w:ascii="Angsana New" w:hAnsi="Angsana New"/>
        <w:sz w:val="32"/>
        <w:szCs w:val="32"/>
        <w:lang w:val="en-US" w:bidi="th-TH"/>
      </w:rPr>
      <w:t>256</w:t>
    </w:r>
    <w:r w:rsidRPr="00C273B6">
      <w:rPr>
        <w:rFonts w:ascii="Angsana New" w:hAnsi="Angsana New" w:hint="cs"/>
        <w:sz w:val="32"/>
        <w:szCs w:val="32"/>
        <w:lang w:val="en-US" w:bidi="th-TH"/>
      </w:rPr>
      <w:t>3</w:t>
    </w:r>
    <w:r>
      <w:rPr>
        <w:rFonts w:ascii="Angsana New" w:hAnsi="Angsana New"/>
        <w:sz w:val="32"/>
        <w:szCs w:val="32"/>
        <w:lang w:val="en-US" w:bidi="th-TH"/>
      </w:rPr>
      <w:t xml:space="preserve"> </w:t>
    </w:r>
    <w:r w:rsidRPr="00C7737C">
      <w:rPr>
        <w:rFonts w:ascii="Angsana New" w:hAnsi="Angsana New"/>
        <w:sz w:val="32"/>
        <w:szCs w:val="32"/>
        <w:lang w:val="en-US" w:bidi="th-TH"/>
      </w:rPr>
      <w:t>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C7737C">
      <w:rPr>
        <w:rFonts w:ascii="Angsana New" w:hAnsi="Angsana New"/>
        <w:sz w:val="32"/>
        <w:szCs w:val="32"/>
        <w:lang w:val="en-US" w:bidi="th-TH"/>
      </w:rPr>
      <w:t>)</w:t>
    </w:r>
  </w:p>
  <w:p w14:paraId="76806643" w14:textId="77777777" w:rsidR="00DC26D2" w:rsidRPr="00605EF6" w:rsidRDefault="00DC26D2" w:rsidP="0006158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val="en-US" w:bidi="th-TH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CA3699" w14:textId="77777777" w:rsidR="00DC26D2" w:rsidRDefault="00DC26D2">
    <w:pPr>
      <w:pStyle w:val="Header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651997" w14:textId="77777777" w:rsidR="00DC26D2" w:rsidRPr="005A1AF1" w:rsidRDefault="00DC26D2" w:rsidP="009C1350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7193AE1D" w14:textId="77777777" w:rsidR="00DC26D2" w:rsidRPr="003C763B" w:rsidRDefault="00DC26D2" w:rsidP="009A1E3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498B7CE7" w14:textId="2DBA2F66" w:rsidR="00DC26D2" w:rsidRDefault="00DC26D2" w:rsidP="008C616C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งวดสามเดือนและหกเดือนสิ้นสุดวันที่ </w:t>
    </w:r>
    <w:r w:rsidRPr="00C273B6">
      <w:rPr>
        <w:rFonts w:ascii="Angsana New" w:hAnsi="Angsana New" w:hint="cs"/>
        <w:sz w:val="32"/>
        <w:szCs w:val="32"/>
        <w:lang w:val="en-US" w:bidi="th-TH"/>
      </w:rPr>
      <w:t>30</w:t>
    </w:r>
    <w:r>
      <w:rPr>
        <w:rFonts w:ascii="Angsana New" w:hAnsi="Angsana New" w:hint="cs"/>
        <w:sz w:val="32"/>
        <w:szCs w:val="32"/>
        <w:lang w:val="en-US" w:bidi="th-TH"/>
      </w:rPr>
      <w:t xml:space="preserve"> </w:t>
    </w:r>
    <w:r w:rsidRPr="00ED4B39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มิถุนายน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Pr="00C273B6">
      <w:rPr>
        <w:rFonts w:ascii="Angsana New" w:hAnsi="Angsana New"/>
        <w:sz w:val="32"/>
        <w:szCs w:val="32"/>
        <w:lang w:val="en-US" w:bidi="th-TH"/>
      </w:rPr>
      <w:t>2563</w:t>
    </w:r>
    <w:r>
      <w:rPr>
        <w:rFonts w:ascii="Angsana New" w:hAnsi="Angsana New"/>
        <w:sz w:val="32"/>
        <w:szCs w:val="32"/>
        <w:lang w:val="en-US" w:bidi="th-TH"/>
      </w:rPr>
      <w:t xml:space="preserve"> </w:t>
    </w:r>
    <w:r w:rsidRPr="00C7737C">
      <w:rPr>
        <w:rFonts w:ascii="Angsana New" w:hAnsi="Angsana New"/>
        <w:sz w:val="32"/>
        <w:szCs w:val="32"/>
        <w:lang w:val="en-US" w:bidi="th-TH"/>
      </w:rPr>
      <w:t>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C7737C">
      <w:rPr>
        <w:rFonts w:ascii="Angsana New" w:hAnsi="Angsana New"/>
        <w:sz w:val="32"/>
        <w:szCs w:val="32"/>
        <w:lang w:val="en-US" w:bidi="th-TH"/>
      </w:rPr>
      <w:t>)</w:t>
    </w:r>
  </w:p>
  <w:p w14:paraId="07439931" w14:textId="77777777" w:rsidR="00DC26D2" w:rsidRPr="00BA3736" w:rsidRDefault="00DC26D2" w:rsidP="0006158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8586ED" w14:textId="77777777" w:rsidR="00DC26D2" w:rsidRPr="005A1AF1" w:rsidRDefault="00DC26D2" w:rsidP="00B17B96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1995F862" w14:textId="77777777" w:rsidR="00DC26D2" w:rsidRPr="003C763B" w:rsidRDefault="00DC26D2" w:rsidP="00B17B9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2966899D" w14:textId="0DCE49F2" w:rsidR="00DC26D2" w:rsidRPr="00F72560" w:rsidRDefault="00DC26D2" w:rsidP="008C616C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F72560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 w:rsidRPr="00F72560">
      <w:rPr>
        <w:rFonts w:ascii="Angsana New" w:hAnsi="Angsana New" w:hint="cs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</w:t>
    </w:r>
    <w:r w:rsidRPr="00F72560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สิ้นสุดวันที่ </w:t>
    </w:r>
    <w:r w:rsidRPr="00C273B6">
      <w:rPr>
        <w:rFonts w:ascii="Angsana New" w:hAnsi="Angsana New" w:hint="cs"/>
        <w:sz w:val="32"/>
        <w:szCs w:val="32"/>
        <w:lang w:val="en-US" w:bidi="th-TH"/>
      </w:rPr>
      <w:t>30</w:t>
    </w:r>
    <w:r>
      <w:rPr>
        <w:rFonts w:ascii="Angsana New" w:hAnsi="Angsana New" w:hint="cs"/>
        <w:sz w:val="32"/>
        <w:szCs w:val="32"/>
        <w:lang w:val="en-US" w:bidi="th-TH"/>
      </w:rPr>
      <w:t xml:space="preserve"> </w:t>
    </w:r>
    <w:r w:rsidRPr="00DF2FEF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มิถุนายน</w:t>
    </w:r>
    <w:r w:rsidRPr="00F72560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Pr="00C273B6">
      <w:rPr>
        <w:rFonts w:ascii="Angsana New" w:hAnsi="Angsana New"/>
        <w:sz w:val="32"/>
        <w:szCs w:val="32"/>
        <w:lang w:val="en-US" w:bidi="th-TH"/>
      </w:rPr>
      <w:t>256</w:t>
    </w:r>
    <w:r w:rsidRPr="00C273B6">
      <w:rPr>
        <w:rFonts w:ascii="Angsana New" w:hAnsi="Angsana New" w:hint="cs"/>
        <w:sz w:val="32"/>
        <w:szCs w:val="32"/>
        <w:lang w:val="en-US" w:bidi="th-TH"/>
      </w:rPr>
      <w:t>3</w:t>
    </w:r>
    <w:r w:rsidRPr="00F72560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Pr="00A52B66">
      <w:rPr>
        <w:rFonts w:ascii="Angsana New" w:hAnsi="Angsana New"/>
        <w:sz w:val="32"/>
        <w:szCs w:val="32"/>
        <w:lang w:val="en-US" w:bidi="th-TH"/>
      </w:rPr>
      <w:t>(</w:t>
    </w:r>
    <w:r w:rsidRPr="00F72560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A52B66">
      <w:rPr>
        <w:rFonts w:ascii="Angsana New" w:hAnsi="Angsana New"/>
        <w:sz w:val="32"/>
        <w:szCs w:val="32"/>
        <w:lang w:val="en-US" w:bidi="th-TH"/>
      </w:rPr>
      <w:t>)</w:t>
    </w:r>
  </w:p>
  <w:p w14:paraId="5DBA26D9" w14:textId="77777777" w:rsidR="00DC26D2" w:rsidRPr="008C6A03" w:rsidRDefault="00DC26D2" w:rsidP="0081238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60A55" w14:textId="77777777" w:rsidR="00DC26D2" w:rsidRDefault="00DC26D2">
    <w:pPr>
      <w:pStyle w:val="Header"/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B54A60" w14:textId="77777777" w:rsidR="00DC26D2" w:rsidRPr="005A1AF1" w:rsidRDefault="00DC26D2" w:rsidP="00DE6A98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21F2EB2A" w14:textId="77777777" w:rsidR="00DC26D2" w:rsidRPr="003C763B" w:rsidRDefault="00DC26D2" w:rsidP="00DE6A9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F347D20" w14:textId="5AA2778B" w:rsidR="00DC26D2" w:rsidRDefault="00DC26D2" w:rsidP="008C616C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งวดสามเดือนและหกเดือนสิ้นสุดวันที่ </w:t>
    </w:r>
    <w:r w:rsidRPr="00C273B6">
      <w:rPr>
        <w:rFonts w:ascii="Angsana New" w:hAnsi="Angsana New" w:hint="cs"/>
        <w:sz w:val="32"/>
        <w:szCs w:val="32"/>
        <w:lang w:val="en-US" w:bidi="th-TH"/>
      </w:rPr>
      <w:t>30</w:t>
    </w:r>
    <w:r>
      <w:rPr>
        <w:rFonts w:ascii="Angsana New" w:hAnsi="Angsana New" w:hint="cs"/>
        <w:sz w:val="32"/>
        <w:szCs w:val="32"/>
        <w:lang w:val="en-US" w:bidi="th-TH"/>
      </w:rPr>
      <w:t xml:space="preserve"> </w:t>
    </w:r>
    <w:r w:rsidRPr="00DF2FEF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มิถุนายน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Pr="00C273B6">
      <w:rPr>
        <w:rFonts w:ascii="Angsana New" w:hAnsi="Angsana New"/>
        <w:sz w:val="32"/>
        <w:szCs w:val="32"/>
        <w:lang w:val="en-US" w:bidi="th-TH"/>
      </w:rPr>
      <w:t>256</w:t>
    </w:r>
    <w:r w:rsidRPr="00C273B6">
      <w:rPr>
        <w:rFonts w:ascii="Angsana New" w:hAnsi="Angsana New" w:hint="cs"/>
        <w:sz w:val="32"/>
        <w:szCs w:val="32"/>
        <w:lang w:val="en-US" w:bidi="th-TH"/>
      </w:rPr>
      <w:t>3</w:t>
    </w:r>
    <w:r>
      <w:rPr>
        <w:rFonts w:ascii="Angsana New" w:hAnsi="Angsana New"/>
        <w:sz w:val="32"/>
        <w:szCs w:val="32"/>
        <w:lang w:val="en-US" w:bidi="th-TH"/>
      </w:rPr>
      <w:t xml:space="preserve"> </w:t>
    </w:r>
    <w:r w:rsidRPr="00C7737C">
      <w:rPr>
        <w:rFonts w:ascii="Angsana New" w:hAnsi="Angsana New"/>
        <w:sz w:val="32"/>
        <w:szCs w:val="32"/>
        <w:lang w:val="en-US" w:bidi="th-TH"/>
      </w:rPr>
      <w:t>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C7737C">
      <w:rPr>
        <w:rFonts w:ascii="Angsana New" w:hAnsi="Angsana New"/>
        <w:sz w:val="32"/>
        <w:szCs w:val="32"/>
        <w:lang w:val="en-US" w:bidi="th-TH"/>
      </w:rPr>
      <w:t>)</w:t>
    </w:r>
  </w:p>
  <w:p w14:paraId="1BB130C9" w14:textId="77777777" w:rsidR="00DC26D2" w:rsidRPr="00DE6A98" w:rsidRDefault="00DC26D2" w:rsidP="00BE6579">
    <w:pPr>
      <w:pStyle w:val="Header"/>
      <w:rPr>
        <w:rFonts w:ascii="Angsana New" w:hAnsi="Angsana New"/>
        <w:sz w:val="32"/>
        <w:szCs w:val="32"/>
      </w:rPr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5C47B2" w14:textId="77777777" w:rsidR="00DC26D2" w:rsidRDefault="00DC26D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EC2C21" w14:textId="77777777" w:rsidR="00DC26D2" w:rsidRPr="005A1AF1" w:rsidRDefault="00DC26D2" w:rsidP="002830BD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0365C043" w14:textId="77777777" w:rsidR="00DC26D2" w:rsidRPr="003C763B" w:rsidRDefault="00DC26D2" w:rsidP="002830B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18D8EBF" w14:textId="7ABF0994" w:rsidR="00DC26D2" w:rsidRDefault="00DC26D2" w:rsidP="002830BD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งวดสามเดือนและหกเดือนสิ้นสุดวันที่ </w:t>
    </w:r>
    <w:r w:rsidRPr="00C273B6">
      <w:rPr>
        <w:rFonts w:ascii="Angsana New" w:hAnsi="Angsana New" w:hint="cs"/>
        <w:sz w:val="32"/>
        <w:szCs w:val="32"/>
        <w:lang w:val="en-US" w:bidi="th-TH"/>
      </w:rPr>
      <w:t>30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มิถุนายน </w:t>
    </w:r>
    <w:r w:rsidRPr="00C273B6">
      <w:rPr>
        <w:rFonts w:ascii="Angsana New" w:hAnsi="Angsana New"/>
        <w:sz w:val="32"/>
        <w:szCs w:val="32"/>
        <w:lang w:val="en-US" w:bidi="th-TH"/>
      </w:rPr>
      <w:t>2563</w:t>
    </w:r>
    <w:r w:rsidRPr="00C7737C">
      <w:rPr>
        <w:rFonts w:ascii="Angsana New" w:hAnsi="Angsana New"/>
        <w:sz w:val="32"/>
        <w:szCs w:val="32"/>
        <w:lang w:val="en-US" w:bidi="th-TH"/>
      </w:rPr>
      <w:t xml:space="preserve"> 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C7737C">
      <w:rPr>
        <w:rFonts w:ascii="Angsana New" w:hAnsi="Angsana New"/>
        <w:sz w:val="32"/>
        <w:szCs w:val="32"/>
        <w:lang w:val="en-US" w:bidi="th-TH"/>
      </w:rPr>
      <w:t>)</w:t>
    </w:r>
  </w:p>
  <w:p w14:paraId="114A4E58" w14:textId="77777777" w:rsidR="00DC26D2" w:rsidRPr="00B5422C" w:rsidRDefault="00DC26D2" w:rsidP="002830B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EDF6E7" w14:textId="77777777" w:rsidR="00DC26D2" w:rsidRDefault="00DC26D2">
    <w:pPr>
      <w:pStyle w:val="Header"/>
    </w:pPr>
  </w:p>
  <w:p w14:paraId="7D25A427" w14:textId="77777777" w:rsidR="00DC26D2" w:rsidRDefault="00DC26D2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01C894" w14:textId="77777777" w:rsidR="00DC26D2" w:rsidRDefault="00DC26D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8BF1CF" w14:textId="77777777" w:rsidR="00DC26D2" w:rsidRDefault="00DC26D2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69A545" w14:textId="77777777" w:rsidR="00DC26D2" w:rsidRDefault="00DC26D2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9EDA82" w14:textId="77777777" w:rsidR="00DC26D2" w:rsidRPr="00461F0B" w:rsidRDefault="00DC26D2" w:rsidP="00BE6579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461F0B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461F0B">
      <w:rPr>
        <w:rFonts w:ascii="Angsana New" w:hAnsi="Angsana New" w:cs="Angsana New"/>
        <w:sz w:val="32"/>
        <w:szCs w:val="32"/>
      </w:rPr>
      <w:t>(</w:t>
    </w:r>
    <w:r w:rsidRPr="00461F0B">
      <w:rPr>
        <w:rFonts w:ascii="Angsana New" w:hAnsi="Angsana New" w:cs="Angsana New"/>
        <w:sz w:val="32"/>
        <w:szCs w:val="32"/>
        <w:cs/>
      </w:rPr>
      <w:t>มหาชน</w:t>
    </w:r>
    <w:r w:rsidRPr="00461F0B">
      <w:rPr>
        <w:rFonts w:ascii="Angsana New" w:hAnsi="Angsana New" w:cs="Angsana New"/>
        <w:sz w:val="32"/>
        <w:szCs w:val="32"/>
      </w:rPr>
      <w:t xml:space="preserve">) </w:t>
    </w:r>
    <w:r w:rsidRPr="00461F0B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0431A15F" w14:textId="77777777" w:rsidR="00DC26D2" w:rsidRPr="00461F0B" w:rsidRDefault="00DC26D2" w:rsidP="0010445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461F0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F085B73" w14:textId="7BCD9935" w:rsidR="00DC26D2" w:rsidRDefault="00DC26D2" w:rsidP="008C616C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งวดสามเดือนและหกเดือนสิ้นสุดวันที่ </w:t>
    </w:r>
    <w:r w:rsidRPr="00C273B6">
      <w:rPr>
        <w:rFonts w:ascii="Angsana New" w:hAnsi="Angsana New" w:hint="cs"/>
        <w:sz w:val="32"/>
        <w:szCs w:val="32"/>
        <w:lang w:val="en-US" w:bidi="th-TH"/>
      </w:rPr>
      <w:t>30</w:t>
    </w:r>
    <w:r>
      <w:rPr>
        <w:rFonts w:ascii="Angsana New" w:hAnsi="Angsana New" w:hint="cs"/>
        <w:sz w:val="32"/>
        <w:szCs w:val="32"/>
        <w:lang w:val="en-US" w:bidi="th-TH"/>
      </w:rPr>
      <w:t xml:space="preserve"> </w:t>
    </w:r>
    <w:r w:rsidRPr="00C74D4C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มิถุนายน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Pr="00C273B6">
      <w:rPr>
        <w:rFonts w:ascii="Angsana New" w:hAnsi="Angsana New"/>
        <w:sz w:val="32"/>
        <w:szCs w:val="32"/>
        <w:lang w:val="en-US" w:bidi="th-TH"/>
      </w:rPr>
      <w:t>256</w:t>
    </w:r>
    <w:r w:rsidRPr="00C273B6">
      <w:rPr>
        <w:rFonts w:ascii="Angsana New" w:hAnsi="Angsana New" w:hint="cs"/>
        <w:sz w:val="32"/>
        <w:szCs w:val="32"/>
        <w:lang w:val="en-US" w:bidi="th-TH"/>
      </w:rPr>
      <w:t>3</w:t>
    </w:r>
    <w:r>
      <w:rPr>
        <w:rFonts w:ascii="Angsana New" w:hAnsi="Angsana New"/>
        <w:sz w:val="32"/>
        <w:szCs w:val="32"/>
        <w:lang w:val="en-US" w:bidi="th-TH"/>
      </w:rPr>
      <w:t xml:space="preserve"> </w:t>
    </w:r>
    <w:r w:rsidRPr="00C7737C">
      <w:rPr>
        <w:rFonts w:ascii="Angsana New" w:hAnsi="Angsana New"/>
        <w:sz w:val="32"/>
        <w:szCs w:val="32"/>
        <w:lang w:val="en-US" w:bidi="th-TH"/>
      </w:rPr>
      <w:t>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C7737C">
      <w:rPr>
        <w:rFonts w:ascii="Angsana New" w:hAnsi="Angsana New"/>
        <w:sz w:val="32"/>
        <w:szCs w:val="32"/>
        <w:lang w:val="en-US" w:bidi="th-TH"/>
      </w:rPr>
      <w:t>)</w:t>
    </w:r>
  </w:p>
  <w:p w14:paraId="7EA955D7" w14:textId="77777777" w:rsidR="00DC26D2" w:rsidRPr="00F23AAC" w:rsidRDefault="00DC26D2" w:rsidP="00BE6579">
    <w:pPr>
      <w:pStyle w:val="Header"/>
      <w:rPr>
        <w:rFonts w:ascii="Angsana New" w:hAnsi="Angsana New"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42B52C" w14:textId="77777777" w:rsidR="00DC26D2" w:rsidRDefault="00DC26D2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F5E903" w14:textId="77777777" w:rsidR="00DC26D2" w:rsidRDefault="00DC26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191D5F"/>
    <w:multiLevelType w:val="multilevel"/>
    <w:tmpl w:val="34C0FFFC"/>
    <w:lvl w:ilvl="0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98234ED"/>
    <w:multiLevelType w:val="multilevel"/>
    <w:tmpl w:val="7B283CE8"/>
    <w:lvl w:ilvl="0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FD098C"/>
    <w:multiLevelType w:val="multilevel"/>
    <w:tmpl w:val="D16800C8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1C1C0EB8"/>
    <w:multiLevelType w:val="hybridMultilevel"/>
    <w:tmpl w:val="124EC040"/>
    <w:lvl w:ilvl="0" w:tplc="03C050B4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461713F"/>
    <w:multiLevelType w:val="hybridMultilevel"/>
    <w:tmpl w:val="BBBEFAC0"/>
    <w:lvl w:ilvl="0" w:tplc="E6029446">
      <w:numFmt w:val="bullet"/>
      <w:lvlText w:val="-"/>
      <w:lvlJc w:val="left"/>
      <w:pPr>
        <w:tabs>
          <w:tab w:val="num" w:pos="1080"/>
        </w:tabs>
        <w:ind w:left="1080" w:hanging="5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46893508"/>
    <w:multiLevelType w:val="hybridMultilevel"/>
    <w:tmpl w:val="7B283CE8"/>
    <w:lvl w:ilvl="0" w:tplc="093C84D2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135D2E"/>
    <w:multiLevelType w:val="hybridMultilevel"/>
    <w:tmpl w:val="DE12018C"/>
    <w:lvl w:ilvl="0" w:tplc="917A5910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67B4206C"/>
    <w:multiLevelType w:val="multilevel"/>
    <w:tmpl w:val="7B283CE8"/>
    <w:lvl w:ilvl="0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FC71A0"/>
    <w:multiLevelType w:val="hybridMultilevel"/>
    <w:tmpl w:val="8670F920"/>
    <w:lvl w:ilvl="0" w:tplc="ED64D12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52443E"/>
    <w:multiLevelType w:val="multilevel"/>
    <w:tmpl w:val="B6D2147C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7" w15:restartNumberingAfterBreak="0">
    <w:nsid w:val="76C5405C"/>
    <w:multiLevelType w:val="hybridMultilevel"/>
    <w:tmpl w:val="34C0FFFC"/>
    <w:lvl w:ilvl="0" w:tplc="A2A63354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D9EA8CFE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 w:tplc="515C88B0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77D026E7"/>
    <w:multiLevelType w:val="singleLevel"/>
    <w:tmpl w:val="0DA86344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30"/>
        <w:szCs w:val="30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4"/>
  </w:num>
  <w:num w:numId="13">
    <w:abstractNumId w:val="23"/>
  </w:num>
  <w:num w:numId="14">
    <w:abstractNumId w:val="16"/>
  </w:num>
  <w:num w:numId="15">
    <w:abstractNumId w:val="18"/>
  </w:num>
  <w:num w:numId="16">
    <w:abstractNumId w:val="28"/>
  </w:num>
  <w:num w:numId="17">
    <w:abstractNumId w:val="19"/>
  </w:num>
  <w:num w:numId="18">
    <w:abstractNumId w:val="25"/>
  </w:num>
  <w:num w:numId="19">
    <w:abstractNumId w:val="26"/>
  </w:num>
  <w:num w:numId="20">
    <w:abstractNumId w:val="12"/>
  </w:num>
  <w:num w:numId="21">
    <w:abstractNumId w:val="27"/>
  </w:num>
  <w:num w:numId="22">
    <w:abstractNumId w:val="22"/>
  </w:num>
  <w:num w:numId="23">
    <w:abstractNumId w:val="13"/>
  </w:num>
  <w:num w:numId="24">
    <w:abstractNumId w:val="21"/>
  </w:num>
  <w:num w:numId="25">
    <w:abstractNumId w:val="15"/>
  </w:num>
  <w:num w:numId="26">
    <w:abstractNumId w:val="20"/>
  </w:num>
  <w:num w:numId="27">
    <w:abstractNumId w:val="11"/>
  </w:num>
  <w:num w:numId="28">
    <w:abstractNumId w:val="24"/>
  </w:num>
  <w:num w:numId="29">
    <w:abstractNumId w:val="1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758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519"/>
    <w:rsid w:val="00000DA9"/>
    <w:rsid w:val="0000113A"/>
    <w:rsid w:val="000013E3"/>
    <w:rsid w:val="00001411"/>
    <w:rsid w:val="0000155D"/>
    <w:rsid w:val="00001A22"/>
    <w:rsid w:val="00001F9D"/>
    <w:rsid w:val="00002032"/>
    <w:rsid w:val="00002193"/>
    <w:rsid w:val="00002377"/>
    <w:rsid w:val="00002620"/>
    <w:rsid w:val="0000291C"/>
    <w:rsid w:val="00002B1F"/>
    <w:rsid w:val="00002E24"/>
    <w:rsid w:val="00002EB4"/>
    <w:rsid w:val="000036F9"/>
    <w:rsid w:val="00003A8F"/>
    <w:rsid w:val="00003D90"/>
    <w:rsid w:val="00003F05"/>
    <w:rsid w:val="00004681"/>
    <w:rsid w:val="00004C10"/>
    <w:rsid w:val="00005193"/>
    <w:rsid w:val="00005444"/>
    <w:rsid w:val="00005497"/>
    <w:rsid w:val="00005CE3"/>
    <w:rsid w:val="00005EA5"/>
    <w:rsid w:val="00006838"/>
    <w:rsid w:val="00006947"/>
    <w:rsid w:val="00006BA7"/>
    <w:rsid w:val="00006BFA"/>
    <w:rsid w:val="00006C60"/>
    <w:rsid w:val="00006E4F"/>
    <w:rsid w:val="00006F01"/>
    <w:rsid w:val="0000721C"/>
    <w:rsid w:val="00007598"/>
    <w:rsid w:val="000075A4"/>
    <w:rsid w:val="00007657"/>
    <w:rsid w:val="0000777D"/>
    <w:rsid w:val="000078C6"/>
    <w:rsid w:val="000079AB"/>
    <w:rsid w:val="00007C5E"/>
    <w:rsid w:val="00007F2C"/>
    <w:rsid w:val="0001004E"/>
    <w:rsid w:val="0001035F"/>
    <w:rsid w:val="00010897"/>
    <w:rsid w:val="00010959"/>
    <w:rsid w:val="00010E30"/>
    <w:rsid w:val="00010FA3"/>
    <w:rsid w:val="000113CF"/>
    <w:rsid w:val="000114BE"/>
    <w:rsid w:val="000114E3"/>
    <w:rsid w:val="0001176F"/>
    <w:rsid w:val="00011C53"/>
    <w:rsid w:val="00011FE4"/>
    <w:rsid w:val="0001260E"/>
    <w:rsid w:val="00012F16"/>
    <w:rsid w:val="00013278"/>
    <w:rsid w:val="000132ED"/>
    <w:rsid w:val="00013415"/>
    <w:rsid w:val="000134A8"/>
    <w:rsid w:val="00013792"/>
    <w:rsid w:val="00013B9E"/>
    <w:rsid w:val="00013D2E"/>
    <w:rsid w:val="0001445F"/>
    <w:rsid w:val="000146CB"/>
    <w:rsid w:val="00014733"/>
    <w:rsid w:val="00014BB5"/>
    <w:rsid w:val="00015022"/>
    <w:rsid w:val="000152F6"/>
    <w:rsid w:val="0001574B"/>
    <w:rsid w:val="000157B7"/>
    <w:rsid w:val="0001587F"/>
    <w:rsid w:val="00015C25"/>
    <w:rsid w:val="00015E87"/>
    <w:rsid w:val="0001622C"/>
    <w:rsid w:val="00016D82"/>
    <w:rsid w:val="00017361"/>
    <w:rsid w:val="00017399"/>
    <w:rsid w:val="00017418"/>
    <w:rsid w:val="000174CB"/>
    <w:rsid w:val="00017622"/>
    <w:rsid w:val="0001769A"/>
    <w:rsid w:val="000176D0"/>
    <w:rsid w:val="00017AED"/>
    <w:rsid w:val="00017F57"/>
    <w:rsid w:val="00020346"/>
    <w:rsid w:val="00020522"/>
    <w:rsid w:val="00020696"/>
    <w:rsid w:val="00020E6D"/>
    <w:rsid w:val="000210EB"/>
    <w:rsid w:val="0002140C"/>
    <w:rsid w:val="000214E7"/>
    <w:rsid w:val="000218AF"/>
    <w:rsid w:val="000219FD"/>
    <w:rsid w:val="00022155"/>
    <w:rsid w:val="000224A4"/>
    <w:rsid w:val="00022645"/>
    <w:rsid w:val="000226BF"/>
    <w:rsid w:val="000228E5"/>
    <w:rsid w:val="0002294B"/>
    <w:rsid w:val="00022A1A"/>
    <w:rsid w:val="00022B99"/>
    <w:rsid w:val="00022CA1"/>
    <w:rsid w:val="000233A3"/>
    <w:rsid w:val="0002344F"/>
    <w:rsid w:val="000235ED"/>
    <w:rsid w:val="00023855"/>
    <w:rsid w:val="0002389C"/>
    <w:rsid w:val="000239AD"/>
    <w:rsid w:val="00023C68"/>
    <w:rsid w:val="0002435A"/>
    <w:rsid w:val="000247AE"/>
    <w:rsid w:val="00024B77"/>
    <w:rsid w:val="0002524D"/>
    <w:rsid w:val="000256B1"/>
    <w:rsid w:val="0002578B"/>
    <w:rsid w:val="0002579F"/>
    <w:rsid w:val="00025940"/>
    <w:rsid w:val="00025AFC"/>
    <w:rsid w:val="00025B5E"/>
    <w:rsid w:val="00025BD4"/>
    <w:rsid w:val="00025E9F"/>
    <w:rsid w:val="00026206"/>
    <w:rsid w:val="000262E0"/>
    <w:rsid w:val="000264D2"/>
    <w:rsid w:val="0002694E"/>
    <w:rsid w:val="00026BA9"/>
    <w:rsid w:val="00026BEF"/>
    <w:rsid w:val="00026C38"/>
    <w:rsid w:val="0002788B"/>
    <w:rsid w:val="000278EB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ABC"/>
    <w:rsid w:val="00030D77"/>
    <w:rsid w:val="00030E00"/>
    <w:rsid w:val="00031270"/>
    <w:rsid w:val="0003137A"/>
    <w:rsid w:val="000314FA"/>
    <w:rsid w:val="00031791"/>
    <w:rsid w:val="00031A0D"/>
    <w:rsid w:val="00031C46"/>
    <w:rsid w:val="00031CD2"/>
    <w:rsid w:val="00031D79"/>
    <w:rsid w:val="0003241F"/>
    <w:rsid w:val="0003247B"/>
    <w:rsid w:val="000324CA"/>
    <w:rsid w:val="000324EF"/>
    <w:rsid w:val="00032852"/>
    <w:rsid w:val="00032BA0"/>
    <w:rsid w:val="00032C93"/>
    <w:rsid w:val="00032F93"/>
    <w:rsid w:val="000330D2"/>
    <w:rsid w:val="000335B5"/>
    <w:rsid w:val="0003392B"/>
    <w:rsid w:val="00033B45"/>
    <w:rsid w:val="00033C6D"/>
    <w:rsid w:val="00034195"/>
    <w:rsid w:val="00034776"/>
    <w:rsid w:val="00034C7C"/>
    <w:rsid w:val="00034DE2"/>
    <w:rsid w:val="00034F14"/>
    <w:rsid w:val="00035052"/>
    <w:rsid w:val="000351F3"/>
    <w:rsid w:val="0003541D"/>
    <w:rsid w:val="000354ED"/>
    <w:rsid w:val="000357CA"/>
    <w:rsid w:val="00036023"/>
    <w:rsid w:val="00036399"/>
    <w:rsid w:val="00036AD0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0B"/>
    <w:rsid w:val="00037B93"/>
    <w:rsid w:val="00037FFB"/>
    <w:rsid w:val="00040155"/>
    <w:rsid w:val="00040B06"/>
    <w:rsid w:val="00040B37"/>
    <w:rsid w:val="00040C52"/>
    <w:rsid w:val="00040D99"/>
    <w:rsid w:val="00040E96"/>
    <w:rsid w:val="00041068"/>
    <w:rsid w:val="00041431"/>
    <w:rsid w:val="0004180A"/>
    <w:rsid w:val="0004185A"/>
    <w:rsid w:val="000419E6"/>
    <w:rsid w:val="00041E6F"/>
    <w:rsid w:val="00042070"/>
    <w:rsid w:val="00042447"/>
    <w:rsid w:val="000425CB"/>
    <w:rsid w:val="0004262B"/>
    <w:rsid w:val="0004266B"/>
    <w:rsid w:val="00042863"/>
    <w:rsid w:val="00042A66"/>
    <w:rsid w:val="00043034"/>
    <w:rsid w:val="00043058"/>
    <w:rsid w:val="000430BF"/>
    <w:rsid w:val="000434FE"/>
    <w:rsid w:val="000436D1"/>
    <w:rsid w:val="000438E8"/>
    <w:rsid w:val="00043982"/>
    <w:rsid w:val="00043CB9"/>
    <w:rsid w:val="00044137"/>
    <w:rsid w:val="00044269"/>
    <w:rsid w:val="000447E8"/>
    <w:rsid w:val="00044817"/>
    <w:rsid w:val="000449F5"/>
    <w:rsid w:val="00044CBA"/>
    <w:rsid w:val="00044CF7"/>
    <w:rsid w:val="00044E59"/>
    <w:rsid w:val="00044EFD"/>
    <w:rsid w:val="00045091"/>
    <w:rsid w:val="00045178"/>
    <w:rsid w:val="00045556"/>
    <w:rsid w:val="00045D70"/>
    <w:rsid w:val="00045E3F"/>
    <w:rsid w:val="00045E68"/>
    <w:rsid w:val="00045ECF"/>
    <w:rsid w:val="000460B9"/>
    <w:rsid w:val="00046257"/>
    <w:rsid w:val="00046354"/>
    <w:rsid w:val="000467C8"/>
    <w:rsid w:val="00046D85"/>
    <w:rsid w:val="00046E6B"/>
    <w:rsid w:val="000471B3"/>
    <w:rsid w:val="000477E5"/>
    <w:rsid w:val="00047A56"/>
    <w:rsid w:val="00047A85"/>
    <w:rsid w:val="00047DCD"/>
    <w:rsid w:val="00047F60"/>
    <w:rsid w:val="0005023C"/>
    <w:rsid w:val="00050592"/>
    <w:rsid w:val="0005116D"/>
    <w:rsid w:val="0005123E"/>
    <w:rsid w:val="000518DA"/>
    <w:rsid w:val="00051920"/>
    <w:rsid w:val="0005196C"/>
    <w:rsid w:val="00051994"/>
    <w:rsid w:val="00051BDE"/>
    <w:rsid w:val="00052267"/>
    <w:rsid w:val="00052547"/>
    <w:rsid w:val="00052E75"/>
    <w:rsid w:val="00053079"/>
    <w:rsid w:val="000534BE"/>
    <w:rsid w:val="00053938"/>
    <w:rsid w:val="00053D9E"/>
    <w:rsid w:val="0005457E"/>
    <w:rsid w:val="00054691"/>
    <w:rsid w:val="00054896"/>
    <w:rsid w:val="00054B6D"/>
    <w:rsid w:val="00054C08"/>
    <w:rsid w:val="00054CF1"/>
    <w:rsid w:val="00054D73"/>
    <w:rsid w:val="00054F69"/>
    <w:rsid w:val="000554B1"/>
    <w:rsid w:val="0005553D"/>
    <w:rsid w:val="00055887"/>
    <w:rsid w:val="00055A44"/>
    <w:rsid w:val="00055AF7"/>
    <w:rsid w:val="00055B58"/>
    <w:rsid w:val="00055EBA"/>
    <w:rsid w:val="000560BA"/>
    <w:rsid w:val="0005610D"/>
    <w:rsid w:val="00056831"/>
    <w:rsid w:val="00056FF4"/>
    <w:rsid w:val="00057179"/>
    <w:rsid w:val="0005724C"/>
    <w:rsid w:val="000572B9"/>
    <w:rsid w:val="0005746E"/>
    <w:rsid w:val="000575A5"/>
    <w:rsid w:val="00057604"/>
    <w:rsid w:val="0005760A"/>
    <w:rsid w:val="00057A37"/>
    <w:rsid w:val="00057C88"/>
    <w:rsid w:val="0006009D"/>
    <w:rsid w:val="000600D5"/>
    <w:rsid w:val="000606AF"/>
    <w:rsid w:val="00061355"/>
    <w:rsid w:val="0006158D"/>
    <w:rsid w:val="000618CA"/>
    <w:rsid w:val="00061E63"/>
    <w:rsid w:val="00061FA9"/>
    <w:rsid w:val="000621FA"/>
    <w:rsid w:val="000621FD"/>
    <w:rsid w:val="00062202"/>
    <w:rsid w:val="000623E4"/>
    <w:rsid w:val="00062455"/>
    <w:rsid w:val="000624ED"/>
    <w:rsid w:val="00062ADC"/>
    <w:rsid w:val="00062B9A"/>
    <w:rsid w:val="00062F23"/>
    <w:rsid w:val="0006335F"/>
    <w:rsid w:val="0006367C"/>
    <w:rsid w:val="000637A9"/>
    <w:rsid w:val="00063BD8"/>
    <w:rsid w:val="000641C0"/>
    <w:rsid w:val="0006448C"/>
    <w:rsid w:val="00064632"/>
    <w:rsid w:val="00064A31"/>
    <w:rsid w:val="00064F19"/>
    <w:rsid w:val="000652DA"/>
    <w:rsid w:val="00065508"/>
    <w:rsid w:val="0006597E"/>
    <w:rsid w:val="00065CF3"/>
    <w:rsid w:val="00065F11"/>
    <w:rsid w:val="00065FAD"/>
    <w:rsid w:val="000667DD"/>
    <w:rsid w:val="00066FC3"/>
    <w:rsid w:val="000670F6"/>
    <w:rsid w:val="00067942"/>
    <w:rsid w:val="00067D8E"/>
    <w:rsid w:val="00067F1A"/>
    <w:rsid w:val="00067F25"/>
    <w:rsid w:val="000702C9"/>
    <w:rsid w:val="000703DB"/>
    <w:rsid w:val="000708C1"/>
    <w:rsid w:val="00071553"/>
    <w:rsid w:val="00071775"/>
    <w:rsid w:val="00071904"/>
    <w:rsid w:val="0007199D"/>
    <w:rsid w:val="00071E21"/>
    <w:rsid w:val="00072187"/>
    <w:rsid w:val="00072261"/>
    <w:rsid w:val="000726C1"/>
    <w:rsid w:val="00072C16"/>
    <w:rsid w:val="00072D74"/>
    <w:rsid w:val="00072D9D"/>
    <w:rsid w:val="00072E15"/>
    <w:rsid w:val="00072FDB"/>
    <w:rsid w:val="000736F8"/>
    <w:rsid w:val="00073A0F"/>
    <w:rsid w:val="00073D91"/>
    <w:rsid w:val="00073FE1"/>
    <w:rsid w:val="00074247"/>
    <w:rsid w:val="0007432E"/>
    <w:rsid w:val="000745B6"/>
    <w:rsid w:val="000746A1"/>
    <w:rsid w:val="00074BDE"/>
    <w:rsid w:val="00074C0D"/>
    <w:rsid w:val="00074DC3"/>
    <w:rsid w:val="00074E97"/>
    <w:rsid w:val="00075034"/>
    <w:rsid w:val="000761A3"/>
    <w:rsid w:val="000769EC"/>
    <w:rsid w:val="00076A80"/>
    <w:rsid w:val="00076B9B"/>
    <w:rsid w:val="00076F29"/>
    <w:rsid w:val="00077132"/>
    <w:rsid w:val="000772B6"/>
    <w:rsid w:val="000772D4"/>
    <w:rsid w:val="0007776A"/>
    <w:rsid w:val="00077B8E"/>
    <w:rsid w:val="00077E51"/>
    <w:rsid w:val="00077FB5"/>
    <w:rsid w:val="000802E6"/>
    <w:rsid w:val="0008040B"/>
    <w:rsid w:val="00080420"/>
    <w:rsid w:val="000804E9"/>
    <w:rsid w:val="00080754"/>
    <w:rsid w:val="000807D0"/>
    <w:rsid w:val="00080E88"/>
    <w:rsid w:val="00080F30"/>
    <w:rsid w:val="00081212"/>
    <w:rsid w:val="00081213"/>
    <w:rsid w:val="00081555"/>
    <w:rsid w:val="000817D7"/>
    <w:rsid w:val="00081898"/>
    <w:rsid w:val="00081BBB"/>
    <w:rsid w:val="00081FD9"/>
    <w:rsid w:val="0008241A"/>
    <w:rsid w:val="0008256C"/>
    <w:rsid w:val="000827F1"/>
    <w:rsid w:val="00082D5D"/>
    <w:rsid w:val="00082E28"/>
    <w:rsid w:val="00082FBE"/>
    <w:rsid w:val="00083049"/>
    <w:rsid w:val="00083489"/>
    <w:rsid w:val="00083532"/>
    <w:rsid w:val="000839B3"/>
    <w:rsid w:val="00083B42"/>
    <w:rsid w:val="00083B65"/>
    <w:rsid w:val="0008412A"/>
    <w:rsid w:val="00084434"/>
    <w:rsid w:val="0008485E"/>
    <w:rsid w:val="0008492A"/>
    <w:rsid w:val="00084A7D"/>
    <w:rsid w:val="00084D0B"/>
    <w:rsid w:val="00084ED8"/>
    <w:rsid w:val="000853C5"/>
    <w:rsid w:val="00085A22"/>
    <w:rsid w:val="00085AEC"/>
    <w:rsid w:val="00085E61"/>
    <w:rsid w:val="00086678"/>
    <w:rsid w:val="0008675B"/>
    <w:rsid w:val="00086792"/>
    <w:rsid w:val="00086840"/>
    <w:rsid w:val="00086A77"/>
    <w:rsid w:val="00086D37"/>
    <w:rsid w:val="00086D91"/>
    <w:rsid w:val="00086E8C"/>
    <w:rsid w:val="000870D6"/>
    <w:rsid w:val="0008760C"/>
    <w:rsid w:val="00087B8A"/>
    <w:rsid w:val="000901F2"/>
    <w:rsid w:val="000904CB"/>
    <w:rsid w:val="0009077F"/>
    <w:rsid w:val="0009079D"/>
    <w:rsid w:val="00090916"/>
    <w:rsid w:val="000909FC"/>
    <w:rsid w:val="00090BE9"/>
    <w:rsid w:val="00090E93"/>
    <w:rsid w:val="000912CF"/>
    <w:rsid w:val="0009137F"/>
    <w:rsid w:val="0009140D"/>
    <w:rsid w:val="00091495"/>
    <w:rsid w:val="00091591"/>
    <w:rsid w:val="00091751"/>
    <w:rsid w:val="00091879"/>
    <w:rsid w:val="000919FC"/>
    <w:rsid w:val="00091CDC"/>
    <w:rsid w:val="0009260C"/>
    <w:rsid w:val="0009267B"/>
    <w:rsid w:val="00092BA3"/>
    <w:rsid w:val="00092CF9"/>
    <w:rsid w:val="00092F74"/>
    <w:rsid w:val="00093021"/>
    <w:rsid w:val="0009304B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4CDD"/>
    <w:rsid w:val="00095354"/>
    <w:rsid w:val="00095444"/>
    <w:rsid w:val="00095510"/>
    <w:rsid w:val="0009569B"/>
    <w:rsid w:val="00095C90"/>
    <w:rsid w:val="00095CD4"/>
    <w:rsid w:val="00096015"/>
    <w:rsid w:val="00096028"/>
    <w:rsid w:val="00096348"/>
    <w:rsid w:val="000967BD"/>
    <w:rsid w:val="000968BA"/>
    <w:rsid w:val="00096A47"/>
    <w:rsid w:val="00096A5E"/>
    <w:rsid w:val="00096FF1"/>
    <w:rsid w:val="00097236"/>
    <w:rsid w:val="0009734D"/>
    <w:rsid w:val="00097413"/>
    <w:rsid w:val="000976FF"/>
    <w:rsid w:val="000979F9"/>
    <w:rsid w:val="00097B31"/>
    <w:rsid w:val="00097CFD"/>
    <w:rsid w:val="00097E01"/>
    <w:rsid w:val="000A04EB"/>
    <w:rsid w:val="000A06B0"/>
    <w:rsid w:val="000A0862"/>
    <w:rsid w:val="000A0A6D"/>
    <w:rsid w:val="000A0D33"/>
    <w:rsid w:val="000A0D40"/>
    <w:rsid w:val="000A0F24"/>
    <w:rsid w:val="000A0F4D"/>
    <w:rsid w:val="000A117F"/>
    <w:rsid w:val="000A18A1"/>
    <w:rsid w:val="000A19F3"/>
    <w:rsid w:val="000A1BA6"/>
    <w:rsid w:val="000A1C49"/>
    <w:rsid w:val="000A2141"/>
    <w:rsid w:val="000A2224"/>
    <w:rsid w:val="000A2516"/>
    <w:rsid w:val="000A258B"/>
    <w:rsid w:val="000A2637"/>
    <w:rsid w:val="000A2A21"/>
    <w:rsid w:val="000A3065"/>
    <w:rsid w:val="000A3104"/>
    <w:rsid w:val="000A31D7"/>
    <w:rsid w:val="000A3407"/>
    <w:rsid w:val="000A36C7"/>
    <w:rsid w:val="000A3970"/>
    <w:rsid w:val="000A3C04"/>
    <w:rsid w:val="000A3D75"/>
    <w:rsid w:val="000A3D90"/>
    <w:rsid w:val="000A409E"/>
    <w:rsid w:val="000A43BB"/>
    <w:rsid w:val="000A44BB"/>
    <w:rsid w:val="000A44D6"/>
    <w:rsid w:val="000A4668"/>
    <w:rsid w:val="000A47A5"/>
    <w:rsid w:val="000A4A91"/>
    <w:rsid w:val="000A4C67"/>
    <w:rsid w:val="000A4EA1"/>
    <w:rsid w:val="000A527F"/>
    <w:rsid w:val="000A5409"/>
    <w:rsid w:val="000A55BB"/>
    <w:rsid w:val="000A574D"/>
    <w:rsid w:val="000A599A"/>
    <w:rsid w:val="000A5A2B"/>
    <w:rsid w:val="000A5C7B"/>
    <w:rsid w:val="000A5D30"/>
    <w:rsid w:val="000A6270"/>
    <w:rsid w:val="000A665A"/>
    <w:rsid w:val="000A6913"/>
    <w:rsid w:val="000A6E37"/>
    <w:rsid w:val="000A6F53"/>
    <w:rsid w:val="000A711B"/>
    <w:rsid w:val="000A727E"/>
    <w:rsid w:val="000A7961"/>
    <w:rsid w:val="000A7C7D"/>
    <w:rsid w:val="000A7D6E"/>
    <w:rsid w:val="000A7E5A"/>
    <w:rsid w:val="000A7EB7"/>
    <w:rsid w:val="000A7F7A"/>
    <w:rsid w:val="000A7F7F"/>
    <w:rsid w:val="000B0706"/>
    <w:rsid w:val="000B0B6E"/>
    <w:rsid w:val="000B10E5"/>
    <w:rsid w:val="000B1463"/>
    <w:rsid w:val="000B171F"/>
    <w:rsid w:val="000B177F"/>
    <w:rsid w:val="000B1BC3"/>
    <w:rsid w:val="000B1C92"/>
    <w:rsid w:val="000B2227"/>
    <w:rsid w:val="000B2261"/>
    <w:rsid w:val="000B2444"/>
    <w:rsid w:val="000B2982"/>
    <w:rsid w:val="000B2A77"/>
    <w:rsid w:val="000B30AE"/>
    <w:rsid w:val="000B3641"/>
    <w:rsid w:val="000B37AB"/>
    <w:rsid w:val="000B4141"/>
    <w:rsid w:val="000B467B"/>
    <w:rsid w:val="000B4821"/>
    <w:rsid w:val="000B49DA"/>
    <w:rsid w:val="000B53DE"/>
    <w:rsid w:val="000B5955"/>
    <w:rsid w:val="000B5A72"/>
    <w:rsid w:val="000B5B72"/>
    <w:rsid w:val="000B5BEC"/>
    <w:rsid w:val="000B5D80"/>
    <w:rsid w:val="000B5F86"/>
    <w:rsid w:val="000B64BB"/>
    <w:rsid w:val="000B68B2"/>
    <w:rsid w:val="000B6B51"/>
    <w:rsid w:val="000B6E36"/>
    <w:rsid w:val="000B771B"/>
    <w:rsid w:val="000B789C"/>
    <w:rsid w:val="000B78AA"/>
    <w:rsid w:val="000C005E"/>
    <w:rsid w:val="000C024F"/>
    <w:rsid w:val="000C04C5"/>
    <w:rsid w:val="000C0578"/>
    <w:rsid w:val="000C0908"/>
    <w:rsid w:val="000C09B2"/>
    <w:rsid w:val="000C0B99"/>
    <w:rsid w:val="000C0D9B"/>
    <w:rsid w:val="000C0EFF"/>
    <w:rsid w:val="000C12A9"/>
    <w:rsid w:val="000C1959"/>
    <w:rsid w:val="000C19F3"/>
    <w:rsid w:val="000C1CF8"/>
    <w:rsid w:val="000C1D28"/>
    <w:rsid w:val="000C1D94"/>
    <w:rsid w:val="000C21C9"/>
    <w:rsid w:val="000C259D"/>
    <w:rsid w:val="000C2603"/>
    <w:rsid w:val="000C26CB"/>
    <w:rsid w:val="000C2A19"/>
    <w:rsid w:val="000C39B3"/>
    <w:rsid w:val="000C3AD4"/>
    <w:rsid w:val="000C3BA8"/>
    <w:rsid w:val="000C4506"/>
    <w:rsid w:val="000C4BB0"/>
    <w:rsid w:val="000C4C30"/>
    <w:rsid w:val="000C4C93"/>
    <w:rsid w:val="000C55AB"/>
    <w:rsid w:val="000C5986"/>
    <w:rsid w:val="000C5E24"/>
    <w:rsid w:val="000C5EF3"/>
    <w:rsid w:val="000C61BC"/>
    <w:rsid w:val="000C61D7"/>
    <w:rsid w:val="000C64C2"/>
    <w:rsid w:val="000C64C9"/>
    <w:rsid w:val="000C6DE9"/>
    <w:rsid w:val="000C6E70"/>
    <w:rsid w:val="000C6F6E"/>
    <w:rsid w:val="000C6FE9"/>
    <w:rsid w:val="000C77EB"/>
    <w:rsid w:val="000C794F"/>
    <w:rsid w:val="000C7A19"/>
    <w:rsid w:val="000C7B47"/>
    <w:rsid w:val="000C7C88"/>
    <w:rsid w:val="000C7CFF"/>
    <w:rsid w:val="000D0245"/>
    <w:rsid w:val="000D0312"/>
    <w:rsid w:val="000D0466"/>
    <w:rsid w:val="000D04C7"/>
    <w:rsid w:val="000D052A"/>
    <w:rsid w:val="000D075B"/>
    <w:rsid w:val="000D0A81"/>
    <w:rsid w:val="000D0B19"/>
    <w:rsid w:val="000D0DA2"/>
    <w:rsid w:val="000D198F"/>
    <w:rsid w:val="000D1C3D"/>
    <w:rsid w:val="000D1C4D"/>
    <w:rsid w:val="000D1CCF"/>
    <w:rsid w:val="000D2162"/>
    <w:rsid w:val="000D2462"/>
    <w:rsid w:val="000D26EA"/>
    <w:rsid w:val="000D27CB"/>
    <w:rsid w:val="000D2A07"/>
    <w:rsid w:val="000D2AE9"/>
    <w:rsid w:val="000D2BA6"/>
    <w:rsid w:val="000D2CD8"/>
    <w:rsid w:val="000D2E4F"/>
    <w:rsid w:val="000D2FC6"/>
    <w:rsid w:val="000D303F"/>
    <w:rsid w:val="000D3240"/>
    <w:rsid w:val="000D340E"/>
    <w:rsid w:val="000D36FB"/>
    <w:rsid w:val="000D3795"/>
    <w:rsid w:val="000D3919"/>
    <w:rsid w:val="000D3CE6"/>
    <w:rsid w:val="000D4190"/>
    <w:rsid w:val="000D4320"/>
    <w:rsid w:val="000D43C2"/>
    <w:rsid w:val="000D48A0"/>
    <w:rsid w:val="000D48D6"/>
    <w:rsid w:val="000D4EAE"/>
    <w:rsid w:val="000D51B1"/>
    <w:rsid w:val="000D561E"/>
    <w:rsid w:val="000D5722"/>
    <w:rsid w:val="000D580D"/>
    <w:rsid w:val="000D5AC3"/>
    <w:rsid w:val="000D5ADB"/>
    <w:rsid w:val="000D5B07"/>
    <w:rsid w:val="000D5D2D"/>
    <w:rsid w:val="000D5D3E"/>
    <w:rsid w:val="000D5FDD"/>
    <w:rsid w:val="000D61A1"/>
    <w:rsid w:val="000D62BC"/>
    <w:rsid w:val="000D62FF"/>
    <w:rsid w:val="000D6311"/>
    <w:rsid w:val="000D65F2"/>
    <w:rsid w:val="000D6ABB"/>
    <w:rsid w:val="000D6F7D"/>
    <w:rsid w:val="000D769C"/>
    <w:rsid w:val="000D7BFE"/>
    <w:rsid w:val="000D7C4F"/>
    <w:rsid w:val="000D7C80"/>
    <w:rsid w:val="000D7CA9"/>
    <w:rsid w:val="000D7D09"/>
    <w:rsid w:val="000D7FD2"/>
    <w:rsid w:val="000E00E0"/>
    <w:rsid w:val="000E03AA"/>
    <w:rsid w:val="000E03F3"/>
    <w:rsid w:val="000E0555"/>
    <w:rsid w:val="000E0807"/>
    <w:rsid w:val="000E1306"/>
    <w:rsid w:val="000E131E"/>
    <w:rsid w:val="000E1C70"/>
    <w:rsid w:val="000E1D30"/>
    <w:rsid w:val="000E1E18"/>
    <w:rsid w:val="000E26EE"/>
    <w:rsid w:val="000E2B23"/>
    <w:rsid w:val="000E2E17"/>
    <w:rsid w:val="000E36D4"/>
    <w:rsid w:val="000E4058"/>
    <w:rsid w:val="000E4103"/>
    <w:rsid w:val="000E4137"/>
    <w:rsid w:val="000E415C"/>
    <w:rsid w:val="000E432E"/>
    <w:rsid w:val="000E4512"/>
    <w:rsid w:val="000E48CD"/>
    <w:rsid w:val="000E4DBE"/>
    <w:rsid w:val="000E4E0B"/>
    <w:rsid w:val="000E5648"/>
    <w:rsid w:val="000E5942"/>
    <w:rsid w:val="000E6337"/>
    <w:rsid w:val="000E66A9"/>
    <w:rsid w:val="000E671D"/>
    <w:rsid w:val="000E6862"/>
    <w:rsid w:val="000E6F12"/>
    <w:rsid w:val="000E7219"/>
    <w:rsid w:val="000E7420"/>
    <w:rsid w:val="000E795B"/>
    <w:rsid w:val="000E7AD9"/>
    <w:rsid w:val="000E7B40"/>
    <w:rsid w:val="000E7BF5"/>
    <w:rsid w:val="000E7D89"/>
    <w:rsid w:val="000F0021"/>
    <w:rsid w:val="000F053D"/>
    <w:rsid w:val="000F06C7"/>
    <w:rsid w:val="000F090A"/>
    <w:rsid w:val="000F0CA8"/>
    <w:rsid w:val="000F1208"/>
    <w:rsid w:val="000F12BE"/>
    <w:rsid w:val="000F1A4E"/>
    <w:rsid w:val="000F1C3E"/>
    <w:rsid w:val="000F1F5D"/>
    <w:rsid w:val="000F2543"/>
    <w:rsid w:val="000F25CD"/>
    <w:rsid w:val="000F26DD"/>
    <w:rsid w:val="000F2E48"/>
    <w:rsid w:val="000F2EC5"/>
    <w:rsid w:val="000F2F2E"/>
    <w:rsid w:val="000F3200"/>
    <w:rsid w:val="000F327B"/>
    <w:rsid w:val="000F35CB"/>
    <w:rsid w:val="000F35F1"/>
    <w:rsid w:val="000F361F"/>
    <w:rsid w:val="000F37CA"/>
    <w:rsid w:val="000F3838"/>
    <w:rsid w:val="000F3E09"/>
    <w:rsid w:val="000F4174"/>
    <w:rsid w:val="000F4ED4"/>
    <w:rsid w:val="000F5155"/>
    <w:rsid w:val="000F522B"/>
    <w:rsid w:val="000F5D4C"/>
    <w:rsid w:val="000F5E2D"/>
    <w:rsid w:val="000F644E"/>
    <w:rsid w:val="000F6616"/>
    <w:rsid w:val="000F6776"/>
    <w:rsid w:val="000F680B"/>
    <w:rsid w:val="000F6FAE"/>
    <w:rsid w:val="000F75D4"/>
    <w:rsid w:val="000F795A"/>
    <w:rsid w:val="000F7F4A"/>
    <w:rsid w:val="000F7FEB"/>
    <w:rsid w:val="00100100"/>
    <w:rsid w:val="001004BD"/>
    <w:rsid w:val="00100621"/>
    <w:rsid w:val="00100804"/>
    <w:rsid w:val="00100866"/>
    <w:rsid w:val="00100A72"/>
    <w:rsid w:val="00101258"/>
    <w:rsid w:val="0010140E"/>
    <w:rsid w:val="00101511"/>
    <w:rsid w:val="00101513"/>
    <w:rsid w:val="0010161B"/>
    <w:rsid w:val="00101739"/>
    <w:rsid w:val="00101951"/>
    <w:rsid w:val="00101B4E"/>
    <w:rsid w:val="00101DB0"/>
    <w:rsid w:val="0010204A"/>
    <w:rsid w:val="001020B5"/>
    <w:rsid w:val="001021DB"/>
    <w:rsid w:val="0010280E"/>
    <w:rsid w:val="00102B16"/>
    <w:rsid w:val="00102FA2"/>
    <w:rsid w:val="00103548"/>
    <w:rsid w:val="00103C3B"/>
    <w:rsid w:val="00103D0D"/>
    <w:rsid w:val="00103D70"/>
    <w:rsid w:val="00103DB7"/>
    <w:rsid w:val="00103F2C"/>
    <w:rsid w:val="0010412B"/>
    <w:rsid w:val="0010445E"/>
    <w:rsid w:val="00104D62"/>
    <w:rsid w:val="00104E62"/>
    <w:rsid w:val="00104FD4"/>
    <w:rsid w:val="0010531C"/>
    <w:rsid w:val="001054F2"/>
    <w:rsid w:val="00105653"/>
    <w:rsid w:val="001056B4"/>
    <w:rsid w:val="00105705"/>
    <w:rsid w:val="00105BB0"/>
    <w:rsid w:val="00106C37"/>
    <w:rsid w:val="00106F3E"/>
    <w:rsid w:val="00107286"/>
    <w:rsid w:val="00107300"/>
    <w:rsid w:val="001073FD"/>
    <w:rsid w:val="0010741E"/>
    <w:rsid w:val="001075BD"/>
    <w:rsid w:val="001076A0"/>
    <w:rsid w:val="00107774"/>
    <w:rsid w:val="00107AEB"/>
    <w:rsid w:val="00107EF3"/>
    <w:rsid w:val="00107FC8"/>
    <w:rsid w:val="001102E4"/>
    <w:rsid w:val="00110357"/>
    <w:rsid w:val="0011042C"/>
    <w:rsid w:val="00110658"/>
    <w:rsid w:val="00110868"/>
    <w:rsid w:val="00110C7F"/>
    <w:rsid w:val="00110CE7"/>
    <w:rsid w:val="00110D42"/>
    <w:rsid w:val="00111159"/>
    <w:rsid w:val="001114B4"/>
    <w:rsid w:val="00111532"/>
    <w:rsid w:val="0011156B"/>
    <w:rsid w:val="001117F0"/>
    <w:rsid w:val="001118F6"/>
    <w:rsid w:val="00111C4C"/>
    <w:rsid w:val="00111CA6"/>
    <w:rsid w:val="00111F82"/>
    <w:rsid w:val="001123C4"/>
    <w:rsid w:val="00112751"/>
    <w:rsid w:val="00112A0D"/>
    <w:rsid w:val="00112A49"/>
    <w:rsid w:val="00112B86"/>
    <w:rsid w:val="00112F7F"/>
    <w:rsid w:val="001131F1"/>
    <w:rsid w:val="001136D5"/>
    <w:rsid w:val="00113F4B"/>
    <w:rsid w:val="0011445A"/>
    <w:rsid w:val="0011447D"/>
    <w:rsid w:val="00114885"/>
    <w:rsid w:val="00114C93"/>
    <w:rsid w:val="00114CF3"/>
    <w:rsid w:val="00115384"/>
    <w:rsid w:val="001153B6"/>
    <w:rsid w:val="00115990"/>
    <w:rsid w:val="00115A91"/>
    <w:rsid w:val="00115D8E"/>
    <w:rsid w:val="00116838"/>
    <w:rsid w:val="00116A17"/>
    <w:rsid w:val="00116BFD"/>
    <w:rsid w:val="00116FDC"/>
    <w:rsid w:val="001171F4"/>
    <w:rsid w:val="00117213"/>
    <w:rsid w:val="00117290"/>
    <w:rsid w:val="001173F4"/>
    <w:rsid w:val="001174EA"/>
    <w:rsid w:val="00117716"/>
    <w:rsid w:val="00117776"/>
    <w:rsid w:val="00117797"/>
    <w:rsid w:val="001177A4"/>
    <w:rsid w:val="00117842"/>
    <w:rsid w:val="001178ED"/>
    <w:rsid w:val="00117D98"/>
    <w:rsid w:val="00117DF1"/>
    <w:rsid w:val="00120083"/>
    <w:rsid w:val="001203DF"/>
    <w:rsid w:val="00120434"/>
    <w:rsid w:val="0012055D"/>
    <w:rsid w:val="00120ABB"/>
    <w:rsid w:val="00120CF4"/>
    <w:rsid w:val="00120FF3"/>
    <w:rsid w:val="0012107D"/>
    <w:rsid w:val="001217BA"/>
    <w:rsid w:val="00121B07"/>
    <w:rsid w:val="001221E7"/>
    <w:rsid w:val="001226E6"/>
    <w:rsid w:val="001229B2"/>
    <w:rsid w:val="00122C0A"/>
    <w:rsid w:val="0012315E"/>
    <w:rsid w:val="00123264"/>
    <w:rsid w:val="00123577"/>
    <w:rsid w:val="00123B93"/>
    <w:rsid w:val="00123D62"/>
    <w:rsid w:val="00123E86"/>
    <w:rsid w:val="00123F38"/>
    <w:rsid w:val="001244D4"/>
    <w:rsid w:val="00124517"/>
    <w:rsid w:val="001249FE"/>
    <w:rsid w:val="00124E81"/>
    <w:rsid w:val="00125074"/>
    <w:rsid w:val="00125355"/>
    <w:rsid w:val="00125B9F"/>
    <w:rsid w:val="00125BA5"/>
    <w:rsid w:val="00125BC2"/>
    <w:rsid w:val="00125CE4"/>
    <w:rsid w:val="00125F8A"/>
    <w:rsid w:val="00125FEE"/>
    <w:rsid w:val="001260C3"/>
    <w:rsid w:val="00126946"/>
    <w:rsid w:val="00126AEB"/>
    <w:rsid w:val="00126B0C"/>
    <w:rsid w:val="00126C38"/>
    <w:rsid w:val="0012774C"/>
    <w:rsid w:val="00127B2C"/>
    <w:rsid w:val="0013000F"/>
    <w:rsid w:val="00130241"/>
    <w:rsid w:val="0013031B"/>
    <w:rsid w:val="0013034C"/>
    <w:rsid w:val="00130975"/>
    <w:rsid w:val="001309B4"/>
    <w:rsid w:val="00130CDA"/>
    <w:rsid w:val="001316C2"/>
    <w:rsid w:val="0013175C"/>
    <w:rsid w:val="00131764"/>
    <w:rsid w:val="00132040"/>
    <w:rsid w:val="001322EF"/>
    <w:rsid w:val="0013231C"/>
    <w:rsid w:val="0013292F"/>
    <w:rsid w:val="0013293B"/>
    <w:rsid w:val="00132958"/>
    <w:rsid w:val="00132A52"/>
    <w:rsid w:val="00132E9B"/>
    <w:rsid w:val="00132EFD"/>
    <w:rsid w:val="0013358D"/>
    <w:rsid w:val="00133A9C"/>
    <w:rsid w:val="00133C46"/>
    <w:rsid w:val="001342CB"/>
    <w:rsid w:val="0013464F"/>
    <w:rsid w:val="001349ED"/>
    <w:rsid w:val="00134DF4"/>
    <w:rsid w:val="0013518D"/>
    <w:rsid w:val="001352AD"/>
    <w:rsid w:val="001352C2"/>
    <w:rsid w:val="0013560B"/>
    <w:rsid w:val="0013608B"/>
    <w:rsid w:val="0013684C"/>
    <w:rsid w:val="00136DC2"/>
    <w:rsid w:val="00137605"/>
    <w:rsid w:val="001377D7"/>
    <w:rsid w:val="00137B74"/>
    <w:rsid w:val="00140077"/>
    <w:rsid w:val="001403D1"/>
    <w:rsid w:val="0014040D"/>
    <w:rsid w:val="00140670"/>
    <w:rsid w:val="00140BF0"/>
    <w:rsid w:val="00140C24"/>
    <w:rsid w:val="00140D56"/>
    <w:rsid w:val="00141215"/>
    <w:rsid w:val="001413B0"/>
    <w:rsid w:val="00141673"/>
    <w:rsid w:val="00141954"/>
    <w:rsid w:val="001419CD"/>
    <w:rsid w:val="00141BC6"/>
    <w:rsid w:val="00141CEB"/>
    <w:rsid w:val="0014246E"/>
    <w:rsid w:val="00143320"/>
    <w:rsid w:val="00143563"/>
    <w:rsid w:val="001437E2"/>
    <w:rsid w:val="001437F6"/>
    <w:rsid w:val="00143866"/>
    <w:rsid w:val="00143A19"/>
    <w:rsid w:val="00143B9D"/>
    <w:rsid w:val="0014419E"/>
    <w:rsid w:val="00144413"/>
    <w:rsid w:val="00144E77"/>
    <w:rsid w:val="00145062"/>
    <w:rsid w:val="0014524D"/>
    <w:rsid w:val="00145268"/>
    <w:rsid w:val="001453C7"/>
    <w:rsid w:val="001455A7"/>
    <w:rsid w:val="0014564F"/>
    <w:rsid w:val="00145B81"/>
    <w:rsid w:val="00145BB9"/>
    <w:rsid w:val="0014630F"/>
    <w:rsid w:val="00146444"/>
    <w:rsid w:val="00146D3C"/>
    <w:rsid w:val="0014707D"/>
    <w:rsid w:val="00147506"/>
    <w:rsid w:val="001477AD"/>
    <w:rsid w:val="00147858"/>
    <w:rsid w:val="00147C86"/>
    <w:rsid w:val="001506B9"/>
    <w:rsid w:val="001509EE"/>
    <w:rsid w:val="00150CED"/>
    <w:rsid w:val="00150D96"/>
    <w:rsid w:val="00150D9B"/>
    <w:rsid w:val="0015174A"/>
    <w:rsid w:val="001521A1"/>
    <w:rsid w:val="00152B5D"/>
    <w:rsid w:val="00153013"/>
    <w:rsid w:val="00153553"/>
    <w:rsid w:val="0015358B"/>
    <w:rsid w:val="001536AF"/>
    <w:rsid w:val="00153830"/>
    <w:rsid w:val="00153A79"/>
    <w:rsid w:val="00153BFE"/>
    <w:rsid w:val="00153C82"/>
    <w:rsid w:val="0015400D"/>
    <w:rsid w:val="001540AA"/>
    <w:rsid w:val="0015422A"/>
    <w:rsid w:val="00154978"/>
    <w:rsid w:val="00154F49"/>
    <w:rsid w:val="00155554"/>
    <w:rsid w:val="00155906"/>
    <w:rsid w:val="00155A52"/>
    <w:rsid w:val="00155AD9"/>
    <w:rsid w:val="00155D0A"/>
    <w:rsid w:val="00155E23"/>
    <w:rsid w:val="00155E9A"/>
    <w:rsid w:val="00156162"/>
    <w:rsid w:val="001565E1"/>
    <w:rsid w:val="00156746"/>
    <w:rsid w:val="00156768"/>
    <w:rsid w:val="00156814"/>
    <w:rsid w:val="00156C48"/>
    <w:rsid w:val="00156D0F"/>
    <w:rsid w:val="00156E71"/>
    <w:rsid w:val="00156E80"/>
    <w:rsid w:val="00156F20"/>
    <w:rsid w:val="00156F97"/>
    <w:rsid w:val="00157044"/>
    <w:rsid w:val="00157125"/>
    <w:rsid w:val="0015785B"/>
    <w:rsid w:val="001579DB"/>
    <w:rsid w:val="00157A82"/>
    <w:rsid w:val="00157EB3"/>
    <w:rsid w:val="0016027D"/>
    <w:rsid w:val="001603F3"/>
    <w:rsid w:val="00160A62"/>
    <w:rsid w:val="00160A78"/>
    <w:rsid w:val="00160CBB"/>
    <w:rsid w:val="00160F08"/>
    <w:rsid w:val="001612F6"/>
    <w:rsid w:val="00161304"/>
    <w:rsid w:val="00161415"/>
    <w:rsid w:val="0016168B"/>
    <w:rsid w:val="0016196B"/>
    <w:rsid w:val="00161B41"/>
    <w:rsid w:val="00161C39"/>
    <w:rsid w:val="00161EEF"/>
    <w:rsid w:val="00161FED"/>
    <w:rsid w:val="00162BC2"/>
    <w:rsid w:val="00162D58"/>
    <w:rsid w:val="00162F49"/>
    <w:rsid w:val="00162F82"/>
    <w:rsid w:val="00162FC5"/>
    <w:rsid w:val="00163196"/>
    <w:rsid w:val="00163735"/>
    <w:rsid w:val="001637C0"/>
    <w:rsid w:val="00163811"/>
    <w:rsid w:val="00163960"/>
    <w:rsid w:val="001639D8"/>
    <w:rsid w:val="00163AA6"/>
    <w:rsid w:val="00163BB2"/>
    <w:rsid w:val="00163C99"/>
    <w:rsid w:val="00163FF3"/>
    <w:rsid w:val="00164237"/>
    <w:rsid w:val="001642F4"/>
    <w:rsid w:val="00164A66"/>
    <w:rsid w:val="00164AB2"/>
    <w:rsid w:val="00164D16"/>
    <w:rsid w:val="00164E37"/>
    <w:rsid w:val="00164E55"/>
    <w:rsid w:val="00164F36"/>
    <w:rsid w:val="001657F4"/>
    <w:rsid w:val="00165AFE"/>
    <w:rsid w:val="00165C5D"/>
    <w:rsid w:val="00165F30"/>
    <w:rsid w:val="0016607F"/>
    <w:rsid w:val="0016610F"/>
    <w:rsid w:val="00166559"/>
    <w:rsid w:val="00166567"/>
    <w:rsid w:val="0016656E"/>
    <w:rsid w:val="00166CA9"/>
    <w:rsid w:val="00166E96"/>
    <w:rsid w:val="00166F45"/>
    <w:rsid w:val="00167072"/>
    <w:rsid w:val="001673D2"/>
    <w:rsid w:val="00167649"/>
    <w:rsid w:val="00167C2B"/>
    <w:rsid w:val="00167CF1"/>
    <w:rsid w:val="001702F3"/>
    <w:rsid w:val="00170772"/>
    <w:rsid w:val="00170C90"/>
    <w:rsid w:val="00171218"/>
    <w:rsid w:val="0017160C"/>
    <w:rsid w:val="00171765"/>
    <w:rsid w:val="00171C24"/>
    <w:rsid w:val="00171D9E"/>
    <w:rsid w:val="00171EC4"/>
    <w:rsid w:val="00171F8C"/>
    <w:rsid w:val="00172030"/>
    <w:rsid w:val="00172067"/>
    <w:rsid w:val="00172158"/>
    <w:rsid w:val="00172544"/>
    <w:rsid w:val="001725A1"/>
    <w:rsid w:val="001726A3"/>
    <w:rsid w:val="001727C0"/>
    <w:rsid w:val="001729EC"/>
    <w:rsid w:val="00172CC6"/>
    <w:rsid w:val="001736DD"/>
    <w:rsid w:val="00173B5C"/>
    <w:rsid w:val="00173CAA"/>
    <w:rsid w:val="00174085"/>
    <w:rsid w:val="00174137"/>
    <w:rsid w:val="00174497"/>
    <w:rsid w:val="00174701"/>
    <w:rsid w:val="0017490B"/>
    <w:rsid w:val="0017495D"/>
    <w:rsid w:val="00174A73"/>
    <w:rsid w:val="00175464"/>
    <w:rsid w:val="00175A42"/>
    <w:rsid w:val="00175CD9"/>
    <w:rsid w:val="001760FB"/>
    <w:rsid w:val="00176149"/>
    <w:rsid w:val="001763C2"/>
    <w:rsid w:val="001765A6"/>
    <w:rsid w:val="0017668B"/>
    <w:rsid w:val="00176A2E"/>
    <w:rsid w:val="00176D1B"/>
    <w:rsid w:val="00176D8F"/>
    <w:rsid w:val="00176DB6"/>
    <w:rsid w:val="00176E87"/>
    <w:rsid w:val="0017724C"/>
    <w:rsid w:val="001773A7"/>
    <w:rsid w:val="00177465"/>
    <w:rsid w:val="00177636"/>
    <w:rsid w:val="001776CC"/>
    <w:rsid w:val="0017788F"/>
    <w:rsid w:val="00177A58"/>
    <w:rsid w:val="00177AD1"/>
    <w:rsid w:val="00177C02"/>
    <w:rsid w:val="00177E1E"/>
    <w:rsid w:val="001803BC"/>
    <w:rsid w:val="00180641"/>
    <w:rsid w:val="00180B5B"/>
    <w:rsid w:val="00181107"/>
    <w:rsid w:val="001813DE"/>
    <w:rsid w:val="00182057"/>
    <w:rsid w:val="0018223A"/>
    <w:rsid w:val="001823F9"/>
    <w:rsid w:val="00182473"/>
    <w:rsid w:val="001825DB"/>
    <w:rsid w:val="00182710"/>
    <w:rsid w:val="00183041"/>
    <w:rsid w:val="001830EB"/>
    <w:rsid w:val="0018312F"/>
    <w:rsid w:val="001831B4"/>
    <w:rsid w:val="0018372C"/>
    <w:rsid w:val="00183AB4"/>
    <w:rsid w:val="00183DC0"/>
    <w:rsid w:val="00184086"/>
    <w:rsid w:val="001841EB"/>
    <w:rsid w:val="00184F8D"/>
    <w:rsid w:val="00185397"/>
    <w:rsid w:val="001854CE"/>
    <w:rsid w:val="001854DD"/>
    <w:rsid w:val="00185871"/>
    <w:rsid w:val="00185C38"/>
    <w:rsid w:val="00185DFD"/>
    <w:rsid w:val="00186A0E"/>
    <w:rsid w:val="00186B8B"/>
    <w:rsid w:val="00186EC7"/>
    <w:rsid w:val="00187056"/>
    <w:rsid w:val="00187307"/>
    <w:rsid w:val="00187387"/>
    <w:rsid w:val="001873D4"/>
    <w:rsid w:val="001875A7"/>
    <w:rsid w:val="00187B0B"/>
    <w:rsid w:val="00187E54"/>
    <w:rsid w:val="001903A1"/>
    <w:rsid w:val="001907F0"/>
    <w:rsid w:val="00190B83"/>
    <w:rsid w:val="00190E97"/>
    <w:rsid w:val="00191321"/>
    <w:rsid w:val="0019132F"/>
    <w:rsid w:val="00191622"/>
    <w:rsid w:val="00191661"/>
    <w:rsid w:val="00191692"/>
    <w:rsid w:val="00191C63"/>
    <w:rsid w:val="00191D93"/>
    <w:rsid w:val="00192259"/>
    <w:rsid w:val="001923B3"/>
    <w:rsid w:val="0019240C"/>
    <w:rsid w:val="00192548"/>
    <w:rsid w:val="001925AA"/>
    <w:rsid w:val="00192CFF"/>
    <w:rsid w:val="00192D1C"/>
    <w:rsid w:val="00192D8C"/>
    <w:rsid w:val="00192F3A"/>
    <w:rsid w:val="00192F42"/>
    <w:rsid w:val="00192F8F"/>
    <w:rsid w:val="00193420"/>
    <w:rsid w:val="00193798"/>
    <w:rsid w:val="00193C7B"/>
    <w:rsid w:val="00193F97"/>
    <w:rsid w:val="001947FC"/>
    <w:rsid w:val="00194845"/>
    <w:rsid w:val="0019489D"/>
    <w:rsid w:val="00194F2B"/>
    <w:rsid w:val="001957FC"/>
    <w:rsid w:val="00195A31"/>
    <w:rsid w:val="00195CDD"/>
    <w:rsid w:val="00195E66"/>
    <w:rsid w:val="00195E78"/>
    <w:rsid w:val="00195F31"/>
    <w:rsid w:val="00196012"/>
    <w:rsid w:val="00196878"/>
    <w:rsid w:val="001969D8"/>
    <w:rsid w:val="00196AC6"/>
    <w:rsid w:val="00196DF5"/>
    <w:rsid w:val="00197A5C"/>
    <w:rsid w:val="00197DFA"/>
    <w:rsid w:val="00197E02"/>
    <w:rsid w:val="00197F6B"/>
    <w:rsid w:val="001A021D"/>
    <w:rsid w:val="001A0532"/>
    <w:rsid w:val="001A0571"/>
    <w:rsid w:val="001A057B"/>
    <w:rsid w:val="001A0A65"/>
    <w:rsid w:val="001A0A6A"/>
    <w:rsid w:val="001A11D9"/>
    <w:rsid w:val="001A1BB1"/>
    <w:rsid w:val="001A226A"/>
    <w:rsid w:val="001A2271"/>
    <w:rsid w:val="001A2291"/>
    <w:rsid w:val="001A3BEE"/>
    <w:rsid w:val="001A4036"/>
    <w:rsid w:val="001A4C5B"/>
    <w:rsid w:val="001A4DEF"/>
    <w:rsid w:val="001A50AE"/>
    <w:rsid w:val="001A5430"/>
    <w:rsid w:val="001A549F"/>
    <w:rsid w:val="001A5507"/>
    <w:rsid w:val="001A5547"/>
    <w:rsid w:val="001A57CB"/>
    <w:rsid w:val="001A592E"/>
    <w:rsid w:val="001A6090"/>
    <w:rsid w:val="001A65F0"/>
    <w:rsid w:val="001A6697"/>
    <w:rsid w:val="001A66D8"/>
    <w:rsid w:val="001A6869"/>
    <w:rsid w:val="001A69FD"/>
    <w:rsid w:val="001A6BA4"/>
    <w:rsid w:val="001A6D50"/>
    <w:rsid w:val="001A6E8F"/>
    <w:rsid w:val="001A7407"/>
    <w:rsid w:val="001A7510"/>
    <w:rsid w:val="001A76CE"/>
    <w:rsid w:val="001A79E5"/>
    <w:rsid w:val="001A7B0B"/>
    <w:rsid w:val="001A7D31"/>
    <w:rsid w:val="001B037C"/>
    <w:rsid w:val="001B03ED"/>
    <w:rsid w:val="001B0491"/>
    <w:rsid w:val="001B0716"/>
    <w:rsid w:val="001B08FF"/>
    <w:rsid w:val="001B0974"/>
    <w:rsid w:val="001B097C"/>
    <w:rsid w:val="001B1180"/>
    <w:rsid w:val="001B155D"/>
    <w:rsid w:val="001B1F6B"/>
    <w:rsid w:val="001B1FCF"/>
    <w:rsid w:val="001B1FF7"/>
    <w:rsid w:val="001B20F9"/>
    <w:rsid w:val="001B27AD"/>
    <w:rsid w:val="001B2955"/>
    <w:rsid w:val="001B2E69"/>
    <w:rsid w:val="001B308F"/>
    <w:rsid w:val="001B313F"/>
    <w:rsid w:val="001B3953"/>
    <w:rsid w:val="001B451C"/>
    <w:rsid w:val="001B4E82"/>
    <w:rsid w:val="001B5022"/>
    <w:rsid w:val="001B5591"/>
    <w:rsid w:val="001B568B"/>
    <w:rsid w:val="001B56F9"/>
    <w:rsid w:val="001B5752"/>
    <w:rsid w:val="001B57C5"/>
    <w:rsid w:val="001B58BC"/>
    <w:rsid w:val="001B5CAC"/>
    <w:rsid w:val="001B6170"/>
    <w:rsid w:val="001B6542"/>
    <w:rsid w:val="001B687C"/>
    <w:rsid w:val="001B6FBC"/>
    <w:rsid w:val="001B70D2"/>
    <w:rsid w:val="001B7470"/>
    <w:rsid w:val="001B7B8B"/>
    <w:rsid w:val="001B7CF7"/>
    <w:rsid w:val="001B7E17"/>
    <w:rsid w:val="001C0094"/>
    <w:rsid w:val="001C00C0"/>
    <w:rsid w:val="001C02CF"/>
    <w:rsid w:val="001C0872"/>
    <w:rsid w:val="001C0BDB"/>
    <w:rsid w:val="001C0D86"/>
    <w:rsid w:val="001C0F69"/>
    <w:rsid w:val="001C1A27"/>
    <w:rsid w:val="001C1F52"/>
    <w:rsid w:val="001C2541"/>
    <w:rsid w:val="001C258D"/>
    <w:rsid w:val="001C26E2"/>
    <w:rsid w:val="001C2A69"/>
    <w:rsid w:val="001C30CC"/>
    <w:rsid w:val="001C30D3"/>
    <w:rsid w:val="001C3573"/>
    <w:rsid w:val="001C37EF"/>
    <w:rsid w:val="001C3B54"/>
    <w:rsid w:val="001C3C56"/>
    <w:rsid w:val="001C3D50"/>
    <w:rsid w:val="001C3DE6"/>
    <w:rsid w:val="001C3E78"/>
    <w:rsid w:val="001C40BD"/>
    <w:rsid w:val="001C43AB"/>
    <w:rsid w:val="001C4647"/>
    <w:rsid w:val="001C48C6"/>
    <w:rsid w:val="001C4AE5"/>
    <w:rsid w:val="001C4B0C"/>
    <w:rsid w:val="001C4C2D"/>
    <w:rsid w:val="001C4C67"/>
    <w:rsid w:val="001C5EFB"/>
    <w:rsid w:val="001C6451"/>
    <w:rsid w:val="001C699E"/>
    <w:rsid w:val="001C6A29"/>
    <w:rsid w:val="001C6AE4"/>
    <w:rsid w:val="001C6D65"/>
    <w:rsid w:val="001C6FFD"/>
    <w:rsid w:val="001C71F2"/>
    <w:rsid w:val="001C77F9"/>
    <w:rsid w:val="001C7804"/>
    <w:rsid w:val="001C7950"/>
    <w:rsid w:val="001C79B9"/>
    <w:rsid w:val="001C7CC2"/>
    <w:rsid w:val="001C7D4B"/>
    <w:rsid w:val="001D0146"/>
    <w:rsid w:val="001D0842"/>
    <w:rsid w:val="001D10F3"/>
    <w:rsid w:val="001D1102"/>
    <w:rsid w:val="001D11D1"/>
    <w:rsid w:val="001D1609"/>
    <w:rsid w:val="001D1A07"/>
    <w:rsid w:val="001D1BD8"/>
    <w:rsid w:val="001D1FB6"/>
    <w:rsid w:val="001D2061"/>
    <w:rsid w:val="001D20DB"/>
    <w:rsid w:val="001D28CD"/>
    <w:rsid w:val="001D2A44"/>
    <w:rsid w:val="001D2D65"/>
    <w:rsid w:val="001D2D6D"/>
    <w:rsid w:val="001D3145"/>
    <w:rsid w:val="001D334D"/>
    <w:rsid w:val="001D3A65"/>
    <w:rsid w:val="001D40A9"/>
    <w:rsid w:val="001D4581"/>
    <w:rsid w:val="001D4BC1"/>
    <w:rsid w:val="001D4C8D"/>
    <w:rsid w:val="001D524D"/>
    <w:rsid w:val="001D544A"/>
    <w:rsid w:val="001D5CA6"/>
    <w:rsid w:val="001D5CBD"/>
    <w:rsid w:val="001D5E6D"/>
    <w:rsid w:val="001D5EAF"/>
    <w:rsid w:val="001D6022"/>
    <w:rsid w:val="001D69B1"/>
    <w:rsid w:val="001D6A98"/>
    <w:rsid w:val="001D6C4D"/>
    <w:rsid w:val="001D6D6F"/>
    <w:rsid w:val="001D721F"/>
    <w:rsid w:val="001D72DE"/>
    <w:rsid w:val="001D7354"/>
    <w:rsid w:val="001D7400"/>
    <w:rsid w:val="001D7454"/>
    <w:rsid w:val="001D75CA"/>
    <w:rsid w:val="001D78D8"/>
    <w:rsid w:val="001D7B14"/>
    <w:rsid w:val="001E0285"/>
    <w:rsid w:val="001E044D"/>
    <w:rsid w:val="001E0466"/>
    <w:rsid w:val="001E0577"/>
    <w:rsid w:val="001E0744"/>
    <w:rsid w:val="001E0A58"/>
    <w:rsid w:val="001E0BD5"/>
    <w:rsid w:val="001E11A9"/>
    <w:rsid w:val="001E13E0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867"/>
    <w:rsid w:val="001E2C76"/>
    <w:rsid w:val="001E33FE"/>
    <w:rsid w:val="001E35C9"/>
    <w:rsid w:val="001E3842"/>
    <w:rsid w:val="001E3CCE"/>
    <w:rsid w:val="001E3EE6"/>
    <w:rsid w:val="001E4B4F"/>
    <w:rsid w:val="001E4B62"/>
    <w:rsid w:val="001E4EAF"/>
    <w:rsid w:val="001E506F"/>
    <w:rsid w:val="001E538C"/>
    <w:rsid w:val="001E57D5"/>
    <w:rsid w:val="001E59DC"/>
    <w:rsid w:val="001E59EB"/>
    <w:rsid w:val="001E5BAE"/>
    <w:rsid w:val="001E5BDA"/>
    <w:rsid w:val="001E5D9B"/>
    <w:rsid w:val="001E6E00"/>
    <w:rsid w:val="001E6EAC"/>
    <w:rsid w:val="001E6EC0"/>
    <w:rsid w:val="001E74C5"/>
    <w:rsid w:val="001E76AB"/>
    <w:rsid w:val="001E7826"/>
    <w:rsid w:val="001E7833"/>
    <w:rsid w:val="001E7956"/>
    <w:rsid w:val="001E7986"/>
    <w:rsid w:val="001E79C7"/>
    <w:rsid w:val="001E7A1B"/>
    <w:rsid w:val="001E7B1A"/>
    <w:rsid w:val="001E7BF2"/>
    <w:rsid w:val="001E7E41"/>
    <w:rsid w:val="001F0240"/>
    <w:rsid w:val="001F0307"/>
    <w:rsid w:val="001F06BF"/>
    <w:rsid w:val="001F07D0"/>
    <w:rsid w:val="001F0AF2"/>
    <w:rsid w:val="001F0BD7"/>
    <w:rsid w:val="001F0BEF"/>
    <w:rsid w:val="001F0EB6"/>
    <w:rsid w:val="001F0EF2"/>
    <w:rsid w:val="001F1AD5"/>
    <w:rsid w:val="001F1E37"/>
    <w:rsid w:val="001F1E89"/>
    <w:rsid w:val="001F204B"/>
    <w:rsid w:val="001F20FE"/>
    <w:rsid w:val="001F25F9"/>
    <w:rsid w:val="001F2743"/>
    <w:rsid w:val="001F2F27"/>
    <w:rsid w:val="001F31D7"/>
    <w:rsid w:val="001F3372"/>
    <w:rsid w:val="001F33A5"/>
    <w:rsid w:val="001F3466"/>
    <w:rsid w:val="001F35F3"/>
    <w:rsid w:val="001F379F"/>
    <w:rsid w:val="001F3FA7"/>
    <w:rsid w:val="001F4280"/>
    <w:rsid w:val="001F42B8"/>
    <w:rsid w:val="001F44A1"/>
    <w:rsid w:val="001F4584"/>
    <w:rsid w:val="001F46F1"/>
    <w:rsid w:val="001F48C3"/>
    <w:rsid w:val="001F50EF"/>
    <w:rsid w:val="001F57FF"/>
    <w:rsid w:val="001F592C"/>
    <w:rsid w:val="001F5D01"/>
    <w:rsid w:val="001F5E0C"/>
    <w:rsid w:val="001F6225"/>
    <w:rsid w:val="001F6284"/>
    <w:rsid w:val="001F637B"/>
    <w:rsid w:val="001F63AB"/>
    <w:rsid w:val="001F65C8"/>
    <w:rsid w:val="001F69CD"/>
    <w:rsid w:val="001F76BC"/>
    <w:rsid w:val="001F78CE"/>
    <w:rsid w:val="001F7D44"/>
    <w:rsid w:val="001F7D62"/>
    <w:rsid w:val="00200173"/>
    <w:rsid w:val="0020027F"/>
    <w:rsid w:val="00200537"/>
    <w:rsid w:val="00200603"/>
    <w:rsid w:val="00200B90"/>
    <w:rsid w:val="00200BB7"/>
    <w:rsid w:val="00200E87"/>
    <w:rsid w:val="00200FA4"/>
    <w:rsid w:val="0020100B"/>
    <w:rsid w:val="002010D6"/>
    <w:rsid w:val="002012A1"/>
    <w:rsid w:val="002013A1"/>
    <w:rsid w:val="002014CA"/>
    <w:rsid w:val="00201976"/>
    <w:rsid w:val="00201BB7"/>
    <w:rsid w:val="00201BD7"/>
    <w:rsid w:val="00201DE6"/>
    <w:rsid w:val="00201E33"/>
    <w:rsid w:val="00201F86"/>
    <w:rsid w:val="00201F96"/>
    <w:rsid w:val="00202357"/>
    <w:rsid w:val="0020266B"/>
    <w:rsid w:val="00202BB3"/>
    <w:rsid w:val="002030C1"/>
    <w:rsid w:val="00203176"/>
    <w:rsid w:val="0020317A"/>
    <w:rsid w:val="00203309"/>
    <w:rsid w:val="0020331B"/>
    <w:rsid w:val="00203548"/>
    <w:rsid w:val="00204297"/>
    <w:rsid w:val="00204617"/>
    <w:rsid w:val="002046B0"/>
    <w:rsid w:val="00204804"/>
    <w:rsid w:val="00204914"/>
    <w:rsid w:val="00204C43"/>
    <w:rsid w:val="00204C7B"/>
    <w:rsid w:val="00204E57"/>
    <w:rsid w:val="00205051"/>
    <w:rsid w:val="002050FA"/>
    <w:rsid w:val="002054AB"/>
    <w:rsid w:val="00205637"/>
    <w:rsid w:val="00205897"/>
    <w:rsid w:val="002058DE"/>
    <w:rsid w:val="002060F3"/>
    <w:rsid w:val="002064F5"/>
    <w:rsid w:val="00206750"/>
    <w:rsid w:val="0020696D"/>
    <w:rsid w:val="00206A08"/>
    <w:rsid w:val="00206B4C"/>
    <w:rsid w:val="00206FB3"/>
    <w:rsid w:val="002070A4"/>
    <w:rsid w:val="002073BD"/>
    <w:rsid w:val="00207D75"/>
    <w:rsid w:val="00210211"/>
    <w:rsid w:val="00210396"/>
    <w:rsid w:val="002105D2"/>
    <w:rsid w:val="00210A96"/>
    <w:rsid w:val="00210B08"/>
    <w:rsid w:val="00211939"/>
    <w:rsid w:val="00211AC7"/>
    <w:rsid w:val="00211BF0"/>
    <w:rsid w:val="00211C3A"/>
    <w:rsid w:val="00211CD1"/>
    <w:rsid w:val="00211E9E"/>
    <w:rsid w:val="0021211B"/>
    <w:rsid w:val="00212590"/>
    <w:rsid w:val="002125C8"/>
    <w:rsid w:val="002129A2"/>
    <w:rsid w:val="0021301D"/>
    <w:rsid w:val="0021333C"/>
    <w:rsid w:val="002133CA"/>
    <w:rsid w:val="00213649"/>
    <w:rsid w:val="0021388A"/>
    <w:rsid w:val="00213DDC"/>
    <w:rsid w:val="00213E81"/>
    <w:rsid w:val="00213F8E"/>
    <w:rsid w:val="0021417A"/>
    <w:rsid w:val="002141AF"/>
    <w:rsid w:val="0021425A"/>
    <w:rsid w:val="0021454A"/>
    <w:rsid w:val="002150FF"/>
    <w:rsid w:val="0021515B"/>
    <w:rsid w:val="00215567"/>
    <w:rsid w:val="002157EB"/>
    <w:rsid w:val="00215ADE"/>
    <w:rsid w:val="00215DF7"/>
    <w:rsid w:val="0021640F"/>
    <w:rsid w:val="00216598"/>
    <w:rsid w:val="002166C0"/>
    <w:rsid w:val="00216773"/>
    <w:rsid w:val="00217034"/>
    <w:rsid w:val="0021763D"/>
    <w:rsid w:val="00217C08"/>
    <w:rsid w:val="00220AAB"/>
    <w:rsid w:val="00220B12"/>
    <w:rsid w:val="00220DEF"/>
    <w:rsid w:val="00220ED1"/>
    <w:rsid w:val="0022101F"/>
    <w:rsid w:val="00221056"/>
    <w:rsid w:val="002212F4"/>
    <w:rsid w:val="0022194A"/>
    <w:rsid w:val="00221F2D"/>
    <w:rsid w:val="002220FC"/>
    <w:rsid w:val="00222140"/>
    <w:rsid w:val="00222154"/>
    <w:rsid w:val="002223D8"/>
    <w:rsid w:val="00222437"/>
    <w:rsid w:val="00222544"/>
    <w:rsid w:val="002227D4"/>
    <w:rsid w:val="00222976"/>
    <w:rsid w:val="00222AEC"/>
    <w:rsid w:val="00222D03"/>
    <w:rsid w:val="002232C9"/>
    <w:rsid w:val="0022367C"/>
    <w:rsid w:val="00223BE0"/>
    <w:rsid w:val="00223CE6"/>
    <w:rsid w:val="00223F02"/>
    <w:rsid w:val="00223F08"/>
    <w:rsid w:val="0022408E"/>
    <w:rsid w:val="0022416A"/>
    <w:rsid w:val="00224448"/>
    <w:rsid w:val="00224742"/>
    <w:rsid w:val="00224839"/>
    <w:rsid w:val="00224B94"/>
    <w:rsid w:val="00224BB5"/>
    <w:rsid w:val="00224CB1"/>
    <w:rsid w:val="00225280"/>
    <w:rsid w:val="0022538C"/>
    <w:rsid w:val="002259C3"/>
    <w:rsid w:val="00225EEC"/>
    <w:rsid w:val="002262DC"/>
    <w:rsid w:val="0022647F"/>
    <w:rsid w:val="002267A8"/>
    <w:rsid w:val="00226B70"/>
    <w:rsid w:val="00226BDA"/>
    <w:rsid w:val="00226F80"/>
    <w:rsid w:val="00226F98"/>
    <w:rsid w:val="00227201"/>
    <w:rsid w:val="00227390"/>
    <w:rsid w:val="002278B1"/>
    <w:rsid w:val="00227D3B"/>
    <w:rsid w:val="00227F69"/>
    <w:rsid w:val="002303A6"/>
    <w:rsid w:val="002305EC"/>
    <w:rsid w:val="0023092D"/>
    <w:rsid w:val="00230A79"/>
    <w:rsid w:val="00230AA3"/>
    <w:rsid w:val="00230F67"/>
    <w:rsid w:val="002317FB"/>
    <w:rsid w:val="00231919"/>
    <w:rsid w:val="00231A48"/>
    <w:rsid w:val="00231B41"/>
    <w:rsid w:val="00231CC7"/>
    <w:rsid w:val="00231DDB"/>
    <w:rsid w:val="00231EDB"/>
    <w:rsid w:val="00231F31"/>
    <w:rsid w:val="00231F83"/>
    <w:rsid w:val="00231FC0"/>
    <w:rsid w:val="00232732"/>
    <w:rsid w:val="002327B3"/>
    <w:rsid w:val="002327B5"/>
    <w:rsid w:val="00232863"/>
    <w:rsid w:val="00232A5D"/>
    <w:rsid w:val="00232EF9"/>
    <w:rsid w:val="00232F94"/>
    <w:rsid w:val="00233020"/>
    <w:rsid w:val="0023320D"/>
    <w:rsid w:val="0023355F"/>
    <w:rsid w:val="002335B1"/>
    <w:rsid w:val="002335FE"/>
    <w:rsid w:val="002337C3"/>
    <w:rsid w:val="00233806"/>
    <w:rsid w:val="002339EB"/>
    <w:rsid w:val="002339F3"/>
    <w:rsid w:val="00233A6A"/>
    <w:rsid w:val="0023489F"/>
    <w:rsid w:val="00234A7A"/>
    <w:rsid w:val="00234AF4"/>
    <w:rsid w:val="00234B79"/>
    <w:rsid w:val="00234CB7"/>
    <w:rsid w:val="00234F47"/>
    <w:rsid w:val="00235151"/>
    <w:rsid w:val="002353EC"/>
    <w:rsid w:val="00235C3E"/>
    <w:rsid w:val="00235F36"/>
    <w:rsid w:val="0023610A"/>
    <w:rsid w:val="00236442"/>
    <w:rsid w:val="002366A9"/>
    <w:rsid w:val="00236832"/>
    <w:rsid w:val="00236834"/>
    <w:rsid w:val="00236F1A"/>
    <w:rsid w:val="0023721F"/>
    <w:rsid w:val="0023778E"/>
    <w:rsid w:val="00237B6C"/>
    <w:rsid w:val="00237CE9"/>
    <w:rsid w:val="00237E65"/>
    <w:rsid w:val="00240179"/>
    <w:rsid w:val="002405B4"/>
    <w:rsid w:val="00240739"/>
    <w:rsid w:val="00240783"/>
    <w:rsid w:val="002407BF"/>
    <w:rsid w:val="00240C6A"/>
    <w:rsid w:val="00240D72"/>
    <w:rsid w:val="00240DB9"/>
    <w:rsid w:val="002410B0"/>
    <w:rsid w:val="00241625"/>
    <w:rsid w:val="00241681"/>
    <w:rsid w:val="00241862"/>
    <w:rsid w:val="00241D66"/>
    <w:rsid w:val="00242096"/>
    <w:rsid w:val="002420FF"/>
    <w:rsid w:val="0024223C"/>
    <w:rsid w:val="002427C6"/>
    <w:rsid w:val="002428BF"/>
    <w:rsid w:val="00242C5A"/>
    <w:rsid w:val="00243252"/>
    <w:rsid w:val="0024390E"/>
    <w:rsid w:val="00243E02"/>
    <w:rsid w:val="00243E96"/>
    <w:rsid w:val="00244291"/>
    <w:rsid w:val="00244835"/>
    <w:rsid w:val="0024491F"/>
    <w:rsid w:val="00244A4C"/>
    <w:rsid w:val="00244D1B"/>
    <w:rsid w:val="00244EF0"/>
    <w:rsid w:val="00245743"/>
    <w:rsid w:val="00245878"/>
    <w:rsid w:val="00245DC2"/>
    <w:rsid w:val="00246426"/>
    <w:rsid w:val="0024703C"/>
    <w:rsid w:val="002479AF"/>
    <w:rsid w:val="00247A7F"/>
    <w:rsid w:val="00247AB0"/>
    <w:rsid w:val="00247BCC"/>
    <w:rsid w:val="00247DD1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AFD"/>
    <w:rsid w:val="00250D61"/>
    <w:rsid w:val="002511FB"/>
    <w:rsid w:val="00251241"/>
    <w:rsid w:val="0025133F"/>
    <w:rsid w:val="00251444"/>
    <w:rsid w:val="00251615"/>
    <w:rsid w:val="00251657"/>
    <w:rsid w:val="00251829"/>
    <w:rsid w:val="00251CA4"/>
    <w:rsid w:val="00251F6C"/>
    <w:rsid w:val="00252075"/>
    <w:rsid w:val="002525AF"/>
    <w:rsid w:val="00252625"/>
    <w:rsid w:val="002526AF"/>
    <w:rsid w:val="002526BD"/>
    <w:rsid w:val="002526D9"/>
    <w:rsid w:val="00252738"/>
    <w:rsid w:val="002528DD"/>
    <w:rsid w:val="00252AF1"/>
    <w:rsid w:val="00252CE0"/>
    <w:rsid w:val="0025313C"/>
    <w:rsid w:val="00253238"/>
    <w:rsid w:val="00253677"/>
    <w:rsid w:val="00253761"/>
    <w:rsid w:val="00253B32"/>
    <w:rsid w:val="00253BA5"/>
    <w:rsid w:val="00254661"/>
    <w:rsid w:val="00254669"/>
    <w:rsid w:val="00254785"/>
    <w:rsid w:val="0025598F"/>
    <w:rsid w:val="00255B60"/>
    <w:rsid w:val="00255F13"/>
    <w:rsid w:val="00255F69"/>
    <w:rsid w:val="00255FCB"/>
    <w:rsid w:val="00256019"/>
    <w:rsid w:val="0025625D"/>
    <w:rsid w:val="002563F9"/>
    <w:rsid w:val="002565F8"/>
    <w:rsid w:val="00256646"/>
    <w:rsid w:val="002568BC"/>
    <w:rsid w:val="00256B02"/>
    <w:rsid w:val="00256DE1"/>
    <w:rsid w:val="0025706E"/>
    <w:rsid w:val="002571A3"/>
    <w:rsid w:val="002571D8"/>
    <w:rsid w:val="0025730C"/>
    <w:rsid w:val="002574EB"/>
    <w:rsid w:val="00257558"/>
    <w:rsid w:val="002575D3"/>
    <w:rsid w:val="002577B2"/>
    <w:rsid w:val="002578D9"/>
    <w:rsid w:val="0025792D"/>
    <w:rsid w:val="00257E50"/>
    <w:rsid w:val="00260018"/>
    <w:rsid w:val="0026001A"/>
    <w:rsid w:val="0026013E"/>
    <w:rsid w:val="0026020D"/>
    <w:rsid w:val="0026039E"/>
    <w:rsid w:val="002609A8"/>
    <w:rsid w:val="0026109F"/>
    <w:rsid w:val="002611F8"/>
    <w:rsid w:val="00261326"/>
    <w:rsid w:val="0026145C"/>
    <w:rsid w:val="0026186A"/>
    <w:rsid w:val="00261A0A"/>
    <w:rsid w:val="00262A58"/>
    <w:rsid w:val="002636E0"/>
    <w:rsid w:val="00263C1E"/>
    <w:rsid w:val="00264297"/>
    <w:rsid w:val="00264A04"/>
    <w:rsid w:val="00264A4B"/>
    <w:rsid w:val="00264A59"/>
    <w:rsid w:val="00264CF9"/>
    <w:rsid w:val="00264DA4"/>
    <w:rsid w:val="00265012"/>
    <w:rsid w:val="002651F2"/>
    <w:rsid w:val="002654D9"/>
    <w:rsid w:val="002657EF"/>
    <w:rsid w:val="00265CA6"/>
    <w:rsid w:val="00266066"/>
    <w:rsid w:val="00266299"/>
    <w:rsid w:val="0026630F"/>
    <w:rsid w:val="002663A0"/>
    <w:rsid w:val="002667DE"/>
    <w:rsid w:val="00266A78"/>
    <w:rsid w:val="00266D72"/>
    <w:rsid w:val="002670D7"/>
    <w:rsid w:val="002671AC"/>
    <w:rsid w:val="002671B8"/>
    <w:rsid w:val="00267393"/>
    <w:rsid w:val="0026741A"/>
    <w:rsid w:val="00267C55"/>
    <w:rsid w:val="00270301"/>
    <w:rsid w:val="002707A8"/>
    <w:rsid w:val="00270820"/>
    <w:rsid w:val="00270CA7"/>
    <w:rsid w:val="002710F7"/>
    <w:rsid w:val="00271948"/>
    <w:rsid w:val="002719AF"/>
    <w:rsid w:val="00271A16"/>
    <w:rsid w:val="00271DDA"/>
    <w:rsid w:val="0027221B"/>
    <w:rsid w:val="002724DF"/>
    <w:rsid w:val="002727B9"/>
    <w:rsid w:val="00272A01"/>
    <w:rsid w:val="00272A86"/>
    <w:rsid w:val="00273691"/>
    <w:rsid w:val="002736DB"/>
    <w:rsid w:val="002738A9"/>
    <w:rsid w:val="00273D90"/>
    <w:rsid w:val="00273EE9"/>
    <w:rsid w:val="00273F92"/>
    <w:rsid w:val="0027483A"/>
    <w:rsid w:val="00274928"/>
    <w:rsid w:val="00274A55"/>
    <w:rsid w:val="00274CAD"/>
    <w:rsid w:val="00275258"/>
    <w:rsid w:val="00275527"/>
    <w:rsid w:val="0027580E"/>
    <w:rsid w:val="00276016"/>
    <w:rsid w:val="0027621D"/>
    <w:rsid w:val="00276613"/>
    <w:rsid w:val="00276680"/>
    <w:rsid w:val="00276A7C"/>
    <w:rsid w:val="00276AFC"/>
    <w:rsid w:val="00276DE6"/>
    <w:rsid w:val="002779EC"/>
    <w:rsid w:val="00277C8A"/>
    <w:rsid w:val="00277E3C"/>
    <w:rsid w:val="00277F65"/>
    <w:rsid w:val="002800EE"/>
    <w:rsid w:val="002808E9"/>
    <w:rsid w:val="00280F69"/>
    <w:rsid w:val="00280FD1"/>
    <w:rsid w:val="0028185C"/>
    <w:rsid w:val="002818A7"/>
    <w:rsid w:val="00281AF4"/>
    <w:rsid w:val="0028225E"/>
    <w:rsid w:val="0028270D"/>
    <w:rsid w:val="002827AE"/>
    <w:rsid w:val="002827DB"/>
    <w:rsid w:val="00282D74"/>
    <w:rsid w:val="00282F56"/>
    <w:rsid w:val="002830BD"/>
    <w:rsid w:val="0028311E"/>
    <w:rsid w:val="002834CA"/>
    <w:rsid w:val="0028353A"/>
    <w:rsid w:val="00283BF2"/>
    <w:rsid w:val="00283D49"/>
    <w:rsid w:val="00284099"/>
    <w:rsid w:val="0028522D"/>
    <w:rsid w:val="002852B0"/>
    <w:rsid w:val="0028554F"/>
    <w:rsid w:val="002856C4"/>
    <w:rsid w:val="002858E4"/>
    <w:rsid w:val="00285A30"/>
    <w:rsid w:val="00285E2C"/>
    <w:rsid w:val="002860DA"/>
    <w:rsid w:val="002860F4"/>
    <w:rsid w:val="0028722D"/>
    <w:rsid w:val="00287507"/>
    <w:rsid w:val="00287667"/>
    <w:rsid w:val="00287790"/>
    <w:rsid w:val="002878D4"/>
    <w:rsid w:val="00287BB1"/>
    <w:rsid w:val="00287BC7"/>
    <w:rsid w:val="00287CFE"/>
    <w:rsid w:val="00287D64"/>
    <w:rsid w:val="002900B7"/>
    <w:rsid w:val="00290190"/>
    <w:rsid w:val="002906E3"/>
    <w:rsid w:val="00290A5F"/>
    <w:rsid w:val="00290C76"/>
    <w:rsid w:val="00290DD9"/>
    <w:rsid w:val="00291238"/>
    <w:rsid w:val="002914DE"/>
    <w:rsid w:val="002915E0"/>
    <w:rsid w:val="00291A38"/>
    <w:rsid w:val="00291BCB"/>
    <w:rsid w:val="00291FF4"/>
    <w:rsid w:val="00292064"/>
    <w:rsid w:val="00292460"/>
    <w:rsid w:val="002924DE"/>
    <w:rsid w:val="0029274E"/>
    <w:rsid w:val="00292AE6"/>
    <w:rsid w:val="00292BDD"/>
    <w:rsid w:val="00292C4E"/>
    <w:rsid w:val="0029323A"/>
    <w:rsid w:val="002934D1"/>
    <w:rsid w:val="002934E0"/>
    <w:rsid w:val="0029361D"/>
    <w:rsid w:val="0029391B"/>
    <w:rsid w:val="00293D68"/>
    <w:rsid w:val="00293F9F"/>
    <w:rsid w:val="00294496"/>
    <w:rsid w:val="0029459B"/>
    <w:rsid w:val="00294EB0"/>
    <w:rsid w:val="00295112"/>
    <w:rsid w:val="0029549E"/>
    <w:rsid w:val="00295555"/>
    <w:rsid w:val="00295ACD"/>
    <w:rsid w:val="00295C2A"/>
    <w:rsid w:val="0029657B"/>
    <w:rsid w:val="00296B2D"/>
    <w:rsid w:val="00296D2A"/>
    <w:rsid w:val="00297356"/>
    <w:rsid w:val="0029755C"/>
    <w:rsid w:val="002979A7"/>
    <w:rsid w:val="00297E63"/>
    <w:rsid w:val="002A030F"/>
    <w:rsid w:val="002A0336"/>
    <w:rsid w:val="002A0530"/>
    <w:rsid w:val="002A0754"/>
    <w:rsid w:val="002A0928"/>
    <w:rsid w:val="002A0E18"/>
    <w:rsid w:val="002A1249"/>
    <w:rsid w:val="002A18EE"/>
    <w:rsid w:val="002A1A59"/>
    <w:rsid w:val="002A1C89"/>
    <w:rsid w:val="002A24DC"/>
    <w:rsid w:val="002A24DD"/>
    <w:rsid w:val="002A25CC"/>
    <w:rsid w:val="002A283B"/>
    <w:rsid w:val="002A2C5A"/>
    <w:rsid w:val="002A2C90"/>
    <w:rsid w:val="002A2DA1"/>
    <w:rsid w:val="002A2FAF"/>
    <w:rsid w:val="002A30E8"/>
    <w:rsid w:val="002A3105"/>
    <w:rsid w:val="002A346D"/>
    <w:rsid w:val="002A384B"/>
    <w:rsid w:val="002A391D"/>
    <w:rsid w:val="002A3B27"/>
    <w:rsid w:val="002A3B47"/>
    <w:rsid w:val="002A424B"/>
    <w:rsid w:val="002A4B37"/>
    <w:rsid w:val="002A4ED6"/>
    <w:rsid w:val="002A5046"/>
    <w:rsid w:val="002A5145"/>
    <w:rsid w:val="002A5365"/>
    <w:rsid w:val="002A5493"/>
    <w:rsid w:val="002A58CA"/>
    <w:rsid w:val="002A5F0B"/>
    <w:rsid w:val="002A6581"/>
    <w:rsid w:val="002A6C19"/>
    <w:rsid w:val="002A6CBB"/>
    <w:rsid w:val="002A7265"/>
    <w:rsid w:val="002A72F3"/>
    <w:rsid w:val="002A75BD"/>
    <w:rsid w:val="002A763C"/>
    <w:rsid w:val="002A7863"/>
    <w:rsid w:val="002A7AF6"/>
    <w:rsid w:val="002B006F"/>
    <w:rsid w:val="002B0554"/>
    <w:rsid w:val="002B0853"/>
    <w:rsid w:val="002B0BFE"/>
    <w:rsid w:val="002B0C69"/>
    <w:rsid w:val="002B0E7A"/>
    <w:rsid w:val="002B0FA8"/>
    <w:rsid w:val="002B10ED"/>
    <w:rsid w:val="002B1284"/>
    <w:rsid w:val="002B1359"/>
    <w:rsid w:val="002B16E4"/>
    <w:rsid w:val="002B1812"/>
    <w:rsid w:val="002B19D2"/>
    <w:rsid w:val="002B1D98"/>
    <w:rsid w:val="002B1F5E"/>
    <w:rsid w:val="002B1FC7"/>
    <w:rsid w:val="002B23D1"/>
    <w:rsid w:val="002B24DB"/>
    <w:rsid w:val="002B24E1"/>
    <w:rsid w:val="002B2848"/>
    <w:rsid w:val="002B29E8"/>
    <w:rsid w:val="002B2B30"/>
    <w:rsid w:val="002B2E0E"/>
    <w:rsid w:val="002B30B9"/>
    <w:rsid w:val="002B3138"/>
    <w:rsid w:val="002B321B"/>
    <w:rsid w:val="002B3818"/>
    <w:rsid w:val="002B38BE"/>
    <w:rsid w:val="002B3FF5"/>
    <w:rsid w:val="002B415F"/>
    <w:rsid w:val="002B483B"/>
    <w:rsid w:val="002B4941"/>
    <w:rsid w:val="002B4C7B"/>
    <w:rsid w:val="002B4DF6"/>
    <w:rsid w:val="002B5003"/>
    <w:rsid w:val="002B5186"/>
    <w:rsid w:val="002B526B"/>
    <w:rsid w:val="002B55ED"/>
    <w:rsid w:val="002B5E80"/>
    <w:rsid w:val="002B5F7C"/>
    <w:rsid w:val="002B6450"/>
    <w:rsid w:val="002B6520"/>
    <w:rsid w:val="002B66CE"/>
    <w:rsid w:val="002B6FAD"/>
    <w:rsid w:val="002B780A"/>
    <w:rsid w:val="002B7B97"/>
    <w:rsid w:val="002B7E72"/>
    <w:rsid w:val="002C0243"/>
    <w:rsid w:val="002C035E"/>
    <w:rsid w:val="002C0520"/>
    <w:rsid w:val="002C0738"/>
    <w:rsid w:val="002C080B"/>
    <w:rsid w:val="002C0B87"/>
    <w:rsid w:val="002C0FC0"/>
    <w:rsid w:val="002C1102"/>
    <w:rsid w:val="002C1A74"/>
    <w:rsid w:val="002C21E0"/>
    <w:rsid w:val="002C233B"/>
    <w:rsid w:val="002C299E"/>
    <w:rsid w:val="002C320F"/>
    <w:rsid w:val="002C340D"/>
    <w:rsid w:val="002C3A00"/>
    <w:rsid w:val="002C3B37"/>
    <w:rsid w:val="002C3CAC"/>
    <w:rsid w:val="002C3CDC"/>
    <w:rsid w:val="002C3F43"/>
    <w:rsid w:val="002C4240"/>
    <w:rsid w:val="002C4252"/>
    <w:rsid w:val="002C4446"/>
    <w:rsid w:val="002C49AF"/>
    <w:rsid w:val="002C4AE7"/>
    <w:rsid w:val="002C51DF"/>
    <w:rsid w:val="002C54F6"/>
    <w:rsid w:val="002C59C4"/>
    <w:rsid w:val="002C5A97"/>
    <w:rsid w:val="002C5BC1"/>
    <w:rsid w:val="002C5F8E"/>
    <w:rsid w:val="002C63CC"/>
    <w:rsid w:val="002C648C"/>
    <w:rsid w:val="002C64C4"/>
    <w:rsid w:val="002C65BC"/>
    <w:rsid w:val="002C691D"/>
    <w:rsid w:val="002C6946"/>
    <w:rsid w:val="002C6A93"/>
    <w:rsid w:val="002C6B2F"/>
    <w:rsid w:val="002C6BB1"/>
    <w:rsid w:val="002C6C3B"/>
    <w:rsid w:val="002C6F33"/>
    <w:rsid w:val="002C71A2"/>
    <w:rsid w:val="002C7B2D"/>
    <w:rsid w:val="002C7DAC"/>
    <w:rsid w:val="002C7DB7"/>
    <w:rsid w:val="002C7DF7"/>
    <w:rsid w:val="002C7E3D"/>
    <w:rsid w:val="002D022E"/>
    <w:rsid w:val="002D06B5"/>
    <w:rsid w:val="002D07DE"/>
    <w:rsid w:val="002D0819"/>
    <w:rsid w:val="002D0865"/>
    <w:rsid w:val="002D08D5"/>
    <w:rsid w:val="002D0C28"/>
    <w:rsid w:val="002D106A"/>
    <w:rsid w:val="002D1590"/>
    <w:rsid w:val="002D1FEB"/>
    <w:rsid w:val="002D218D"/>
    <w:rsid w:val="002D2218"/>
    <w:rsid w:val="002D2975"/>
    <w:rsid w:val="002D2A92"/>
    <w:rsid w:val="002D2DEA"/>
    <w:rsid w:val="002D2F2D"/>
    <w:rsid w:val="002D2F9D"/>
    <w:rsid w:val="002D332D"/>
    <w:rsid w:val="002D3633"/>
    <w:rsid w:val="002D3718"/>
    <w:rsid w:val="002D3A4D"/>
    <w:rsid w:val="002D3F6F"/>
    <w:rsid w:val="002D4307"/>
    <w:rsid w:val="002D4450"/>
    <w:rsid w:val="002D450D"/>
    <w:rsid w:val="002D4FDB"/>
    <w:rsid w:val="002D507E"/>
    <w:rsid w:val="002D52D5"/>
    <w:rsid w:val="002D5325"/>
    <w:rsid w:val="002D55E9"/>
    <w:rsid w:val="002D5D0C"/>
    <w:rsid w:val="002D5D70"/>
    <w:rsid w:val="002D6504"/>
    <w:rsid w:val="002D6847"/>
    <w:rsid w:val="002D7112"/>
    <w:rsid w:val="002D74D7"/>
    <w:rsid w:val="002D775A"/>
    <w:rsid w:val="002D77ED"/>
    <w:rsid w:val="002D7B97"/>
    <w:rsid w:val="002D7D64"/>
    <w:rsid w:val="002D7E53"/>
    <w:rsid w:val="002E0697"/>
    <w:rsid w:val="002E08F6"/>
    <w:rsid w:val="002E1016"/>
    <w:rsid w:val="002E1086"/>
    <w:rsid w:val="002E1767"/>
    <w:rsid w:val="002E1CCB"/>
    <w:rsid w:val="002E1D54"/>
    <w:rsid w:val="002E24E3"/>
    <w:rsid w:val="002E2692"/>
    <w:rsid w:val="002E27C5"/>
    <w:rsid w:val="002E2840"/>
    <w:rsid w:val="002E2A77"/>
    <w:rsid w:val="002E2D83"/>
    <w:rsid w:val="002E2E13"/>
    <w:rsid w:val="002E3445"/>
    <w:rsid w:val="002E3AFC"/>
    <w:rsid w:val="002E3CE0"/>
    <w:rsid w:val="002E3CF0"/>
    <w:rsid w:val="002E3F8C"/>
    <w:rsid w:val="002E4167"/>
    <w:rsid w:val="002E42E3"/>
    <w:rsid w:val="002E4355"/>
    <w:rsid w:val="002E476E"/>
    <w:rsid w:val="002E49DC"/>
    <w:rsid w:val="002E4A84"/>
    <w:rsid w:val="002E4C05"/>
    <w:rsid w:val="002E4EF2"/>
    <w:rsid w:val="002E5524"/>
    <w:rsid w:val="002E558C"/>
    <w:rsid w:val="002E55CD"/>
    <w:rsid w:val="002E595D"/>
    <w:rsid w:val="002E5994"/>
    <w:rsid w:val="002E5B75"/>
    <w:rsid w:val="002E5C8F"/>
    <w:rsid w:val="002E5D02"/>
    <w:rsid w:val="002E5E39"/>
    <w:rsid w:val="002E5E6C"/>
    <w:rsid w:val="002E6057"/>
    <w:rsid w:val="002E6121"/>
    <w:rsid w:val="002E66CE"/>
    <w:rsid w:val="002E688F"/>
    <w:rsid w:val="002E69D8"/>
    <w:rsid w:val="002E6CF9"/>
    <w:rsid w:val="002E6FE2"/>
    <w:rsid w:val="002E71F0"/>
    <w:rsid w:val="002E7759"/>
    <w:rsid w:val="002E788A"/>
    <w:rsid w:val="002E7D83"/>
    <w:rsid w:val="002E7F7E"/>
    <w:rsid w:val="002F008F"/>
    <w:rsid w:val="002F04D7"/>
    <w:rsid w:val="002F055E"/>
    <w:rsid w:val="002F0579"/>
    <w:rsid w:val="002F07A1"/>
    <w:rsid w:val="002F0902"/>
    <w:rsid w:val="002F0AA8"/>
    <w:rsid w:val="002F0BA9"/>
    <w:rsid w:val="002F11D8"/>
    <w:rsid w:val="002F1235"/>
    <w:rsid w:val="002F124B"/>
    <w:rsid w:val="002F18AA"/>
    <w:rsid w:val="002F1DFA"/>
    <w:rsid w:val="002F1E1D"/>
    <w:rsid w:val="002F248E"/>
    <w:rsid w:val="002F24AA"/>
    <w:rsid w:val="002F264F"/>
    <w:rsid w:val="002F2CFB"/>
    <w:rsid w:val="002F3187"/>
    <w:rsid w:val="002F32A9"/>
    <w:rsid w:val="002F3317"/>
    <w:rsid w:val="002F3592"/>
    <w:rsid w:val="002F3724"/>
    <w:rsid w:val="002F3CAD"/>
    <w:rsid w:val="002F3F2E"/>
    <w:rsid w:val="002F4130"/>
    <w:rsid w:val="002F449C"/>
    <w:rsid w:val="002F4814"/>
    <w:rsid w:val="002F497A"/>
    <w:rsid w:val="002F4C64"/>
    <w:rsid w:val="002F4DAB"/>
    <w:rsid w:val="002F5C6A"/>
    <w:rsid w:val="002F5EBE"/>
    <w:rsid w:val="002F60A5"/>
    <w:rsid w:val="002F624F"/>
    <w:rsid w:val="002F62A2"/>
    <w:rsid w:val="002F62DA"/>
    <w:rsid w:val="002F6919"/>
    <w:rsid w:val="002F6C07"/>
    <w:rsid w:val="002F6E41"/>
    <w:rsid w:val="002F6EBD"/>
    <w:rsid w:val="002F6FB0"/>
    <w:rsid w:val="002F7978"/>
    <w:rsid w:val="00300183"/>
    <w:rsid w:val="00300362"/>
    <w:rsid w:val="00300630"/>
    <w:rsid w:val="00300F20"/>
    <w:rsid w:val="003017D0"/>
    <w:rsid w:val="00301B58"/>
    <w:rsid w:val="003020A2"/>
    <w:rsid w:val="00302124"/>
    <w:rsid w:val="0030254C"/>
    <w:rsid w:val="00302649"/>
    <w:rsid w:val="003026E3"/>
    <w:rsid w:val="00302A28"/>
    <w:rsid w:val="00302B69"/>
    <w:rsid w:val="00302C22"/>
    <w:rsid w:val="00302D67"/>
    <w:rsid w:val="003032A7"/>
    <w:rsid w:val="0030386D"/>
    <w:rsid w:val="0030389E"/>
    <w:rsid w:val="003039F5"/>
    <w:rsid w:val="00304678"/>
    <w:rsid w:val="003046D5"/>
    <w:rsid w:val="00304772"/>
    <w:rsid w:val="00304873"/>
    <w:rsid w:val="003049B8"/>
    <w:rsid w:val="003049E5"/>
    <w:rsid w:val="00304ADE"/>
    <w:rsid w:val="00304B06"/>
    <w:rsid w:val="00304C60"/>
    <w:rsid w:val="00304E04"/>
    <w:rsid w:val="00304F26"/>
    <w:rsid w:val="003051EC"/>
    <w:rsid w:val="00305315"/>
    <w:rsid w:val="0030541B"/>
    <w:rsid w:val="00305B8F"/>
    <w:rsid w:val="00305C4D"/>
    <w:rsid w:val="00305D5F"/>
    <w:rsid w:val="00306066"/>
    <w:rsid w:val="00306272"/>
    <w:rsid w:val="003064AB"/>
    <w:rsid w:val="00306635"/>
    <w:rsid w:val="00306BC5"/>
    <w:rsid w:val="00306CE8"/>
    <w:rsid w:val="00307350"/>
    <w:rsid w:val="003075C7"/>
    <w:rsid w:val="0030765C"/>
    <w:rsid w:val="00307DA4"/>
    <w:rsid w:val="00310313"/>
    <w:rsid w:val="003105E5"/>
    <w:rsid w:val="0031083E"/>
    <w:rsid w:val="00310BED"/>
    <w:rsid w:val="00310DBE"/>
    <w:rsid w:val="00310EE4"/>
    <w:rsid w:val="003111CA"/>
    <w:rsid w:val="0031161B"/>
    <w:rsid w:val="00311808"/>
    <w:rsid w:val="00311B0D"/>
    <w:rsid w:val="00312015"/>
    <w:rsid w:val="003120CB"/>
    <w:rsid w:val="00312284"/>
    <w:rsid w:val="00312BC4"/>
    <w:rsid w:val="003133AD"/>
    <w:rsid w:val="00313734"/>
    <w:rsid w:val="00313742"/>
    <w:rsid w:val="003144E0"/>
    <w:rsid w:val="00314542"/>
    <w:rsid w:val="0031464B"/>
    <w:rsid w:val="0031483C"/>
    <w:rsid w:val="00314E0A"/>
    <w:rsid w:val="00314F52"/>
    <w:rsid w:val="00315607"/>
    <w:rsid w:val="00315C55"/>
    <w:rsid w:val="00315C62"/>
    <w:rsid w:val="00316121"/>
    <w:rsid w:val="00316126"/>
    <w:rsid w:val="00316272"/>
    <w:rsid w:val="00316396"/>
    <w:rsid w:val="003168A9"/>
    <w:rsid w:val="00316903"/>
    <w:rsid w:val="00316A42"/>
    <w:rsid w:val="00316FE3"/>
    <w:rsid w:val="00317110"/>
    <w:rsid w:val="003172A5"/>
    <w:rsid w:val="003176BE"/>
    <w:rsid w:val="00317946"/>
    <w:rsid w:val="00317BED"/>
    <w:rsid w:val="00317DAE"/>
    <w:rsid w:val="00317F5C"/>
    <w:rsid w:val="00320189"/>
    <w:rsid w:val="0032050F"/>
    <w:rsid w:val="00320BED"/>
    <w:rsid w:val="00320F19"/>
    <w:rsid w:val="0032126E"/>
    <w:rsid w:val="003212AD"/>
    <w:rsid w:val="003215EF"/>
    <w:rsid w:val="00321A64"/>
    <w:rsid w:val="00321BEF"/>
    <w:rsid w:val="00321C3C"/>
    <w:rsid w:val="003224E8"/>
    <w:rsid w:val="003227D2"/>
    <w:rsid w:val="00322984"/>
    <w:rsid w:val="00322AA1"/>
    <w:rsid w:val="00322D77"/>
    <w:rsid w:val="00323335"/>
    <w:rsid w:val="00323430"/>
    <w:rsid w:val="00323741"/>
    <w:rsid w:val="0032385D"/>
    <w:rsid w:val="00323ACD"/>
    <w:rsid w:val="00323F30"/>
    <w:rsid w:val="00324262"/>
    <w:rsid w:val="00324397"/>
    <w:rsid w:val="003246B6"/>
    <w:rsid w:val="00324B10"/>
    <w:rsid w:val="00324BC0"/>
    <w:rsid w:val="00324FFE"/>
    <w:rsid w:val="0032541D"/>
    <w:rsid w:val="00325A78"/>
    <w:rsid w:val="00325BB9"/>
    <w:rsid w:val="00325C26"/>
    <w:rsid w:val="003263B6"/>
    <w:rsid w:val="00326500"/>
    <w:rsid w:val="00326656"/>
    <w:rsid w:val="00326823"/>
    <w:rsid w:val="00326B02"/>
    <w:rsid w:val="00326C6C"/>
    <w:rsid w:val="00327002"/>
    <w:rsid w:val="00327396"/>
    <w:rsid w:val="003277CA"/>
    <w:rsid w:val="00327985"/>
    <w:rsid w:val="00327A89"/>
    <w:rsid w:val="00327FDE"/>
    <w:rsid w:val="00330407"/>
    <w:rsid w:val="00330479"/>
    <w:rsid w:val="003304E7"/>
    <w:rsid w:val="0033097F"/>
    <w:rsid w:val="00330CF2"/>
    <w:rsid w:val="00330E82"/>
    <w:rsid w:val="00331292"/>
    <w:rsid w:val="0033168F"/>
    <w:rsid w:val="00331E29"/>
    <w:rsid w:val="00331E4C"/>
    <w:rsid w:val="003320FE"/>
    <w:rsid w:val="0033265B"/>
    <w:rsid w:val="00332EE3"/>
    <w:rsid w:val="003332F7"/>
    <w:rsid w:val="003333C1"/>
    <w:rsid w:val="0033353A"/>
    <w:rsid w:val="00333601"/>
    <w:rsid w:val="00333607"/>
    <w:rsid w:val="00333B1F"/>
    <w:rsid w:val="00333DF6"/>
    <w:rsid w:val="00333F84"/>
    <w:rsid w:val="00334259"/>
    <w:rsid w:val="0033436E"/>
    <w:rsid w:val="003344F1"/>
    <w:rsid w:val="003348C0"/>
    <w:rsid w:val="00334D1C"/>
    <w:rsid w:val="00334D8D"/>
    <w:rsid w:val="00335005"/>
    <w:rsid w:val="00335314"/>
    <w:rsid w:val="003353DF"/>
    <w:rsid w:val="003358B4"/>
    <w:rsid w:val="00335CF7"/>
    <w:rsid w:val="0033644F"/>
    <w:rsid w:val="003364E1"/>
    <w:rsid w:val="00336A4A"/>
    <w:rsid w:val="003372D8"/>
    <w:rsid w:val="003375E6"/>
    <w:rsid w:val="003376A1"/>
    <w:rsid w:val="00337F4C"/>
    <w:rsid w:val="0034041A"/>
    <w:rsid w:val="003405BC"/>
    <w:rsid w:val="003409A1"/>
    <w:rsid w:val="00340C07"/>
    <w:rsid w:val="00340C8D"/>
    <w:rsid w:val="003410FB"/>
    <w:rsid w:val="00341190"/>
    <w:rsid w:val="003411C0"/>
    <w:rsid w:val="00341991"/>
    <w:rsid w:val="003425E0"/>
    <w:rsid w:val="00342627"/>
    <w:rsid w:val="0034268B"/>
    <w:rsid w:val="003427EC"/>
    <w:rsid w:val="00342B12"/>
    <w:rsid w:val="00342BCD"/>
    <w:rsid w:val="003434F9"/>
    <w:rsid w:val="003438BA"/>
    <w:rsid w:val="00343972"/>
    <w:rsid w:val="003439B3"/>
    <w:rsid w:val="00343D4F"/>
    <w:rsid w:val="003444FC"/>
    <w:rsid w:val="003445E9"/>
    <w:rsid w:val="00344689"/>
    <w:rsid w:val="00344C5B"/>
    <w:rsid w:val="00344E54"/>
    <w:rsid w:val="00345717"/>
    <w:rsid w:val="00345939"/>
    <w:rsid w:val="00345A12"/>
    <w:rsid w:val="00345C6B"/>
    <w:rsid w:val="00345D57"/>
    <w:rsid w:val="003460AE"/>
    <w:rsid w:val="00346124"/>
    <w:rsid w:val="0034626B"/>
    <w:rsid w:val="00346505"/>
    <w:rsid w:val="0034652E"/>
    <w:rsid w:val="003467EE"/>
    <w:rsid w:val="00346863"/>
    <w:rsid w:val="00346D15"/>
    <w:rsid w:val="00346EA2"/>
    <w:rsid w:val="0034733B"/>
    <w:rsid w:val="003475DC"/>
    <w:rsid w:val="003477F6"/>
    <w:rsid w:val="00347CE9"/>
    <w:rsid w:val="00347E91"/>
    <w:rsid w:val="00350058"/>
    <w:rsid w:val="00350310"/>
    <w:rsid w:val="0035049C"/>
    <w:rsid w:val="00350BEC"/>
    <w:rsid w:val="00350E27"/>
    <w:rsid w:val="00350F83"/>
    <w:rsid w:val="003510AC"/>
    <w:rsid w:val="003510E7"/>
    <w:rsid w:val="003511B6"/>
    <w:rsid w:val="00351770"/>
    <w:rsid w:val="00351FF3"/>
    <w:rsid w:val="00352506"/>
    <w:rsid w:val="003526B4"/>
    <w:rsid w:val="003527BA"/>
    <w:rsid w:val="00352848"/>
    <w:rsid w:val="00352888"/>
    <w:rsid w:val="003528AE"/>
    <w:rsid w:val="00352CC4"/>
    <w:rsid w:val="00352D17"/>
    <w:rsid w:val="0035330B"/>
    <w:rsid w:val="003535A0"/>
    <w:rsid w:val="00353780"/>
    <w:rsid w:val="00353782"/>
    <w:rsid w:val="003538FD"/>
    <w:rsid w:val="00354097"/>
    <w:rsid w:val="003541C0"/>
    <w:rsid w:val="0035433F"/>
    <w:rsid w:val="00354407"/>
    <w:rsid w:val="003544F1"/>
    <w:rsid w:val="00354579"/>
    <w:rsid w:val="003547C2"/>
    <w:rsid w:val="00354B61"/>
    <w:rsid w:val="00354C9E"/>
    <w:rsid w:val="00354FAD"/>
    <w:rsid w:val="003551D0"/>
    <w:rsid w:val="00355771"/>
    <w:rsid w:val="0035593B"/>
    <w:rsid w:val="0035596A"/>
    <w:rsid w:val="00355A85"/>
    <w:rsid w:val="00355DF8"/>
    <w:rsid w:val="00355F56"/>
    <w:rsid w:val="00356252"/>
    <w:rsid w:val="00356821"/>
    <w:rsid w:val="00356A25"/>
    <w:rsid w:val="003570FB"/>
    <w:rsid w:val="003577A2"/>
    <w:rsid w:val="0035794A"/>
    <w:rsid w:val="00357BFA"/>
    <w:rsid w:val="00357C87"/>
    <w:rsid w:val="00357D6A"/>
    <w:rsid w:val="00357DB7"/>
    <w:rsid w:val="003608BA"/>
    <w:rsid w:val="00360BB2"/>
    <w:rsid w:val="003618D9"/>
    <w:rsid w:val="00361A20"/>
    <w:rsid w:val="00361DCD"/>
    <w:rsid w:val="00361E60"/>
    <w:rsid w:val="00361FC8"/>
    <w:rsid w:val="003622C6"/>
    <w:rsid w:val="003625B1"/>
    <w:rsid w:val="00362614"/>
    <w:rsid w:val="00362A4D"/>
    <w:rsid w:val="00362DD8"/>
    <w:rsid w:val="0036313E"/>
    <w:rsid w:val="00363518"/>
    <w:rsid w:val="00363537"/>
    <w:rsid w:val="00363A4F"/>
    <w:rsid w:val="00363F4D"/>
    <w:rsid w:val="00364215"/>
    <w:rsid w:val="00364621"/>
    <w:rsid w:val="00365231"/>
    <w:rsid w:val="003655FB"/>
    <w:rsid w:val="00365B3C"/>
    <w:rsid w:val="00365CE7"/>
    <w:rsid w:val="00365FA7"/>
    <w:rsid w:val="00365FED"/>
    <w:rsid w:val="0036619B"/>
    <w:rsid w:val="003661D8"/>
    <w:rsid w:val="00366310"/>
    <w:rsid w:val="003666C2"/>
    <w:rsid w:val="00366935"/>
    <w:rsid w:val="00366A2C"/>
    <w:rsid w:val="00366C19"/>
    <w:rsid w:val="00366D41"/>
    <w:rsid w:val="00366DA4"/>
    <w:rsid w:val="00366ECA"/>
    <w:rsid w:val="00367149"/>
    <w:rsid w:val="003671C5"/>
    <w:rsid w:val="003675CF"/>
    <w:rsid w:val="00367979"/>
    <w:rsid w:val="00367AA5"/>
    <w:rsid w:val="00367BC4"/>
    <w:rsid w:val="00367EDF"/>
    <w:rsid w:val="00370561"/>
    <w:rsid w:val="0037061D"/>
    <w:rsid w:val="00370857"/>
    <w:rsid w:val="00370949"/>
    <w:rsid w:val="00370A8E"/>
    <w:rsid w:val="00370B2B"/>
    <w:rsid w:val="00370B72"/>
    <w:rsid w:val="00370BF2"/>
    <w:rsid w:val="00370E9A"/>
    <w:rsid w:val="00370F3D"/>
    <w:rsid w:val="00371357"/>
    <w:rsid w:val="003715D6"/>
    <w:rsid w:val="0037191D"/>
    <w:rsid w:val="00371CE2"/>
    <w:rsid w:val="00372002"/>
    <w:rsid w:val="003723D0"/>
    <w:rsid w:val="0037258B"/>
    <w:rsid w:val="00372684"/>
    <w:rsid w:val="0037296E"/>
    <w:rsid w:val="00372BF3"/>
    <w:rsid w:val="0037313F"/>
    <w:rsid w:val="003731F1"/>
    <w:rsid w:val="003736ED"/>
    <w:rsid w:val="00373969"/>
    <w:rsid w:val="00373CCD"/>
    <w:rsid w:val="00373F7D"/>
    <w:rsid w:val="0037428C"/>
    <w:rsid w:val="00374327"/>
    <w:rsid w:val="003746AC"/>
    <w:rsid w:val="00374743"/>
    <w:rsid w:val="0037476F"/>
    <w:rsid w:val="00374A6E"/>
    <w:rsid w:val="00374AB4"/>
    <w:rsid w:val="00374B3C"/>
    <w:rsid w:val="00374BAB"/>
    <w:rsid w:val="00374C23"/>
    <w:rsid w:val="00374CAD"/>
    <w:rsid w:val="00374D16"/>
    <w:rsid w:val="00374EC4"/>
    <w:rsid w:val="00374FA1"/>
    <w:rsid w:val="00375249"/>
    <w:rsid w:val="003752F5"/>
    <w:rsid w:val="00375414"/>
    <w:rsid w:val="0037564C"/>
    <w:rsid w:val="0037585C"/>
    <w:rsid w:val="00375A52"/>
    <w:rsid w:val="00376257"/>
    <w:rsid w:val="003762DC"/>
    <w:rsid w:val="00376502"/>
    <w:rsid w:val="003765E7"/>
    <w:rsid w:val="003767F1"/>
    <w:rsid w:val="003768F8"/>
    <w:rsid w:val="0037693D"/>
    <w:rsid w:val="00376A9B"/>
    <w:rsid w:val="00376DA0"/>
    <w:rsid w:val="00377153"/>
    <w:rsid w:val="00377A11"/>
    <w:rsid w:val="00377B15"/>
    <w:rsid w:val="00377CC7"/>
    <w:rsid w:val="00377F43"/>
    <w:rsid w:val="00377F75"/>
    <w:rsid w:val="00377F83"/>
    <w:rsid w:val="003801DA"/>
    <w:rsid w:val="00380242"/>
    <w:rsid w:val="00380339"/>
    <w:rsid w:val="003804E8"/>
    <w:rsid w:val="0038071C"/>
    <w:rsid w:val="00380F06"/>
    <w:rsid w:val="0038105E"/>
    <w:rsid w:val="003811D8"/>
    <w:rsid w:val="0038141B"/>
    <w:rsid w:val="003816A6"/>
    <w:rsid w:val="00381805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D5A"/>
    <w:rsid w:val="00383F15"/>
    <w:rsid w:val="00383F50"/>
    <w:rsid w:val="00383FDF"/>
    <w:rsid w:val="00384002"/>
    <w:rsid w:val="0038405A"/>
    <w:rsid w:val="0038409D"/>
    <w:rsid w:val="003840A9"/>
    <w:rsid w:val="0038430D"/>
    <w:rsid w:val="00384C10"/>
    <w:rsid w:val="00384D78"/>
    <w:rsid w:val="00384E71"/>
    <w:rsid w:val="00384F64"/>
    <w:rsid w:val="0038501F"/>
    <w:rsid w:val="00385775"/>
    <w:rsid w:val="00385959"/>
    <w:rsid w:val="00385DC3"/>
    <w:rsid w:val="00386B84"/>
    <w:rsid w:val="00386DF6"/>
    <w:rsid w:val="003870CB"/>
    <w:rsid w:val="00387855"/>
    <w:rsid w:val="003903C4"/>
    <w:rsid w:val="00390474"/>
    <w:rsid w:val="003904C2"/>
    <w:rsid w:val="00390FDA"/>
    <w:rsid w:val="00391301"/>
    <w:rsid w:val="003913B1"/>
    <w:rsid w:val="00391515"/>
    <w:rsid w:val="0039194E"/>
    <w:rsid w:val="00391EE1"/>
    <w:rsid w:val="0039215A"/>
    <w:rsid w:val="00392389"/>
    <w:rsid w:val="00392631"/>
    <w:rsid w:val="00392962"/>
    <w:rsid w:val="00392B37"/>
    <w:rsid w:val="00392D12"/>
    <w:rsid w:val="00392E9D"/>
    <w:rsid w:val="00392F5F"/>
    <w:rsid w:val="0039343F"/>
    <w:rsid w:val="00393609"/>
    <w:rsid w:val="003938AD"/>
    <w:rsid w:val="00393E4F"/>
    <w:rsid w:val="003942D3"/>
    <w:rsid w:val="00394E83"/>
    <w:rsid w:val="00394EE6"/>
    <w:rsid w:val="0039501B"/>
    <w:rsid w:val="0039510E"/>
    <w:rsid w:val="00395AEF"/>
    <w:rsid w:val="0039613E"/>
    <w:rsid w:val="00396518"/>
    <w:rsid w:val="00396628"/>
    <w:rsid w:val="003968F9"/>
    <w:rsid w:val="00396C69"/>
    <w:rsid w:val="00396C97"/>
    <w:rsid w:val="00396EC5"/>
    <w:rsid w:val="00396FF7"/>
    <w:rsid w:val="00397496"/>
    <w:rsid w:val="003976D1"/>
    <w:rsid w:val="003977C5"/>
    <w:rsid w:val="0039795F"/>
    <w:rsid w:val="00397A31"/>
    <w:rsid w:val="00397CA7"/>
    <w:rsid w:val="00397F32"/>
    <w:rsid w:val="003A0430"/>
    <w:rsid w:val="003A0450"/>
    <w:rsid w:val="003A0662"/>
    <w:rsid w:val="003A06E9"/>
    <w:rsid w:val="003A0B4A"/>
    <w:rsid w:val="003A11F7"/>
    <w:rsid w:val="003A13E0"/>
    <w:rsid w:val="003A190C"/>
    <w:rsid w:val="003A1C59"/>
    <w:rsid w:val="003A219B"/>
    <w:rsid w:val="003A2300"/>
    <w:rsid w:val="003A245A"/>
    <w:rsid w:val="003A252C"/>
    <w:rsid w:val="003A2BAA"/>
    <w:rsid w:val="003A2C9A"/>
    <w:rsid w:val="003A2E9C"/>
    <w:rsid w:val="003A33D9"/>
    <w:rsid w:val="003A3682"/>
    <w:rsid w:val="003A3C37"/>
    <w:rsid w:val="003A3EE6"/>
    <w:rsid w:val="003A49FC"/>
    <w:rsid w:val="003A4ECC"/>
    <w:rsid w:val="003A517B"/>
    <w:rsid w:val="003A51B8"/>
    <w:rsid w:val="003A52DF"/>
    <w:rsid w:val="003A5542"/>
    <w:rsid w:val="003A5CD5"/>
    <w:rsid w:val="003A5EE0"/>
    <w:rsid w:val="003A5FC6"/>
    <w:rsid w:val="003A5FF7"/>
    <w:rsid w:val="003A6061"/>
    <w:rsid w:val="003A610C"/>
    <w:rsid w:val="003A62D9"/>
    <w:rsid w:val="003A66C1"/>
    <w:rsid w:val="003A6D0F"/>
    <w:rsid w:val="003A6D7E"/>
    <w:rsid w:val="003A7544"/>
    <w:rsid w:val="003A75C6"/>
    <w:rsid w:val="003A7770"/>
    <w:rsid w:val="003A7D1A"/>
    <w:rsid w:val="003A7D9F"/>
    <w:rsid w:val="003A7E0D"/>
    <w:rsid w:val="003B0118"/>
    <w:rsid w:val="003B017D"/>
    <w:rsid w:val="003B0527"/>
    <w:rsid w:val="003B0568"/>
    <w:rsid w:val="003B06DC"/>
    <w:rsid w:val="003B0B01"/>
    <w:rsid w:val="003B0B96"/>
    <w:rsid w:val="003B0BC6"/>
    <w:rsid w:val="003B0CFB"/>
    <w:rsid w:val="003B0D44"/>
    <w:rsid w:val="003B0DC3"/>
    <w:rsid w:val="003B0F52"/>
    <w:rsid w:val="003B11F0"/>
    <w:rsid w:val="003B128A"/>
    <w:rsid w:val="003B192A"/>
    <w:rsid w:val="003B1A8B"/>
    <w:rsid w:val="003B1CFF"/>
    <w:rsid w:val="003B1E18"/>
    <w:rsid w:val="003B1E53"/>
    <w:rsid w:val="003B1FBE"/>
    <w:rsid w:val="003B2093"/>
    <w:rsid w:val="003B21EA"/>
    <w:rsid w:val="003B22F2"/>
    <w:rsid w:val="003B23A9"/>
    <w:rsid w:val="003B2514"/>
    <w:rsid w:val="003B2790"/>
    <w:rsid w:val="003B28DB"/>
    <w:rsid w:val="003B2E00"/>
    <w:rsid w:val="003B2E95"/>
    <w:rsid w:val="003B332E"/>
    <w:rsid w:val="003B336A"/>
    <w:rsid w:val="003B3485"/>
    <w:rsid w:val="003B3808"/>
    <w:rsid w:val="003B3854"/>
    <w:rsid w:val="003B3A45"/>
    <w:rsid w:val="003B3F91"/>
    <w:rsid w:val="003B427D"/>
    <w:rsid w:val="003B4663"/>
    <w:rsid w:val="003B494E"/>
    <w:rsid w:val="003B4AE7"/>
    <w:rsid w:val="003B4BAD"/>
    <w:rsid w:val="003B4D74"/>
    <w:rsid w:val="003B4FB7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B1D"/>
    <w:rsid w:val="003B5E10"/>
    <w:rsid w:val="003B5F22"/>
    <w:rsid w:val="003B600C"/>
    <w:rsid w:val="003B6105"/>
    <w:rsid w:val="003B6134"/>
    <w:rsid w:val="003B67F7"/>
    <w:rsid w:val="003B6CAF"/>
    <w:rsid w:val="003B6EC1"/>
    <w:rsid w:val="003B70EF"/>
    <w:rsid w:val="003B7238"/>
    <w:rsid w:val="003B7327"/>
    <w:rsid w:val="003B7539"/>
    <w:rsid w:val="003B7775"/>
    <w:rsid w:val="003B778F"/>
    <w:rsid w:val="003B78DA"/>
    <w:rsid w:val="003B7DAD"/>
    <w:rsid w:val="003C0034"/>
    <w:rsid w:val="003C0128"/>
    <w:rsid w:val="003C02D7"/>
    <w:rsid w:val="003C0492"/>
    <w:rsid w:val="003C0794"/>
    <w:rsid w:val="003C0A3B"/>
    <w:rsid w:val="003C0ADF"/>
    <w:rsid w:val="003C0BAE"/>
    <w:rsid w:val="003C1155"/>
    <w:rsid w:val="003C13FB"/>
    <w:rsid w:val="003C15D1"/>
    <w:rsid w:val="003C15D8"/>
    <w:rsid w:val="003C18C6"/>
    <w:rsid w:val="003C1909"/>
    <w:rsid w:val="003C19D1"/>
    <w:rsid w:val="003C1AFF"/>
    <w:rsid w:val="003C1BA0"/>
    <w:rsid w:val="003C1F57"/>
    <w:rsid w:val="003C2079"/>
    <w:rsid w:val="003C242A"/>
    <w:rsid w:val="003C245F"/>
    <w:rsid w:val="003C26BD"/>
    <w:rsid w:val="003C26F0"/>
    <w:rsid w:val="003C2BE8"/>
    <w:rsid w:val="003C307C"/>
    <w:rsid w:val="003C3378"/>
    <w:rsid w:val="003C35F7"/>
    <w:rsid w:val="003C3981"/>
    <w:rsid w:val="003C3B50"/>
    <w:rsid w:val="003C3C0C"/>
    <w:rsid w:val="003C45CB"/>
    <w:rsid w:val="003C482D"/>
    <w:rsid w:val="003C49D6"/>
    <w:rsid w:val="003C4B79"/>
    <w:rsid w:val="003C4E5A"/>
    <w:rsid w:val="003C5132"/>
    <w:rsid w:val="003C56DA"/>
    <w:rsid w:val="003C5E20"/>
    <w:rsid w:val="003C6178"/>
    <w:rsid w:val="003C630D"/>
    <w:rsid w:val="003C69E5"/>
    <w:rsid w:val="003C70F7"/>
    <w:rsid w:val="003C7270"/>
    <w:rsid w:val="003C74DA"/>
    <w:rsid w:val="003C7505"/>
    <w:rsid w:val="003C76F6"/>
    <w:rsid w:val="003D01F8"/>
    <w:rsid w:val="003D03D2"/>
    <w:rsid w:val="003D03EB"/>
    <w:rsid w:val="003D052D"/>
    <w:rsid w:val="003D05E3"/>
    <w:rsid w:val="003D0689"/>
    <w:rsid w:val="003D0737"/>
    <w:rsid w:val="003D0A1F"/>
    <w:rsid w:val="003D0A99"/>
    <w:rsid w:val="003D0FBC"/>
    <w:rsid w:val="003D0FFE"/>
    <w:rsid w:val="003D1170"/>
    <w:rsid w:val="003D1649"/>
    <w:rsid w:val="003D167C"/>
    <w:rsid w:val="003D17BA"/>
    <w:rsid w:val="003D19ED"/>
    <w:rsid w:val="003D1C50"/>
    <w:rsid w:val="003D2071"/>
    <w:rsid w:val="003D21AD"/>
    <w:rsid w:val="003D229A"/>
    <w:rsid w:val="003D2E84"/>
    <w:rsid w:val="003D2F28"/>
    <w:rsid w:val="003D3150"/>
    <w:rsid w:val="003D31F4"/>
    <w:rsid w:val="003D3350"/>
    <w:rsid w:val="003D34E9"/>
    <w:rsid w:val="003D41F9"/>
    <w:rsid w:val="003D4779"/>
    <w:rsid w:val="003D48EC"/>
    <w:rsid w:val="003D4D1E"/>
    <w:rsid w:val="003D5271"/>
    <w:rsid w:val="003D5972"/>
    <w:rsid w:val="003D5A65"/>
    <w:rsid w:val="003D5AE0"/>
    <w:rsid w:val="003D5B7B"/>
    <w:rsid w:val="003D5D3F"/>
    <w:rsid w:val="003D5FAE"/>
    <w:rsid w:val="003D61F0"/>
    <w:rsid w:val="003D6377"/>
    <w:rsid w:val="003D685D"/>
    <w:rsid w:val="003D6EF5"/>
    <w:rsid w:val="003D7382"/>
    <w:rsid w:val="003D74A8"/>
    <w:rsid w:val="003D7BC9"/>
    <w:rsid w:val="003D7D18"/>
    <w:rsid w:val="003E0189"/>
    <w:rsid w:val="003E0335"/>
    <w:rsid w:val="003E04F3"/>
    <w:rsid w:val="003E07AF"/>
    <w:rsid w:val="003E09A1"/>
    <w:rsid w:val="003E1060"/>
    <w:rsid w:val="003E128F"/>
    <w:rsid w:val="003E14C2"/>
    <w:rsid w:val="003E1A0B"/>
    <w:rsid w:val="003E1EF8"/>
    <w:rsid w:val="003E2153"/>
    <w:rsid w:val="003E217F"/>
    <w:rsid w:val="003E26E9"/>
    <w:rsid w:val="003E28A3"/>
    <w:rsid w:val="003E2964"/>
    <w:rsid w:val="003E2ABA"/>
    <w:rsid w:val="003E2AC5"/>
    <w:rsid w:val="003E2C27"/>
    <w:rsid w:val="003E2DE9"/>
    <w:rsid w:val="003E2E30"/>
    <w:rsid w:val="003E34CA"/>
    <w:rsid w:val="003E34D4"/>
    <w:rsid w:val="003E3521"/>
    <w:rsid w:val="003E3A2A"/>
    <w:rsid w:val="003E3B41"/>
    <w:rsid w:val="003E3CAE"/>
    <w:rsid w:val="003E3D07"/>
    <w:rsid w:val="003E3FA6"/>
    <w:rsid w:val="003E41D2"/>
    <w:rsid w:val="003E42FF"/>
    <w:rsid w:val="003E44EA"/>
    <w:rsid w:val="003E45B9"/>
    <w:rsid w:val="003E469F"/>
    <w:rsid w:val="003E46C5"/>
    <w:rsid w:val="003E4891"/>
    <w:rsid w:val="003E4BB0"/>
    <w:rsid w:val="003E4BF0"/>
    <w:rsid w:val="003E5089"/>
    <w:rsid w:val="003E5268"/>
    <w:rsid w:val="003E52EC"/>
    <w:rsid w:val="003E535E"/>
    <w:rsid w:val="003E53E0"/>
    <w:rsid w:val="003E55AC"/>
    <w:rsid w:val="003E55E4"/>
    <w:rsid w:val="003E589F"/>
    <w:rsid w:val="003E5A64"/>
    <w:rsid w:val="003E5A94"/>
    <w:rsid w:val="003E5B9C"/>
    <w:rsid w:val="003E5C0D"/>
    <w:rsid w:val="003E5CA8"/>
    <w:rsid w:val="003E627D"/>
    <w:rsid w:val="003E63A7"/>
    <w:rsid w:val="003E6417"/>
    <w:rsid w:val="003E6689"/>
    <w:rsid w:val="003E6764"/>
    <w:rsid w:val="003E67F4"/>
    <w:rsid w:val="003E6955"/>
    <w:rsid w:val="003E697F"/>
    <w:rsid w:val="003E69F5"/>
    <w:rsid w:val="003E6E25"/>
    <w:rsid w:val="003E71DA"/>
    <w:rsid w:val="003E7264"/>
    <w:rsid w:val="003E7386"/>
    <w:rsid w:val="003E75AE"/>
    <w:rsid w:val="003E77DE"/>
    <w:rsid w:val="003E782A"/>
    <w:rsid w:val="003E7AEA"/>
    <w:rsid w:val="003E7DC9"/>
    <w:rsid w:val="003E7DEF"/>
    <w:rsid w:val="003F0016"/>
    <w:rsid w:val="003F01C7"/>
    <w:rsid w:val="003F0288"/>
    <w:rsid w:val="003F04A9"/>
    <w:rsid w:val="003F055C"/>
    <w:rsid w:val="003F09EA"/>
    <w:rsid w:val="003F0A0E"/>
    <w:rsid w:val="003F0C01"/>
    <w:rsid w:val="003F0DBE"/>
    <w:rsid w:val="003F0ED6"/>
    <w:rsid w:val="003F1319"/>
    <w:rsid w:val="003F133B"/>
    <w:rsid w:val="003F1647"/>
    <w:rsid w:val="003F1713"/>
    <w:rsid w:val="003F1738"/>
    <w:rsid w:val="003F1F94"/>
    <w:rsid w:val="003F29EB"/>
    <w:rsid w:val="003F2A86"/>
    <w:rsid w:val="003F2D94"/>
    <w:rsid w:val="003F319D"/>
    <w:rsid w:val="003F3205"/>
    <w:rsid w:val="003F323F"/>
    <w:rsid w:val="003F3648"/>
    <w:rsid w:val="003F36EA"/>
    <w:rsid w:val="003F387B"/>
    <w:rsid w:val="003F3914"/>
    <w:rsid w:val="003F3A2E"/>
    <w:rsid w:val="003F3DD2"/>
    <w:rsid w:val="003F40CC"/>
    <w:rsid w:val="003F457C"/>
    <w:rsid w:val="003F46A0"/>
    <w:rsid w:val="003F48DA"/>
    <w:rsid w:val="003F4D90"/>
    <w:rsid w:val="003F4E96"/>
    <w:rsid w:val="003F4EE6"/>
    <w:rsid w:val="003F4F48"/>
    <w:rsid w:val="003F550F"/>
    <w:rsid w:val="003F5708"/>
    <w:rsid w:val="003F58A2"/>
    <w:rsid w:val="003F5960"/>
    <w:rsid w:val="003F6372"/>
    <w:rsid w:val="003F65E8"/>
    <w:rsid w:val="003F6955"/>
    <w:rsid w:val="003F6B4C"/>
    <w:rsid w:val="003F6F81"/>
    <w:rsid w:val="003F71EE"/>
    <w:rsid w:val="003F7A19"/>
    <w:rsid w:val="003F7D2D"/>
    <w:rsid w:val="003F7F4B"/>
    <w:rsid w:val="004008E7"/>
    <w:rsid w:val="00400AFE"/>
    <w:rsid w:val="00401753"/>
    <w:rsid w:val="00402299"/>
    <w:rsid w:val="00402D07"/>
    <w:rsid w:val="00403158"/>
    <w:rsid w:val="00403465"/>
    <w:rsid w:val="00403839"/>
    <w:rsid w:val="00403859"/>
    <w:rsid w:val="0040397B"/>
    <w:rsid w:val="00403F83"/>
    <w:rsid w:val="00404018"/>
    <w:rsid w:val="004040B9"/>
    <w:rsid w:val="004040C9"/>
    <w:rsid w:val="00404167"/>
    <w:rsid w:val="00404177"/>
    <w:rsid w:val="0040470A"/>
    <w:rsid w:val="0040486E"/>
    <w:rsid w:val="00404C43"/>
    <w:rsid w:val="00404D72"/>
    <w:rsid w:val="00405513"/>
    <w:rsid w:val="0040560F"/>
    <w:rsid w:val="004059B8"/>
    <w:rsid w:val="004059D4"/>
    <w:rsid w:val="004061DA"/>
    <w:rsid w:val="004063A5"/>
    <w:rsid w:val="0040671A"/>
    <w:rsid w:val="00406806"/>
    <w:rsid w:val="00406CC6"/>
    <w:rsid w:val="0040703E"/>
    <w:rsid w:val="0040739A"/>
    <w:rsid w:val="00407513"/>
    <w:rsid w:val="00407C74"/>
    <w:rsid w:val="00407CD5"/>
    <w:rsid w:val="00407E56"/>
    <w:rsid w:val="004100B4"/>
    <w:rsid w:val="0041102D"/>
    <w:rsid w:val="00411661"/>
    <w:rsid w:val="00411ABA"/>
    <w:rsid w:val="00411B1D"/>
    <w:rsid w:val="00411C41"/>
    <w:rsid w:val="00412274"/>
    <w:rsid w:val="004124D5"/>
    <w:rsid w:val="00412B18"/>
    <w:rsid w:val="00412E6D"/>
    <w:rsid w:val="00413098"/>
    <w:rsid w:val="004135BD"/>
    <w:rsid w:val="004140BE"/>
    <w:rsid w:val="0041425E"/>
    <w:rsid w:val="00414264"/>
    <w:rsid w:val="00414304"/>
    <w:rsid w:val="004147C9"/>
    <w:rsid w:val="00414AB5"/>
    <w:rsid w:val="00414B56"/>
    <w:rsid w:val="00414E86"/>
    <w:rsid w:val="00414F10"/>
    <w:rsid w:val="0041513D"/>
    <w:rsid w:val="00415202"/>
    <w:rsid w:val="0041526F"/>
    <w:rsid w:val="004152FA"/>
    <w:rsid w:val="00415356"/>
    <w:rsid w:val="00415817"/>
    <w:rsid w:val="0041593B"/>
    <w:rsid w:val="00415C81"/>
    <w:rsid w:val="00415CB6"/>
    <w:rsid w:val="00415D98"/>
    <w:rsid w:val="00415E85"/>
    <w:rsid w:val="0041626A"/>
    <w:rsid w:val="004164EB"/>
    <w:rsid w:val="00416890"/>
    <w:rsid w:val="00416EF7"/>
    <w:rsid w:val="00417411"/>
    <w:rsid w:val="0041742F"/>
    <w:rsid w:val="004200A7"/>
    <w:rsid w:val="0042124F"/>
    <w:rsid w:val="00421720"/>
    <w:rsid w:val="00421C12"/>
    <w:rsid w:val="00421C1F"/>
    <w:rsid w:val="00421DEC"/>
    <w:rsid w:val="00421E2B"/>
    <w:rsid w:val="004224F6"/>
    <w:rsid w:val="004226D9"/>
    <w:rsid w:val="004227A6"/>
    <w:rsid w:val="004228B0"/>
    <w:rsid w:val="00422C18"/>
    <w:rsid w:val="00422CB0"/>
    <w:rsid w:val="0042314B"/>
    <w:rsid w:val="0042320C"/>
    <w:rsid w:val="00423278"/>
    <w:rsid w:val="00423541"/>
    <w:rsid w:val="00423919"/>
    <w:rsid w:val="00423967"/>
    <w:rsid w:val="00423D93"/>
    <w:rsid w:val="00423F32"/>
    <w:rsid w:val="00424207"/>
    <w:rsid w:val="004246E9"/>
    <w:rsid w:val="00424C79"/>
    <w:rsid w:val="00424EE6"/>
    <w:rsid w:val="00424F8D"/>
    <w:rsid w:val="00425549"/>
    <w:rsid w:val="00425A56"/>
    <w:rsid w:val="00425B5A"/>
    <w:rsid w:val="00425D16"/>
    <w:rsid w:val="00426107"/>
    <w:rsid w:val="00426414"/>
    <w:rsid w:val="00426468"/>
    <w:rsid w:val="004264EA"/>
    <w:rsid w:val="0042684A"/>
    <w:rsid w:val="00426929"/>
    <w:rsid w:val="0042699C"/>
    <w:rsid w:val="00426B90"/>
    <w:rsid w:val="00426CE9"/>
    <w:rsid w:val="00426D08"/>
    <w:rsid w:val="00426DD0"/>
    <w:rsid w:val="00426E0A"/>
    <w:rsid w:val="0042707C"/>
    <w:rsid w:val="004273BB"/>
    <w:rsid w:val="00427806"/>
    <w:rsid w:val="004278D2"/>
    <w:rsid w:val="004279FC"/>
    <w:rsid w:val="00427C10"/>
    <w:rsid w:val="00427F85"/>
    <w:rsid w:val="00427FA5"/>
    <w:rsid w:val="00430259"/>
    <w:rsid w:val="00430356"/>
    <w:rsid w:val="0043055F"/>
    <w:rsid w:val="00430840"/>
    <w:rsid w:val="0043090E"/>
    <w:rsid w:val="00430BD6"/>
    <w:rsid w:val="00430F5D"/>
    <w:rsid w:val="00431211"/>
    <w:rsid w:val="00431304"/>
    <w:rsid w:val="00431325"/>
    <w:rsid w:val="0043161C"/>
    <w:rsid w:val="004318A2"/>
    <w:rsid w:val="00431EFE"/>
    <w:rsid w:val="00431F50"/>
    <w:rsid w:val="0043256B"/>
    <w:rsid w:val="004327DB"/>
    <w:rsid w:val="00432AC9"/>
    <w:rsid w:val="00432BAF"/>
    <w:rsid w:val="00432C9B"/>
    <w:rsid w:val="00432FC4"/>
    <w:rsid w:val="004330BA"/>
    <w:rsid w:val="004330E7"/>
    <w:rsid w:val="00433668"/>
    <w:rsid w:val="0043380D"/>
    <w:rsid w:val="00433941"/>
    <w:rsid w:val="00433E19"/>
    <w:rsid w:val="00433E32"/>
    <w:rsid w:val="00434535"/>
    <w:rsid w:val="00434A38"/>
    <w:rsid w:val="00434B6C"/>
    <w:rsid w:val="00434B8A"/>
    <w:rsid w:val="00434D0C"/>
    <w:rsid w:val="00435103"/>
    <w:rsid w:val="0043549E"/>
    <w:rsid w:val="00435A08"/>
    <w:rsid w:val="00435A90"/>
    <w:rsid w:val="00435DC9"/>
    <w:rsid w:val="00436E06"/>
    <w:rsid w:val="0043709E"/>
    <w:rsid w:val="004370E4"/>
    <w:rsid w:val="004373D1"/>
    <w:rsid w:val="00437568"/>
    <w:rsid w:val="004379E9"/>
    <w:rsid w:val="00437A1E"/>
    <w:rsid w:val="00437CA2"/>
    <w:rsid w:val="00437D3E"/>
    <w:rsid w:val="00440312"/>
    <w:rsid w:val="004403FB"/>
    <w:rsid w:val="00440629"/>
    <w:rsid w:val="0044065B"/>
    <w:rsid w:val="00440864"/>
    <w:rsid w:val="004409CD"/>
    <w:rsid w:val="00440E3D"/>
    <w:rsid w:val="004411C4"/>
    <w:rsid w:val="00441265"/>
    <w:rsid w:val="00441571"/>
    <w:rsid w:val="004415ED"/>
    <w:rsid w:val="00441AA6"/>
    <w:rsid w:val="00441BDF"/>
    <w:rsid w:val="00441D83"/>
    <w:rsid w:val="00442079"/>
    <w:rsid w:val="0044207B"/>
    <w:rsid w:val="004420E1"/>
    <w:rsid w:val="00442156"/>
    <w:rsid w:val="0044220F"/>
    <w:rsid w:val="0044234D"/>
    <w:rsid w:val="00442360"/>
    <w:rsid w:val="00442AB6"/>
    <w:rsid w:val="00443331"/>
    <w:rsid w:val="00443530"/>
    <w:rsid w:val="0044360D"/>
    <w:rsid w:val="004436AB"/>
    <w:rsid w:val="00443BAE"/>
    <w:rsid w:val="00443BB5"/>
    <w:rsid w:val="00443C17"/>
    <w:rsid w:val="00444468"/>
    <w:rsid w:val="004446A6"/>
    <w:rsid w:val="004446A7"/>
    <w:rsid w:val="00444D6B"/>
    <w:rsid w:val="0044581A"/>
    <w:rsid w:val="00445939"/>
    <w:rsid w:val="00445A01"/>
    <w:rsid w:val="00445D0C"/>
    <w:rsid w:val="00445E7E"/>
    <w:rsid w:val="0044641B"/>
    <w:rsid w:val="004465AD"/>
    <w:rsid w:val="0044665E"/>
    <w:rsid w:val="004467DB"/>
    <w:rsid w:val="004467F1"/>
    <w:rsid w:val="00446843"/>
    <w:rsid w:val="00446A34"/>
    <w:rsid w:val="00446E19"/>
    <w:rsid w:val="004470E2"/>
    <w:rsid w:val="0044730B"/>
    <w:rsid w:val="00447388"/>
    <w:rsid w:val="0044747B"/>
    <w:rsid w:val="00450261"/>
    <w:rsid w:val="0045042D"/>
    <w:rsid w:val="00450ED6"/>
    <w:rsid w:val="004510F6"/>
    <w:rsid w:val="004512CC"/>
    <w:rsid w:val="004512CF"/>
    <w:rsid w:val="00451582"/>
    <w:rsid w:val="004515CB"/>
    <w:rsid w:val="00451CEC"/>
    <w:rsid w:val="00451E8F"/>
    <w:rsid w:val="00452362"/>
    <w:rsid w:val="004526BF"/>
    <w:rsid w:val="004529F7"/>
    <w:rsid w:val="00452D15"/>
    <w:rsid w:val="00452E59"/>
    <w:rsid w:val="00452FB4"/>
    <w:rsid w:val="00453020"/>
    <w:rsid w:val="00453131"/>
    <w:rsid w:val="00453A3D"/>
    <w:rsid w:val="00453F19"/>
    <w:rsid w:val="00453F89"/>
    <w:rsid w:val="00454107"/>
    <w:rsid w:val="00454300"/>
    <w:rsid w:val="004543C2"/>
    <w:rsid w:val="00454847"/>
    <w:rsid w:val="00454A63"/>
    <w:rsid w:val="00454A74"/>
    <w:rsid w:val="0045516D"/>
    <w:rsid w:val="004551DF"/>
    <w:rsid w:val="00455437"/>
    <w:rsid w:val="004557EA"/>
    <w:rsid w:val="004558CA"/>
    <w:rsid w:val="00455A40"/>
    <w:rsid w:val="00456044"/>
    <w:rsid w:val="004562A2"/>
    <w:rsid w:val="0045653F"/>
    <w:rsid w:val="00456CB5"/>
    <w:rsid w:val="00457586"/>
    <w:rsid w:val="004577CB"/>
    <w:rsid w:val="00457E1C"/>
    <w:rsid w:val="00457ECC"/>
    <w:rsid w:val="00460049"/>
    <w:rsid w:val="004600DF"/>
    <w:rsid w:val="004604EC"/>
    <w:rsid w:val="0046054B"/>
    <w:rsid w:val="00460841"/>
    <w:rsid w:val="004610A8"/>
    <w:rsid w:val="004614F1"/>
    <w:rsid w:val="004614F5"/>
    <w:rsid w:val="00461743"/>
    <w:rsid w:val="0046197A"/>
    <w:rsid w:val="00461CCB"/>
    <w:rsid w:val="00461D9B"/>
    <w:rsid w:val="00461F0B"/>
    <w:rsid w:val="00462650"/>
    <w:rsid w:val="00462A5B"/>
    <w:rsid w:val="00462F90"/>
    <w:rsid w:val="00463038"/>
    <w:rsid w:val="00463209"/>
    <w:rsid w:val="00463335"/>
    <w:rsid w:val="00463546"/>
    <w:rsid w:val="00463773"/>
    <w:rsid w:val="00463AC7"/>
    <w:rsid w:val="00463B22"/>
    <w:rsid w:val="00463DC0"/>
    <w:rsid w:val="00464BF6"/>
    <w:rsid w:val="00464C36"/>
    <w:rsid w:val="00464EB4"/>
    <w:rsid w:val="00465440"/>
    <w:rsid w:val="0046549C"/>
    <w:rsid w:val="0046553B"/>
    <w:rsid w:val="0046577E"/>
    <w:rsid w:val="004659A2"/>
    <w:rsid w:val="004659C9"/>
    <w:rsid w:val="00465A6E"/>
    <w:rsid w:val="00465C90"/>
    <w:rsid w:val="00465F17"/>
    <w:rsid w:val="00466048"/>
    <w:rsid w:val="00466133"/>
    <w:rsid w:val="004661E0"/>
    <w:rsid w:val="004662C0"/>
    <w:rsid w:val="004663C1"/>
    <w:rsid w:val="00466A29"/>
    <w:rsid w:val="00466D9D"/>
    <w:rsid w:val="00466DF6"/>
    <w:rsid w:val="0046700D"/>
    <w:rsid w:val="00467029"/>
    <w:rsid w:val="004673E6"/>
    <w:rsid w:val="004676A6"/>
    <w:rsid w:val="0046796A"/>
    <w:rsid w:val="00467AB7"/>
    <w:rsid w:val="00467F63"/>
    <w:rsid w:val="004701A5"/>
    <w:rsid w:val="00470391"/>
    <w:rsid w:val="00470585"/>
    <w:rsid w:val="00470E18"/>
    <w:rsid w:val="00471061"/>
    <w:rsid w:val="00471169"/>
    <w:rsid w:val="004712F1"/>
    <w:rsid w:val="0047142E"/>
    <w:rsid w:val="004716BE"/>
    <w:rsid w:val="00471714"/>
    <w:rsid w:val="00471864"/>
    <w:rsid w:val="00471A80"/>
    <w:rsid w:val="00471F6E"/>
    <w:rsid w:val="0047234C"/>
    <w:rsid w:val="004727C6"/>
    <w:rsid w:val="00472808"/>
    <w:rsid w:val="0047309D"/>
    <w:rsid w:val="004730D4"/>
    <w:rsid w:val="00474029"/>
    <w:rsid w:val="00474069"/>
    <w:rsid w:val="0047477A"/>
    <w:rsid w:val="0047477B"/>
    <w:rsid w:val="00474881"/>
    <w:rsid w:val="00474A21"/>
    <w:rsid w:val="00474B89"/>
    <w:rsid w:val="00474D08"/>
    <w:rsid w:val="00474F67"/>
    <w:rsid w:val="004752A5"/>
    <w:rsid w:val="00475361"/>
    <w:rsid w:val="00475827"/>
    <w:rsid w:val="00475A4A"/>
    <w:rsid w:val="00475B27"/>
    <w:rsid w:val="00475DC4"/>
    <w:rsid w:val="00475EA8"/>
    <w:rsid w:val="00476029"/>
    <w:rsid w:val="004760D0"/>
    <w:rsid w:val="00476159"/>
    <w:rsid w:val="00476423"/>
    <w:rsid w:val="00476A60"/>
    <w:rsid w:val="00476B33"/>
    <w:rsid w:val="00476D31"/>
    <w:rsid w:val="00476E1C"/>
    <w:rsid w:val="00476FE5"/>
    <w:rsid w:val="004779C1"/>
    <w:rsid w:val="00477AF7"/>
    <w:rsid w:val="00477C6E"/>
    <w:rsid w:val="00480250"/>
    <w:rsid w:val="0048047E"/>
    <w:rsid w:val="00480890"/>
    <w:rsid w:val="00480906"/>
    <w:rsid w:val="00480AE1"/>
    <w:rsid w:val="00480F3A"/>
    <w:rsid w:val="00481274"/>
    <w:rsid w:val="00481375"/>
    <w:rsid w:val="004819F3"/>
    <w:rsid w:val="00481A63"/>
    <w:rsid w:val="00481D22"/>
    <w:rsid w:val="00482580"/>
    <w:rsid w:val="004825C5"/>
    <w:rsid w:val="0048283A"/>
    <w:rsid w:val="00482D18"/>
    <w:rsid w:val="00482F86"/>
    <w:rsid w:val="004830D7"/>
    <w:rsid w:val="00483192"/>
    <w:rsid w:val="00483240"/>
    <w:rsid w:val="0048353F"/>
    <w:rsid w:val="00483917"/>
    <w:rsid w:val="00483B76"/>
    <w:rsid w:val="00483C78"/>
    <w:rsid w:val="00483CCD"/>
    <w:rsid w:val="00483CEA"/>
    <w:rsid w:val="00483F57"/>
    <w:rsid w:val="00484055"/>
    <w:rsid w:val="0048423E"/>
    <w:rsid w:val="00484316"/>
    <w:rsid w:val="004845B1"/>
    <w:rsid w:val="0048470D"/>
    <w:rsid w:val="00484840"/>
    <w:rsid w:val="00484A02"/>
    <w:rsid w:val="00484BA0"/>
    <w:rsid w:val="00484BBF"/>
    <w:rsid w:val="004853B1"/>
    <w:rsid w:val="0048548C"/>
    <w:rsid w:val="004855C9"/>
    <w:rsid w:val="0048568C"/>
    <w:rsid w:val="0048610C"/>
    <w:rsid w:val="00486747"/>
    <w:rsid w:val="00486C0C"/>
    <w:rsid w:val="004870D9"/>
    <w:rsid w:val="0048747E"/>
    <w:rsid w:val="0048752D"/>
    <w:rsid w:val="0048779E"/>
    <w:rsid w:val="00487ABC"/>
    <w:rsid w:val="00487C6F"/>
    <w:rsid w:val="00487F3C"/>
    <w:rsid w:val="004900D0"/>
    <w:rsid w:val="004908C7"/>
    <w:rsid w:val="00491045"/>
    <w:rsid w:val="004913A4"/>
    <w:rsid w:val="004917D6"/>
    <w:rsid w:val="004918A2"/>
    <w:rsid w:val="00491B82"/>
    <w:rsid w:val="00491BE1"/>
    <w:rsid w:val="00491CEF"/>
    <w:rsid w:val="0049217A"/>
    <w:rsid w:val="00492280"/>
    <w:rsid w:val="004923FD"/>
    <w:rsid w:val="004926D9"/>
    <w:rsid w:val="00492C06"/>
    <w:rsid w:val="004932AC"/>
    <w:rsid w:val="00493521"/>
    <w:rsid w:val="00493626"/>
    <w:rsid w:val="00493707"/>
    <w:rsid w:val="00493AA4"/>
    <w:rsid w:val="00493B0D"/>
    <w:rsid w:val="00493B4F"/>
    <w:rsid w:val="00493D22"/>
    <w:rsid w:val="0049411A"/>
    <w:rsid w:val="00494505"/>
    <w:rsid w:val="00494C88"/>
    <w:rsid w:val="00494E98"/>
    <w:rsid w:val="004951B6"/>
    <w:rsid w:val="00495625"/>
    <w:rsid w:val="004958C5"/>
    <w:rsid w:val="00495DFD"/>
    <w:rsid w:val="00496068"/>
    <w:rsid w:val="0049629B"/>
    <w:rsid w:val="004963B9"/>
    <w:rsid w:val="00496433"/>
    <w:rsid w:val="004968A2"/>
    <w:rsid w:val="00496C7A"/>
    <w:rsid w:val="004973B7"/>
    <w:rsid w:val="004975F5"/>
    <w:rsid w:val="00497721"/>
    <w:rsid w:val="0049796A"/>
    <w:rsid w:val="00497A97"/>
    <w:rsid w:val="00497BD5"/>
    <w:rsid w:val="00497DF4"/>
    <w:rsid w:val="00497EF1"/>
    <w:rsid w:val="00497F23"/>
    <w:rsid w:val="004A0021"/>
    <w:rsid w:val="004A014D"/>
    <w:rsid w:val="004A01AE"/>
    <w:rsid w:val="004A0413"/>
    <w:rsid w:val="004A0419"/>
    <w:rsid w:val="004A0B26"/>
    <w:rsid w:val="004A0B5A"/>
    <w:rsid w:val="004A0EB9"/>
    <w:rsid w:val="004A1066"/>
    <w:rsid w:val="004A1333"/>
    <w:rsid w:val="004A139A"/>
    <w:rsid w:val="004A13CC"/>
    <w:rsid w:val="004A14A8"/>
    <w:rsid w:val="004A161F"/>
    <w:rsid w:val="004A1A4B"/>
    <w:rsid w:val="004A1B60"/>
    <w:rsid w:val="004A2069"/>
    <w:rsid w:val="004A247D"/>
    <w:rsid w:val="004A2819"/>
    <w:rsid w:val="004A2846"/>
    <w:rsid w:val="004A28E3"/>
    <w:rsid w:val="004A29DC"/>
    <w:rsid w:val="004A2A3C"/>
    <w:rsid w:val="004A3185"/>
    <w:rsid w:val="004A32B5"/>
    <w:rsid w:val="004A338D"/>
    <w:rsid w:val="004A3432"/>
    <w:rsid w:val="004A36D0"/>
    <w:rsid w:val="004A3895"/>
    <w:rsid w:val="004A3AEB"/>
    <w:rsid w:val="004A3AF3"/>
    <w:rsid w:val="004A454F"/>
    <w:rsid w:val="004A46C1"/>
    <w:rsid w:val="004A4AB4"/>
    <w:rsid w:val="004A4D55"/>
    <w:rsid w:val="004A4EE7"/>
    <w:rsid w:val="004A4FFD"/>
    <w:rsid w:val="004A51B8"/>
    <w:rsid w:val="004A51E9"/>
    <w:rsid w:val="004A5220"/>
    <w:rsid w:val="004A5690"/>
    <w:rsid w:val="004A5A77"/>
    <w:rsid w:val="004A5AE5"/>
    <w:rsid w:val="004A5D7F"/>
    <w:rsid w:val="004A5DDE"/>
    <w:rsid w:val="004A6A14"/>
    <w:rsid w:val="004A7160"/>
    <w:rsid w:val="004A790F"/>
    <w:rsid w:val="004A7989"/>
    <w:rsid w:val="004A7A0B"/>
    <w:rsid w:val="004B02B5"/>
    <w:rsid w:val="004B0308"/>
    <w:rsid w:val="004B0459"/>
    <w:rsid w:val="004B0CEA"/>
    <w:rsid w:val="004B118E"/>
    <w:rsid w:val="004B1318"/>
    <w:rsid w:val="004B1356"/>
    <w:rsid w:val="004B1A3F"/>
    <w:rsid w:val="004B1B98"/>
    <w:rsid w:val="004B1F2E"/>
    <w:rsid w:val="004B22B7"/>
    <w:rsid w:val="004B2310"/>
    <w:rsid w:val="004B2389"/>
    <w:rsid w:val="004B25C6"/>
    <w:rsid w:val="004B28A0"/>
    <w:rsid w:val="004B2AC0"/>
    <w:rsid w:val="004B2C8C"/>
    <w:rsid w:val="004B2D46"/>
    <w:rsid w:val="004B3197"/>
    <w:rsid w:val="004B3403"/>
    <w:rsid w:val="004B34BB"/>
    <w:rsid w:val="004B35C7"/>
    <w:rsid w:val="004B3AA4"/>
    <w:rsid w:val="004B3D70"/>
    <w:rsid w:val="004B3E82"/>
    <w:rsid w:val="004B4068"/>
    <w:rsid w:val="004B451C"/>
    <w:rsid w:val="004B4892"/>
    <w:rsid w:val="004B4A96"/>
    <w:rsid w:val="004B4D23"/>
    <w:rsid w:val="004B4F5E"/>
    <w:rsid w:val="004B508F"/>
    <w:rsid w:val="004B57D2"/>
    <w:rsid w:val="004B58AE"/>
    <w:rsid w:val="004B5DF2"/>
    <w:rsid w:val="004B5F43"/>
    <w:rsid w:val="004B5F66"/>
    <w:rsid w:val="004B6253"/>
    <w:rsid w:val="004B6414"/>
    <w:rsid w:val="004B64F9"/>
    <w:rsid w:val="004B66CF"/>
    <w:rsid w:val="004B6961"/>
    <w:rsid w:val="004B6F60"/>
    <w:rsid w:val="004B7199"/>
    <w:rsid w:val="004B71C1"/>
    <w:rsid w:val="004B753A"/>
    <w:rsid w:val="004B7752"/>
    <w:rsid w:val="004B77C3"/>
    <w:rsid w:val="004B7B18"/>
    <w:rsid w:val="004B7B65"/>
    <w:rsid w:val="004B7BDE"/>
    <w:rsid w:val="004B7CD0"/>
    <w:rsid w:val="004B7CE1"/>
    <w:rsid w:val="004B7D85"/>
    <w:rsid w:val="004B7E9F"/>
    <w:rsid w:val="004C00F5"/>
    <w:rsid w:val="004C0251"/>
    <w:rsid w:val="004C0990"/>
    <w:rsid w:val="004C09F3"/>
    <w:rsid w:val="004C0A6C"/>
    <w:rsid w:val="004C0CD8"/>
    <w:rsid w:val="004C1089"/>
    <w:rsid w:val="004C12D2"/>
    <w:rsid w:val="004C13C1"/>
    <w:rsid w:val="004C1614"/>
    <w:rsid w:val="004C1973"/>
    <w:rsid w:val="004C1AC6"/>
    <w:rsid w:val="004C1AFF"/>
    <w:rsid w:val="004C1B21"/>
    <w:rsid w:val="004C1D9C"/>
    <w:rsid w:val="004C1F78"/>
    <w:rsid w:val="004C21A8"/>
    <w:rsid w:val="004C21F9"/>
    <w:rsid w:val="004C241E"/>
    <w:rsid w:val="004C2556"/>
    <w:rsid w:val="004C26C9"/>
    <w:rsid w:val="004C2DDC"/>
    <w:rsid w:val="004C2DEC"/>
    <w:rsid w:val="004C2E0D"/>
    <w:rsid w:val="004C2EDF"/>
    <w:rsid w:val="004C338B"/>
    <w:rsid w:val="004C3A24"/>
    <w:rsid w:val="004C4B1E"/>
    <w:rsid w:val="004C4B45"/>
    <w:rsid w:val="004C4E09"/>
    <w:rsid w:val="004C5853"/>
    <w:rsid w:val="004C670F"/>
    <w:rsid w:val="004C6742"/>
    <w:rsid w:val="004C674F"/>
    <w:rsid w:val="004C6755"/>
    <w:rsid w:val="004C6795"/>
    <w:rsid w:val="004C67B0"/>
    <w:rsid w:val="004C68B2"/>
    <w:rsid w:val="004C68C1"/>
    <w:rsid w:val="004C6CD4"/>
    <w:rsid w:val="004C6E78"/>
    <w:rsid w:val="004C747A"/>
    <w:rsid w:val="004C7BD4"/>
    <w:rsid w:val="004C7C2C"/>
    <w:rsid w:val="004D008D"/>
    <w:rsid w:val="004D00C3"/>
    <w:rsid w:val="004D04D1"/>
    <w:rsid w:val="004D04F7"/>
    <w:rsid w:val="004D0A84"/>
    <w:rsid w:val="004D0BA0"/>
    <w:rsid w:val="004D0F18"/>
    <w:rsid w:val="004D1090"/>
    <w:rsid w:val="004D10C3"/>
    <w:rsid w:val="004D11E5"/>
    <w:rsid w:val="004D12C8"/>
    <w:rsid w:val="004D14BA"/>
    <w:rsid w:val="004D1824"/>
    <w:rsid w:val="004D1851"/>
    <w:rsid w:val="004D194C"/>
    <w:rsid w:val="004D1A01"/>
    <w:rsid w:val="004D1A6D"/>
    <w:rsid w:val="004D1C07"/>
    <w:rsid w:val="004D1C53"/>
    <w:rsid w:val="004D1CCD"/>
    <w:rsid w:val="004D20AB"/>
    <w:rsid w:val="004D213F"/>
    <w:rsid w:val="004D22C8"/>
    <w:rsid w:val="004D23DE"/>
    <w:rsid w:val="004D2582"/>
    <w:rsid w:val="004D28C9"/>
    <w:rsid w:val="004D2A6C"/>
    <w:rsid w:val="004D2AF5"/>
    <w:rsid w:val="004D32A7"/>
    <w:rsid w:val="004D336C"/>
    <w:rsid w:val="004D33BB"/>
    <w:rsid w:val="004D3B5B"/>
    <w:rsid w:val="004D40E2"/>
    <w:rsid w:val="004D4308"/>
    <w:rsid w:val="004D441F"/>
    <w:rsid w:val="004D44AC"/>
    <w:rsid w:val="004D4505"/>
    <w:rsid w:val="004D469A"/>
    <w:rsid w:val="004D4AE3"/>
    <w:rsid w:val="004D522E"/>
    <w:rsid w:val="004D57F4"/>
    <w:rsid w:val="004D5DC2"/>
    <w:rsid w:val="004D5DF1"/>
    <w:rsid w:val="004D5FED"/>
    <w:rsid w:val="004D68C3"/>
    <w:rsid w:val="004D721D"/>
    <w:rsid w:val="004D7A53"/>
    <w:rsid w:val="004D7AAE"/>
    <w:rsid w:val="004D7EBF"/>
    <w:rsid w:val="004E0A43"/>
    <w:rsid w:val="004E0B00"/>
    <w:rsid w:val="004E0FF8"/>
    <w:rsid w:val="004E14A3"/>
    <w:rsid w:val="004E163A"/>
    <w:rsid w:val="004E18FE"/>
    <w:rsid w:val="004E19E3"/>
    <w:rsid w:val="004E1A3B"/>
    <w:rsid w:val="004E1C01"/>
    <w:rsid w:val="004E20D0"/>
    <w:rsid w:val="004E2513"/>
    <w:rsid w:val="004E2558"/>
    <w:rsid w:val="004E27DE"/>
    <w:rsid w:val="004E2941"/>
    <w:rsid w:val="004E2C09"/>
    <w:rsid w:val="004E2E2E"/>
    <w:rsid w:val="004E2F90"/>
    <w:rsid w:val="004E33D5"/>
    <w:rsid w:val="004E3438"/>
    <w:rsid w:val="004E3580"/>
    <w:rsid w:val="004E362B"/>
    <w:rsid w:val="004E3893"/>
    <w:rsid w:val="004E3983"/>
    <w:rsid w:val="004E3A91"/>
    <w:rsid w:val="004E3B3E"/>
    <w:rsid w:val="004E3F07"/>
    <w:rsid w:val="004E4257"/>
    <w:rsid w:val="004E468D"/>
    <w:rsid w:val="004E4726"/>
    <w:rsid w:val="004E499A"/>
    <w:rsid w:val="004E55EE"/>
    <w:rsid w:val="004E58EE"/>
    <w:rsid w:val="004E5A7D"/>
    <w:rsid w:val="004E5D6A"/>
    <w:rsid w:val="004E5ECE"/>
    <w:rsid w:val="004E62C6"/>
    <w:rsid w:val="004E6303"/>
    <w:rsid w:val="004E6386"/>
    <w:rsid w:val="004E6720"/>
    <w:rsid w:val="004E6877"/>
    <w:rsid w:val="004E713E"/>
    <w:rsid w:val="004E722A"/>
    <w:rsid w:val="004E72D8"/>
    <w:rsid w:val="004E7505"/>
    <w:rsid w:val="004E7810"/>
    <w:rsid w:val="004E7BF4"/>
    <w:rsid w:val="004E7D9E"/>
    <w:rsid w:val="004E7E15"/>
    <w:rsid w:val="004F001A"/>
    <w:rsid w:val="004F039F"/>
    <w:rsid w:val="004F04BB"/>
    <w:rsid w:val="004F0AD2"/>
    <w:rsid w:val="004F0E69"/>
    <w:rsid w:val="004F0F95"/>
    <w:rsid w:val="004F1090"/>
    <w:rsid w:val="004F12D6"/>
    <w:rsid w:val="004F162B"/>
    <w:rsid w:val="004F1846"/>
    <w:rsid w:val="004F1D64"/>
    <w:rsid w:val="004F1FC6"/>
    <w:rsid w:val="004F2186"/>
    <w:rsid w:val="004F2233"/>
    <w:rsid w:val="004F23B0"/>
    <w:rsid w:val="004F2500"/>
    <w:rsid w:val="004F2A5E"/>
    <w:rsid w:val="004F2B74"/>
    <w:rsid w:val="004F39A9"/>
    <w:rsid w:val="004F3A2A"/>
    <w:rsid w:val="004F3A54"/>
    <w:rsid w:val="004F44DC"/>
    <w:rsid w:val="004F45C6"/>
    <w:rsid w:val="004F4913"/>
    <w:rsid w:val="004F4B59"/>
    <w:rsid w:val="004F4BC6"/>
    <w:rsid w:val="004F4C65"/>
    <w:rsid w:val="004F4E82"/>
    <w:rsid w:val="004F5216"/>
    <w:rsid w:val="004F55E4"/>
    <w:rsid w:val="004F5C4F"/>
    <w:rsid w:val="004F5CA4"/>
    <w:rsid w:val="004F5CEE"/>
    <w:rsid w:val="004F65BF"/>
    <w:rsid w:val="004F6633"/>
    <w:rsid w:val="004F6646"/>
    <w:rsid w:val="004F66A3"/>
    <w:rsid w:val="004F6BFC"/>
    <w:rsid w:val="004F736C"/>
    <w:rsid w:val="004F756C"/>
    <w:rsid w:val="004F7928"/>
    <w:rsid w:val="004F79BA"/>
    <w:rsid w:val="004F7B5C"/>
    <w:rsid w:val="004F7C94"/>
    <w:rsid w:val="00500247"/>
    <w:rsid w:val="0050045D"/>
    <w:rsid w:val="00500879"/>
    <w:rsid w:val="005011E3"/>
    <w:rsid w:val="005018F6"/>
    <w:rsid w:val="00501D3A"/>
    <w:rsid w:val="00501E23"/>
    <w:rsid w:val="005024A5"/>
    <w:rsid w:val="00502BAC"/>
    <w:rsid w:val="00502CA0"/>
    <w:rsid w:val="0050367E"/>
    <w:rsid w:val="00503D30"/>
    <w:rsid w:val="00503E74"/>
    <w:rsid w:val="00503F22"/>
    <w:rsid w:val="00504167"/>
    <w:rsid w:val="0050422F"/>
    <w:rsid w:val="00504517"/>
    <w:rsid w:val="0050475B"/>
    <w:rsid w:val="0050490A"/>
    <w:rsid w:val="00505266"/>
    <w:rsid w:val="0050537B"/>
    <w:rsid w:val="00505835"/>
    <w:rsid w:val="005059D9"/>
    <w:rsid w:val="005059ED"/>
    <w:rsid w:val="00505A8F"/>
    <w:rsid w:val="00505B55"/>
    <w:rsid w:val="00506060"/>
    <w:rsid w:val="005060C2"/>
    <w:rsid w:val="005062F4"/>
    <w:rsid w:val="005063D5"/>
    <w:rsid w:val="005067CB"/>
    <w:rsid w:val="00506BB4"/>
    <w:rsid w:val="005071E6"/>
    <w:rsid w:val="00507385"/>
    <w:rsid w:val="005073E7"/>
    <w:rsid w:val="00507695"/>
    <w:rsid w:val="005076D1"/>
    <w:rsid w:val="0050788E"/>
    <w:rsid w:val="00507B39"/>
    <w:rsid w:val="00507BD9"/>
    <w:rsid w:val="00507C1D"/>
    <w:rsid w:val="00507D3E"/>
    <w:rsid w:val="005100EB"/>
    <w:rsid w:val="005104B3"/>
    <w:rsid w:val="0051072B"/>
    <w:rsid w:val="00511561"/>
    <w:rsid w:val="0051163E"/>
    <w:rsid w:val="005116FF"/>
    <w:rsid w:val="00511846"/>
    <w:rsid w:val="00511CDF"/>
    <w:rsid w:val="00511D25"/>
    <w:rsid w:val="00511D76"/>
    <w:rsid w:val="00511E5C"/>
    <w:rsid w:val="005120BB"/>
    <w:rsid w:val="00512D8D"/>
    <w:rsid w:val="00513228"/>
    <w:rsid w:val="00513A58"/>
    <w:rsid w:val="00513D9E"/>
    <w:rsid w:val="00514253"/>
    <w:rsid w:val="00514372"/>
    <w:rsid w:val="005143F3"/>
    <w:rsid w:val="00514699"/>
    <w:rsid w:val="005147D4"/>
    <w:rsid w:val="00514B35"/>
    <w:rsid w:val="00514BC5"/>
    <w:rsid w:val="00514C31"/>
    <w:rsid w:val="00514E05"/>
    <w:rsid w:val="005150DD"/>
    <w:rsid w:val="00515104"/>
    <w:rsid w:val="0051526F"/>
    <w:rsid w:val="00515380"/>
    <w:rsid w:val="00515AFE"/>
    <w:rsid w:val="00515C5E"/>
    <w:rsid w:val="00515DA3"/>
    <w:rsid w:val="00515E21"/>
    <w:rsid w:val="005161D4"/>
    <w:rsid w:val="005168AA"/>
    <w:rsid w:val="00516AED"/>
    <w:rsid w:val="00516D4A"/>
    <w:rsid w:val="00516F1D"/>
    <w:rsid w:val="00516FD5"/>
    <w:rsid w:val="005171FC"/>
    <w:rsid w:val="00517521"/>
    <w:rsid w:val="00517596"/>
    <w:rsid w:val="005175C9"/>
    <w:rsid w:val="005208F2"/>
    <w:rsid w:val="00520BB6"/>
    <w:rsid w:val="00520EA3"/>
    <w:rsid w:val="00520F92"/>
    <w:rsid w:val="005213E6"/>
    <w:rsid w:val="00521517"/>
    <w:rsid w:val="00521575"/>
    <w:rsid w:val="00521F9D"/>
    <w:rsid w:val="005222E9"/>
    <w:rsid w:val="005226F7"/>
    <w:rsid w:val="005226FB"/>
    <w:rsid w:val="00522F48"/>
    <w:rsid w:val="00523099"/>
    <w:rsid w:val="0052310C"/>
    <w:rsid w:val="0052324C"/>
    <w:rsid w:val="00523423"/>
    <w:rsid w:val="00523B2A"/>
    <w:rsid w:val="00523E22"/>
    <w:rsid w:val="00524043"/>
    <w:rsid w:val="00524200"/>
    <w:rsid w:val="0052440D"/>
    <w:rsid w:val="00524595"/>
    <w:rsid w:val="00524632"/>
    <w:rsid w:val="0052486E"/>
    <w:rsid w:val="00524D24"/>
    <w:rsid w:val="00525025"/>
    <w:rsid w:val="00525038"/>
    <w:rsid w:val="00525062"/>
    <w:rsid w:val="0052525F"/>
    <w:rsid w:val="00525405"/>
    <w:rsid w:val="00525780"/>
    <w:rsid w:val="0052590A"/>
    <w:rsid w:val="00525A02"/>
    <w:rsid w:val="00525BAD"/>
    <w:rsid w:val="00525C00"/>
    <w:rsid w:val="00525DE3"/>
    <w:rsid w:val="0052614B"/>
    <w:rsid w:val="00527D55"/>
    <w:rsid w:val="00530717"/>
    <w:rsid w:val="00531478"/>
    <w:rsid w:val="00531671"/>
    <w:rsid w:val="00532276"/>
    <w:rsid w:val="0053271F"/>
    <w:rsid w:val="00532872"/>
    <w:rsid w:val="005332DD"/>
    <w:rsid w:val="005335B1"/>
    <w:rsid w:val="00533BC7"/>
    <w:rsid w:val="00533D70"/>
    <w:rsid w:val="0053412E"/>
    <w:rsid w:val="00534299"/>
    <w:rsid w:val="0053469A"/>
    <w:rsid w:val="00534C52"/>
    <w:rsid w:val="00534C56"/>
    <w:rsid w:val="00534D4D"/>
    <w:rsid w:val="00534EC4"/>
    <w:rsid w:val="0053567E"/>
    <w:rsid w:val="00535722"/>
    <w:rsid w:val="00535C08"/>
    <w:rsid w:val="00535D94"/>
    <w:rsid w:val="00535FB1"/>
    <w:rsid w:val="0053612E"/>
    <w:rsid w:val="00536771"/>
    <w:rsid w:val="005367F4"/>
    <w:rsid w:val="005369FF"/>
    <w:rsid w:val="00536A00"/>
    <w:rsid w:val="00536ABE"/>
    <w:rsid w:val="00536BAA"/>
    <w:rsid w:val="005370EA"/>
    <w:rsid w:val="00537199"/>
    <w:rsid w:val="005373EF"/>
    <w:rsid w:val="00537A54"/>
    <w:rsid w:val="00537A63"/>
    <w:rsid w:val="005403B8"/>
    <w:rsid w:val="00540491"/>
    <w:rsid w:val="00540620"/>
    <w:rsid w:val="005408A0"/>
    <w:rsid w:val="005408F0"/>
    <w:rsid w:val="00540A71"/>
    <w:rsid w:val="0054134C"/>
    <w:rsid w:val="005415A4"/>
    <w:rsid w:val="00541865"/>
    <w:rsid w:val="00541BB3"/>
    <w:rsid w:val="00541BE8"/>
    <w:rsid w:val="00541F96"/>
    <w:rsid w:val="00542221"/>
    <w:rsid w:val="00542FF0"/>
    <w:rsid w:val="0054347B"/>
    <w:rsid w:val="00543B61"/>
    <w:rsid w:val="00543C6F"/>
    <w:rsid w:val="00543D82"/>
    <w:rsid w:val="00543E6A"/>
    <w:rsid w:val="00544228"/>
    <w:rsid w:val="005444D5"/>
    <w:rsid w:val="005447F9"/>
    <w:rsid w:val="00544C4E"/>
    <w:rsid w:val="00544E42"/>
    <w:rsid w:val="00544E72"/>
    <w:rsid w:val="00544FCA"/>
    <w:rsid w:val="0054517C"/>
    <w:rsid w:val="00545245"/>
    <w:rsid w:val="00545548"/>
    <w:rsid w:val="00545926"/>
    <w:rsid w:val="00545E8F"/>
    <w:rsid w:val="005460D9"/>
    <w:rsid w:val="00546342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50189"/>
    <w:rsid w:val="0055049F"/>
    <w:rsid w:val="005504AB"/>
    <w:rsid w:val="00550637"/>
    <w:rsid w:val="0055097E"/>
    <w:rsid w:val="005509F2"/>
    <w:rsid w:val="0055119D"/>
    <w:rsid w:val="00551380"/>
    <w:rsid w:val="00551725"/>
    <w:rsid w:val="00551A6F"/>
    <w:rsid w:val="00551DA8"/>
    <w:rsid w:val="00551E38"/>
    <w:rsid w:val="00551F1E"/>
    <w:rsid w:val="00551F35"/>
    <w:rsid w:val="0055286B"/>
    <w:rsid w:val="0055286E"/>
    <w:rsid w:val="00552944"/>
    <w:rsid w:val="00552C5E"/>
    <w:rsid w:val="0055300C"/>
    <w:rsid w:val="00553019"/>
    <w:rsid w:val="005530BD"/>
    <w:rsid w:val="005530DF"/>
    <w:rsid w:val="005536D5"/>
    <w:rsid w:val="00553D84"/>
    <w:rsid w:val="00554B23"/>
    <w:rsid w:val="00554E30"/>
    <w:rsid w:val="00554EA8"/>
    <w:rsid w:val="0055559D"/>
    <w:rsid w:val="005556AB"/>
    <w:rsid w:val="00555ACA"/>
    <w:rsid w:val="00555B9A"/>
    <w:rsid w:val="00555CB4"/>
    <w:rsid w:val="00555D17"/>
    <w:rsid w:val="00555D2E"/>
    <w:rsid w:val="0055665D"/>
    <w:rsid w:val="0055690E"/>
    <w:rsid w:val="005569D2"/>
    <w:rsid w:val="00556C2C"/>
    <w:rsid w:val="00556CBD"/>
    <w:rsid w:val="00556FDB"/>
    <w:rsid w:val="00557399"/>
    <w:rsid w:val="00557530"/>
    <w:rsid w:val="005576D4"/>
    <w:rsid w:val="0055784C"/>
    <w:rsid w:val="00557872"/>
    <w:rsid w:val="0055790D"/>
    <w:rsid w:val="00557B04"/>
    <w:rsid w:val="00557F57"/>
    <w:rsid w:val="00560135"/>
    <w:rsid w:val="00560194"/>
    <w:rsid w:val="00560288"/>
    <w:rsid w:val="00560860"/>
    <w:rsid w:val="00560AF0"/>
    <w:rsid w:val="00560E43"/>
    <w:rsid w:val="0056111B"/>
    <w:rsid w:val="00561786"/>
    <w:rsid w:val="005618D9"/>
    <w:rsid w:val="00561928"/>
    <w:rsid w:val="00561B99"/>
    <w:rsid w:val="00561C3A"/>
    <w:rsid w:val="00561F36"/>
    <w:rsid w:val="0056238E"/>
    <w:rsid w:val="005626E9"/>
    <w:rsid w:val="005628F0"/>
    <w:rsid w:val="00562D8F"/>
    <w:rsid w:val="00563928"/>
    <w:rsid w:val="00563A39"/>
    <w:rsid w:val="0056427C"/>
    <w:rsid w:val="00564343"/>
    <w:rsid w:val="00564845"/>
    <w:rsid w:val="00564940"/>
    <w:rsid w:val="00564D20"/>
    <w:rsid w:val="00564D34"/>
    <w:rsid w:val="00564EA8"/>
    <w:rsid w:val="00564F21"/>
    <w:rsid w:val="00565260"/>
    <w:rsid w:val="00565338"/>
    <w:rsid w:val="00566525"/>
    <w:rsid w:val="0056659C"/>
    <w:rsid w:val="00566BBE"/>
    <w:rsid w:val="00566DDE"/>
    <w:rsid w:val="00567703"/>
    <w:rsid w:val="00567F3C"/>
    <w:rsid w:val="005700CD"/>
    <w:rsid w:val="0057022E"/>
    <w:rsid w:val="005703A0"/>
    <w:rsid w:val="005708F5"/>
    <w:rsid w:val="0057116E"/>
    <w:rsid w:val="00571192"/>
    <w:rsid w:val="005714B6"/>
    <w:rsid w:val="005715FD"/>
    <w:rsid w:val="005716D0"/>
    <w:rsid w:val="00571C7E"/>
    <w:rsid w:val="00571C95"/>
    <w:rsid w:val="005721DA"/>
    <w:rsid w:val="00572998"/>
    <w:rsid w:val="00572C14"/>
    <w:rsid w:val="00572D6F"/>
    <w:rsid w:val="005730A6"/>
    <w:rsid w:val="0057322B"/>
    <w:rsid w:val="005732E6"/>
    <w:rsid w:val="00573AAE"/>
    <w:rsid w:val="00573C97"/>
    <w:rsid w:val="00573D92"/>
    <w:rsid w:val="00574087"/>
    <w:rsid w:val="0057421A"/>
    <w:rsid w:val="00574282"/>
    <w:rsid w:val="00574309"/>
    <w:rsid w:val="0057463F"/>
    <w:rsid w:val="00574E10"/>
    <w:rsid w:val="0057520F"/>
    <w:rsid w:val="005752D8"/>
    <w:rsid w:val="005753A5"/>
    <w:rsid w:val="00575972"/>
    <w:rsid w:val="00575F42"/>
    <w:rsid w:val="005760A2"/>
    <w:rsid w:val="005761D8"/>
    <w:rsid w:val="005767C8"/>
    <w:rsid w:val="00576CCA"/>
    <w:rsid w:val="00576FF9"/>
    <w:rsid w:val="005777DA"/>
    <w:rsid w:val="005777F5"/>
    <w:rsid w:val="00577866"/>
    <w:rsid w:val="005778C8"/>
    <w:rsid w:val="00577998"/>
    <w:rsid w:val="00577A05"/>
    <w:rsid w:val="00577FCD"/>
    <w:rsid w:val="00580AE7"/>
    <w:rsid w:val="005810D1"/>
    <w:rsid w:val="0058110F"/>
    <w:rsid w:val="005812AB"/>
    <w:rsid w:val="0058138A"/>
    <w:rsid w:val="0058156E"/>
    <w:rsid w:val="00581705"/>
    <w:rsid w:val="005817C6"/>
    <w:rsid w:val="00581CC5"/>
    <w:rsid w:val="00581F88"/>
    <w:rsid w:val="0058220C"/>
    <w:rsid w:val="00582581"/>
    <w:rsid w:val="0058301D"/>
    <w:rsid w:val="005830D8"/>
    <w:rsid w:val="00583181"/>
    <w:rsid w:val="00583408"/>
    <w:rsid w:val="00583663"/>
    <w:rsid w:val="005836A7"/>
    <w:rsid w:val="005837AF"/>
    <w:rsid w:val="0058382E"/>
    <w:rsid w:val="00583869"/>
    <w:rsid w:val="00583D11"/>
    <w:rsid w:val="00583D7E"/>
    <w:rsid w:val="00583F19"/>
    <w:rsid w:val="005841B9"/>
    <w:rsid w:val="005844B7"/>
    <w:rsid w:val="00584734"/>
    <w:rsid w:val="00584793"/>
    <w:rsid w:val="00584851"/>
    <w:rsid w:val="00584BBC"/>
    <w:rsid w:val="00584BD1"/>
    <w:rsid w:val="00584D23"/>
    <w:rsid w:val="00584FF8"/>
    <w:rsid w:val="0058518B"/>
    <w:rsid w:val="0058554A"/>
    <w:rsid w:val="005857E0"/>
    <w:rsid w:val="0058580D"/>
    <w:rsid w:val="00585E7E"/>
    <w:rsid w:val="00585FED"/>
    <w:rsid w:val="005860F2"/>
    <w:rsid w:val="005862BD"/>
    <w:rsid w:val="00586417"/>
    <w:rsid w:val="00586F4B"/>
    <w:rsid w:val="00587177"/>
    <w:rsid w:val="0058753A"/>
    <w:rsid w:val="00587DB2"/>
    <w:rsid w:val="005903FE"/>
    <w:rsid w:val="0059049C"/>
    <w:rsid w:val="00590645"/>
    <w:rsid w:val="00590A2B"/>
    <w:rsid w:val="00590CA1"/>
    <w:rsid w:val="005912B1"/>
    <w:rsid w:val="005915CB"/>
    <w:rsid w:val="005917B1"/>
    <w:rsid w:val="0059193F"/>
    <w:rsid w:val="00592E0A"/>
    <w:rsid w:val="00592ED8"/>
    <w:rsid w:val="00592EEB"/>
    <w:rsid w:val="005934B4"/>
    <w:rsid w:val="00593A29"/>
    <w:rsid w:val="00593CF2"/>
    <w:rsid w:val="00593F42"/>
    <w:rsid w:val="00593FC5"/>
    <w:rsid w:val="00594125"/>
    <w:rsid w:val="00594917"/>
    <w:rsid w:val="0059496C"/>
    <w:rsid w:val="00594C3E"/>
    <w:rsid w:val="00594CC6"/>
    <w:rsid w:val="0059514E"/>
    <w:rsid w:val="005952B7"/>
    <w:rsid w:val="00595313"/>
    <w:rsid w:val="00595703"/>
    <w:rsid w:val="00595851"/>
    <w:rsid w:val="00595AD5"/>
    <w:rsid w:val="00595CF7"/>
    <w:rsid w:val="00595D3E"/>
    <w:rsid w:val="00596024"/>
    <w:rsid w:val="005960B8"/>
    <w:rsid w:val="005960EE"/>
    <w:rsid w:val="005961FA"/>
    <w:rsid w:val="00596421"/>
    <w:rsid w:val="005966F4"/>
    <w:rsid w:val="00596A2B"/>
    <w:rsid w:val="00596CC5"/>
    <w:rsid w:val="00596DBF"/>
    <w:rsid w:val="00596F39"/>
    <w:rsid w:val="00597010"/>
    <w:rsid w:val="00597032"/>
    <w:rsid w:val="0059754B"/>
    <w:rsid w:val="00597798"/>
    <w:rsid w:val="005977AE"/>
    <w:rsid w:val="0059785D"/>
    <w:rsid w:val="00597959"/>
    <w:rsid w:val="00597BFF"/>
    <w:rsid w:val="00597DB5"/>
    <w:rsid w:val="00597FC5"/>
    <w:rsid w:val="005A0202"/>
    <w:rsid w:val="005A0C93"/>
    <w:rsid w:val="005A0ECB"/>
    <w:rsid w:val="005A0EDE"/>
    <w:rsid w:val="005A10D5"/>
    <w:rsid w:val="005A14B0"/>
    <w:rsid w:val="005A1848"/>
    <w:rsid w:val="005A1AF1"/>
    <w:rsid w:val="005A1F1D"/>
    <w:rsid w:val="005A2C8F"/>
    <w:rsid w:val="005A2D6E"/>
    <w:rsid w:val="005A2E5A"/>
    <w:rsid w:val="005A3140"/>
    <w:rsid w:val="005A3363"/>
    <w:rsid w:val="005A368C"/>
    <w:rsid w:val="005A3972"/>
    <w:rsid w:val="005A42E6"/>
    <w:rsid w:val="005A45CD"/>
    <w:rsid w:val="005A481E"/>
    <w:rsid w:val="005A490A"/>
    <w:rsid w:val="005A4A68"/>
    <w:rsid w:val="005A4BE2"/>
    <w:rsid w:val="005A4D01"/>
    <w:rsid w:val="005A4D2C"/>
    <w:rsid w:val="005A50B9"/>
    <w:rsid w:val="005A50CB"/>
    <w:rsid w:val="005A50F8"/>
    <w:rsid w:val="005A54B2"/>
    <w:rsid w:val="005A54EA"/>
    <w:rsid w:val="005A5DBC"/>
    <w:rsid w:val="005A6203"/>
    <w:rsid w:val="005A6F16"/>
    <w:rsid w:val="005A702A"/>
    <w:rsid w:val="005A7386"/>
    <w:rsid w:val="005A7593"/>
    <w:rsid w:val="005A776C"/>
    <w:rsid w:val="005A789D"/>
    <w:rsid w:val="005A7B0F"/>
    <w:rsid w:val="005A7C76"/>
    <w:rsid w:val="005B0209"/>
    <w:rsid w:val="005B03BD"/>
    <w:rsid w:val="005B0599"/>
    <w:rsid w:val="005B0664"/>
    <w:rsid w:val="005B0837"/>
    <w:rsid w:val="005B095F"/>
    <w:rsid w:val="005B0A78"/>
    <w:rsid w:val="005B0BB4"/>
    <w:rsid w:val="005B0C55"/>
    <w:rsid w:val="005B0CB7"/>
    <w:rsid w:val="005B111D"/>
    <w:rsid w:val="005B11E9"/>
    <w:rsid w:val="005B16D3"/>
    <w:rsid w:val="005B1976"/>
    <w:rsid w:val="005B197A"/>
    <w:rsid w:val="005B1AC1"/>
    <w:rsid w:val="005B1CA4"/>
    <w:rsid w:val="005B1E21"/>
    <w:rsid w:val="005B1FB9"/>
    <w:rsid w:val="005B2129"/>
    <w:rsid w:val="005B25EA"/>
    <w:rsid w:val="005B27E6"/>
    <w:rsid w:val="005B2807"/>
    <w:rsid w:val="005B2A67"/>
    <w:rsid w:val="005B2BEE"/>
    <w:rsid w:val="005B2CE5"/>
    <w:rsid w:val="005B2E3C"/>
    <w:rsid w:val="005B2EC1"/>
    <w:rsid w:val="005B2FE2"/>
    <w:rsid w:val="005B3104"/>
    <w:rsid w:val="005B36A4"/>
    <w:rsid w:val="005B373D"/>
    <w:rsid w:val="005B3BB0"/>
    <w:rsid w:val="005B3BBE"/>
    <w:rsid w:val="005B44B7"/>
    <w:rsid w:val="005B48AB"/>
    <w:rsid w:val="005B4A73"/>
    <w:rsid w:val="005B4BB6"/>
    <w:rsid w:val="005B4C9C"/>
    <w:rsid w:val="005B4FB5"/>
    <w:rsid w:val="005B54C3"/>
    <w:rsid w:val="005B5CD5"/>
    <w:rsid w:val="005B5EC8"/>
    <w:rsid w:val="005B6007"/>
    <w:rsid w:val="005B63DC"/>
    <w:rsid w:val="005B64CD"/>
    <w:rsid w:val="005B651C"/>
    <w:rsid w:val="005B6AAB"/>
    <w:rsid w:val="005B722E"/>
    <w:rsid w:val="005B73F5"/>
    <w:rsid w:val="005B768F"/>
    <w:rsid w:val="005B7AA0"/>
    <w:rsid w:val="005B7CD6"/>
    <w:rsid w:val="005C012E"/>
    <w:rsid w:val="005C047C"/>
    <w:rsid w:val="005C0699"/>
    <w:rsid w:val="005C0A50"/>
    <w:rsid w:val="005C0A99"/>
    <w:rsid w:val="005C0B5D"/>
    <w:rsid w:val="005C160A"/>
    <w:rsid w:val="005C18B3"/>
    <w:rsid w:val="005C1FC8"/>
    <w:rsid w:val="005C1FF4"/>
    <w:rsid w:val="005C21F9"/>
    <w:rsid w:val="005C2252"/>
    <w:rsid w:val="005C2309"/>
    <w:rsid w:val="005C24CE"/>
    <w:rsid w:val="005C25DA"/>
    <w:rsid w:val="005C2F05"/>
    <w:rsid w:val="005C2F08"/>
    <w:rsid w:val="005C2F25"/>
    <w:rsid w:val="005C3413"/>
    <w:rsid w:val="005C3430"/>
    <w:rsid w:val="005C3443"/>
    <w:rsid w:val="005C3870"/>
    <w:rsid w:val="005C3C23"/>
    <w:rsid w:val="005C44E2"/>
    <w:rsid w:val="005C4965"/>
    <w:rsid w:val="005C49EE"/>
    <w:rsid w:val="005C4A0C"/>
    <w:rsid w:val="005C4CCC"/>
    <w:rsid w:val="005C4D93"/>
    <w:rsid w:val="005C4DC5"/>
    <w:rsid w:val="005C529C"/>
    <w:rsid w:val="005C5DF6"/>
    <w:rsid w:val="005C5F22"/>
    <w:rsid w:val="005C5F52"/>
    <w:rsid w:val="005C649C"/>
    <w:rsid w:val="005C66A3"/>
    <w:rsid w:val="005C67EC"/>
    <w:rsid w:val="005C6EE1"/>
    <w:rsid w:val="005C6FDF"/>
    <w:rsid w:val="005C73E0"/>
    <w:rsid w:val="005C7531"/>
    <w:rsid w:val="005D0196"/>
    <w:rsid w:val="005D0449"/>
    <w:rsid w:val="005D059E"/>
    <w:rsid w:val="005D0635"/>
    <w:rsid w:val="005D0A7A"/>
    <w:rsid w:val="005D0B36"/>
    <w:rsid w:val="005D0F9A"/>
    <w:rsid w:val="005D1305"/>
    <w:rsid w:val="005D1AB0"/>
    <w:rsid w:val="005D1EA0"/>
    <w:rsid w:val="005D218D"/>
    <w:rsid w:val="005D224A"/>
    <w:rsid w:val="005D2645"/>
    <w:rsid w:val="005D2806"/>
    <w:rsid w:val="005D2969"/>
    <w:rsid w:val="005D2D75"/>
    <w:rsid w:val="005D2F2A"/>
    <w:rsid w:val="005D3889"/>
    <w:rsid w:val="005D3B48"/>
    <w:rsid w:val="005D4406"/>
    <w:rsid w:val="005D4661"/>
    <w:rsid w:val="005D5004"/>
    <w:rsid w:val="005D52B7"/>
    <w:rsid w:val="005D56D4"/>
    <w:rsid w:val="005D5A05"/>
    <w:rsid w:val="005D5F93"/>
    <w:rsid w:val="005D6138"/>
    <w:rsid w:val="005D61CA"/>
    <w:rsid w:val="005D6296"/>
    <w:rsid w:val="005D62A1"/>
    <w:rsid w:val="005D6317"/>
    <w:rsid w:val="005D63D6"/>
    <w:rsid w:val="005D6615"/>
    <w:rsid w:val="005D684E"/>
    <w:rsid w:val="005D6AA9"/>
    <w:rsid w:val="005D6B1C"/>
    <w:rsid w:val="005D73FE"/>
    <w:rsid w:val="005D7912"/>
    <w:rsid w:val="005D7CD3"/>
    <w:rsid w:val="005E0080"/>
    <w:rsid w:val="005E0223"/>
    <w:rsid w:val="005E02AC"/>
    <w:rsid w:val="005E02C8"/>
    <w:rsid w:val="005E04C4"/>
    <w:rsid w:val="005E09B1"/>
    <w:rsid w:val="005E09C8"/>
    <w:rsid w:val="005E0A63"/>
    <w:rsid w:val="005E135F"/>
    <w:rsid w:val="005E1538"/>
    <w:rsid w:val="005E1770"/>
    <w:rsid w:val="005E18CA"/>
    <w:rsid w:val="005E1C36"/>
    <w:rsid w:val="005E1E2E"/>
    <w:rsid w:val="005E21C7"/>
    <w:rsid w:val="005E28D8"/>
    <w:rsid w:val="005E2B36"/>
    <w:rsid w:val="005E3309"/>
    <w:rsid w:val="005E37AC"/>
    <w:rsid w:val="005E39B2"/>
    <w:rsid w:val="005E3DB3"/>
    <w:rsid w:val="005E3ECA"/>
    <w:rsid w:val="005E40DA"/>
    <w:rsid w:val="005E44E8"/>
    <w:rsid w:val="005E4943"/>
    <w:rsid w:val="005E4964"/>
    <w:rsid w:val="005E4977"/>
    <w:rsid w:val="005E4A74"/>
    <w:rsid w:val="005E4B27"/>
    <w:rsid w:val="005E4EB4"/>
    <w:rsid w:val="005E4EC6"/>
    <w:rsid w:val="005E5282"/>
    <w:rsid w:val="005E58E1"/>
    <w:rsid w:val="005E5981"/>
    <w:rsid w:val="005E5A53"/>
    <w:rsid w:val="005E5BB7"/>
    <w:rsid w:val="005E5EC9"/>
    <w:rsid w:val="005E6043"/>
    <w:rsid w:val="005E6A76"/>
    <w:rsid w:val="005E6BC2"/>
    <w:rsid w:val="005E6EF6"/>
    <w:rsid w:val="005E7265"/>
    <w:rsid w:val="005E736A"/>
    <w:rsid w:val="005E744D"/>
    <w:rsid w:val="005E747D"/>
    <w:rsid w:val="005E74E5"/>
    <w:rsid w:val="005E778C"/>
    <w:rsid w:val="005E7856"/>
    <w:rsid w:val="005E78C2"/>
    <w:rsid w:val="005E79A3"/>
    <w:rsid w:val="005E7B14"/>
    <w:rsid w:val="005F0895"/>
    <w:rsid w:val="005F0A60"/>
    <w:rsid w:val="005F0C22"/>
    <w:rsid w:val="005F0D48"/>
    <w:rsid w:val="005F0E51"/>
    <w:rsid w:val="005F0E92"/>
    <w:rsid w:val="005F128E"/>
    <w:rsid w:val="005F1855"/>
    <w:rsid w:val="005F18A9"/>
    <w:rsid w:val="005F1FB6"/>
    <w:rsid w:val="005F2426"/>
    <w:rsid w:val="005F29D1"/>
    <w:rsid w:val="005F2EEF"/>
    <w:rsid w:val="005F30F9"/>
    <w:rsid w:val="005F3BA7"/>
    <w:rsid w:val="005F4000"/>
    <w:rsid w:val="005F44FD"/>
    <w:rsid w:val="005F471D"/>
    <w:rsid w:val="005F4736"/>
    <w:rsid w:val="005F497A"/>
    <w:rsid w:val="005F4D03"/>
    <w:rsid w:val="005F52B8"/>
    <w:rsid w:val="005F5419"/>
    <w:rsid w:val="005F54DF"/>
    <w:rsid w:val="005F58FE"/>
    <w:rsid w:val="005F5AD5"/>
    <w:rsid w:val="005F628D"/>
    <w:rsid w:val="005F642C"/>
    <w:rsid w:val="005F64F6"/>
    <w:rsid w:val="005F6911"/>
    <w:rsid w:val="005F6B47"/>
    <w:rsid w:val="005F6C92"/>
    <w:rsid w:val="005F6D3D"/>
    <w:rsid w:val="005F6F7E"/>
    <w:rsid w:val="005F79DA"/>
    <w:rsid w:val="005F7EFF"/>
    <w:rsid w:val="00600267"/>
    <w:rsid w:val="00600279"/>
    <w:rsid w:val="0060040D"/>
    <w:rsid w:val="00600CA1"/>
    <w:rsid w:val="00600E2C"/>
    <w:rsid w:val="00601086"/>
    <w:rsid w:val="006010B9"/>
    <w:rsid w:val="006013A4"/>
    <w:rsid w:val="0060171F"/>
    <w:rsid w:val="00601744"/>
    <w:rsid w:val="00601982"/>
    <w:rsid w:val="006019D1"/>
    <w:rsid w:val="00601B6F"/>
    <w:rsid w:val="00601E2A"/>
    <w:rsid w:val="00601ED1"/>
    <w:rsid w:val="00602268"/>
    <w:rsid w:val="00602464"/>
    <w:rsid w:val="00602D97"/>
    <w:rsid w:val="00602FC6"/>
    <w:rsid w:val="006037C2"/>
    <w:rsid w:val="00603BEE"/>
    <w:rsid w:val="00603D5B"/>
    <w:rsid w:val="00603E38"/>
    <w:rsid w:val="006040B6"/>
    <w:rsid w:val="006041A7"/>
    <w:rsid w:val="0060420B"/>
    <w:rsid w:val="006043AA"/>
    <w:rsid w:val="00604837"/>
    <w:rsid w:val="00604C5D"/>
    <w:rsid w:val="006050E5"/>
    <w:rsid w:val="0060520C"/>
    <w:rsid w:val="006053A6"/>
    <w:rsid w:val="0060544C"/>
    <w:rsid w:val="00605594"/>
    <w:rsid w:val="00605BC9"/>
    <w:rsid w:val="00605EF6"/>
    <w:rsid w:val="00605F34"/>
    <w:rsid w:val="006060DF"/>
    <w:rsid w:val="00606182"/>
    <w:rsid w:val="0060662F"/>
    <w:rsid w:val="00606852"/>
    <w:rsid w:val="00607107"/>
    <w:rsid w:val="00607699"/>
    <w:rsid w:val="006076BA"/>
    <w:rsid w:val="0061036D"/>
    <w:rsid w:val="00610609"/>
    <w:rsid w:val="0061077C"/>
    <w:rsid w:val="00610A03"/>
    <w:rsid w:val="00610E64"/>
    <w:rsid w:val="00610F7C"/>
    <w:rsid w:val="006110D7"/>
    <w:rsid w:val="006111C6"/>
    <w:rsid w:val="006116A5"/>
    <w:rsid w:val="0061173F"/>
    <w:rsid w:val="00611E17"/>
    <w:rsid w:val="00611F79"/>
    <w:rsid w:val="00612045"/>
    <w:rsid w:val="006121A3"/>
    <w:rsid w:val="0061264B"/>
    <w:rsid w:val="006126B3"/>
    <w:rsid w:val="0061281E"/>
    <w:rsid w:val="00612B23"/>
    <w:rsid w:val="00612E7E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C02"/>
    <w:rsid w:val="00614D10"/>
    <w:rsid w:val="0061500A"/>
    <w:rsid w:val="00615712"/>
    <w:rsid w:val="00615A00"/>
    <w:rsid w:val="00615B0D"/>
    <w:rsid w:val="00615D91"/>
    <w:rsid w:val="00615E48"/>
    <w:rsid w:val="00616303"/>
    <w:rsid w:val="006168C6"/>
    <w:rsid w:val="006179D4"/>
    <w:rsid w:val="00620138"/>
    <w:rsid w:val="00620463"/>
    <w:rsid w:val="00620480"/>
    <w:rsid w:val="00621038"/>
    <w:rsid w:val="00621446"/>
    <w:rsid w:val="00621AC3"/>
    <w:rsid w:val="006222A0"/>
    <w:rsid w:val="00622339"/>
    <w:rsid w:val="0062236F"/>
    <w:rsid w:val="00622A1F"/>
    <w:rsid w:val="00622B8B"/>
    <w:rsid w:val="00622BD2"/>
    <w:rsid w:val="00622C21"/>
    <w:rsid w:val="00622DCF"/>
    <w:rsid w:val="0062301A"/>
    <w:rsid w:val="0062314E"/>
    <w:rsid w:val="006235B0"/>
    <w:rsid w:val="006235F0"/>
    <w:rsid w:val="00623FFA"/>
    <w:rsid w:val="00624221"/>
    <w:rsid w:val="006245CB"/>
    <w:rsid w:val="006246B3"/>
    <w:rsid w:val="00624932"/>
    <w:rsid w:val="00624B10"/>
    <w:rsid w:val="00624CB1"/>
    <w:rsid w:val="00624F8E"/>
    <w:rsid w:val="00625032"/>
    <w:rsid w:val="006252B0"/>
    <w:rsid w:val="00625B5F"/>
    <w:rsid w:val="00625C6F"/>
    <w:rsid w:val="00625EB1"/>
    <w:rsid w:val="00625F95"/>
    <w:rsid w:val="00626088"/>
    <w:rsid w:val="00626164"/>
    <w:rsid w:val="00626950"/>
    <w:rsid w:val="00626B35"/>
    <w:rsid w:val="00626B89"/>
    <w:rsid w:val="00627019"/>
    <w:rsid w:val="00627184"/>
    <w:rsid w:val="006276B0"/>
    <w:rsid w:val="00627D64"/>
    <w:rsid w:val="00627D89"/>
    <w:rsid w:val="00627E16"/>
    <w:rsid w:val="00627FF7"/>
    <w:rsid w:val="00630010"/>
    <w:rsid w:val="006301EE"/>
    <w:rsid w:val="006306B4"/>
    <w:rsid w:val="006308A5"/>
    <w:rsid w:val="00630B33"/>
    <w:rsid w:val="00630ECC"/>
    <w:rsid w:val="006312FC"/>
    <w:rsid w:val="00631448"/>
    <w:rsid w:val="0063179C"/>
    <w:rsid w:val="00631861"/>
    <w:rsid w:val="006320AB"/>
    <w:rsid w:val="0063244F"/>
    <w:rsid w:val="00632645"/>
    <w:rsid w:val="00632818"/>
    <w:rsid w:val="00632943"/>
    <w:rsid w:val="00632D78"/>
    <w:rsid w:val="006330EA"/>
    <w:rsid w:val="006331E9"/>
    <w:rsid w:val="0063334F"/>
    <w:rsid w:val="006334E1"/>
    <w:rsid w:val="00633744"/>
    <w:rsid w:val="00633A5F"/>
    <w:rsid w:val="006341C2"/>
    <w:rsid w:val="006343B8"/>
    <w:rsid w:val="00634A89"/>
    <w:rsid w:val="00634DB7"/>
    <w:rsid w:val="00634E48"/>
    <w:rsid w:val="00634E7B"/>
    <w:rsid w:val="00634FFE"/>
    <w:rsid w:val="0063509C"/>
    <w:rsid w:val="00635531"/>
    <w:rsid w:val="00635923"/>
    <w:rsid w:val="00635958"/>
    <w:rsid w:val="00635CFC"/>
    <w:rsid w:val="0063621E"/>
    <w:rsid w:val="00636511"/>
    <w:rsid w:val="006366BC"/>
    <w:rsid w:val="006368BE"/>
    <w:rsid w:val="0063698E"/>
    <w:rsid w:val="00636BC1"/>
    <w:rsid w:val="00636F16"/>
    <w:rsid w:val="00637007"/>
    <w:rsid w:val="006374E8"/>
    <w:rsid w:val="00637780"/>
    <w:rsid w:val="0063789F"/>
    <w:rsid w:val="00637D19"/>
    <w:rsid w:val="00637FB0"/>
    <w:rsid w:val="006402CC"/>
    <w:rsid w:val="00640569"/>
    <w:rsid w:val="006407AC"/>
    <w:rsid w:val="00640C2C"/>
    <w:rsid w:val="00640E90"/>
    <w:rsid w:val="00640EBD"/>
    <w:rsid w:val="00641125"/>
    <w:rsid w:val="00641135"/>
    <w:rsid w:val="00641167"/>
    <w:rsid w:val="00641224"/>
    <w:rsid w:val="00641440"/>
    <w:rsid w:val="00641637"/>
    <w:rsid w:val="006418FC"/>
    <w:rsid w:val="00641ED2"/>
    <w:rsid w:val="00641F13"/>
    <w:rsid w:val="00642436"/>
    <w:rsid w:val="0064293E"/>
    <w:rsid w:val="006429DC"/>
    <w:rsid w:val="00642AA0"/>
    <w:rsid w:val="00642C49"/>
    <w:rsid w:val="006430B4"/>
    <w:rsid w:val="0064328E"/>
    <w:rsid w:val="006433EB"/>
    <w:rsid w:val="0064354B"/>
    <w:rsid w:val="00643F60"/>
    <w:rsid w:val="00644247"/>
    <w:rsid w:val="0064426B"/>
    <w:rsid w:val="006443A2"/>
    <w:rsid w:val="006445FB"/>
    <w:rsid w:val="0064475F"/>
    <w:rsid w:val="006447BB"/>
    <w:rsid w:val="006447E1"/>
    <w:rsid w:val="00644A2D"/>
    <w:rsid w:val="00644BA2"/>
    <w:rsid w:val="00644C6E"/>
    <w:rsid w:val="00644C8B"/>
    <w:rsid w:val="00644ECD"/>
    <w:rsid w:val="006450A4"/>
    <w:rsid w:val="00645156"/>
    <w:rsid w:val="0064540A"/>
    <w:rsid w:val="0064596B"/>
    <w:rsid w:val="00645AA9"/>
    <w:rsid w:val="00645B28"/>
    <w:rsid w:val="006460AA"/>
    <w:rsid w:val="00646CD0"/>
    <w:rsid w:val="00646EBA"/>
    <w:rsid w:val="00647B83"/>
    <w:rsid w:val="00647D84"/>
    <w:rsid w:val="00647DBF"/>
    <w:rsid w:val="00647FA7"/>
    <w:rsid w:val="0065077C"/>
    <w:rsid w:val="00650783"/>
    <w:rsid w:val="006509D6"/>
    <w:rsid w:val="00650A9B"/>
    <w:rsid w:val="00650E47"/>
    <w:rsid w:val="00650E68"/>
    <w:rsid w:val="00650F2A"/>
    <w:rsid w:val="00650F7A"/>
    <w:rsid w:val="00650F80"/>
    <w:rsid w:val="0065122E"/>
    <w:rsid w:val="0065171D"/>
    <w:rsid w:val="0065175E"/>
    <w:rsid w:val="00651771"/>
    <w:rsid w:val="00651858"/>
    <w:rsid w:val="00651D4A"/>
    <w:rsid w:val="006524DA"/>
    <w:rsid w:val="006526C2"/>
    <w:rsid w:val="006528C9"/>
    <w:rsid w:val="00652A8F"/>
    <w:rsid w:val="00652C4F"/>
    <w:rsid w:val="00652D89"/>
    <w:rsid w:val="00652D9A"/>
    <w:rsid w:val="00652F93"/>
    <w:rsid w:val="00653245"/>
    <w:rsid w:val="0065394C"/>
    <w:rsid w:val="00653F5F"/>
    <w:rsid w:val="006544FD"/>
    <w:rsid w:val="006547F5"/>
    <w:rsid w:val="006552DD"/>
    <w:rsid w:val="00655A48"/>
    <w:rsid w:val="00655E5D"/>
    <w:rsid w:val="006560D9"/>
    <w:rsid w:val="00656154"/>
    <w:rsid w:val="0065645E"/>
    <w:rsid w:val="0065654F"/>
    <w:rsid w:val="00656AE1"/>
    <w:rsid w:val="00656D93"/>
    <w:rsid w:val="00656EC3"/>
    <w:rsid w:val="00657336"/>
    <w:rsid w:val="006574AD"/>
    <w:rsid w:val="006579F7"/>
    <w:rsid w:val="00657FC4"/>
    <w:rsid w:val="006601E3"/>
    <w:rsid w:val="00660472"/>
    <w:rsid w:val="00660684"/>
    <w:rsid w:val="0066069C"/>
    <w:rsid w:val="0066089A"/>
    <w:rsid w:val="006613CB"/>
    <w:rsid w:val="00661A4C"/>
    <w:rsid w:val="00661C3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31CF"/>
    <w:rsid w:val="00663F2C"/>
    <w:rsid w:val="006640F9"/>
    <w:rsid w:val="00664C2D"/>
    <w:rsid w:val="00664DCF"/>
    <w:rsid w:val="006652D0"/>
    <w:rsid w:val="006655C0"/>
    <w:rsid w:val="00665744"/>
    <w:rsid w:val="00665817"/>
    <w:rsid w:val="006664C5"/>
    <w:rsid w:val="00666578"/>
    <w:rsid w:val="006667F8"/>
    <w:rsid w:val="006669B4"/>
    <w:rsid w:val="00666A8E"/>
    <w:rsid w:val="00666CA7"/>
    <w:rsid w:val="006675A3"/>
    <w:rsid w:val="006676BA"/>
    <w:rsid w:val="0066795D"/>
    <w:rsid w:val="00667B0D"/>
    <w:rsid w:val="00667BA7"/>
    <w:rsid w:val="00667D69"/>
    <w:rsid w:val="006701A6"/>
    <w:rsid w:val="006704F8"/>
    <w:rsid w:val="00670665"/>
    <w:rsid w:val="0067084D"/>
    <w:rsid w:val="006709C7"/>
    <w:rsid w:val="006709CA"/>
    <w:rsid w:val="00670A9E"/>
    <w:rsid w:val="00670F4C"/>
    <w:rsid w:val="00670F8B"/>
    <w:rsid w:val="006710A0"/>
    <w:rsid w:val="006711CA"/>
    <w:rsid w:val="006711EA"/>
    <w:rsid w:val="00671748"/>
    <w:rsid w:val="00671A79"/>
    <w:rsid w:val="00671B42"/>
    <w:rsid w:val="00671CD2"/>
    <w:rsid w:val="00672420"/>
    <w:rsid w:val="0067251A"/>
    <w:rsid w:val="006726E2"/>
    <w:rsid w:val="00672D3E"/>
    <w:rsid w:val="006730F9"/>
    <w:rsid w:val="00673141"/>
    <w:rsid w:val="00673ADE"/>
    <w:rsid w:val="00673C50"/>
    <w:rsid w:val="00673F36"/>
    <w:rsid w:val="0067436E"/>
    <w:rsid w:val="00674A8D"/>
    <w:rsid w:val="00674D5B"/>
    <w:rsid w:val="00674E1B"/>
    <w:rsid w:val="0067532C"/>
    <w:rsid w:val="006758B0"/>
    <w:rsid w:val="00675AFA"/>
    <w:rsid w:val="006761F9"/>
    <w:rsid w:val="006769A7"/>
    <w:rsid w:val="00676AED"/>
    <w:rsid w:val="00676BFE"/>
    <w:rsid w:val="00676C37"/>
    <w:rsid w:val="00676E8F"/>
    <w:rsid w:val="00676EF6"/>
    <w:rsid w:val="00676FCF"/>
    <w:rsid w:val="00677112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77FAA"/>
    <w:rsid w:val="006800C3"/>
    <w:rsid w:val="0068012D"/>
    <w:rsid w:val="00680292"/>
    <w:rsid w:val="006805AD"/>
    <w:rsid w:val="00680623"/>
    <w:rsid w:val="0068068C"/>
    <w:rsid w:val="006809F5"/>
    <w:rsid w:val="00680A8A"/>
    <w:rsid w:val="00680B84"/>
    <w:rsid w:val="00680E41"/>
    <w:rsid w:val="006812C0"/>
    <w:rsid w:val="006817C0"/>
    <w:rsid w:val="00681D98"/>
    <w:rsid w:val="006821C2"/>
    <w:rsid w:val="006828F0"/>
    <w:rsid w:val="00682A66"/>
    <w:rsid w:val="00682D87"/>
    <w:rsid w:val="00683070"/>
    <w:rsid w:val="006834ED"/>
    <w:rsid w:val="00683570"/>
    <w:rsid w:val="00683607"/>
    <w:rsid w:val="0068379D"/>
    <w:rsid w:val="00683E0F"/>
    <w:rsid w:val="00684A96"/>
    <w:rsid w:val="00684AA5"/>
    <w:rsid w:val="00684D17"/>
    <w:rsid w:val="00685156"/>
    <w:rsid w:val="006851F8"/>
    <w:rsid w:val="00685335"/>
    <w:rsid w:val="00685347"/>
    <w:rsid w:val="0068597E"/>
    <w:rsid w:val="00685AF0"/>
    <w:rsid w:val="00686145"/>
    <w:rsid w:val="006864E6"/>
    <w:rsid w:val="006869BD"/>
    <w:rsid w:val="00686D1F"/>
    <w:rsid w:val="00686E91"/>
    <w:rsid w:val="00686EC5"/>
    <w:rsid w:val="00687126"/>
    <w:rsid w:val="00687420"/>
    <w:rsid w:val="0068770D"/>
    <w:rsid w:val="00687710"/>
    <w:rsid w:val="0068793B"/>
    <w:rsid w:val="0068799B"/>
    <w:rsid w:val="00687A20"/>
    <w:rsid w:val="00687AC0"/>
    <w:rsid w:val="00687F90"/>
    <w:rsid w:val="006903C0"/>
    <w:rsid w:val="00690C25"/>
    <w:rsid w:val="00690C5E"/>
    <w:rsid w:val="006915F7"/>
    <w:rsid w:val="00691ABD"/>
    <w:rsid w:val="00691C40"/>
    <w:rsid w:val="00692749"/>
    <w:rsid w:val="006929AA"/>
    <w:rsid w:val="00692A62"/>
    <w:rsid w:val="00693775"/>
    <w:rsid w:val="006938CC"/>
    <w:rsid w:val="006939A6"/>
    <w:rsid w:val="00693B4E"/>
    <w:rsid w:val="00694D40"/>
    <w:rsid w:val="00694D48"/>
    <w:rsid w:val="006961CA"/>
    <w:rsid w:val="0069627A"/>
    <w:rsid w:val="0069629C"/>
    <w:rsid w:val="00696463"/>
    <w:rsid w:val="00696662"/>
    <w:rsid w:val="00696CBD"/>
    <w:rsid w:val="00697573"/>
    <w:rsid w:val="006976D5"/>
    <w:rsid w:val="006976DB"/>
    <w:rsid w:val="00697728"/>
    <w:rsid w:val="00697737"/>
    <w:rsid w:val="006977F4"/>
    <w:rsid w:val="00697DDC"/>
    <w:rsid w:val="006A0024"/>
    <w:rsid w:val="006A00CC"/>
    <w:rsid w:val="006A0368"/>
    <w:rsid w:val="006A1020"/>
    <w:rsid w:val="006A147A"/>
    <w:rsid w:val="006A1489"/>
    <w:rsid w:val="006A1AA7"/>
    <w:rsid w:val="006A1AA8"/>
    <w:rsid w:val="006A1B09"/>
    <w:rsid w:val="006A1DDD"/>
    <w:rsid w:val="006A1F2F"/>
    <w:rsid w:val="006A2141"/>
    <w:rsid w:val="006A2559"/>
    <w:rsid w:val="006A27D7"/>
    <w:rsid w:val="006A2BC6"/>
    <w:rsid w:val="006A2CEE"/>
    <w:rsid w:val="006A30A4"/>
    <w:rsid w:val="006A30F6"/>
    <w:rsid w:val="006A39FD"/>
    <w:rsid w:val="006A3F55"/>
    <w:rsid w:val="006A43AD"/>
    <w:rsid w:val="006A444D"/>
    <w:rsid w:val="006A4462"/>
    <w:rsid w:val="006A45E2"/>
    <w:rsid w:val="006A4763"/>
    <w:rsid w:val="006A48B7"/>
    <w:rsid w:val="006A4A5C"/>
    <w:rsid w:val="006A4C69"/>
    <w:rsid w:val="006A4E3E"/>
    <w:rsid w:val="006A4EB2"/>
    <w:rsid w:val="006A503F"/>
    <w:rsid w:val="006A514F"/>
    <w:rsid w:val="006A53A5"/>
    <w:rsid w:val="006A53DB"/>
    <w:rsid w:val="006A55C9"/>
    <w:rsid w:val="006A5667"/>
    <w:rsid w:val="006A5690"/>
    <w:rsid w:val="006A581E"/>
    <w:rsid w:val="006A58D5"/>
    <w:rsid w:val="006A5C45"/>
    <w:rsid w:val="006A5CB3"/>
    <w:rsid w:val="006A5D1F"/>
    <w:rsid w:val="006A62CE"/>
    <w:rsid w:val="006A68C5"/>
    <w:rsid w:val="006A6C4D"/>
    <w:rsid w:val="006A6E2B"/>
    <w:rsid w:val="006A7A90"/>
    <w:rsid w:val="006B011F"/>
    <w:rsid w:val="006B0150"/>
    <w:rsid w:val="006B0197"/>
    <w:rsid w:val="006B0E00"/>
    <w:rsid w:val="006B11BF"/>
    <w:rsid w:val="006B1323"/>
    <w:rsid w:val="006B1605"/>
    <w:rsid w:val="006B16ED"/>
    <w:rsid w:val="006B188D"/>
    <w:rsid w:val="006B1ACA"/>
    <w:rsid w:val="006B1D80"/>
    <w:rsid w:val="006B1F75"/>
    <w:rsid w:val="006B2258"/>
    <w:rsid w:val="006B2B5C"/>
    <w:rsid w:val="006B2D43"/>
    <w:rsid w:val="006B3101"/>
    <w:rsid w:val="006B3756"/>
    <w:rsid w:val="006B3978"/>
    <w:rsid w:val="006B3D30"/>
    <w:rsid w:val="006B3D46"/>
    <w:rsid w:val="006B3FA5"/>
    <w:rsid w:val="006B40F4"/>
    <w:rsid w:val="006B475A"/>
    <w:rsid w:val="006B4A1F"/>
    <w:rsid w:val="006B4A74"/>
    <w:rsid w:val="006B4F00"/>
    <w:rsid w:val="006B5260"/>
    <w:rsid w:val="006B53DC"/>
    <w:rsid w:val="006B55A9"/>
    <w:rsid w:val="006B5720"/>
    <w:rsid w:val="006B5EBC"/>
    <w:rsid w:val="006B631F"/>
    <w:rsid w:val="006B635C"/>
    <w:rsid w:val="006B6605"/>
    <w:rsid w:val="006B6932"/>
    <w:rsid w:val="006B6D3D"/>
    <w:rsid w:val="006B72A2"/>
    <w:rsid w:val="006B767B"/>
    <w:rsid w:val="006B7B1C"/>
    <w:rsid w:val="006B7F9D"/>
    <w:rsid w:val="006C01C4"/>
    <w:rsid w:val="006C0294"/>
    <w:rsid w:val="006C04BD"/>
    <w:rsid w:val="006C0512"/>
    <w:rsid w:val="006C0A49"/>
    <w:rsid w:val="006C0C9B"/>
    <w:rsid w:val="006C0E6F"/>
    <w:rsid w:val="006C1601"/>
    <w:rsid w:val="006C1A1E"/>
    <w:rsid w:val="006C1E4E"/>
    <w:rsid w:val="006C1EBF"/>
    <w:rsid w:val="006C2823"/>
    <w:rsid w:val="006C28D9"/>
    <w:rsid w:val="006C2923"/>
    <w:rsid w:val="006C327B"/>
    <w:rsid w:val="006C33A9"/>
    <w:rsid w:val="006C358C"/>
    <w:rsid w:val="006C3859"/>
    <w:rsid w:val="006C3ACD"/>
    <w:rsid w:val="006C43F0"/>
    <w:rsid w:val="006C4CF0"/>
    <w:rsid w:val="006C4EFB"/>
    <w:rsid w:val="006C4F52"/>
    <w:rsid w:val="006C52B1"/>
    <w:rsid w:val="006C57DD"/>
    <w:rsid w:val="006C5E7A"/>
    <w:rsid w:val="006C6045"/>
    <w:rsid w:val="006C6129"/>
    <w:rsid w:val="006C6177"/>
    <w:rsid w:val="006C6386"/>
    <w:rsid w:val="006C6C44"/>
    <w:rsid w:val="006C6D8A"/>
    <w:rsid w:val="006C6E25"/>
    <w:rsid w:val="006C6E81"/>
    <w:rsid w:val="006C7089"/>
    <w:rsid w:val="006C70F3"/>
    <w:rsid w:val="006C7833"/>
    <w:rsid w:val="006D06CB"/>
    <w:rsid w:val="006D07BD"/>
    <w:rsid w:val="006D0A1B"/>
    <w:rsid w:val="006D0AD3"/>
    <w:rsid w:val="006D0BB3"/>
    <w:rsid w:val="006D0F29"/>
    <w:rsid w:val="006D114D"/>
    <w:rsid w:val="006D13B7"/>
    <w:rsid w:val="006D1576"/>
    <w:rsid w:val="006D1843"/>
    <w:rsid w:val="006D1A7D"/>
    <w:rsid w:val="006D1D3A"/>
    <w:rsid w:val="006D1D6A"/>
    <w:rsid w:val="006D1F9A"/>
    <w:rsid w:val="006D2164"/>
    <w:rsid w:val="006D2419"/>
    <w:rsid w:val="006D242F"/>
    <w:rsid w:val="006D243D"/>
    <w:rsid w:val="006D258B"/>
    <w:rsid w:val="006D2875"/>
    <w:rsid w:val="006D2973"/>
    <w:rsid w:val="006D323A"/>
    <w:rsid w:val="006D3399"/>
    <w:rsid w:val="006D33E6"/>
    <w:rsid w:val="006D3F26"/>
    <w:rsid w:val="006D41BE"/>
    <w:rsid w:val="006D4305"/>
    <w:rsid w:val="006D448B"/>
    <w:rsid w:val="006D44F2"/>
    <w:rsid w:val="006D4B53"/>
    <w:rsid w:val="006D4E4F"/>
    <w:rsid w:val="006D520A"/>
    <w:rsid w:val="006D534E"/>
    <w:rsid w:val="006D5623"/>
    <w:rsid w:val="006D57DE"/>
    <w:rsid w:val="006D63A6"/>
    <w:rsid w:val="006D64C6"/>
    <w:rsid w:val="006D666E"/>
    <w:rsid w:val="006D6895"/>
    <w:rsid w:val="006D6A83"/>
    <w:rsid w:val="006D6ADC"/>
    <w:rsid w:val="006D6B0E"/>
    <w:rsid w:val="006D6BD1"/>
    <w:rsid w:val="006D6C4A"/>
    <w:rsid w:val="006D70EE"/>
    <w:rsid w:val="006D73B4"/>
    <w:rsid w:val="006D73DF"/>
    <w:rsid w:val="006D7733"/>
    <w:rsid w:val="006D775B"/>
    <w:rsid w:val="006D7CA0"/>
    <w:rsid w:val="006E0810"/>
    <w:rsid w:val="006E0868"/>
    <w:rsid w:val="006E0933"/>
    <w:rsid w:val="006E098D"/>
    <w:rsid w:val="006E0DAA"/>
    <w:rsid w:val="006E0E5E"/>
    <w:rsid w:val="006E0FB9"/>
    <w:rsid w:val="006E1055"/>
    <w:rsid w:val="006E1157"/>
    <w:rsid w:val="006E1791"/>
    <w:rsid w:val="006E1834"/>
    <w:rsid w:val="006E186B"/>
    <w:rsid w:val="006E1881"/>
    <w:rsid w:val="006E1CB5"/>
    <w:rsid w:val="006E1CCC"/>
    <w:rsid w:val="006E2094"/>
    <w:rsid w:val="006E20F9"/>
    <w:rsid w:val="006E22B6"/>
    <w:rsid w:val="006E272D"/>
    <w:rsid w:val="006E2984"/>
    <w:rsid w:val="006E2EF3"/>
    <w:rsid w:val="006E2F48"/>
    <w:rsid w:val="006E3178"/>
    <w:rsid w:val="006E3899"/>
    <w:rsid w:val="006E3F4A"/>
    <w:rsid w:val="006E4067"/>
    <w:rsid w:val="006E466A"/>
    <w:rsid w:val="006E4780"/>
    <w:rsid w:val="006E47D2"/>
    <w:rsid w:val="006E4AF6"/>
    <w:rsid w:val="006E50FE"/>
    <w:rsid w:val="006E567B"/>
    <w:rsid w:val="006E5F3A"/>
    <w:rsid w:val="006E6469"/>
    <w:rsid w:val="006E6522"/>
    <w:rsid w:val="006E6732"/>
    <w:rsid w:val="006E69EF"/>
    <w:rsid w:val="006E6AA7"/>
    <w:rsid w:val="006E6BAC"/>
    <w:rsid w:val="006E6CB1"/>
    <w:rsid w:val="006E6D56"/>
    <w:rsid w:val="006E740C"/>
    <w:rsid w:val="006E773E"/>
    <w:rsid w:val="006E77F6"/>
    <w:rsid w:val="006E789C"/>
    <w:rsid w:val="006E7ADB"/>
    <w:rsid w:val="006E7ADF"/>
    <w:rsid w:val="006E7D42"/>
    <w:rsid w:val="006E7DDE"/>
    <w:rsid w:val="006F0022"/>
    <w:rsid w:val="006F015B"/>
    <w:rsid w:val="006F06F5"/>
    <w:rsid w:val="006F076D"/>
    <w:rsid w:val="006F08F7"/>
    <w:rsid w:val="006F0A88"/>
    <w:rsid w:val="006F0B89"/>
    <w:rsid w:val="006F117D"/>
    <w:rsid w:val="006F1294"/>
    <w:rsid w:val="006F1597"/>
    <w:rsid w:val="006F15ED"/>
    <w:rsid w:val="006F18EC"/>
    <w:rsid w:val="006F1A29"/>
    <w:rsid w:val="006F1EBC"/>
    <w:rsid w:val="006F221E"/>
    <w:rsid w:val="006F23C3"/>
    <w:rsid w:val="006F2958"/>
    <w:rsid w:val="006F2A17"/>
    <w:rsid w:val="006F2CCB"/>
    <w:rsid w:val="006F2D7D"/>
    <w:rsid w:val="006F2E89"/>
    <w:rsid w:val="006F3119"/>
    <w:rsid w:val="006F321B"/>
    <w:rsid w:val="006F3406"/>
    <w:rsid w:val="006F3490"/>
    <w:rsid w:val="006F34BB"/>
    <w:rsid w:val="006F35CE"/>
    <w:rsid w:val="006F36E4"/>
    <w:rsid w:val="006F376B"/>
    <w:rsid w:val="006F4857"/>
    <w:rsid w:val="006F4FEE"/>
    <w:rsid w:val="006F5040"/>
    <w:rsid w:val="006F5103"/>
    <w:rsid w:val="006F54D3"/>
    <w:rsid w:val="006F5531"/>
    <w:rsid w:val="006F5885"/>
    <w:rsid w:val="006F5A36"/>
    <w:rsid w:val="006F5E4A"/>
    <w:rsid w:val="006F6051"/>
    <w:rsid w:val="006F6100"/>
    <w:rsid w:val="006F613F"/>
    <w:rsid w:val="006F63D1"/>
    <w:rsid w:val="006F654E"/>
    <w:rsid w:val="006F66F5"/>
    <w:rsid w:val="006F682D"/>
    <w:rsid w:val="006F696B"/>
    <w:rsid w:val="006F69E9"/>
    <w:rsid w:val="006F6C8F"/>
    <w:rsid w:val="006F6F85"/>
    <w:rsid w:val="006F72F6"/>
    <w:rsid w:val="006F730C"/>
    <w:rsid w:val="006F74A0"/>
    <w:rsid w:val="006F7996"/>
    <w:rsid w:val="006F7A0C"/>
    <w:rsid w:val="006F7A8C"/>
    <w:rsid w:val="006F7BC8"/>
    <w:rsid w:val="00700994"/>
    <w:rsid w:val="007009F4"/>
    <w:rsid w:val="00700D8C"/>
    <w:rsid w:val="007013BF"/>
    <w:rsid w:val="00702307"/>
    <w:rsid w:val="00702865"/>
    <w:rsid w:val="00702EE1"/>
    <w:rsid w:val="00702F5E"/>
    <w:rsid w:val="00703644"/>
    <w:rsid w:val="00703998"/>
    <w:rsid w:val="00703CD5"/>
    <w:rsid w:val="007041A9"/>
    <w:rsid w:val="00704205"/>
    <w:rsid w:val="00704211"/>
    <w:rsid w:val="00704840"/>
    <w:rsid w:val="007049DD"/>
    <w:rsid w:val="00704A71"/>
    <w:rsid w:val="00704AD5"/>
    <w:rsid w:val="00704B0D"/>
    <w:rsid w:val="00704D65"/>
    <w:rsid w:val="00705384"/>
    <w:rsid w:val="00705397"/>
    <w:rsid w:val="007059F3"/>
    <w:rsid w:val="00705CA8"/>
    <w:rsid w:val="00705D33"/>
    <w:rsid w:val="00705FA3"/>
    <w:rsid w:val="00705FC4"/>
    <w:rsid w:val="007060BF"/>
    <w:rsid w:val="00706374"/>
    <w:rsid w:val="00706462"/>
    <w:rsid w:val="00706CF8"/>
    <w:rsid w:val="0070701A"/>
    <w:rsid w:val="00707205"/>
    <w:rsid w:val="0070754B"/>
    <w:rsid w:val="007079C1"/>
    <w:rsid w:val="00707AAE"/>
    <w:rsid w:val="00707C19"/>
    <w:rsid w:val="00707E00"/>
    <w:rsid w:val="007100EF"/>
    <w:rsid w:val="007104D5"/>
    <w:rsid w:val="0071055D"/>
    <w:rsid w:val="00710575"/>
    <w:rsid w:val="007108CD"/>
    <w:rsid w:val="00710D18"/>
    <w:rsid w:val="00710DA3"/>
    <w:rsid w:val="00710DD0"/>
    <w:rsid w:val="00711311"/>
    <w:rsid w:val="00711469"/>
    <w:rsid w:val="00711647"/>
    <w:rsid w:val="0071167F"/>
    <w:rsid w:val="00711755"/>
    <w:rsid w:val="007117C5"/>
    <w:rsid w:val="00711839"/>
    <w:rsid w:val="007118A0"/>
    <w:rsid w:val="00711901"/>
    <w:rsid w:val="00711B96"/>
    <w:rsid w:val="00711BED"/>
    <w:rsid w:val="00711FEF"/>
    <w:rsid w:val="00712769"/>
    <w:rsid w:val="00712898"/>
    <w:rsid w:val="00712A0D"/>
    <w:rsid w:val="00712E09"/>
    <w:rsid w:val="00712F76"/>
    <w:rsid w:val="0071316E"/>
    <w:rsid w:val="0071335A"/>
    <w:rsid w:val="007133AD"/>
    <w:rsid w:val="0071380B"/>
    <w:rsid w:val="00713931"/>
    <w:rsid w:val="00713D48"/>
    <w:rsid w:val="00713F2D"/>
    <w:rsid w:val="00713FB8"/>
    <w:rsid w:val="00714199"/>
    <w:rsid w:val="007146C1"/>
    <w:rsid w:val="0071495F"/>
    <w:rsid w:val="00714A0E"/>
    <w:rsid w:val="00714B53"/>
    <w:rsid w:val="0071528A"/>
    <w:rsid w:val="007153D8"/>
    <w:rsid w:val="00715677"/>
    <w:rsid w:val="00715843"/>
    <w:rsid w:val="007158E2"/>
    <w:rsid w:val="00715955"/>
    <w:rsid w:val="00715A82"/>
    <w:rsid w:val="00715C78"/>
    <w:rsid w:val="00715D7F"/>
    <w:rsid w:val="00715F5F"/>
    <w:rsid w:val="007164CE"/>
    <w:rsid w:val="00716E41"/>
    <w:rsid w:val="00717145"/>
    <w:rsid w:val="00717451"/>
    <w:rsid w:val="0071780B"/>
    <w:rsid w:val="00717E5D"/>
    <w:rsid w:val="007201EF"/>
    <w:rsid w:val="00720544"/>
    <w:rsid w:val="00720A77"/>
    <w:rsid w:val="00720C87"/>
    <w:rsid w:val="00720CA3"/>
    <w:rsid w:val="00720F55"/>
    <w:rsid w:val="0072104D"/>
    <w:rsid w:val="007211CA"/>
    <w:rsid w:val="00721242"/>
    <w:rsid w:val="00721591"/>
    <w:rsid w:val="00721DAA"/>
    <w:rsid w:val="00721F19"/>
    <w:rsid w:val="00722011"/>
    <w:rsid w:val="00722091"/>
    <w:rsid w:val="007225C5"/>
    <w:rsid w:val="00722667"/>
    <w:rsid w:val="007226DF"/>
    <w:rsid w:val="007227A0"/>
    <w:rsid w:val="00722814"/>
    <w:rsid w:val="00722A60"/>
    <w:rsid w:val="00722F20"/>
    <w:rsid w:val="007230C8"/>
    <w:rsid w:val="00723453"/>
    <w:rsid w:val="00723709"/>
    <w:rsid w:val="00723829"/>
    <w:rsid w:val="007239ED"/>
    <w:rsid w:val="00723D00"/>
    <w:rsid w:val="0072439A"/>
    <w:rsid w:val="0072448C"/>
    <w:rsid w:val="007245BD"/>
    <w:rsid w:val="00724672"/>
    <w:rsid w:val="007246C0"/>
    <w:rsid w:val="00724C33"/>
    <w:rsid w:val="00724D10"/>
    <w:rsid w:val="00724EC6"/>
    <w:rsid w:val="00725770"/>
    <w:rsid w:val="00725D6C"/>
    <w:rsid w:val="00725D7A"/>
    <w:rsid w:val="0072617E"/>
    <w:rsid w:val="00726222"/>
    <w:rsid w:val="00726580"/>
    <w:rsid w:val="0072665C"/>
    <w:rsid w:val="00726EE5"/>
    <w:rsid w:val="007273B1"/>
    <w:rsid w:val="007279CD"/>
    <w:rsid w:val="00727C39"/>
    <w:rsid w:val="00727D97"/>
    <w:rsid w:val="00727FAE"/>
    <w:rsid w:val="00727FC7"/>
    <w:rsid w:val="00730649"/>
    <w:rsid w:val="007306A2"/>
    <w:rsid w:val="00730FE2"/>
    <w:rsid w:val="00730FEB"/>
    <w:rsid w:val="0073111E"/>
    <w:rsid w:val="00731241"/>
    <w:rsid w:val="0073127E"/>
    <w:rsid w:val="0073188A"/>
    <w:rsid w:val="00731984"/>
    <w:rsid w:val="00731BEB"/>
    <w:rsid w:val="00731D61"/>
    <w:rsid w:val="007321BC"/>
    <w:rsid w:val="007323B9"/>
    <w:rsid w:val="007325F8"/>
    <w:rsid w:val="00732C75"/>
    <w:rsid w:val="00733170"/>
    <w:rsid w:val="007331FD"/>
    <w:rsid w:val="00733535"/>
    <w:rsid w:val="0073358F"/>
    <w:rsid w:val="0073369C"/>
    <w:rsid w:val="007337E9"/>
    <w:rsid w:val="00733BBF"/>
    <w:rsid w:val="00733C0B"/>
    <w:rsid w:val="007341E3"/>
    <w:rsid w:val="0073444B"/>
    <w:rsid w:val="007348D1"/>
    <w:rsid w:val="00734921"/>
    <w:rsid w:val="00734DA8"/>
    <w:rsid w:val="00734EA9"/>
    <w:rsid w:val="00735007"/>
    <w:rsid w:val="00735083"/>
    <w:rsid w:val="00735FAF"/>
    <w:rsid w:val="00736256"/>
    <w:rsid w:val="00736908"/>
    <w:rsid w:val="00736B7A"/>
    <w:rsid w:val="00736EF4"/>
    <w:rsid w:val="00737255"/>
    <w:rsid w:val="00737257"/>
    <w:rsid w:val="007373D1"/>
    <w:rsid w:val="00737708"/>
    <w:rsid w:val="00737978"/>
    <w:rsid w:val="00737EAF"/>
    <w:rsid w:val="00740169"/>
    <w:rsid w:val="00740538"/>
    <w:rsid w:val="00740541"/>
    <w:rsid w:val="007405B7"/>
    <w:rsid w:val="0074078E"/>
    <w:rsid w:val="007407F0"/>
    <w:rsid w:val="00740A27"/>
    <w:rsid w:val="00740B76"/>
    <w:rsid w:val="0074103D"/>
    <w:rsid w:val="00741526"/>
    <w:rsid w:val="007415A1"/>
    <w:rsid w:val="00741763"/>
    <w:rsid w:val="00741FFA"/>
    <w:rsid w:val="00742288"/>
    <w:rsid w:val="00742755"/>
    <w:rsid w:val="00742AAF"/>
    <w:rsid w:val="00742B75"/>
    <w:rsid w:val="00742E19"/>
    <w:rsid w:val="00742EC0"/>
    <w:rsid w:val="00742F0D"/>
    <w:rsid w:val="0074349D"/>
    <w:rsid w:val="007435C5"/>
    <w:rsid w:val="0074384A"/>
    <w:rsid w:val="0074389E"/>
    <w:rsid w:val="0074399A"/>
    <w:rsid w:val="007449C7"/>
    <w:rsid w:val="00744A6C"/>
    <w:rsid w:val="007456A9"/>
    <w:rsid w:val="007456ED"/>
    <w:rsid w:val="007457CF"/>
    <w:rsid w:val="0074584E"/>
    <w:rsid w:val="00745C01"/>
    <w:rsid w:val="00745DA1"/>
    <w:rsid w:val="007460B0"/>
    <w:rsid w:val="007460BE"/>
    <w:rsid w:val="007460D9"/>
    <w:rsid w:val="00746320"/>
    <w:rsid w:val="00746619"/>
    <w:rsid w:val="00746EAA"/>
    <w:rsid w:val="00746F44"/>
    <w:rsid w:val="00747180"/>
    <w:rsid w:val="007471BE"/>
    <w:rsid w:val="00747246"/>
    <w:rsid w:val="0074742A"/>
    <w:rsid w:val="0074789B"/>
    <w:rsid w:val="007478DB"/>
    <w:rsid w:val="00747950"/>
    <w:rsid w:val="00747AFE"/>
    <w:rsid w:val="00750598"/>
    <w:rsid w:val="00750818"/>
    <w:rsid w:val="00750F2C"/>
    <w:rsid w:val="00751066"/>
    <w:rsid w:val="00751169"/>
    <w:rsid w:val="00751330"/>
    <w:rsid w:val="007513D9"/>
    <w:rsid w:val="007516D9"/>
    <w:rsid w:val="00752591"/>
    <w:rsid w:val="0075261E"/>
    <w:rsid w:val="007526D9"/>
    <w:rsid w:val="007529A3"/>
    <w:rsid w:val="00752A0F"/>
    <w:rsid w:val="00752A5A"/>
    <w:rsid w:val="00752B03"/>
    <w:rsid w:val="00752C77"/>
    <w:rsid w:val="00752F4D"/>
    <w:rsid w:val="00752F60"/>
    <w:rsid w:val="00753288"/>
    <w:rsid w:val="0075342C"/>
    <w:rsid w:val="007534A1"/>
    <w:rsid w:val="007535E2"/>
    <w:rsid w:val="00753626"/>
    <w:rsid w:val="007538D7"/>
    <w:rsid w:val="00753972"/>
    <w:rsid w:val="00753AE1"/>
    <w:rsid w:val="00753AE6"/>
    <w:rsid w:val="007545DD"/>
    <w:rsid w:val="00754E04"/>
    <w:rsid w:val="00754EBA"/>
    <w:rsid w:val="00755271"/>
    <w:rsid w:val="007552D3"/>
    <w:rsid w:val="00755577"/>
    <w:rsid w:val="00755742"/>
    <w:rsid w:val="00755E61"/>
    <w:rsid w:val="007562C5"/>
    <w:rsid w:val="00756561"/>
    <w:rsid w:val="0075687F"/>
    <w:rsid w:val="00756A23"/>
    <w:rsid w:val="007571C2"/>
    <w:rsid w:val="0075752B"/>
    <w:rsid w:val="007575BD"/>
    <w:rsid w:val="00757F5E"/>
    <w:rsid w:val="007602E8"/>
    <w:rsid w:val="0076053F"/>
    <w:rsid w:val="007605FF"/>
    <w:rsid w:val="00760871"/>
    <w:rsid w:val="00760936"/>
    <w:rsid w:val="00760CF8"/>
    <w:rsid w:val="00760E57"/>
    <w:rsid w:val="0076136F"/>
    <w:rsid w:val="00761886"/>
    <w:rsid w:val="007620C3"/>
    <w:rsid w:val="00762238"/>
    <w:rsid w:val="00762792"/>
    <w:rsid w:val="007627E9"/>
    <w:rsid w:val="00762935"/>
    <w:rsid w:val="00762CA0"/>
    <w:rsid w:val="0076313B"/>
    <w:rsid w:val="007631D1"/>
    <w:rsid w:val="007631F8"/>
    <w:rsid w:val="007637DF"/>
    <w:rsid w:val="007639D5"/>
    <w:rsid w:val="00763D54"/>
    <w:rsid w:val="00763D61"/>
    <w:rsid w:val="00764048"/>
    <w:rsid w:val="007641DE"/>
    <w:rsid w:val="007642FD"/>
    <w:rsid w:val="007643D0"/>
    <w:rsid w:val="00764559"/>
    <w:rsid w:val="00764691"/>
    <w:rsid w:val="007647A9"/>
    <w:rsid w:val="00764A26"/>
    <w:rsid w:val="00764C5E"/>
    <w:rsid w:val="00764D07"/>
    <w:rsid w:val="00764E20"/>
    <w:rsid w:val="007656BC"/>
    <w:rsid w:val="00765E5D"/>
    <w:rsid w:val="00765F51"/>
    <w:rsid w:val="00766A37"/>
    <w:rsid w:val="00766B20"/>
    <w:rsid w:val="00766EF4"/>
    <w:rsid w:val="0076718C"/>
    <w:rsid w:val="0076753A"/>
    <w:rsid w:val="00767896"/>
    <w:rsid w:val="00767976"/>
    <w:rsid w:val="00767A8F"/>
    <w:rsid w:val="00767B11"/>
    <w:rsid w:val="00767C3A"/>
    <w:rsid w:val="00767F51"/>
    <w:rsid w:val="0077016B"/>
    <w:rsid w:val="00770242"/>
    <w:rsid w:val="00770371"/>
    <w:rsid w:val="0077060D"/>
    <w:rsid w:val="007707D2"/>
    <w:rsid w:val="00770E05"/>
    <w:rsid w:val="007711E5"/>
    <w:rsid w:val="00771833"/>
    <w:rsid w:val="007718E5"/>
    <w:rsid w:val="007719B5"/>
    <w:rsid w:val="00771F26"/>
    <w:rsid w:val="00771F65"/>
    <w:rsid w:val="00771F74"/>
    <w:rsid w:val="00772057"/>
    <w:rsid w:val="00772186"/>
    <w:rsid w:val="007721C8"/>
    <w:rsid w:val="007722E7"/>
    <w:rsid w:val="00772CBF"/>
    <w:rsid w:val="00772DFD"/>
    <w:rsid w:val="00772E7F"/>
    <w:rsid w:val="00773183"/>
    <w:rsid w:val="00773211"/>
    <w:rsid w:val="00773240"/>
    <w:rsid w:val="007737C0"/>
    <w:rsid w:val="007738EF"/>
    <w:rsid w:val="00773F74"/>
    <w:rsid w:val="00773F77"/>
    <w:rsid w:val="007741A5"/>
    <w:rsid w:val="007741EF"/>
    <w:rsid w:val="00774E07"/>
    <w:rsid w:val="00775066"/>
    <w:rsid w:val="0077560E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6D7"/>
    <w:rsid w:val="0077692E"/>
    <w:rsid w:val="00776B23"/>
    <w:rsid w:val="00776D42"/>
    <w:rsid w:val="007770FC"/>
    <w:rsid w:val="007779F6"/>
    <w:rsid w:val="00777B9C"/>
    <w:rsid w:val="00777CE2"/>
    <w:rsid w:val="00780764"/>
    <w:rsid w:val="00780870"/>
    <w:rsid w:val="00780A7E"/>
    <w:rsid w:val="00780C76"/>
    <w:rsid w:val="00780E9B"/>
    <w:rsid w:val="007811C0"/>
    <w:rsid w:val="00781A45"/>
    <w:rsid w:val="00781AD1"/>
    <w:rsid w:val="00781BF6"/>
    <w:rsid w:val="007820D4"/>
    <w:rsid w:val="007823DF"/>
    <w:rsid w:val="007827C1"/>
    <w:rsid w:val="007831A9"/>
    <w:rsid w:val="007832D7"/>
    <w:rsid w:val="007832DF"/>
    <w:rsid w:val="007834D0"/>
    <w:rsid w:val="007837A9"/>
    <w:rsid w:val="0078397B"/>
    <w:rsid w:val="00783CD8"/>
    <w:rsid w:val="00783D25"/>
    <w:rsid w:val="00783D73"/>
    <w:rsid w:val="00783E76"/>
    <w:rsid w:val="00783E7A"/>
    <w:rsid w:val="00783F72"/>
    <w:rsid w:val="00784019"/>
    <w:rsid w:val="00784479"/>
    <w:rsid w:val="0078448F"/>
    <w:rsid w:val="00784851"/>
    <w:rsid w:val="0078487E"/>
    <w:rsid w:val="00784981"/>
    <w:rsid w:val="00784AFD"/>
    <w:rsid w:val="007853D6"/>
    <w:rsid w:val="007854A3"/>
    <w:rsid w:val="00785533"/>
    <w:rsid w:val="007856C0"/>
    <w:rsid w:val="00785751"/>
    <w:rsid w:val="007857CE"/>
    <w:rsid w:val="00785A36"/>
    <w:rsid w:val="00785A3F"/>
    <w:rsid w:val="00785B01"/>
    <w:rsid w:val="00785C29"/>
    <w:rsid w:val="00785CF2"/>
    <w:rsid w:val="00785E81"/>
    <w:rsid w:val="00785F52"/>
    <w:rsid w:val="0078626A"/>
    <w:rsid w:val="0078696A"/>
    <w:rsid w:val="00786BFE"/>
    <w:rsid w:val="00787085"/>
    <w:rsid w:val="00787173"/>
    <w:rsid w:val="0078729F"/>
    <w:rsid w:val="007873D9"/>
    <w:rsid w:val="00787580"/>
    <w:rsid w:val="007875A1"/>
    <w:rsid w:val="007876CC"/>
    <w:rsid w:val="007878BA"/>
    <w:rsid w:val="0078790A"/>
    <w:rsid w:val="00787F67"/>
    <w:rsid w:val="00787FC6"/>
    <w:rsid w:val="00790060"/>
    <w:rsid w:val="007905E7"/>
    <w:rsid w:val="00791634"/>
    <w:rsid w:val="00792185"/>
    <w:rsid w:val="007921C1"/>
    <w:rsid w:val="00792DCB"/>
    <w:rsid w:val="00792ECF"/>
    <w:rsid w:val="00792F41"/>
    <w:rsid w:val="007932C2"/>
    <w:rsid w:val="0079365A"/>
    <w:rsid w:val="007937AF"/>
    <w:rsid w:val="00793B39"/>
    <w:rsid w:val="00793FA5"/>
    <w:rsid w:val="0079417F"/>
    <w:rsid w:val="007947C6"/>
    <w:rsid w:val="00795987"/>
    <w:rsid w:val="00795D3D"/>
    <w:rsid w:val="00795D4E"/>
    <w:rsid w:val="00795F80"/>
    <w:rsid w:val="0079601B"/>
    <w:rsid w:val="0079612A"/>
    <w:rsid w:val="00796997"/>
    <w:rsid w:val="007969AD"/>
    <w:rsid w:val="00796AC2"/>
    <w:rsid w:val="00796CB0"/>
    <w:rsid w:val="00796CEF"/>
    <w:rsid w:val="00797001"/>
    <w:rsid w:val="00797179"/>
    <w:rsid w:val="0079722F"/>
    <w:rsid w:val="007974D1"/>
    <w:rsid w:val="00797EA5"/>
    <w:rsid w:val="00797F4B"/>
    <w:rsid w:val="007A0144"/>
    <w:rsid w:val="007A0884"/>
    <w:rsid w:val="007A10D7"/>
    <w:rsid w:val="007A1313"/>
    <w:rsid w:val="007A169D"/>
    <w:rsid w:val="007A1BF8"/>
    <w:rsid w:val="007A1E46"/>
    <w:rsid w:val="007A2189"/>
    <w:rsid w:val="007A2286"/>
    <w:rsid w:val="007A2358"/>
    <w:rsid w:val="007A2485"/>
    <w:rsid w:val="007A24AC"/>
    <w:rsid w:val="007A24EC"/>
    <w:rsid w:val="007A26E5"/>
    <w:rsid w:val="007A2BDE"/>
    <w:rsid w:val="007A2D46"/>
    <w:rsid w:val="007A2DA9"/>
    <w:rsid w:val="007A2E7E"/>
    <w:rsid w:val="007A2F07"/>
    <w:rsid w:val="007A31C7"/>
    <w:rsid w:val="007A3380"/>
    <w:rsid w:val="007A3410"/>
    <w:rsid w:val="007A385D"/>
    <w:rsid w:val="007A38EB"/>
    <w:rsid w:val="007A3950"/>
    <w:rsid w:val="007A39FD"/>
    <w:rsid w:val="007A3A03"/>
    <w:rsid w:val="007A3C76"/>
    <w:rsid w:val="007A3D24"/>
    <w:rsid w:val="007A3DBF"/>
    <w:rsid w:val="007A41E5"/>
    <w:rsid w:val="007A4278"/>
    <w:rsid w:val="007A4537"/>
    <w:rsid w:val="007A46AD"/>
    <w:rsid w:val="007A471D"/>
    <w:rsid w:val="007A4EFF"/>
    <w:rsid w:val="007A51A7"/>
    <w:rsid w:val="007A541B"/>
    <w:rsid w:val="007A5FAB"/>
    <w:rsid w:val="007A6229"/>
    <w:rsid w:val="007A628C"/>
    <w:rsid w:val="007A62C4"/>
    <w:rsid w:val="007A687B"/>
    <w:rsid w:val="007A69F8"/>
    <w:rsid w:val="007A72E6"/>
    <w:rsid w:val="007A74AA"/>
    <w:rsid w:val="007A771F"/>
    <w:rsid w:val="007A789C"/>
    <w:rsid w:val="007A7955"/>
    <w:rsid w:val="007A7DB2"/>
    <w:rsid w:val="007A7F0E"/>
    <w:rsid w:val="007A7F1E"/>
    <w:rsid w:val="007B0027"/>
    <w:rsid w:val="007B00D1"/>
    <w:rsid w:val="007B0118"/>
    <w:rsid w:val="007B0870"/>
    <w:rsid w:val="007B08E5"/>
    <w:rsid w:val="007B0C99"/>
    <w:rsid w:val="007B101A"/>
    <w:rsid w:val="007B11DA"/>
    <w:rsid w:val="007B12E4"/>
    <w:rsid w:val="007B13D8"/>
    <w:rsid w:val="007B14AA"/>
    <w:rsid w:val="007B174B"/>
    <w:rsid w:val="007B1922"/>
    <w:rsid w:val="007B1F17"/>
    <w:rsid w:val="007B205C"/>
    <w:rsid w:val="007B223B"/>
    <w:rsid w:val="007B22E5"/>
    <w:rsid w:val="007B28EE"/>
    <w:rsid w:val="007B2B6F"/>
    <w:rsid w:val="007B30BA"/>
    <w:rsid w:val="007B361A"/>
    <w:rsid w:val="007B3643"/>
    <w:rsid w:val="007B36C1"/>
    <w:rsid w:val="007B3A62"/>
    <w:rsid w:val="007B3A81"/>
    <w:rsid w:val="007B3B0A"/>
    <w:rsid w:val="007B41EC"/>
    <w:rsid w:val="007B4358"/>
    <w:rsid w:val="007B45F2"/>
    <w:rsid w:val="007B460C"/>
    <w:rsid w:val="007B4691"/>
    <w:rsid w:val="007B4832"/>
    <w:rsid w:val="007B4953"/>
    <w:rsid w:val="007B4A08"/>
    <w:rsid w:val="007B4AB3"/>
    <w:rsid w:val="007B4B90"/>
    <w:rsid w:val="007B4B9E"/>
    <w:rsid w:val="007B4CB5"/>
    <w:rsid w:val="007B5114"/>
    <w:rsid w:val="007B521B"/>
    <w:rsid w:val="007B5426"/>
    <w:rsid w:val="007B599A"/>
    <w:rsid w:val="007B5BDF"/>
    <w:rsid w:val="007B5D90"/>
    <w:rsid w:val="007B5DE8"/>
    <w:rsid w:val="007B5F44"/>
    <w:rsid w:val="007B6334"/>
    <w:rsid w:val="007B6478"/>
    <w:rsid w:val="007B67F1"/>
    <w:rsid w:val="007B6C96"/>
    <w:rsid w:val="007B6E5C"/>
    <w:rsid w:val="007B7078"/>
    <w:rsid w:val="007B70D5"/>
    <w:rsid w:val="007B7192"/>
    <w:rsid w:val="007B772A"/>
    <w:rsid w:val="007B7BCA"/>
    <w:rsid w:val="007C0347"/>
    <w:rsid w:val="007C0952"/>
    <w:rsid w:val="007C0BB6"/>
    <w:rsid w:val="007C0BE9"/>
    <w:rsid w:val="007C0E68"/>
    <w:rsid w:val="007C0ED2"/>
    <w:rsid w:val="007C0F48"/>
    <w:rsid w:val="007C1107"/>
    <w:rsid w:val="007C171B"/>
    <w:rsid w:val="007C17A9"/>
    <w:rsid w:val="007C1957"/>
    <w:rsid w:val="007C1A62"/>
    <w:rsid w:val="007C1A7E"/>
    <w:rsid w:val="007C1CA0"/>
    <w:rsid w:val="007C1D06"/>
    <w:rsid w:val="007C20A5"/>
    <w:rsid w:val="007C2147"/>
    <w:rsid w:val="007C227F"/>
    <w:rsid w:val="007C29EA"/>
    <w:rsid w:val="007C2D59"/>
    <w:rsid w:val="007C3316"/>
    <w:rsid w:val="007C39DB"/>
    <w:rsid w:val="007C3BF2"/>
    <w:rsid w:val="007C3C71"/>
    <w:rsid w:val="007C3EA8"/>
    <w:rsid w:val="007C3EFB"/>
    <w:rsid w:val="007C3F60"/>
    <w:rsid w:val="007C41B7"/>
    <w:rsid w:val="007C43D9"/>
    <w:rsid w:val="007C445C"/>
    <w:rsid w:val="007C45A0"/>
    <w:rsid w:val="007C4679"/>
    <w:rsid w:val="007C53F8"/>
    <w:rsid w:val="007C586C"/>
    <w:rsid w:val="007C5B27"/>
    <w:rsid w:val="007C5B65"/>
    <w:rsid w:val="007C5E6D"/>
    <w:rsid w:val="007C60B9"/>
    <w:rsid w:val="007C6164"/>
    <w:rsid w:val="007C61F7"/>
    <w:rsid w:val="007C64E9"/>
    <w:rsid w:val="007C655D"/>
    <w:rsid w:val="007C6748"/>
    <w:rsid w:val="007C6FA8"/>
    <w:rsid w:val="007C70DA"/>
    <w:rsid w:val="007C712F"/>
    <w:rsid w:val="007C7233"/>
    <w:rsid w:val="007C7304"/>
    <w:rsid w:val="007C795E"/>
    <w:rsid w:val="007C7AD6"/>
    <w:rsid w:val="007C7D9C"/>
    <w:rsid w:val="007C7E24"/>
    <w:rsid w:val="007D00AC"/>
    <w:rsid w:val="007D00BA"/>
    <w:rsid w:val="007D057D"/>
    <w:rsid w:val="007D07D5"/>
    <w:rsid w:val="007D082D"/>
    <w:rsid w:val="007D0897"/>
    <w:rsid w:val="007D091C"/>
    <w:rsid w:val="007D0B38"/>
    <w:rsid w:val="007D0C67"/>
    <w:rsid w:val="007D0C9F"/>
    <w:rsid w:val="007D0CF8"/>
    <w:rsid w:val="007D1236"/>
    <w:rsid w:val="007D144C"/>
    <w:rsid w:val="007D16D4"/>
    <w:rsid w:val="007D1D4B"/>
    <w:rsid w:val="007D1DA3"/>
    <w:rsid w:val="007D1EE4"/>
    <w:rsid w:val="007D1FEB"/>
    <w:rsid w:val="007D2003"/>
    <w:rsid w:val="007D205C"/>
    <w:rsid w:val="007D2258"/>
    <w:rsid w:val="007D22E1"/>
    <w:rsid w:val="007D2AB8"/>
    <w:rsid w:val="007D31D2"/>
    <w:rsid w:val="007D3313"/>
    <w:rsid w:val="007D356D"/>
    <w:rsid w:val="007D35A6"/>
    <w:rsid w:val="007D35F4"/>
    <w:rsid w:val="007D3ADB"/>
    <w:rsid w:val="007D3BA1"/>
    <w:rsid w:val="007D3FED"/>
    <w:rsid w:val="007D4348"/>
    <w:rsid w:val="007D4900"/>
    <w:rsid w:val="007D4E6C"/>
    <w:rsid w:val="007D5165"/>
    <w:rsid w:val="007D51D1"/>
    <w:rsid w:val="007D5DBF"/>
    <w:rsid w:val="007D5F4A"/>
    <w:rsid w:val="007D60F2"/>
    <w:rsid w:val="007D66FC"/>
    <w:rsid w:val="007D676B"/>
    <w:rsid w:val="007D6E43"/>
    <w:rsid w:val="007D71F1"/>
    <w:rsid w:val="007D77C6"/>
    <w:rsid w:val="007D7D34"/>
    <w:rsid w:val="007D7D9A"/>
    <w:rsid w:val="007D7DA7"/>
    <w:rsid w:val="007E06DD"/>
    <w:rsid w:val="007E080D"/>
    <w:rsid w:val="007E0A3E"/>
    <w:rsid w:val="007E0F82"/>
    <w:rsid w:val="007E1660"/>
    <w:rsid w:val="007E2092"/>
    <w:rsid w:val="007E2578"/>
    <w:rsid w:val="007E25CD"/>
    <w:rsid w:val="007E29E1"/>
    <w:rsid w:val="007E2B1F"/>
    <w:rsid w:val="007E2CB6"/>
    <w:rsid w:val="007E2CFD"/>
    <w:rsid w:val="007E354E"/>
    <w:rsid w:val="007E38F4"/>
    <w:rsid w:val="007E397D"/>
    <w:rsid w:val="007E4664"/>
    <w:rsid w:val="007E466E"/>
    <w:rsid w:val="007E4771"/>
    <w:rsid w:val="007E4B8A"/>
    <w:rsid w:val="007E4C78"/>
    <w:rsid w:val="007E4CA8"/>
    <w:rsid w:val="007E4CC3"/>
    <w:rsid w:val="007E5A5D"/>
    <w:rsid w:val="007E5AE9"/>
    <w:rsid w:val="007E5B81"/>
    <w:rsid w:val="007E5C3C"/>
    <w:rsid w:val="007E5EDA"/>
    <w:rsid w:val="007E5F6A"/>
    <w:rsid w:val="007E609A"/>
    <w:rsid w:val="007E649F"/>
    <w:rsid w:val="007E6B8B"/>
    <w:rsid w:val="007E6EF7"/>
    <w:rsid w:val="007E6F4E"/>
    <w:rsid w:val="007E77C5"/>
    <w:rsid w:val="007E78BF"/>
    <w:rsid w:val="007E7B0B"/>
    <w:rsid w:val="007E7C43"/>
    <w:rsid w:val="007F010C"/>
    <w:rsid w:val="007F084F"/>
    <w:rsid w:val="007F0874"/>
    <w:rsid w:val="007F0BCF"/>
    <w:rsid w:val="007F0E77"/>
    <w:rsid w:val="007F1196"/>
    <w:rsid w:val="007F126F"/>
    <w:rsid w:val="007F1307"/>
    <w:rsid w:val="007F1587"/>
    <w:rsid w:val="007F17F3"/>
    <w:rsid w:val="007F189A"/>
    <w:rsid w:val="007F198A"/>
    <w:rsid w:val="007F1A04"/>
    <w:rsid w:val="007F1A41"/>
    <w:rsid w:val="007F211A"/>
    <w:rsid w:val="007F2293"/>
    <w:rsid w:val="007F2927"/>
    <w:rsid w:val="007F2B90"/>
    <w:rsid w:val="007F2EEA"/>
    <w:rsid w:val="007F37C2"/>
    <w:rsid w:val="007F3CBB"/>
    <w:rsid w:val="007F3EA0"/>
    <w:rsid w:val="007F4485"/>
    <w:rsid w:val="007F4611"/>
    <w:rsid w:val="007F46BB"/>
    <w:rsid w:val="007F46FF"/>
    <w:rsid w:val="007F4A65"/>
    <w:rsid w:val="007F4C3A"/>
    <w:rsid w:val="007F4DEB"/>
    <w:rsid w:val="007F4EA8"/>
    <w:rsid w:val="007F5271"/>
    <w:rsid w:val="007F55F0"/>
    <w:rsid w:val="007F5A97"/>
    <w:rsid w:val="007F5AC6"/>
    <w:rsid w:val="007F5D2B"/>
    <w:rsid w:val="007F650D"/>
    <w:rsid w:val="007F7451"/>
    <w:rsid w:val="007F7531"/>
    <w:rsid w:val="007F77DD"/>
    <w:rsid w:val="007F79EE"/>
    <w:rsid w:val="007F7FDA"/>
    <w:rsid w:val="0080014C"/>
    <w:rsid w:val="00800482"/>
    <w:rsid w:val="00800A7C"/>
    <w:rsid w:val="0080128C"/>
    <w:rsid w:val="0080143C"/>
    <w:rsid w:val="00801808"/>
    <w:rsid w:val="00801FF7"/>
    <w:rsid w:val="008026A5"/>
    <w:rsid w:val="00802910"/>
    <w:rsid w:val="00802D1A"/>
    <w:rsid w:val="00803CBB"/>
    <w:rsid w:val="00803D3E"/>
    <w:rsid w:val="00803D82"/>
    <w:rsid w:val="00803DEE"/>
    <w:rsid w:val="00803E63"/>
    <w:rsid w:val="00804148"/>
    <w:rsid w:val="00804C58"/>
    <w:rsid w:val="00804D0A"/>
    <w:rsid w:val="00804E2B"/>
    <w:rsid w:val="008053FB"/>
    <w:rsid w:val="008059B7"/>
    <w:rsid w:val="00805B16"/>
    <w:rsid w:val="00805BD5"/>
    <w:rsid w:val="00805C12"/>
    <w:rsid w:val="00805CF1"/>
    <w:rsid w:val="00805DC5"/>
    <w:rsid w:val="00805DF2"/>
    <w:rsid w:val="00805E2D"/>
    <w:rsid w:val="0080601A"/>
    <w:rsid w:val="008065B0"/>
    <w:rsid w:val="008065BD"/>
    <w:rsid w:val="0080684C"/>
    <w:rsid w:val="008068D2"/>
    <w:rsid w:val="008068E7"/>
    <w:rsid w:val="008068F7"/>
    <w:rsid w:val="008069D5"/>
    <w:rsid w:val="008069DF"/>
    <w:rsid w:val="00806BCF"/>
    <w:rsid w:val="0080703C"/>
    <w:rsid w:val="008074AA"/>
    <w:rsid w:val="00807654"/>
    <w:rsid w:val="008077C7"/>
    <w:rsid w:val="00807AE9"/>
    <w:rsid w:val="00807B21"/>
    <w:rsid w:val="00807DAB"/>
    <w:rsid w:val="00810223"/>
    <w:rsid w:val="0081079E"/>
    <w:rsid w:val="008108ED"/>
    <w:rsid w:val="00810B10"/>
    <w:rsid w:val="00810BC5"/>
    <w:rsid w:val="00810C14"/>
    <w:rsid w:val="00810D5B"/>
    <w:rsid w:val="00810ED1"/>
    <w:rsid w:val="00811802"/>
    <w:rsid w:val="00811E56"/>
    <w:rsid w:val="008120C2"/>
    <w:rsid w:val="00812387"/>
    <w:rsid w:val="008127A3"/>
    <w:rsid w:val="00812A32"/>
    <w:rsid w:val="008133AF"/>
    <w:rsid w:val="008133B1"/>
    <w:rsid w:val="00813CDA"/>
    <w:rsid w:val="00813CF0"/>
    <w:rsid w:val="00813F8B"/>
    <w:rsid w:val="008140A5"/>
    <w:rsid w:val="00814470"/>
    <w:rsid w:val="00814879"/>
    <w:rsid w:val="00814E3F"/>
    <w:rsid w:val="00814E4A"/>
    <w:rsid w:val="00814EA5"/>
    <w:rsid w:val="00815150"/>
    <w:rsid w:val="00815938"/>
    <w:rsid w:val="0081599B"/>
    <w:rsid w:val="008159F2"/>
    <w:rsid w:val="00815A03"/>
    <w:rsid w:val="00815DF3"/>
    <w:rsid w:val="00816232"/>
    <w:rsid w:val="0081627A"/>
    <w:rsid w:val="008164EF"/>
    <w:rsid w:val="00816645"/>
    <w:rsid w:val="0081680F"/>
    <w:rsid w:val="008169B1"/>
    <w:rsid w:val="00816A59"/>
    <w:rsid w:val="00816C62"/>
    <w:rsid w:val="00816CB7"/>
    <w:rsid w:val="0081701D"/>
    <w:rsid w:val="00817045"/>
    <w:rsid w:val="00817156"/>
    <w:rsid w:val="0081721E"/>
    <w:rsid w:val="0081785A"/>
    <w:rsid w:val="00817C30"/>
    <w:rsid w:val="00817CBB"/>
    <w:rsid w:val="00817D85"/>
    <w:rsid w:val="0082005F"/>
    <w:rsid w:val="008201E8"/>
    <w:rsid w:val="00820904"/>
    <w:rsid w:val="00820A13"/>
    <w:rsid w:val="00820AEE"/>
    <w:rsid w:val="00820B8A"/>
    <w:rsid w:val="00821061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631"/>
    <w:rsid w:val="0082281D"/>
    <w:rsid w:val="00822B6A"/>
    <w:rsid w:val="00823080"/>
    <w:rsid w:val="00823128"/>
    <w:rsid w:val="00823485"/>
    <w:rsid w:val="00823937"/>
    <w:rsid w:val="008239B2"/>
    <w:rsid w:val="00823C84"/>
    <w:rsid w:val="00823CF6"/>
    <w:rsid w:val="00824184"/>
    <w:rsid w:val="00824390"/>
    <w:rsid w:val="008244FF"/>
    <w:rsid w:val="00824970"/>
    <w:rsid w:val="008249F0"/>
    <w:rsid w:val="00824A4F"/>
    <w:rsid w:val="00825316"/>
    <w:rsid w:val="0082545B"/>
    <w:rsid w:val="0082565C"/>
    <w:rsid w:val="00825A31"/>
    <w:rsid w:val="00825C17"/>
    <w:rsid w:val="00825D50"/>
    <w:rsid w:val="00825D63"/>
    <w:rsid w:val="00826038"/>
    <w:rsid w:val="008260E7"/>
    <w:rsid w:val="0082620B"/>
    <w:rsid w:val="0082665E"/>
    <w:rsid w:val="00826A99"/>
    <w:rsid w:val="00826ACB"/>
    <w:rsid w:val="00826C1C"/>
    <w:rsid w:val="00827266"/>
    <w:rsid w:val="00827E1B"/>
    <w:rsid w:val="0083012B"/>
    <w:rsid w:val="0083039F"/>
    <w:rsid w:val="008306FF"/>
    <w:rsid w:val="00830765"/>
    <w:rsid w:val="00830AD7"/>
    <w:rsid w:val="00830BC6"/>
    <w:rsid w:val="008314ED"/>
    <w:rsid w:val="00831E9F"/>
    <w:rsid w:val="0083202D"/>
    <w:rsid w:val="008324B2"/>
    <w:rsid w:val="0083253F"/>
    <w:rsid w:val="008326B7"/>
    <w:rsid w:val="008329D1"/>
    <w:rsid w:val="00832C79"/>
    <w:rsid w:val="00832D3D"/>
    <w:rsid w:val="008331BF"/>
    <w:rsid w:val="00833431"/>
    <w:rsid w:val="00833C2E"/>
    <w:rsid w:val="00833C93"/>
    <w:rsid w:val="008347D5"/>
    <w:rsid w:val="00834953"/>
    <w:rsid w:val="00834B9E"/>
    <w:rsid w:val="00834D52"/>
    <w:rsid w:val="00834E45"/>
    <w:rsid w:val="00835203"/>
    <w:rsid w:val="00835298"/>
    <w:rsid w:val="008352BD"/>
    <w:rsid w:val="008355F0"/>
    <w:rsid w:val="008357A5"/>
    <w:rsid w:val="00835970"/>
    <w:rsid w:val="00835978"/>
    <w:rsid w:val="00835EC1"/>
    <w:rsid w:val="00836A66"/>
    <w:rsid w:val="00836F3E"/>
    <w:rsid w:val="00837729"/>
    <w:rsid w:val="00837741"/>
    <w:rsid w:val="0083788B"/>
    <w:rsid w:val="00837A3C"/>
    <w:rsid w:val="00837EA0"/>
    <w:rsid w:val="008402F7"/>
    <w:rsid w:val="008404DE"/>
    <w:rsid w:val="008407C8"/>
    <w:rsid w:val="00840DBE"/>
    <w:rsid w:val="0084125B"/>
    <w:rsid w:val="00841B39"/>
    <w:rsid w:val="00841B6E"/>
    <w:rsid w:val="00841BA7"/>
    <w:rsid w:val="00841D5D"/>
    <w:rsid w:val="008420F3"/>
    <w:rsid w:val="008421D1"/>
    <w:rsid w:val="00842DBA"/>
    <w:rsid w:val="00843814"/>
    <w:rsid w:val="0084381E"/>
    <w:rsid w:val="00843904"/>
    <w:rsid w:val="008439B8"/>
    <w:rsid w:val="00843F3F"/>
    <w:rsid w:val="00844194"/>
    <w:rsid w:val="008444E9"/>
    <w:rsid w:val="008446B3"/>
    <w:rsid w:val="00844ABE"/>
    <w:rsid w:val="00844B5B"/>
    <w:rsid w:val="00844BC1"/>
    <w:rsid w:val="00844E0E"/>
    <w:rsid w:val="00844F3D"/>
    <w:rsid w:val="008450ED"/>
    <w:rsid w:val="0084511B"/>
    <w:rsid w:val="0084515E"/>
    <w:rsid w:val="00845298"/>
    <w:rsid w:val="008455AD"/>
    <w:rsid w:val="0084569B"/>
    <w:rsid w:val="00845B85"/>
    <w:rsid w:val="00845DED"/>
    <w:rsid w:val="00845E51"/>
    <w:rsid w:val="00846162"/>
    <w:rsid w:val="00846371"/>
    <w:rsid w:val="00846568"/>
    <w:rsid w:val="00846CAC"/>
    <w:rsid w:val="00847022"/>
    <w:rsid w:val="00847F16"/>
    <w:rsid w:val="008500FE"/>
    <w:rsid w:val="008502B1"/>
    <w:rsid w:val="0085038C"/>
    <w:rsid w:val="008504AC"/>
    <w:rsid w:val="008509FB"/>
    <w:rsid w:val="00850C0C"/>
    <w:rsid w:val="00850FB7"/>
    <w:rsid w:val="00850FE0"/>
    <w:rsid w:val="00851197"/>
    <w:rsid w:val="0085122F"/>
    <w:rsid w:val="008513ED"/>
    <w:rsid w:val="008515B6"/>
    <w:rsid w:val="00851716"/>
    <w:rsid w:val="00851B8A"/>
    <w:rsid w:val="00851CA9"/>
    <w:rsid w:val="00851E76"/>
    <w:rsid w:val="00851E9D"/>
    <w:rsid w:val="00851EC0"/>
    <w:rsid w:val="0085210E"/>
    <w:rsid w:val="0085221C"/>
    <w:rsid w:val="00852393"/>
    <w:rsid w:val="00852415"/>
    <w:rsid w:val="008524E2"/>
    <w:rsid w:val="008527E8"/>
    <w:rsid w:val="00852A21"/>
    <w:rsid w:val="00852B37"/>
    <w:rsid w:val="00852C05"/>
    <w:rsid w:val="00852E2A"/>
    <w:rsid w:val="00852FB3"/>
    <w:rsid w:val="008533C4"/>
    <w:rsid w:val="00853404"/>
    <w:rsid w:val="00853499"/>
    <w:rsid w:val="0085354A"/>
    <w:rsid w:val="0085380D"/>
    <w:rsid w:val="00853D24"/>
    <w:rsid w:val="00853D56"/>
    <w:rsid w:val="00853E60"/>
    <w:rsid w:val="00853FD9"/>
    <w:rsid w:val="008542F1"/>
    <w:rsid w:val="00854454"/>
    <w:rsid w:val="008547D2"/>
    <w:rsid w:val="00854895"/>
    <w:rsid w:val="00854AD5"/>
    <w:rsid w:val="00854BD2"/>
    <w:rsid w:val="0085503D"/>
    <w:rsid w:val="0085568D"/>
    <w:rsid w:val="00855764"/>
    <w:rsid w:val="00855B1C"/>
    <w:rsid w:val="00855C8E"/>
    <w:rsid w:val="00855D8D"/>
    <w:rsid w:val="00856BAD"/>
    <w:rsid w:val="00856D6F"/>
    <w:rsid w:val="00856F02"/>
    <w:rsid w:val="00856FB8"/>
    <w:rsid w:val="0085756A"/>
    <w:rsid w:val="00857AB1"/>
    <w:rsid w:val="00857D95"/>
    <w:rsid w:val="00857D99"/>
    <w:rsid w:val="00857EC8"/>
    <w:rsid w:val="0086006C"/>
    <w:rsid w:val="00860091"/>
    <w:rsid w:val="0086021F"/>
    <w:rsid w:val="00860366"/>
    <w:rsid w:val="00860813"/>
    <w:rsid w:val="00860D51"/>
    <w:rsid w:val="00860E24"/>
    <w:rsid w:val="0086118B"/>
    <w:rsid w:val="00861277"/>
    <w:rsid w:val="00861345"/>
    <w:rsid w:val="00861482"/>
    <w:rsid w:val="00861674"/>
    <w:rsid w:val="00861958"/>
    <w:rsid w:val="00861A4B"/>
    <w:rsid w:val="00861BE8"/>
    <w:rsid w:val="008621E2"/>
    <w:rsid w:val="008626A1"/>
    <w:rsid w:val="00862D6F"/>
    <w:rsid w:val="00863162"/>
    <w:rsid w:val="008631C0"/>
    <w:rsid w:val="00863510"/>
    <w:rsid w:val="008635E8"/>
    <w:rsid w:val="00863C90"/>
    <w:rsid w:val="00863CAF"/>
    <w:rsid w:val="008643AB"/>
    <w:rsid w:val="008646A7"/>
    <w:rsid w:val="0086477A"/>
    <w:rsid w:val="0086490C"/>
    <w:rsid w:val="00864997"/>
    <w:rsid w:val="00864EFE"/>
    <w:rsid w:val="0086508E"/>
    <w:rsid w:val="0086537B"/>
    <w:rsid w:val="008653C3"/>
    <w:rsid w:val="0086552A"/>
    <w:rsid w:val="0086557D"/>
    <w:rsid w:val="00865917"/>
    <w:rsid w:val="00865AC9"/>
    <w:rsid w:val="00865DA3"/>
    <w:rsid w:val="008660A9"/>
    <w:rsid w:val="00866819"/>
    <w:rsid w:val="00866CC7"/>
    <w:rsid w:val="00866D1E"/>
    <w:rsid w:val="00866D4F"/>
    <w:rsid w:val="00866FC5"/>
    <w:rsid w:val="00867070"/>
    <w:rsid w:val="008672E3"/>
    <w:rsid w:val="008676E7"/>
    <w:rsid w:val="0086775D"/>
    <w:rsid w:val="00867EF6"/>
    <w:rsid w:val="00870130"/>
    <w:rsid w:val="00870192"/>
    <w:rsid w:val="00870605"/>
    <w:rsid w:val="00870664"/>
    <w:rsid w:val="00870904"/>
    <w:rsid w:val="00870EC4"/>
    <w:rsid w:val="00870FDF"/>
    <w:rsid w:val="00871B37"/>
    <w:rsid w:val="00871C21"/>
    <w:rsid w:val="00871C32"/>
    <w:rsid w:val="0087207C"/>
    <w:rsid w:val="0087213D"/>
    <w:rsid w:val="008727E0"/>
    <w:rsid w:val="008728DA"/>
    <w:rsid w:val="00872ABC"/>
    <w:rsid w:val="00872B0A"/>
    <w:rsid w:val="008730A9"/>
    <w:rsid w:val="00873735"/>
    <w:rsid w:val="00873743"/>
    <w:rsid w:val="008737D0"/>
    <w:rsid w:val="00873B28"/>
    <w:rsid w:val="00873FFA"/>
    <w:rsid w:val="00874721"/>
    <w:rsid w:val="008751BB"/>
    <w:rsid w:val="0087565E"/>
    <w:rsid w:val="00875863"/>
    <w:rsid w:val="00875959"/>
    <w:rsid w:val="00875A0C"/>
    <w:rsid w:val="00875D38"/>
    <w:rsid w:val="00875DDB"/>
    <w:rsid w:val="00876147"/>
    <w:rsid w:val="00876634"/>
    <w:rsid w:val="008766C5"/>
    <w:rsid w:val="00876714"/>
    <w:rsid w:val="00876AB4"/>
    <w:rsid w:val="00876C78"/>
    <w:rsid w:val="008771AD"/>
    <w:rsid w:val="00877470"/>
    <w:rsid w:val="008774A0"/>
    <w:rsid w:val="00877551"/>
    <w:rsid w:val="00877575"/>
    <w:rsid w:val="00877864"/>
    <w:rsid w:val="00877BBA"/>
    <w:rsid w:val="00877C68"/>
    <w:rsid w:val="00877D59"/>
    <w:rsid w:val="00880024"/>
    <w:rsid w:val="008800CD"/>
    <w:rsid w:val="0088070B"/>
    <w:rsid w:val="00880ED5"/>
    <w:rsid w:val="0088114B"/>
    <w:rsid w:val="008815F0"/>
    <w:rsid w:val="008817E9"/>
    <w:rsid w:val="00881E2E"/>
    <w:rsid w:val="00882010"/>
    <w:rsid w:val="008821A2"/>
    <w:rsid w:val="00882B4A"/>
    <w:rsid w:val="00882B85"/>
    <w:rsid w:val="00882E2B"/>
    <w:rsid w:val="00882FAF"/>
    <w:rsid w:val="00883190"/>
    <w:rsid w:val="008836BB"/>
    <w:rsid w:val="0088379D"/>
    <w:rsid w:val="00883AFC"/>
    <w:rsid w:val="00883BEC"/>
    <w:rsid w:val="00884102"/>
    <w:rsid w:val="00884601"/>
    <w:rsid w:val="00884763"/>
    <w:rsid w:val="0088482C"/>
    <w:rsid w:val="00884A0C"/>
    <w:rsid w:val="008855AB"/>
    <w:rsid w:val="00885908"/>
    <w:rsid w:val="00885AF5"/>
    <w:rsid w:val="00885F36"/>
    <w:rsid w:val="00885FE9"/>
    <w:rsid w:val="00886021"/>
    <w:rsid w:val="00886CE1"/>
    <w:rsid w:val="00886CFF"/>
    <w:rsid w:val="00886E19"/>
    <w:rsid w:val="00887661"/>
    <w:rsid w:val="008876EC"/>
    <w:rsid w:val="00887867"/>
    <w:rsid w:val="00887DC6"/>
    <w:rsid w:val="00887F5F"/>
    <w:rsid w:val="0089004B"/>
    <w:rsid w:val="00890200"/>
    <w:rsid w:val="008902C8"/>
    <w:rsid w:val="008904A4"/>
    <w:rsid w:val="008905CB"/>
    <w:rsid w:val="00890723"/>
    <w:rsid w:val="008908E2"/>
    <w:rsid w:val="00890FBD"/>
    <w:rsid w:val="00891782"/>
    <w:rsid w:val="00891835"/>
    <w:rsid w:val="00891AF0"/>
    <w:rsid w:val="00891B11"/>
    <w:rsid w:val="00891CEC"/>
    <w:rsid w:val="00891DFA"/>
    <w:rsid w:val="00891E80"/>
    <w:rsid w:val="0089217E"/>
    <w:rsid w:val="0089249F"/>
    <w:rsid w:val="00892693"/>
    <w:rsid w:val="00892712"/>
    <w:rsid w:val="0089274A"/>
    <w:rsid w:val="008929A4"/>
    <w:rsid w:val="00892A9D"/>
    <w:rsid w:val="00892B3B"/>
    <w:rsid w:val="00892FBC"/>
    <w:rsid w:val="0089324E"/>
    <w:rsid w:val="00893271"/>
    <w:rsid w:val="008934FA"/>
    <w:rsid w:val="00893847"/>
    <w:rsid w:val="00893BED"/>
    <w:rsid w:val="00893C12"/>
    <w:rsid w:val="00893D09"/>
    <w:rsid w:val="00893E16"/>
    <w:rsid w:val="00893EF5"/>
    <w:rsid w:val="008940A0"/>
    <w:rsid w:val="00894484"/>
    <w:rsid w:val="00894696"/>
    <w:rsid w:val="00894740"/>
    <w:rsid w:val="0089487D"/>
    <w:rsid w:val="0089535E"/>
    <w:rsid w:val="008955FC"/>
    <w:rsid w:val="0089592E"/>
    <w:rsid w:val="00895F71"/>
    <w:rsid w:val="00895F76"/>
    <w:rsid w:val="00896309"/>
    <w:rsid w:val="00896385"/>
    <w:rsid w:val="00896708"/>
    <w:rsid w:val="0089678A"/>
    <w:rsid w:val="00897148"/>
    <w:rsid w:val="00897972"/>
    <w:rsid w:val="00897ECF"/>
    <w:rsid w:val="008A0A00"/>
    <w:rsid w:val="008A0D81"/>
    <w:rsid w:val="008A104D"/>
    <w:rsid w:val="008A11B4"/>
    <w:rsid w:val="008A11C2"/>
    <w:rsid w:val="008A14AC"/>
    <w:rsid w:val="008A17F6"/>
    <w:rsid w:val="008A1F62"/>
    <w:rsid w:val="008A1F66"/>
    <w:rsid w:val="008A2515"/>
    <w:rsid w:val="008A2674"/>
    <w:rsid w:val="008A2735"/>
    <w:rsid w:val="008A2878"/>
    <w:rsid w:val="008A28A6"/>
    <w:rsid w:val="008A2971"/>
    <w:rsid w:val="008A2974"/>
    <w:rsid w:val="008A2C9F"/>
    <w:rsid w:val="008A2DE6"/>
    <w:rsid w:val="008A327B"/>
    <w:rsid w:val="008A36A7"/>
    <w:rsid w:val="008A3926"/>
    <w:rsid w:val="008A3BA7"/>
    <w:rsid w:val="008A3DC1"/>
    <w:rsid w:val="008A40BF"/>
    <w:rsid w:val="008A4119"/>
    <w:rsid w:val="008A422D"/>
    <w:rsid w:val="008A44C1"/>
    <w:rsid w:val="008A45FB"/>
    <w:rsid w:val="008A466B"/>
    <w:rsid w:val="008A4927"/>
    <w:rsid w:val="008A4B28"/>
    <w:rsid w:val="008A4D15"/>
    <w:rsid w:val="008A4D84"/>
    <w:rsid w:val="008A4E46"/>
    <w:rsid w:val="008A4FCA"/>
    <w:rsid w:val="008A5A37"/>
    <w:rsid w:val="008A5E0E"/>
    <w:rsid w:val="008A6264"/>
    <w:rsid w:val="008A695F"/>
    <w:rsid w:val="008A6A93"/>
    <w:rsid w:val="008A6AE5"/>
    <w:rsid w:val="008A6F39"/>
    <w:rsid w:val="008A6FA9"/>
    <w:rsid w:val="008A7009"/>
    <w:rsid w:val="008A749B"/>
    <w:rsid w:val="008A7782"/>
    <w:rsid w:val="008A784F"/>
    <w:rsid w:val="008A7E94"/>
    <w:rsid w:val="008B0342"/>
    <w:rsid w:val="008B048D"/>
    <w:rsid w:val="008B0A0A"/>
    <w:rsid w:val="008B0BD8"/>
    <w:rsid w:val="008B0C50"/>
    <w:rsid w:val="008B0D5B"/>
    <w:rsid w:val="008B14B5"/>
    <w:rsid w:val="008B1631"/>
    <w:rsid w:val="008B1823"/>
    <w:rsid w:val="008B1E4C"/>
    <w:rsid w:val="008B1ED5"/>
    <w:rsid w:val="008B22AB"/>
    <w:rsid w:val="008B2968"/>
    <w:rsid w:val="008B31C0"/>
    <w:rsid w:val="008B3470"/>
    <w:rsid w:val="008B352F"/>
    <w:rsid w:val="008B35BC"/>
    <w:rsid w:val="008B371F"/>
    <w:rsid w:val="008B3960"/>
    <w:rsid w:val="008B3A9D"/>
    <w:rsid w:val="008B3B5B"/>
    <w:rsid w:val="008B3F28"/>
    <w:rsid w:val="008B3F72"/>
    <w:rsid w:val="008B421C"/>
    <w:rsid w:val="008B44E6"/>
    <w:rsid w:val="008B458B"/>
    <w:rsid w:val="008B4AB4"/>
    <w:rsid w:val="008B4B6C"/>
    <w:rsid w:val="008B502A"/>
    <w:rsid w:val="008B50A4"/>
    <w:rsid w:val="008B51A5"/>
    <w:rsid w:val="008B51D6"/>
    <w:rsid w:val="008B53B4"/>
    <w:rsid w:val="008B563A"/>
    <w:rsid w:val="008B59A7"/>
    <w:rsid w:val="008B5D5F"/>
    <w:rsid w:val="008B5EA1"/>
    <w:rsid w:val="008B5FC7"/>
    <w:rsid w:val="008B628A"/>
    <w:rsid w:val="008B62AE"/>
    <w:rsid w:val="008B639A"/>
    <w:rsid w:val="008B6585"/>
    <w:rsid w:val="008B6A18"/>
    <w:rsid w:val="008B6A93"/>
    <w:rsid w:val="008B6D0D"/>
    <w:rsid w:val="008B7106"/>
    <w:rsid w:val="008B71EF"/>
    <w:rsid w:val="008B7586"/>
    <w:rsid w:val="008B79A7"/>
    <w:rsid w:val="008B7B85"/>
    <w:rsid w:val="008B7F4B"/>
    <w:rsid w:val="008C0357"/>
    <w:rsid w:val="008C05D7"/>
    <w:rsid w:val="008C0CB9"/>
    <w:rsid w:val="008C1484"/>
    <w:rsid w:val="008C191D"/>
    <w:rsid w:val="008C1E1B"/>
    <w:rsid w:val="008C2454"/>
    <w:rsid w:val="008C2C4E"/>
    <w:rsid w:val="008C30AB"/>
    <w:rsid w:val="008C3257"/>
    <w:rsid w:val="008C338F"/>
    <w:rsid w:val="008C354E"/>
    <w:rsid w:val="008C3629"/>
    <w:rsid w:val="008C3AC7"/>
    <w:rsid w:val="008C3C1A"/>
    <w:rsid w:val="008C4B1C"/>
    <w:rsid w:val="008C4B53"/>
    <w:rsid w:val="008C4B5E"/>
    <w:rsid w:val="008C4E8E"/>
    <w:rsid w:val="008C56E5"/>
    <w:rsid w:val="008C5871"/>
    <w:rsid w:val="008C5A2B"/>
    <w:rsid w:val="008C5A67"/>
    <w:rsid w:val="008C5A8C"/>
    <w:rsid w:val="008C5C45"/>
    <w:rsid w:val="008C5F10"/>
    <w:rsid w:val="008C616C"/>
    <w:rsid w:val="008C6B44"/>
    <w:rsid w:val="008C7022"/>
    <w:rsid w:val="008C7418"/>
    <w:rsid w:val="008C75C4"/>
    <w:rsid w:val="008C7B09"/>
    <w:rsid w:val="008C7CF1"/>
    <w:rsid w:val="008C7F9A"/>
    <w:rsid w:val="008D05E3"/>
    <w:rsid w:val="008D071D"/>
    <w:rsid w:val="008D0D28"/>
    <w:rsid w:val="008D1001"/>
    <w:rsid w:val="008D1577"/>
    <w:rsid w:val="008D1608"/>
    <w:rsid w:val="008D1AF2"/>
    <w:rsid w:val="008D1D5E"/>
    <w:rsid w:val="008D1E84"/>
    <w:rsid w:val="008D2087"/>
    <w:rsid w:val="008D21B5"/>
    <w:rsid w:val="008D21D5"/>
    <w:rsid w:val="008D244F"/>
    <w:rsid w:val="008D2721"/>
    <w:rsid w:val="008D2C62"/>
    <w:rsid w:val="008D3063"/>
    <w:rsid w:val="008D3561"/>
    <w:rsid w:val="008D3635"/>
    <w:rsid w:val="008D3CB4"/>
    <w:rsid w:val="008D41BA"/>
    <w:rsid w:val="008D43A7"/>
    <w:rsid w:val="008D4BA1"/>
    <w:rsid w:val="008D503B"/>
    <w:rsid w:val="008D52A3"/>
    <w:rsid w:val="008D532A"/>
    <w:rsid w:val="008D5684"/>
    <w:rsid w:val="008D5A88"/>
    <w:rsid w:val="008D5BB8"/>
    <w:rsid w:val="008D5C3A"/>
    <w:rsid w:val="008D6176"/>
    <w:rsid w:val="008D624B"/>
    <w:rsid w:val="008D677B"/>
    <w:rsid w:val="008D67AC"/>
    <w:rsid w:val="008D6923"/>
    <w:rsid w:val="008D69DB"/>
    <w:rsid w:val="008D6C22"/>
    <w:rsid w:val="008D6D28"/>
    <w:rsid w:val="008D6D83"/>
    <w:rsid w:val="008D75FC"/>
    <w:rsid w:val="008D78FE"/>
    <w:rsid w:val="008D7C5E"/>
    <w:rsid w:val="008E0014"/>
    <w:rsid w:val="008E03A4"/>
    <w:rsid w:val="008E0521"/>
    <w:rsid w:val="008E084C"/>
    <w:rsid w:val="008E0931"/>
    <w:rsid w:val="008E0963"/>
    <w:rsid w:val="008E0D1D"/>
    <w:rsid w:val="008E12CC"/>
    <w:rsid w:val="008E15D4"/>
    <w:rsid w:val="008E16B8"/>
    <w:rsid w:val="008E1CF3"/>
    <w:rsid w:val="008E1E34"/>
    <w:rsid w:val="008E233A"/>
    <w:rsid w:val="008E243C"/>
    <w:rsid w:val="008E276A"/>
    <w:rsid w:val="008E2977"/>
    <w:rsid w:val="008E2AD6"/>
    <w:rsid w:val="008E2C86"/>
    <w:rsid w:val="008E2E66"/>
    <w:rsid w:val="008E2EE4"/>
    <w:rsid w:val="008E30F6"/>
    <w:rsid w:val="008E343A"/>
    <w:rsid w:val="008E3609"/>
    <w:rsid w:val="008E4286"/>
    <w:rsid w:val="008E4487"/>
    <w:rsid w:val="008E45AA"/>
    <w:rsid w:val="008E4D9B"/>
    <w:rsid w:val="008E4DF6"/>
    <w:rsid w:val="008E4EE4"/>
    <w:rsid w:val="008E531E"/>
    <w:rsid w:val="008E5884"/>
    <w:rsid w:val="008E5E5A"/>
    <w:rsid w:val="008E62F9"/>
    <w:rsid w:val="008E64D7"/>
    <w:rsid w:val="008E6A99"/>
    <w:rsid w:val="008E6AAA"/>
    <w:rsid w:val="008E7644"/>
    <w:rsid w:val="008E766D"/>
    <w:rsid w:val="008E7F56"/>
    <w:rsid w:val="008E7FED"/>
    <w:rsid w:val="008F00E5"/>
    <w:rsid w:val="008F0424"/>
    <w:rsid w:val="008F05BA"/>
    <w:rsid w:val="008F0653"/>
    <w:rsid w:val="008F087C"/>
    <w:rsid w:val="008F08F7"/>
    <w:rsid w:val="008F0988"/>
    <w:rsid w:val="008F0A42"/>
    <w:rsid w:val="008F0A4F"/>
    <w:rsid w:val="008F0CD3"/>
    <w:rsid w:val="008F0CE9"/>
    <w:rsid w:val="008F0D89"/>
    <w:rsid w:val="008F0E8E"/>
    <w:rsid w:val="008F0FF8"/>
    <w:rsid w:val="008F10D0"/>
    <w:rsid w:val="008F11AB"/>
    <w:rsid w:val="008F13B0"/>
    <w:rsid w:val="008F13EE"/>
    <w:rsid w:val="008F16B4"/>
    <w:rsid w:val="008F1B9F"/>
    <w:rsid w:val="008F1E14"/>
    <w:rsid w:val="008F23C7"/>
    <w:rsid w:val="008F282B"/>
    <w:rsid w:val="008F376B"/>
    <w:rsid w:val="008F3900"/>
    <w:rsid w:val="008F3EA7"/>
    <w:rsid w:val="008F41AB"/>
    <w:rsid w:val="008F4321"/>
    <w:rsid w:val="008F445A"/>
    <w:rsid w:val="008F4516"/>
    <w:rsid w:val="008F4D7D"/>
    <w:rsid w:val="008F5206"/>
    <w:rsid w:val="008F52E0"/>
    <w:rsid w:val="008F59AD"/>
    <w:rsid w:val="008F5D4F"/>
    <w:rsid w:val="008F641D"/>
    <w:rsid w:val="008F661E"/>
    <w:rsid w:val="008F6758"/>
    <w:rsid w:val="008F6778"/>
    <w:rsid w:val="008F745C"/>
    <w:rsid w:val="008F7971"/>
    <w:rsid w:val="008F79CE"/>
    <w:rsid w:val="008F7A7A"/>
    <w:rsid w:val="008F7D4E"/>
    <w:rsid w:val="008F7EAE"/>
    <w:rsid w:val="008F7FB8"/>
    <w:rsid w:val="0090008B"/>
    <w:rsid w:val="00900551"/>
    <w:rsid w:val="00900740"/>
    <w:rsid w:val="00900B49"/>
    <w:rsid w:val="00900D70"/>
    <w:rsid w:val="00900EE2"/>
    <w:rsid w:val="00900FF7"/>
    <w:rsid w:val="00901347"/>
    <w:rsid w:val="00901F4C"/>
    <w:rsid w:val="00902594"/>
    <w:rsid w:val="009026C3"/>
    <w:rsid w:val="009029DC"/>
    <w:rsid w:val="00902A6D"/>
    <w:rsid w:val="00902D9C"/>
    <w:rsid w:val="0090341F"/>
    <w:rsid w:val="0090360E"/>
    <w:rsid w:val="00903A30"/>
    <w:rsid w:val="00903B3C"/>
    <w:rsid w:val="00903FDE"/>
    <w:rsid w:val="009042C4"/>
    <w:rsid w:val="00904374"/>
    <w:rsid w:val="0090472E"/>
    <w:rsid w:val="0090490C"/>
    <w:rsid w:val="00904D40"/>
    <w:rsid w:val="00905727"/>
    <w:rsid w:val="0090574E"/>
    <w:rsid w:val="0090583E"/>
    <w:rsid w:val="009058EC"/>
    <w:rsid w:val="00906242"/>
    <w:rsid w:val="009064BE"/>
    <w:rsid w:val="009065C9"/>
    <w:rsid w:val="00906690"/>
    <w:rsid w:val="0090712A"/>
    <w:rsid w:val="00907488"/>
    <w:rsid w:val="009074CA"/>
    <w:rsid w:val="0090774B"/>
    <w:rsid w:val="009078C1"/>
    <w:rsid w:val="00910433"/>
    <w:rsid w:val="0091056C"/>
    <w:rsid w:val="00910616"/>
    <w:rsid w:val="009109EA"/>
    <w:rsid w:val="00910CD7"/>
    <w:rsid w:val="00911102"/>
    <w:rsid w:val="009111D8"/>
    <w:rsid w:val="0091147D"/>
    <w:rsid w:val="009114E2"/>
    <w:rsid w:val="00911885"/>
    <w:rsid w:val="00911B21"/>
    <w:rsid w:val="00911C9B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2A8"/>
    <w:rsid w:val="00913400"/>
    <w:rsid w:val="0091343B"/>
    <w:rsid w:val="009135DE"/>
    <w:rsid w:val="00913697"/>
    <w:rsid w:val="00913782"/>
    <w:rsid w:val="00913DA1"/>
    <w:rsid w:val="00913DB2"/>
    <w:rsid w:val="009143E4"/>
    <w:rsid w:val="0091448E"/>
    <w:rsid w:val="0091478A"/>
    <w:rsid w:val="009153BF"/>
    <w:rsid w:val="009157DF"/>
    <w:rsid w:val="0091585E"/>
    <w:rsid w:val="00915DF4"/>
    <w:rsid w:val="00915E28"/>
    <w:rsid w:val="00915E57"/>
    <w:rsid w:val="0091601C"/>
    <w:rsid w:val="00916215"/>
    <w:rsid w:val="00917431"/>
    <w:rsid w:val="0091769A"/>
    <w:rsid w:val="00917D61"/>
    <w:rsid w:val="00917DA9"/>
    <w:rsid w:val="00917F3C"/>
    <w:rsid w:val="00920466"/>
    <w:rsid w:val="009205A0"/>
    <w:rsid w:val="00920624"/>
    <w:rsid w:val="0092086E"/>
    <w:rsid w:val="00920B09"/>
    <w:rsid w:val="00920C30"/>
    <w:rsid w:val="00920C72"/>
    <w:rsid w:val="00920C73"/>
    <w:rsid w:val="0092117B"/>
    <w:rsid w:val="009212EE"/>
    <w:rsid w:val="00921434"/>
    <w:rsid w:val="00921623"/>
    <w:rsid w:val="00921816"/>
    <w:rsid w:val="00921D04"/>
    <w:rsid w:val="00921DCD"/>
    <w:rsid w:val="009221A1"/>
    <w:rsid w:val="00922254"/>
    <w:rsid w:val="009223CB"/>
    <w:rsid w:val="0092287D"/>
    <w:rsid w:val="00922A79"/>
    <w:rsid w:val="00922F3E"/>
    <w:rsid w:val="0092369A"/>
    <w:rsid w:val="00923AF5"/>
    <w:rsid w:val="009240ED"/>
    <w:rsid w:val="00924383"/>
    <w:rsid w:val="009247F6"/>
    <w:rsid w:val="00924C3C"/>
    <w:rsid w:val="00925378"/>
    <w:rsid w:val="009256D8"/>
    <w:rsid w:val="0092575F"/>
    <w:rsid w:val="00925D5F"/>
    <w:rsid w:val="00925EB0"/>
    <w:rsid w:val="00926141"/>
    <w:rsid w:val="00926401"/>
    <w:rsid w:val="00926643"/>
    <w:rsid w:val="0092667A"/>
    <w:rsid w:val="00926ADF"/>
    <w:rsid w:val="00927138"/>
    <w:rsid w:val="009273FE"/>
    <w:rsid w:val="009278E1"/>
    <w:rsid w:val="00927983"/>
    <w:rsid w:val="00927F84"/>
    <w:rsid w:val="00927FF1"/>
    <w:rsid w:val="0093094C"/>
    <w:rsid w:val="00930B38"/>
    <w:rsid w:val="00930C23"/>
    <w:rsid w:val="00930CEB"/>
    <w:rsid w:val="00930E09"/>
    <w:rsid w:val="00930FD4"/>
    <w:rsid w:val="00931266"/>
    <w:rsid w:val="009317F2"/>
    <w:rsid w:val="009323C1"/>
    <w:rsid w:val="009326A2"/>
    <w:rsid w:val="009329DF"/>
    <w:rsid w:val="00932AC4"/>
    <w:rsid w:val="00932D34"/>
    <w:rsid w:val="00933407"/>
    <w:rsid w:val="009337F1"/>
    <w:rsid w:val="0093386E"/>
    <w:rsid w:val="00933871"/>
    <w:rsid w:val="00933D3C"/>
    <w:rsid w:val="00933E55"/>
    <w:rsid w:val="00934176"/>
    <w:rsid w:val="009343DB"/>
    <w:rsid w:val="009343F6"/>
    <w:rsid w:val="00934765"/>
    <w:rsid w:val="009347F2"/>
    <w:rsid w:val="00934AD6"/>
    <w:rsid w:val="00934F78"/>
    <w:rsid w:val="009355AB"/>
    <w:rsid w:val="009367D2"/>
    <w:rsid w:val="00937059"/>
    <w:rsid w:val="00937095"/>
    <w:rsid w:val="0093712D"/>
    <w:rsid w:val="0093730F"/>
    <w:rsid w:val="009373DB"/>
    <w:rsid w:val="00937475"/>
    <w:rsid w:val="0093752D"/>
    <w:rsid w:val="009375A0"/>
    <w:rsid w:val="0093770E"/>
    <w:rsid w:val="00937C5E"/>
    <w:rsid w:val="00937F20"/>
    <w:rsid w:val="009409A2"/>
    <w:rsid w:val="00940ABC"/>
    <w:rsid w:val="00940B62"/>
    <w:rsid w:val="00940DDE"/>
    <w:rsid w:val="0094106D"/>
    <w:rsid w:val="00941092"/>
    <w:rsid w:val="009410B5"/>
    <w:rsid w:val="0094110A"/>
    <w:rsid w:val="00941293"/>
    <w:rsid w:val="009415A7"/>
    <w:rsid w:val="009415C8"/>
    <w:rsid w:val="00941A18"/>
    <w:rsid w:val="00941AA4"/>
    <w:rsid w:val="00941BF6"/>
    <w:rsid w:val="00941FAE"/>
    <w:rsid w:val="0094220B"/>
    <w:rsid w:val="0094221E"/>
    <w:rsid w:val="00942AF8"/>
    <w:rsid w:val="00942F36"/>
    <w:rsid w:val="00942FF5"/>
    <w:rsid w:val="00943065"/>
    <w:rsid w:val="00943DBE"/>
    <w:rsid w:val="0094412D"/>
    <w:rsid w:val="00944384"/>
    <w:rsid w:val="00944427"/>
    <w:rsid w:val="009446C7"/>
    <w:rsid w:val="009446F2"/>
    <w:rsid w:val="009447DC"/>
    <w:rsid w:val="00944B9B"/>
    <w:rsid w:val="00944C5D"/>
    <w:rsid w:val="00944D00"/>
    <w:rsid w:val="00944DBD"/>
    <w:rsid w:val="00944FF8"/>
    <w:rsid w:val="0094522E"/>
    <w:rsid w:val="00945423"/>
    <w:rsid w:val="0094549C"/>
    <w:rsid w:val="00945686"/>
    <w:rsid w:val="0094585F"/>
    <w:rsid w:val="00945AC5"/>
    <w:rsid w:val="00945C77"/>
    <w:rsid w:val="0094689E"/>
    <w:rsid w:val="00946DED"/>
    <w:rsid w:val="00947038"/>
    <w:rsid w:val="009472A8"/>
    <w:rsid w:val="009472F3"/>
    <w:rsid w:val="0094732C"/>
    <w:rsid w:val="009473C2"/>
    <w:rsid w:val="00947AC1"/>
    <w:rsid w:val="00947C67"/>
    <w:rsid w:val="00947D1F"/>
    <w:rsid w:val="00950697"/>
    <w:rsid w:val="00950881"/>
    <w:rsid w:val="00950992"/>
    <w:rsid w:val="00950AA4"/>
    <w:rsid w:val="00950C92"/>
    <w:rsid w:val="00950E62"/>
    <w:rsid w:val="00950E9E"/>
    <w:rsid w:val="00950FD8"/>
    <w:rsid w:val="009513BA"/>
    <w:rsid w:val="00951512"/>
    <w:rsid w:val="00951613"/>
    <w:rsid w:val="009516CC"/>
    <w:rsid w:val="00951E13"/>
    <w:rsid w:val="009521C1"/>
    <w:rsid w:val="00952292"/>
    <w:rsid w:val="0095250E"/>
    <w:rsid w:val="00952674"/>
    <w:rsid w:val="009527E2"/>
    <w:rsid w:val="009527FB"/>
    <w:rsid w:val="00952BF5"/>
    <w:rsid w:val="009533D5"/>
    <w:rsid w:val="009534BF"/>
    <w:rsid w:val="009536CC"/>
    <w:rsid w:val="0095375A"/>
    <w:rsid w:val="00953887"/>
    <w:rsid w:val="00953CC5"/>
    <w:rsid w:val="00953FC5"/>
    <w:rsid w:val="009548B6"/>
    <w:rsid w:val="0095495F"/>
    <w:rsid w:val="00954E23"/>
    <w:rsid w:val="00954F09"/>
    <w:rsid w:val="00954F91"/>
    <w:rsid w:val="0095541C"/>
    <w:rsid w:val="00955536"/>
    <w:rsid w:val="0095591D"/>
    <w:rsid w:val="00955DD3"/>
    <w:rsid w:val="00955F49"/>
    <w:rsid w:val="009565B3"/>
    <w:rsid w:val="00957698"/>
    <w:rsid w:val="00957775"/>
    <w:rsid w:val="00957A6E"/>
    <w:rsid w:val="00957CAB"/>
    <w:rsid w:val="00960029"/>
    <w:rsid w:val="009600FD"/>
    <w:rsid w:val="0096031C"/>
    <w:rsid w:val="0096062A"/>
    <w:rsid w:val="00960810"/>
    <w:rsid w:val="00960826"/>
    <w:rsid w:val="00960D3B"/>
    <w:rsid w:val="00960F91"/>
    <w:rsid w:val="0096129D"/>
    <w:rsid w:val="009619A5"/>
    <w:rsid w:val="00961ABF"/>
    <w:rsid w:val="0096227A"/>
    <w:rsid w:val="00962314"/>
    <w:rsid w:val="00962351"/>
    <w:rsid w:val="009624D5"/>
    <w:rsid w:val="009629BB"/>
    <w:rsid w:val="00963111"/>
    <w:rsid w:val="00963258"/>
    <w:rsid w:val="0096331A"/>
    <w:rsid w:val="009637D6"/>
    <w:rsid w:val="00963975"/>
    <w:rsid w:val="00963C1E"/>
    <w:rsid w:val="00963F31"/>
    <w:rsid w:val="00964201"/>
    <w:rsid w:val="00964487"/>
    <w:rsid w:val="0096478A"/>
    <w:rsid w:val="00964A70"/>
    <w:rsid w:val="00964D31"/>
    <w:rsid w:val="00964D72"/>
    <w:rsid w:val="009650C2"/>
    <w:rsid w:val="009650F1"/>
    <w:rsid w:val="00965166"/>
    <w:rsid w:val="00965508"/>
    <w:rsid w:val="0096550E"/>
    <w:rsid w:val="00965D88"/>
    <w:rsid w:val="0096626A"/>
    <w:rsid w:val="009668A9"/>
    <w:rsid w:val="00966994"/>
    <w:rsid w:val="00966D7A"/>
    <w:rsid w:val="00966E07"/>
    <w:rsid w:val="00966E45"/>
    <w:rsid w:val="00966F5B"/>
    <w:rsid w:val="0096701C"/>
    <w:rsid w:val="00967174"/>
    <w:rsid w:val="009671DA"/>
    <w:rsid w:val="009675C2"/>
    <w:rsid w:val="0096799B"/>
    <w:rsid w:val="00967C1D"/>
    <w:rsid w:val="00967E50"/>
    <w:rsid w:val="009701F2"/>
    <w:rsid w:val="009703C7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12DE"/>
    <w:rsid w:val="00971306"/>
    <w:rsid w:val="0097178D"/>
    <w:rsid w:val="009718CA"/>
    <w:rsid w:val="00971A98"/>
    <w:rsid w:val="00971C87"/>
    <w:rsid w:val="009720C1"/>
    <w:rsid w:val="00972135"/>
    <w:rsid w:val="0097221F"/>
    <w:rsid w:val="00972411"/>
    <w:rsid w:val="00972B06"/>
    <w:rsid w:val="00972B44"/>
    <w:rsid w:val="00972E12"/>
    <w:rsid w:val="00973023"/>
    <w:rsid w:val="0097303A"/>
    <w:rsid w:val="00973445"/>
    <w:rsid w:val="00973486"/>
    <w:rsid w:val="00973531"/>
    <w:rsid w:val="00973678"/>
    <w:rsid w:val="00973712"/>
    <w:rsid w:val="00973A40"/>
    <w:rsid w:val="00973C25"/>
    <w:rsid w:val="00973E43"/>
    <w:rsid w:val="00973F24"/>
    <w:rsid w:val="0097424F"/>
    <w:rsid w:val="00974270"/>
    <w:rsid w:val="0097434A"/>
    <w:rsid w:val="00974721"/>
    <w:rsid w:val="00974C39"/>
    <w:rsid w:val="0097555D"/>
    <w:rsid w:val="00975660"/>
    <w:rsid w:val="009757D0"/>
    <w:rsid w:val="00975F0E"/>
    <w:rsid w:val="00975F21"/>
    <w:rsid w:val="00975F5A"/>
    <w:rsid w:val="009764B1"/>
    <w:rsid w:val="00976B96"/>
    <w:rsid w:val="00976F3D"/>
    <w:rsid w:val="00977020"/>
    <w:rsid w:val="0097737A"/>
    <w:rsid w:val="00977BF7"/>
    <w:rsid w:val="00977EFA"/>
    <w:rsid w:val="00977FE7"/>
    <w:rsid w:val="009801A9"/>
    <w:rsid w:val="009805CF"/>
    <w:rsid w:val="00980668"/>
    <w:rsid w:val="00980708"/>
    <w:rsid w:val="00980A5A"/>
    <w:rsid w:val="00980C4A"/>
    <w:rsid w:val="00980D35"/>
    <w:rsid w:val="00980D9B"/>
    <w:rsid w:val="00981092"/>
    <w:rsid w:val="0098130D"/>
    <w:rsid w:val="009814AF"/>
    <w:rsid w:val="0098153B"/>
    <w:rsid w:val="00981841"/>
    <w:rsid w:val="009819CC"/>
    <w:rsid w:val="00981B08"/>
    <w:rsid w:val="00981CEF"/>
    <w:rsid w:val="00981D2B"/>
    <w:rsid w:val="00981E48"/>
    <w:rsid w:val="00981E58"/>
    <w:rsid w:val="00982452"/>
    <w:rsid w:val="0098274F"/>
    <w:rsid w:val="00982A8E"/>
    <w:rsid w:val="00982D44"/>
    <w:rsid w:val="00982F59"/>
    <w:rsid w:val="00982FF8"/>
    <w:rsid w:val="0098362C"/>
    <w:rsid w:val="00983643"/>
    <w:rsid w:val="0098367F"/>
    <w:rsid w:val="009837B6"/>
    <w:rsid w:val="00984025"/>
    <w:rsid w:val="009846F4"/>
    <w:rsid w:val="00984841"/>
    <w:rsid w:val="00984B6E"/>
    <w:rsid w:val="00984CBC"/>
    <w:rsid w:val="00984E81"/>
    <w:rsid w:val="00985389"/>
    <w:rsid w:val="009855AF"/>
    <w:rsid w:val="00985999"/>
    <w:rsid w:val="00985AF3"/>
    <w:rsid w:val="009860FA"/>
    <w:rsid w:val="009863EF"/>
    <w:rsid w:val="00986BD8"/>
    <w:rsid w:val="00986CC0"/>
    <w:rsid w:val="00986D83"/>
    <w:rsid w:val="00987002"/>
    <w:rsid w:val="009878C5"/>
    <w:rsid w:val="00987FB3"/>
    <w:rsid w:val="00990517"/>
    <w:rsid w:val="009909D8"/>
    <w:rsid w:val="00990A58"/>
    <w:rsid w:val="00990C46"/>
    <w:rsid w:val="009916B9"/>
    <w:rsid w:val="009918D7"/>
    <w:rsid w:val="00991932"/>
    <w:rsid w:val="00991CE0"/>
    <w:rsid w:val="009927E6"/>
    <w:rsid w:val="0099293E"/>
    <w:rsid w:val="00992A47"/>
    <w:rsid w:val="00992A7D"/>
    <w:rsid w:val="00992FCE"/>
    <w:rsid w:val="009931FA"/>
    <w:rsid w:val="009932CA"/>
    <w:rsid w:val="00993527"/>
    <w:rsid w:val="00993A39"/>
    <w:rsid w:val="00993CFC"/>
    <w:rsid w:val="00993DD6"/>
    <w:rsid w:val="009940F7"/>
    <w:rsid w:val="00994796"/>
    <w:rsid w:val="00994869"/>
    <w:rsid w:val="00994A51"/>
    <w:rsid w:val="00994AB3"/>
    <w:rsid w:val="009950CE"/>
    <w:rsid w:val="00995217"/>
    <w:rsid w:val="00995335"/>
    <w:rsid w:val="00995519"/>
    <w:rsid w:val="009956A0"/>
    <w:rsid w:val="009956B2"/>
    <w:rsid w:val="00995754"/>
    <w:rsid w:val="009957CE"/>
    <w:rsid w:val="009959E1"/>
    <w:rsid w:val="00995A46"/>
    <w:rsid w:val="00996244"/>
    <w:rsid w:val="00996302"/>
    <w:rsid w:val="00996337"/>
    <w:rsid w:val="00996BE2"/>
    <w:rsid w:val="009971CB"/>
    <w:rsid w:val="00997202"/>
    <w:rsid w:val="00997631"/>
    <w:rsid w:val="009979E2"/>
    <w:rsid w:val="00997C69"/>
    <w:rsid w:val="00997E15"/>
    <w:rsid w:val="009A0361"/>
    <w:rsid w:val="009A08B9"/>
    <w:rsid w:val="009A0DD8"/>
    <w:rsid w:val="009A0E60"/>
    <w:rsid w:val="009A0F95"/>
    <w:rsid w:val="009A1293"/>
    <w:rsid w:val="009A162E"/>
    <w:rsid w:val="009A1DF2"/>
    <w:rsid w:val="009A1E31"/>
    <w:rsid w:val="009A1EC9"/>
    <w:rsid w:val="009A2247"/>
    <w:rsid w:val="009A2A81"/>
    <w:rsid w:val="009A2B78"/>
    <w:rsid w:val="009A2C34"/>
    <w:rsid w:val="009A2C76"/>
    <w:rsid w:val="009A2D8F"/>
    <w:rsid w:val="009A350A"/>
    <w:rsid w:val="009A3883"/>
    <w:rsid w:val="009A394C"/>
    <w:rsid w:val="009A3A50"/>
    <w:rsid w:val="009A3E9A"/>
    <w:rsid w:val="009A3F75"/>
    <w:rsid w:val="009A401C"/>
    <w:rsid w:val="009A5047"/>
    <w:rsid w:val="009A56CB"/>
    <w:rsid w:val="009A5D00"/>
    <w:rsid w:val="009A5F02"/>
    <w:rsid w:val="009A5F91"/>
    <w:rsid w:val="009A63DA"/>
    <w:rsid w:val="009A68F0"/>
    <w:rsid w:val="009A6C95"/>
    <w:rsid w:val="009A7355"/>
    <w:rsid w:val="009A7471"/>
    <w:rsid w:val="009A75F0"/>
    <w:rsid w:val="009A76EC"/>
    <w:rsid w:val="009A7A5A"/>
    <w:rsid w:val="009A7EE9"/>
    <w:rsid w:val="009A7F1A"/>
    <w:rsid w:val="009A7F9F"/>
    <w:rsid w:val="009B0330"/>
    <w:rsid w:val="009B0540"/>
    <w:rsid w:val="009B058D"/>
    <w:rsid w:val="009B0995"/>
    <w:rsid w:val="009B0C75"/>
    <w:rsid w:val="009B111A"/>
    <w:rsid w:val="009B116F"/>
    <w:rsid w:val="009B15D4"/>
    <w:rsid w:val="009B181C"/>
    <w:rsid w:val="009B1899"/>
    <w:rsid w:val="009B1C5B"/>
    <w:rsid w:val="009B27DD"/>
    <w:rsid w:val="009B2839"/>
    <w:rsid w:val="009B2876"/>
    <w:rsid w:val="009B2962"/>
    <w:rsid w:val="009B29D2"/>
    <w:rsid w:val="009B2CAA"/>
    <w:rsid w:val="009B2CFB"/>
    <w:rsid w:val="009B30C1"/>
    <w:rsid w:val="009B33C3"/>
    <w:rsid w:val="009B33C8"/>
    <w:rsid w:val="009B33CF"/>
    <w:rsid w:val="009B3611"/>
    <w:rsid w:val="009B36BF"/>
    <w:rsid w:val="009B3791"/>
    <w:rsid w:val="009B3C52"/>
    <w:rsid w:val="009B3EBA"/>
    <w:rsid w:val="009B401A"/>
    <w:rsid w:val="009B4593"/>
    <w:rsid w:val="009B46DE"/>
    <w:rsid w:val="009B46DF"/>
    <w:rsid w:val="009B46F0"/>
    <w:rsid w:val="009B49AE"/>
    <w:rsid w:val="009B4D9C"/>
    <w:rsid w:val="009B4DC7"/>
    <w:rsid w:val="009B4EA6"/>
    <w:rsid w:val="009B508E"/>
    <w:rsid w:val="009B5166"/>
    <w:rsid w:val="009B5ACE"/>
    <w:rsid w:val="009B5AE6"/>
    <w:rsid w:val="009B5CFD"/>
    <w:rsid w:val="009B6494"/>
    <w:rsid w:val="009B6676"/>
    <w:rsid w:val="009B6890"/>
    <w:rsid w:val="009B6F36"/>
    <w:rsid w:val="009B71EE"/>
    <w:rsid w:val="009B7353"/>
    <w:rsid w:val="009B736C"/>
    <w:rsid w:val="009B7625"/>
    <w:rsid w:val="009B7CDA"/>
    <w:rsid w:val="009B7E9C"/>
    <w:rsid w:val="009C03A2"/>
    <w:rsid w:val="009C0508"/>
    <w:rsid w:val="009C05F6"/>
    <w:rsid w:val="009C064B"/>
    <w:rsid w:val="009C0798"/>
    <w:rsid w:val="009C08F9"/>
    <w:rsid w:val="009C0A63"/>
    <w:rsid w:val="009C0F19"/>
    <w:rsid w:val="009C121D"/>
    <w:rsid w:val="009C1350"/>
    <w:rsid w:val="009C1862"/>
    <w:rsid w:val="009C1A88"/>
    <w:rsid w:val="009C2249"/>
    <w:rsid w:val="009C237B"/>
    <w:rsid w:val="009C2396"/>
    <w:rsid w:val="009C2866"/>
    <w:rsid w:val="009C2906"/>
    <w:rsid w:val="009C2D3D"/>
    <w:rsid w:val="009C2F53"/>
    <w:rsid w:val="009C31EF"/>
    <w:rsid w:val="009C337B"/>
    <w:rsid w:val="009C3592"/>
    <w:rsid w:val="009C39AB"/>
    <w:rsid w:val="009C3B11"/>
    <w:rsid w:val="009C42C0"/>
    <w:rsid w:val="009C43B6"/>
    <w:rsid w:val="009C4435"/>
    <w:rsid w:val="009C443E"/>
    <w:rsid w:val="009C4701"/>
    <w:rsid w:val="009C4AE8"/>
    <w:rsid w:val="009C4BF9"/>
    <w:rsid w:val="009C4D44"/>
    <w:rsid w:val="009C4E51"/>
    <w:rsid w:val="009C50DE"/>
    <w:rsid w:val="009C5211"/>
    <w:rsid w:val="009C5AFF"/>
    <w:rsid w:val="009C62EE"/>
    <w:rsid w:val="009C6539"/>
    <w:rsid w:val="009C671E"/>
    <w:rsid w:val="009C6845"/>
    <w:rsid w:val="009C6A1C"/>
    <w:rsid w:val="009C6CCC"/>
    <w:rsid w:val="009C71E1"/>
    <w:rsid w:val="009C72B6"/>
    <w:rsid w:val="009C7399"/>
    <w:rsid w:val="009C756C"/>
    <w:rsid w:val="009C76FB"/>
    <w:rsid w:val="009C78B7"/>
    <w:rsid w:val="009C7BA2"/>
    <w:rsid w:val="009C7C75"/>
    <w:rsid w:val="009C7F3B"/>
    <w:rsid w:val="009D016C"/>
    <w:rsid w:val="009D0461"/>
    <w:rsid w:val="009D0BA0"/>
    <w:rsid w:val="009D0BE3"/>
    <w:rsid w:val="009D1048"/>
    <w:rsid w:val="009D16C6"/>
    <w:rsid w:val="009D20D7"/>
    <w:rsid w:val="009D2311"/>
    <w:rsid w:val="009D24C6"/>
    <w:rsid w:val="009D253C"/>
    <w:rsid w:val="009D25DE"/>
    <w:rsid w:val="009D26EF"/>
    <w:rsid w:val="009D290F"/>
    <w:rsid w:val="009D2CEF"/>
    <w:rsid w:val="009D2E30"/>
    <w:rsid w:val="009D2EE8"/>
    <w:rsid w:val="009D33A0"/>
    <w:rsid w:val="009D349C"/>
    <w:rsid w:val="009D34EF"/>
    <w:rsid w:val="009D35F0"/>
    <w:rsid w:val="009D3A9D"/>
    <w:rsid w:val="009D3B60"/>
    <w:rsid w:val="009D3F1B"/>
    <w:rsid w:val="009D40EB"/>
    <w:rsid w:val="009D413C"/>
    <w:rsid w:val="009D41D5"/>
    <w:rsid w:val="009D4A63"/>
    <w:rsid w:val="009D4D09"/>
    <w:rsid w:val="009D55A3"/>
    <w:rsid w:val="009D5730"/>
    <w:rsid w:val="009D573A"/>
    <w:rsid w:val="009D58BD"/>
    <w:rsid w:val="009D5AC6"/>
    <w:rsid w:val="009D64A7"/>
    <w:rsid w:val="009D662B"/>
    <w:rsid w:val="009D6810"/>
    <w:rsid w:val="009D6897"/>
    <w:rsid w:val="009D6923"/>
    <w:rsid w:val="009D759E"/>
    <w:rsid w:val="009D7665"/>
    <w:rsid w:val="009D7775"/>
    <w:rsid w:val="009D7889"/>
    <w:rsid w:val="009D7949"/>
    <w:rsid w:val="009D7F79"/>
    <w:rsid w:val="009E01B7"/>
    <w:rsid w:val="009E03B6"/>
    <w:rsid w:val="009E08E7"/>
    <w:rsid w:val="009E0FB1"/>
    <w:rsid w:val="009E130F"/>
    <w:rsid w:val="009E178F"/>
    <w:rsid w:val="009E1AF0"/>
    <w:rsid w:val="009E1BCB"/>
    <w:rsid w:val="009E2576"/>
    <w:rsid w:val="009E25D4"/>
    <w:rsid w:val="009E2927"/>
    <w:rsid w:val="009E2E01"/>
    <w:rsid w:val="009E2E2E"/>
    <w:rsid w:val="009E33AF"/>
    <w:rsid w:val="009E352D"/>
    <w:rsid w:val="009E381B"/>
    <w:rsid w:val="009E394B"/>
    <w:rsid w:val="009E399C"/>
    <w:rsid w:val="009E3B83"/>
    <w:rsid w:val="009E3C40"/>
    <w:rsid w:val="009E3DA7"/>
    <w:rsid w:val="009E4098"/>
    <w:rsid w:val="009E4361"/>
    <w:rsid w:val="009E4483"/>
    <w:rsid w:val="009E44A2"/>
    <w:rsid w:val="009E4528"/>
    <w:rsid w:val="009E457D"/>
    <w:rsid w:val="009E49A5"/>
    <w:rsid w:val="009E4B27"/>
    <w:rsid w:val="009E4BB9"/>
    <w:rsid w:val="009E4F6E"/>
    <w:rsid w:val="009E4FDC"/>
    <w:rsid w:val="009E52F3"/>
    <w:rsid w:val="009E5490"/>
    <w:rsid w:val="009E591C"/>
    <w:rsid w:val="009E5AD1"/>
    <w:rsid w:val="009E6092"/>
    <w:rsid w:val="009E6B41"/>
    <w:rsid w:val="009E6B61"/>
    <w:rsid w:val="009E6FDF"/>
    <w:rsid w:val="009E713D"/>
    <w:rsid w:val="009E72B7"/>
    <w:rsid w:val="009E74BA"/>
    <w:rsid w:val="009E7552"/>
    <w:rsid w:val="009E7AA1"/>
    <w:rsid w:val="009E7B81"/>
    <w:rsid w:val="009E7CBE"/>
    <w:rsid w:val="009F00FD"/>
    <w:rsid w:val="009F03D8"/>
    <w:rsid w:val="009F0A42"/>
    <w:rsid w:val="009F0A48"/>
    <w:rsid w:val="009F0AB5"/>
    <w:rsid w:val="009F15C6"/>
    <w:rsid w:val="009F1845"/>
    <w:rsid w:val="009F1B75"/>
    <w:rsid w:val="009F1C4B"/>
    <w:rsid w:val="009F1FB0"/>
    <w:rsid w:val="009F2026"/>
    <w:rsid w:val="009F207C"/>
    <w:rsid w:val="009F2129"/>
    <w:rsid w:val="009F2406"/>
    <w:rsid w:val="009F24C1"/>
    <w:rsid w:val="009F29B7"/>
    <w:rsid w:val="009F2DD0"/>
    <w:rsid w:val="009F3008"/>
    <w:rsid w:val="009F3609"/>
    <w:rsid w:val="009F3752"/>
    <w:rsid w:val="009F37EF"/>
    <w:rsid w:val="009F390C"/>
    <w:rsid w:val="009F3B1E"/>
    <w:rsid w:val="009F4250"/>
    <w:rsid w:val="009F43C4"/>
    <w:rsid w:val="009F43E4"/>
    <w:rsid w:val="009F46CD"/>
    <w:rsid w:val="009F4746"/>
    <w:rsid w:val="009F49A6"/>
    <w:rsid w:val="009F4A35"/>
    <w:rsid w:val="009F5620"/>
    <w:rsid w:val="009F5B7D"/>
    <w:rsid w:val="009F5EEA"/>
    <w:rsid w:val="009F6176"/>
    <w:rsid w:val="009F63F1"/>
    <w:rsid w:val="009F67FC"/>
    <w:rsid w:val="009F6E42"/>
    <w:rsid w:val="009F70E1"/>
    <w:rsid w:val="009F76FD"/>
    <w:rsid w:val="009F7799"/>
    <w:rsid w:val="009F793F"/>
    <w:rsid w:val="009F7C4F"/>
    <w:rsid w:val="009F7DC4"/>
    <w:rsid w:val="00A00274"/>
    <w:rsid w:val="00A002FF"/>
    <w:rsid w:val="00A00590"/>
    <w:rsid w:val="00A005E5"/>
    <w:rsid w:val="00A00B17"/>
    <w:rsid w:val="00A00BA8"/>
    <w:rsid w:val="00A0109C"/>
    <w:rsid w:val="00A01103"/>
    <w:rsid w:val="00A012A3"/>
    <w:rsid w:val="00A015A9"/>
    <w:rsid w:val="00A0201E"/>
    <w:rsid w:val="00A02059"/>
    <w:rsid w:val="00A0219D"/>
    <w:rsid w:val="00A0224F"/>
    <w:rsid w:val="00A022D1"/>
    <w:rsid w:val="00A025B7"/>
    <w:rsid w:val="00A027A7"/>
    <w:rsid w:val="00A03377"/>
    <w:rsid w:val="00A03534"/>
    <w:rsid w:val="00A038AB"/>
    <w:rsid w:val="00A03C53"/>
    <w:rsid w:val="00A03D75"/>
    <w:rsid w:val="00A03EF7"/>
    <w:rsid w:val="00A049BB"/>
    <w:rsid w:val="00A054AD"/>
    <w:rsid w:val="00A0564C"/>
    <w:rsid w:val="00A05721"/>
    <w:rsid w:val="00A05871"/>
    <w:rsid w:val="00A05A96"/>
    <w:rsid w:val="00A05F45"/>
    <w:rsid w:val="00A06581"/>
    <w:rsid w:val="00A06A28"/>
    <w:rsid w:val="00A06B98"/>
    <w:rsid w:val="00A06BF8"/>
    <w:rsid w:val="00A06C5A"/>
    <w:rsid w:val="00A070B5"/>
    <w:rsid w:val="00A07350"/>
    <w:rsid w:val="00A073CD"/>
    <w:rsid w:val="00A0786F"/>
    <w:rsid w:val="00A07BDB"/>
    <w:rsid w:val="00A07C30"/>
    <w:rsid w:val="00A1006A"/>
    <w:rsid w:val="00A10208"/>
    <w:rsid w:val="00A1048C"/>
    <w:rsid w:val="00A1058E"/>
    <w:rsid w:val="00A1076F"/>
    <w:rsid w:val="00A1089D"/>
    <w:rsid w:val="00A108B1"/>
    <w:rsid w:val="00A10EEF"/>
    <w:rsid w:val="00A111B0"/>
    <w:rsid w:val="00A112A6"/>
    <w:rsid w:val="00A1167F"/>
    <w:rsid w:val="00A119EB"/>
    <w:rsid w:val="00A11A56"/>
    <w:rsid w:val="00A11C0D"/>
    <w:rsid w:val="00A11F04"/>
    <w:rsid w:val="00A12374"/>
    <w:rsid w:val="00A1257B"/>
    <w:rsid w:val="00A12D56"/>
    <w:rsid w:val="00A1341E"/>
    <w:rsid w:val="00A13990"/>
    <w:rsid w:val="00A13AE5"/>
    <w:rsid w:val="00A13D75"/>
    <w:rsid w:val="00A15321"/>
    <w:rsid w:val="00A154DD"/>
    <w:rsid w:val="00A155DE"/>
    <w:rsid w:val="00A156DA"/>
    <w:rsid w:val="00A15A7F"/>
    <w:rsid w:val="00A15E57"/>
    <w:rsid w:val="00A15F00"/>
    <w:rsid w:val="00A16356"/>
    <w:rsid w:val="00A1641C"/>
    <w:rsid w:val="00A16B50"/>
    <w:rsid w:val="00A16FC5"/>
    <w:rsid w:val="00A1721B"/>
    <w:rsid w:val="00A1727D"/>
    <w:rsid w:val="00A173C0"/>
    <w:rsid w:val="00A175E2"/>
    <w:rsid w:val="00A17A1C"/>
    <w:rsid w:val="00A17B20"/>
    <w:rsid w:val="00A17D24"/>
    <w:rsid w:val="00A20020"/>
    <w:rsid w:val="00A2029D"/>
    <w:rsid w:val="00A20564"/>
    <w:rsid w:val="00A205A6"/>
    <w:rsid w:val="00A207EE"/>
    <w:rsid w:val="00A20A14"/>
    <w:rsid w:val="00A20C34"/>
    <w:rsid w:val="00A20DCC"/>
    <w:rsid w:val="00A21339"/>
    <w:rsid w:val="00A21AB8"/>
    <w:rsid w:val="00A21BA6"/>
    <w:rsid w:val="00A21C8F"/>
    <w:rsid w:val="00A220AB"/>
    <w:rsid w:val="00A220EC"/>
    <w:rsid w:val="00A22546"/>
    <w:rsid w:val="00A22678"/>
    <w:rsid w:val="00A22C05"/>
    <w:rsid w:val="00A22C67"/>
    <w:rsid w:val="00A22DB2"/>
    <w:rsid w:val="00A2333F"/>
    <w:rsid w:val="00A233EF"/>
    <w:rsid w:val="00A23C66"/>
    <w:rsid w:val="00A23CA5"/>
    <w:rsid w:val="00A24533"/>
    <w:rsid w:val="00A24CEE"/>
    <w:rsid w:val="00A25804"/>
    <w:rsid w:val="00A2591C"/>
    <w:rsid w:val="00A25B8B"/>
    <w:rsid w:val="00A26248"/>
    <w:rsid w:val="00A26E37"/>
    <w:rsid w:val="00A270A1"/>
    <w:rsid w:val="00A27117"/>
    <w:rsid w:val="00A271FD"/>
    <w:rsid w:val="00A27659"/>
    <w:rsid w:val="00A27ADF"/>
    <w:rsid w:val="00A27B00"/>
    <w:rsid w:val="00A3040C"/>
    <w:rsid w:val="00A30411"/>
    <w:rsid w:val="00A3095D"/>
    <w:rsid w:val="00A30A57"/>
    <w:rsid w:val="00A30A89"/>
    <w:rsid w:val="00A30CE2"/>
    <w:rsid w:val="00A30CFC"/>
    <w:rsid w:val="00A3148C"/>
    <w:rsid w:val="00A3149C"/>
    <w:rsid w:val="00A314D2"/>
    <w:rsid w:val="00A315B2"/>
    <w:rsid w:val="00A31848"/>
    <w:rsid w:val="00A31AE2"/>
    <w:rsid w:val="00A31D7F"/>
    <w:rsid w:val="00A31EDE"/>
    <w:rsid w:val="00A3205F"/>
    <w:rsid w:val="00A32916"/>
    <w:rsid w:val="00A32F32"/>
    <w:rsid w:val="00A32F4C"/>
    <w:rsid w:val="00A32FF5"/>
    <w:rsid w:val="00A33171"/>
    <w:rsid w:val="00A336DF"/>
    <w:rsid w:val="00A3371B"/>
    <w:rsid w:val="00A33A0B"/>
    <w:rsid w:val="00A33E81"/>
    <w:rsid w:val="00A341F3"/>
    <w:rsid w:val="00A3482A"/>
    <w:rsid w:val="00A34864"/>
    <w:rsid w:val="00A34A16"/>
    <w:rsid w:val="00A34C8E"/>
    <w:rsid w:val="00A34CE0"/>
    <w:rsid w:val="00A352DB"/>
    <w:rsid w:val="00A3537D"/>
    <w:rsid w:val="00A35EA4"/>
    <w:rsid w:val="00A35F12"/>
    <w:rsid w:val="00A368DF"/>
    <w:rsid w:val="00A36B58"/>
    <w:rsid w:val="00A3725C"/>
    <w:rsid w:val="00A37859"/>
    <w:rsid w:val="00A378C9"/>
    <w:rsid w:val="00A379AA"/>
    <w:rsid w:val="00A37C22"/>
    <w:rsid w:val="00A37D84"/>
    <w:rsid w:val="00A406D2"/>
    <w:rsid w:val="00A40A11"/>
    <w:rsid w:val="00A40B83"/>
    <w:rsid w:val="00A41115"/>
    <w:rsid w:val="00A4124D"/>
    <w:rsid w:val="00A414B7"/>
    <w:rsid w:val="00A414FC"/>
    <w:rsid w:val="00A41753"/>
    <w:rsid w:val="00A41DB6"/>
    <w:rsid w:val="00A421A1"/>
    <w:rsid w:val="00A421B3"/>
    <w:rsid w:val="00A42222"/>
    <w:rsid w:val="00A42429"/>
    <w:rsid w:val="00A424CA"/>
    <w:rsid w:val="00A424E0"/>
    <w:rsid w:val="00A42676"/>
    <w:rsid w:val="00A4282A"/>
    <w:rsid w:val="00A42B38"/>
    <w:rsid w:val="00A42BC9"/>
    <w:rsid w:val="00A42F7F"/>
    <w:rsid w:val="00A430A1"/>
    <w:rsid w:val="00A433C6"/>
    <w:rsid w:val="00A43731"/>
    <w:rsid w:val="00A438C7"/>
    <w:rsid w:val="00A44062"/>
    <w:rsid w:val="00A44105"/>
    <w:rsid w:val="00A444AD"/>
    <w:rsid w:val="00A446C0"/>
    <w:rsid w:val="00A450DC"/>
    <w:rsid w:val="00A45AED"/>
    <w:rsid w:val="00A45B63"/>
    <w:rsid w:val="00A45DD6"/>
    <w:rsid w:val="00A45ECC"/>
    <w:rsid w:val="00A4610A"/>
    <w:rsid w:val="00A4628A"/>
    <w:rsid w:val="00A464D0"/>
    <w:rsid w:val="00A46572"/>
    <w:rsid w:val="00A469C8"/>
    <w:rsid w:val="00A47641"/>
    <w:rsid w:val="00A47654"/>
    <w:rsid w:val="00A4766E"/>
    <w:rsid w:val="00A47704"/>
    <w:rsid w:val="00A47AE9"/>
    <w:rsid w:val="00A47EED"/>
    <w:rsid w:val="00A47EFD"/>
    <w:rsid w:val="00A5005C"/>
    <w:rsid w:val="00A50219"/>
    <w:rsid w:val="00A50438"/>
    <w:rsid w:val="00A508AF"/>
    <w:rsid w:val="00A50BC5"/>
    <w:rsid w:val="00A50C3E"/>
    <w:rsid w:val="00A50E27"/>
    <w:rsid w:val="00A50EC5"/>
    <w:rsid w:val="00A5131B"/>
    <w:rsid w:val="00A516AB"/>
    <w:rsid w:val="00A517BA"/>
    <w:rsid w:val="00A519A0"/>
    <w:rsid w:val="00A51D0A"/>
    <w:rsid w:val="00A5206C"/>
    <w:rsid w:val="00A524FB"/>
    <w:rsid w:val="00A52B66"/>
    <w:rsid w:val="00A52C19"/>
    <w:rsid w:val="00A52D6C"/>
    <w:rsid w:val="00A53158"/>
    <w:rsid w:val="00A53451"/>
    <w:rsid w:val="00A5441C"/>
    <w:rsid w:val="00A54768"/>
    <w:rsid w:val="00A549A9"/>
    <w:rsid w:val="00A54D60"/>
    <w:rsid w:val="00A54F07"/>
    <w:rsid w:val="00A54F2A"/>
    <w:rsid w:val="00A55632"/>
    <w:rsid w:val="00A55A3B"/>
    <w:rsid w:val="00A55B5E"/>
    <w:rsid w:val="00A55C25"/>
    <w:rsid w:val="00A55C3A"/>
    <w:rsid w:val="00A56184"/>
    <w:rsid w:val="00A5647D"/>
    <w:rsid w:val="00A56E72"/>
    <w:rsid w:val="00A57635"/>
    <w:rsid w:val="00A57AF1"/>
    <w:rsid w:val="00A57CF9"/>
    <w:rsid w:val="00A57DB9"/>
    <w:rsid w:val="00A605EE"/>
    <w:rsid w:val="00A606C6"/>
    <w:rsid w:val="00A608DC"/>
    <w:rsid w:val="00A60D62"/>
    <w:rsid w:val="00A60E3E"/>
    <w:rsid w:val="00A60E92"/>
    <w:rsid w:val="00A60FD5"/>
    <w:rsid w:val="00A61222"/>
    <w:rsid w:val="00A6136D"/>
    <w:rsid w:val="00A6156C"/>
    <w:rsid w:val="00A615C9"/>
    <w:rsid w:val="00A61725"/>
    <w:rsid w:val="00A61775"/>
    <w:rsid w:val="00A61A8C"/>
    <w:rsid w:val="00A61BF1"/>
    <w:rsid w:val="00A61F8B"/>
    <w:rsid w:val="00A62307"/>
    <w:rsid w:val="00A623BC"/>
    <w:rsid w:val="00A62869"/>
    <w:rsid w:val="00A628DC"/>
    <w:rsid w:val="00A6294B"/>
    <w:rsid w:val="00A62A0F"/>
    <w:rsid w:val="00A62A76"/>
    <w:rsid w:val="00A62B2C"/>
    <w:rsid w:val="00A62BC2"/>
    <w:rsid w:val="00A62DAD"/>
    <w:rsid w:val="00A62DFA"/>
    <w:rsid w:val="00A6312E"/>
    <w:rsid w:val="00A6386A"/>
    <w:rsid w:val="00A63C01"/>
    <w:rsid w:val="00A63CF0"/>
    <w:rsid w:val="00A63DF6"/>
    <w:rsid w:val="00A63E3F"/>
    <w:rsid w:val="00A64A7F"/>
    <w:rsid w:val="00A65116"/>
    <w:rsid w:val="00A65167"/>
    <w:rsid w:val="00A65381"/>
    <w:rsid w:val="00A653FF"/>
    <w:rsid w:val="00A65502"/>
    <w:rsid w:val="00A6583A"/>
    <w:rsid w:val="00A65857"/>
    <w:rsid w:val="00A65B6D"/>
    <w:rsid w:val="00A65CCB"/>
    <w:rsid w:val="00A65F21"/>
    <w:rsid w:val="00A66022"/>
    <w:rsid w:val="00A66081"/>
    <w:rsid w:val="00A6623E"/>
    <w:rsid w:val="00A6628A"/>
    <w:rsid w:val="00A666EB"/>
    <w:rsid w:val="00A66797"/>
    <w:rsid w:val="00A66AF9"/>
    <w:rsid w:val="00A66BCA"/>
    <w:rsid w:val="00A66C0A"/>
    <w:rsid w:val="00A6703E"/>
    <w:rsid w:val="00A6739C"/>
    <w:rsid w:val="00A674AA"/>
    <w:rsid w:val="00A674C9"/>
    <w:rsid w:val="00A6788E"/>
    <w:rsid w:val="00A67B1C"/>
    <w:rsid w:val="00A67D0D"/>
    <w:rsid w:val="00A67D52"/>
    <w:rsid w:val="00A704ED"/>
    <w:rsid w:val="00A7076B"/>
    <w:rsid w:val="00A70801"/>
    <w:rsid w:val="00A7082A"/>
    <w:rsid w:val="00A7086C"/>
    <w:rsid w:val="00A70BF5"/>
    <w:rsid w:val="00A70D16"/>
    <w:rsid w:val="00A70D5F"/>
    <w:rsid w:val="00A70D87"/>
    <w:rsid w:val="00A70DD1"/>
    <w:rsid w:val="00A70EE9"/>
    <w:rsid w:val="00A70EF3"/>
    <w:rsid w:val="00A70FDE"/>
    <w:rsid w:val="00A70FEA"/>
    <w:rsid w:val="00A7109B"/>
    <w:rsid w:val="00A716D9"/>
    <w:rsid w:val="00A718D5"/>
    <w:rsid w:val="00A71AF4"/>
    <w:rsid w:val="00A71D82"/>
    <w:rsid w:val="00A72719"/>
    <w:rsid w:val="00A72800"/>
    <w:rsid w:val="00A728E0"/>
    <w:rsid w:val="00A72B10"/>
    <w:rsid w:val="00A73361"/>
    <w:rsid w:val="00A733B7"/>
    <w:rsid w:val="00A7376A"/>
    <w:rsid w:val="00A7417B"/>
    <w:rsid w:val="00A74551"/>
    <w:rsid w:val="00A7457C"/>
    <w:rsid w:val="00A74A99"/>
    <w:rsid w:val="00A74D11"/>
    <w:rsid w:val="00A74E62"/>
    <w:rsid w:val="00A75669"/>
    <w:rsid w:val="00A757C5"/>
    <w:rsid w:val="00A75825"/>
    <w:rsid w:val="00A758B0"/>
    <w:rsid w:val="00A75C6D"/>
    <w:rsid w:val="00A761A9"/>
    <w:rsid w:val="00A763A0"/>
    <w:rsid w:val="00A76456"/>
    <w:rsid w:val="00A765FC"/>
    <w:rsid w:val="00A76841"/>
    <w:rsid w:val="00A76D50"/>
    <w:rsid w:val="00A76E0F"/>
    <w:rsid w:val="00A775B3"/>
    <w:rsid w:val="00A77A28"/>
    <w:rsid w:val="00A77FA3"/>
    <w:rsid w:val="00A807BC"/>
    <w:rsid w:val="00A808EB"/>
    <w:rsid w:val="00A81510"/>
    <w:rsid w:val="00A8164F"/>
    <w:rsid w:val="00A818A4"/>
    <w:rsid w:val="00A8196A"/>
    <w:rsid w:val="00A81CB8"/>
    <w:rsid w:val="00A82594"/>
    <w:rsid w:val="00A82B93"/>
    <w:rsid w:val="00A830B7"/>
    <w:rsid w:val="00A83291"/>
    <w:rsid w:val="00A83556"/>
    <w:rsid w:val="00A83829"/>
    <w:rsid w:val="00A83B53"/>
    <w:rsid w:val="00A83D39"/>
    <w:rsid w:val="00A83D5A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4E57"/>
    <w:rsid w:val="00A84FCF"/>
    <w:rsid w:val="00A853D9"/>
    <w:rsid w:val="00A85DF0"/>
    <w:rsid w:val="00A85E64"/>
    <w:rsid w:val="00A86221"/>
    <w:rsid w:val="00A8630E"/>
    <w:rsid w:val="00A8648A"/>
    <w:rsid w:val="00A86CE1"/>
    <w:rsid w:val="00A86DCB"/>
    <w:rsid w:val="00A873B7"/>
    <w:rsid w:val="00A87690"/>
    <w:rsid w:val="00A87B03"/>
    <w:rsid w:val="00A87BC7"/>
    <w:rsid w:val="00A87C4F"/>
    <w:rsid w:val="00A87ED2"/>
    <w:rsid w:val="00A90449"/>
    <w:rsid w:val="00A907FE"/>
    <w:rsid w:val="00A90AE7"/>
    <w:rsid w:val="00A90AFC"/>
    <w:rsid w:val="00A90CD8"/>
    <w:rsid w:val="00A90DD6"/>
    <w:rsid w:val="00A90F68"/>
    <w:rsid w:val="00A9144D"/>
    <w:rsid w:val="00A91794"/>
    <w:rsid w:val="00A91CEE"/>
    <w:rsid w:val="00A91F6D"/>
    <w:rsid w:val="00A92436"/>
    <w:rsid w:val="00A92456"/>
    <w:rsid w:val="00A9283C"/>
    <w:rsid w:val="00A92C8F"/>
    <w:rsid w:val="00A92D97"/>
    <w:rsid w:val="00A92F40"/>
    <w:rsid w:val="00A935D9"/>
    <w:rsid w:val="00A9381A"/>
    <w:rsid w:val="00A938C7"/>
    <w:rsid w:val="00A93BCB"/>
    <w:rsid w:val="00A93C0C"/>
    <w:rsid w:val="00A93E73"/>
    <w:rsid w:val="00A9401B"/>
    <w:rsid w:val="00A940F9"/>
    <w:rsid w:val="00A9427D"/>
    <w:rsid w:val="00A942D7"/>
    <w:rsid w:val="00A9434C"/>
    <w:rsid w:val="00A943D0"/>
    <w:rsid w:val="00A94627"/>
    <w:rsid w:val="00A9485C"/>
    <w:rsid w:val="00A94BD2"/>
    <w:rsid w:val="00A953B2"/>
    <w:rsid w:val="00A956A6"/>
    <w:rsid w:val="00A95992"/>
    <w:rsid w:val="00A95A3D"/>
    <w:rsid w:val="00A95BB1"/>
    <w:rsid w:val="00A95C59"/>
    <w:rsid w:val="00A95D34"/>
    <w:rsid w:val="00A95FF1"/>
    <w:rsid w:val="00A9670A"/>
    <w:rsid w:val="00A967C0"/>
    <w:rsid w:val="00A96AD1"/>
    <w:rsid w:val="00A96C11"/>
    <w:rsid w:val="00A96D8D"/>
    <w:rsid w:val="00A97803"/>
    <w:rsid w:val="00A97902"/>
    <w:rsid w:val="00A97B44"/>
    <w:rsid w:val="00A97BD8"/>
    <w:rsid w:val="00A97F99"/>
    <w:rsid w:val="00AA01A6"/>
    <w:rsid w:val="00AA0718"/>
    <w:rsid w:val="00AA0799"/>
    <w:rsid w:val="00AA0A03"/>
    <w:rsid w:val="00AA0A9A"/>
    <w:rsid w:val="00AA0BF4"/>
    <w:rsid w:val="00AA0C63"/>
    <w:rsid w:val="00AA1254"/>
    <w:rsid w:val="00AA1318"/>
    <w:rsid w:val="00AA1576"/>
    <w:rsid w:val="00AA159C"/>
    <w:rsid w:val="00AA1615"/>
    <w:rsid w:val="00AA1807"/>
    <w:rsid w:val="00AA1987"/>
    <w:rsid w:val="00AA19EC"/>
    <w:rsid w:val="00AA1C57"/>
    <w:rsid w:val="00AA1DD0"/>
    <w:rsid w:val="00AA21E4"/>
    <w:rsid w:val="00AA22DB"/>
    <w:rsid w:val="00AA281C"/>
    <w:rsid w:val="00AA285F"/>
    <w:rsid w:val="00AA2D4A"/>
    <w:rsid w:val="00AA31A5"/>
    <w:rsid w:val="00AA32EC"/>
    <w:rsid w:val="00AA3884"/>
    <w:rsid w:val="00AA3918"/>
    <w:rsid w:val="00AA3953"/>
    <w:rsid w:val="00AA3A7F"/>
    <w:rsid w:val="00AA3C3E"/>
    <w:rsid w:val="00AA3E54"/>
    <w:rsid w:val="00AA42A3"/>
    <w:rsid w:val="00AA486C"/>
    <w:rsid w:val="00AA4BCF"/>
    <w:rsid w:val="00AA4E31"/>
    <w:rsid w:val="00AA4F93"/>
    <w:rsid w:val="00AA51E0"/>
    <w:rsid w:val="00AA5278"/>
    <w:rsid w:val="00AA58DE"/>
    <w:rsid w:val="00AA5D86"/>
    <w:rsid w:val="00AA5EB8"/>
    <w:rsid w:val="00AA5FC7"/>
    <w:rsid w:val="00AA608B"/>
    <w:rsid w:val="00AA6324"/>
    <w:rsid w:val="00AA65A3"/>
    <w:rsid w:val="00AA6855"/>
    <w:rsid w:val="00AA6AF1"/>
    <w:rsid w:val="00AA7047"/>
    <w:rsid w:val="00AA735A"/>
    <w:rsid w:val="00AA76F8"/>
    <w:rsid w:val="00AB016B"/>
    <w:rsid w:val="00AB01BF"/>
    <w:rsid w:val="00AB0668"/>
    <w:rsid w:val="00AB06AE"/>
    <w:rsid w:val="00AB0B8F"/>
    <w:rsid w:val="00AB0D6A"/>
    <w:rsid w:val="00AB0ECF"/>
    <w:rsid w:val="00AB107A"/>
    <w:rsid w:val="00AB1088"/>
    <w:rsid w:val="00AB111E"/>
    <w:rsid w:val="00AB1127"/>
    <w:rsid w:val="00AB1175"/>
    <w:rsid w:val="00AB1312"/>
    <w:rsid w:val="00AB1566"/>
    <w:rsid w:val="00AB159C"/>
    <w:rsid w:val="00AB1813"/>
    <w:rsid w:val="00AB19A4"/>
    <w:rsid w:val="00AB1A71"/>
    <w:rsid w:val="00AB1D3A"/>
    <w:rsid w:val="00AB2D74"/>
    <w:rsid w:val="00AB325F"/>
    <w:rsid w:val="00AB356B"/>
    <w:rsid w:val="00AB358D"/>
    <w:rsid w:val="00AB369D"/>
    <w:rsid w:val="00AB3798"/>
    <w:rsid w:val="00AB3ADA"/>
    <w:rsid w:val="00AB3D20"/>
    <w:rsid w:val="00AB4304"/>
    <w:rsid w:val="00AB49A9"/>
    <w:rsid w:val="00AB4A28"/>
    <w:rsid w:val="00AB4C82"/>
    <w:rsid w:val="00AB4F1A"/>
    <w:rsid w:val="00AB5104"/>
    <w:rsid w:val="00AB51BA"/>
    <w:rsid w:val="00AB5409"/>
    <w:rsid w:val="00AB567E"/>
    <w:rsid w:val="00AB58B7"/>
    <w:rsid w:val="00AB5B66"/>
    <w:rsid w:val="00AB60FF"/>
    <w:rsid w:val="00AB62F6"/>
    <w:rsid w:val="00AB6562"/>
    <w:rsid w:val="00AB6782"/>
    <w:rsid w:val="00AB6E25"/>
    <w:rsid w:val="00AB6F58"/>
    <w:rsid w:val="00AB7064"/>
    <w:rsid w:val="00AB7401"/>
    <w:rsid w:val="00AB75A2"/>
    <w:rsid w:val="00AB774A"/>
    <w:rsid w:val="00AB7818"/>
    <w:rsid w:val="00AB782F"/>
    <w:rsid w:val="00AB7907"/>
    <w:rsid w:val="00AB7AC0"/>
    <w:rsid w:val="00AC03CD"/>
    <w:rsid w:val="00AC04FE"/>
    <w:rsid w:val="00AC05F0"/>
    <w:rsid w:val="00AC066F"/>
    <w:rsid w:val="00AC06A0"/>
    <w:rsid w:val="00AC08A8"/>
    <w:rsid w:val="00AC0AC7"/>
    <w:rsid w:val="00AC0F54"/>
    <w:rsid w:val="00AC16A8"/>
    <w:rsid w:val="00AC202E"/>
    <w:rsid w:val="00AC215E"/>
    <w:rsid w:val="00AC2532"/>
    <w:rsid w:val="00AC2933"/>
    <w:rsid w:val="00AC2CF4"/>
    <w:rsid w:val="00AC2D28"/>
    <w:rsid w:val="00AC2ECB"/>
    <w:rsid w:val="00AC300D"/>
    <w:rsid w:val="00AC31C1"/>
    <w:rsid w:val="00AC3369"/>
    <w:rsid w:val="00AC3616"/>
    <w:rsid w:val="00AC391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5028"/>
    <w:rsid w:val="00AC54B9"/>
    <w:rsid w:val="00AC54BF"/>
    <w:rsid w:val="00AC561A"/>
    <w:rsid w:val="00AC5639"/>
    <w:rsid w:val="00AC5684"/>
    <w:rsid w:val="00AC575E"/>
    <w:rsid w:val="00AC5B1E"/>
    <w:rsid w:val="00AC5B89"/>
    <w:rsid w:val="00AC5BB8"/>
    <w:rsid w:val="00AC5BD7"/>
    <w:rsid w:val="00AC5CB7"/>
    <w:rsid w:val="00AC5CE6"/>
    <w:rsid w:val="00AC5D2E"/>
    <w:rsid w:val="00AC5FCA"/>
    <w:rsid w:val="00AC5FEE"/>
    <w:rsid w:val="00AC6384"/>
    <w:rsid w:val="00AC64A6"/>
    <w:rsid w:val="00AC6B63"/>
    <w:rsid w:val="00AC6CE5"/>
    <w:rsid w:val="00AC6D6E"/>
    <w:rsid w:val="00AC6F43"/>
    <w:rsid w:val="00AC6F68"/>
    <w:rsid w:val="00AC6F99"/>
    <w:rsid w:val="00AC7342"/>
    <w:rsid w:val="00AC750E"/>
    <w:rsid w:val="00AC76C2"/>
    <w:rsid w:val="00AC78E4"/>
    <w:rsid w:val="00AC7A21"/>
    <w:rsid w:val="00AC7A2A"/>
    <w:rsid w:val="00AC7A3E"/>
    <w:rsid w:val="00AC7C2F"/>
    <w:rsid w:val="00AC7E47"/>
    <w:rsid w:val="00AD009F"/>
    <w:rsid w:val="00AD0109"/>
    <w:rsid w:val="00AD01F0"/>
    <w:rsid w:val="00AD05D9"/>
    <w:rsid w:val="00AD07C2"/>
    <w:rsid w:val="00AD0C96"/>
    <w:rsid w:val="00AD10E0"/>
    <w:rsid w:val="00AD1294"/>
    <w:rsid w:val="00AD1479"/>
    <w:rsid w:val="00AD1A49"/>
    <w:rsid w:val="00AD1FAC"/>
    <w:rsid w:val="00AD235D"/>
    <w:rsid w:val="00AD283E"/>
    <w:rsid w:val="00AD2DCF"/>
    <w:rsid w:val="00AD37A9"/>
    <w:rsid w:val="00AD39F3"/>
    <w:rsid w:val="00AD3A8C"/>
    <w:rsid w:val="00AD3AA6"/>
    <w:rsid w:val="00AD3BF6"/>
    <w:rsid w:val="00AD41FD"/>
    <w:rsid w:val="00AD47EA"/>
    <w:rsid w:val="00AD4AB4"/>
    <w:rsid w:val="00AD4DD3"/>
    <w:rsid w:val="00AD4E96"/>
    <w:rsid w:val="00AD5447"/>
    <w:rsid w:val="00AD54C9"/>
    <w:rsid w:val="00AD5693"/>
    <w:rsid w:val="00AD5965"/>
    <w:rsid w:val="00AD5E92"/>
    <w:rsid w:val="00AD5F49"/>
    <w:rsid w:val="00AD62A5"/>
    <w:rsid w:val="00AD64D4"/>
    <w:rsid w:val="00AD6856"/>
    <w:rsid w:val="00AD687D"/>
    <w:rsid w:val="00AD6884"/>
    <w:rsid w:val="00AD6903"/>
    <w:rsid w:val="00AD6A0A"/>
    <w:rsid w:val="00AD6D2E"/>
    <w:rsid w:val="00AD6D8F"/>
    <w:rsid w:val="00AD71B8"/>
    <w:rsid w:val="00AD72A3"/>
    <w:rsid w:val="00AD77E0"/>
    <w:rsid w:val="00AD79A1"/>
    <w:rsid w:val="00AD7AB6"/>
    <w:rsid w:val="00AD7D57"/>
    <w:rsid w:val="00AD7D65"/>
    <w:rsid w:val="00AD7E8F"/>
    <w:rsid w:val="00AE0294"/>
    <w:rsid w:val="00AE0331"/>
    <w:rsid w:val="00AE065E"/>
    <w:rsid w:val="00AE077C"/>
    <w:rsid w:val="00AE095D"/>
    <w:rsid w:val="00AE0B0E"/>
    <w:rsid w:val="00AE0D60"/>
    <w:rsid w:val="00AE11FE"/>
    <w:rsid w:val="00AE1310"/>
    <w:rsid w:val="00AE139C"/>
    <w:rsid w:val="00AE1641"/>
    <w:rsid w:val="00AE1729"/>
    <w:rsid w:val="00AE1C68"/>
    <w:rsid w:val="00AE1CF5"/>
    <w:rsid w:val="00AE2188"/>
    <w:rsid w:val="00AE21D0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48"/>
    <w:rsid w:val="00AE42DF"/>
    <w:rsid w:val="00AE4559"/>
    <w:rsid w:val="00AE496B"/>
    <w:rsid w:val="00AE4B88"/>
    <w:rsid w:val="00AE4C2D"/>
    <w:rsid w:val="00AE5071"/>
    <w:rsid w:val="00AE569A"/>
    <w:rsid w:val="00AE59C4"/>
    <w:rsid w:val="00AE5B39"/>
    <w:rsid w:val="00AE5E28"/>
    <w:rsid w:val="00AE5FA4"/>
    <w:rsid w:val="00AE60F4"/>
    <w:rsid w:val="00AE6157"/>
    <w:rsid w:val="00AE615B"/>
    <w:rsid w:val="00AE6537"/>
    <w:rsid w:val="00AE6FA4"/>
    <w:rsid w:val="00AE737F"/>
    <w:rsid w:val="00AE781B"/>
    <w:rsid w:val="00AF06B7"/>
    <w:rsid w:val="00AF06EB"/>
    <w:rsid w:val="00AF1073"/>
    <w:rsid w:val="00AF108F"/>
    <w:rsid w:val="00AF11F7"/>
    <w:rsid w:val="00AF1709"/>
    <w:rsid w:val="00AF2553"/>
    <w:rsid w:val="00AF2718"/>
    <w:rsid w:val="00AF2B47"/>
    <w:rsid w:val="00AF306A"/>
    <w:rsid w:val="00AF30A1"/>
    <w:rsid w:val="00AF318C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45DE"/>
    <w:rsid w:val="00AF4A0F"/>
    <w:rsid w:val="00AF4E4D"/>
    <w:rsid w:val="00AF5395"/>
    <w:rsid w:val="00AF55E7"/>
    <w:rsid w:val="00AF5877"/>
    <w:rsid w:val="00AF5B7E"/>
    <w:rsid w:val="00AF5E93"/>
    <w:rsid w:val="00AF6463"/>
    <w:rsid w:val="00AF690B"/>
    <w:rsid w:val="00AF6C90"/>
    <w:rsid w:val="00AF6D05"/>
    <w:rsid w:val="00AF703D"/>
    <w:rsid w:val="00AF7455"/>
    <w:rsid w:val="00AF7C55"/>
    <w:rsid w:val="00AF7ED0"/>
    <w:rsid w:val="00B001A6"/>
    <w:rsid w:val="00B00DBD"/>
    <w:rsid w:val="00B00F22"/>
    <w:rsid w:val="00B0107C"/>
    <w:rsid w:val="00B01389"/>
    <w:rsid w:val="00B01555"/>
    <w:rsid w:val="00B01590"/>
    <w:rsid w:val="00B01620"/>
    <w:rsid w:val="00B0227B"/>
    <w:rsid w:val="00B0233E"/>
    <w:rsid w:val="00B02405"/>
    <w:rsid w:val="00B0259C"/>
    <w:rsid w:val="00B0291F"/>
    <w:rsid w:val="00B02BAA"/>
    <w:rsid w:val="00B02F72"/>
    <w:rsid w:val="00B02F81"/>
    <w:rsid w:val="00B02F90"/>
    <w:rsid w:val="00B03053"/>
    <w:rsid w:val="00B03071"/>
    <w:rsid w:val="00B03090"/>
    <w:rsid w:val="00B031C0"/>
    <w:rsid w:val="00B032EA"/>
    <w:rsid w:val="00B03614"/>
    <w:rsid w:val="00B0386A"/>
    <w:rsid w:val="00B03997"/>
    <w:rsid w:val="00B039D2"/>
    <w:rsid w:val="00B03C81"/>
    <w:rsid w:val="00B040A7"/>
    <w:rsid w:val="00B0410A"/>
    <w:rsid w:val="00B052CD"/>
    <w:rsid w:val="00B0534D"/>
    <w:rsid w:val="00B05553"/>
    <w:rsid w:val="00B05594"/>
    <w:rsid w:val="00B063C7"/>
    <w:rsid w:val="00B065B3"/>
    <w:rsid w:val="00B066C6"/>
    <w:rsid w:val="00B067C5"/>
    <w:rsid w:val="00B07056"/>
    <w:rsid w:val="00B072D6"/>
    <w:rsid w:val="00B07925"/>
    <w:rsid w:val="00B07B82"/>
    <w:rsid w:val="00B07E4F"/>
    <w:rsid w:val="00B07EE9"/>
    <w:rsid w:val="00B10096"/>
    <w:rsid w:val="00B10129"/>
    <w:rsid w:val="00B10174"/>
    <w:rsid w:val="00B104F0"/>
    <w:rsid w:val="00B106E6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5F8"/>
    <w:rsid w:val="00B11881"/>
    <w:rsid w:val="00B118DE"/>
    <w:rsid w:val="00B11E17"/>
    <w:rsid w:val="00B120EB"/>
    <w:rsid w:val="00B121EB"/>
    <w:rsid w:val="00B12278"/>
    <w:rsid w:val="00B12511"/>
    <w:rsid w:val="00B125C2"/>
    <w:rsid w:val="00B125FE"/>
    <w:rsid w:val="00B12C6E"/>
    <w:rsid w:val="00B131C0"/>
    <w:rsid w:val="00B133AD"/>
    <w:rsid w:val="00B13C28"/>
    <w:rsid w:val="00B14161"/>
    <w:rsid w:val="00B144D0"/>
    <w:rsid w:val="00B14575"/>
    <w:rsid w:val="00B14631"/>
    <w:rsid w:val="00B146D8"/>
    <w:rsid w:val="00B14952"/>
    <w:rsid w:val="00B149C1"/>
    <w:rsid w:val="00B149DE"/>
    <w:rsid w:val="00B14A47"/>
    <w:rsid w:val="00B14A99"/>
    <w:rsid w:val="00B15348"/>
    <w:rsid w:val="00B158E3"/>
    <w:rsid w:val="00B15E79"/>
    <w:rsid w:val="00B161D0"/>
    <w:rsid w:val="00B16453"/>
    <w:rsid w:val="00B16E51"/>
    <w:rsid w:val="00B16EB0"/>
    <w:rsid w:val="00B16FA7"/>
    <w:rsid w:val="00B17463"/>
    <w:rsid w:val="00B17767"/>
    <w:rsid w:val="00B1779C"/>
    <w:rsid w:val="00B178C9"/>
    <w:rsid w:val="00B17971"/>
    <w:rsid w:val="00B17B96"/>
    <w:rsid w:val="00B17C12"/>
    <w:rsid w:val="00B2010D"/>
    <w:rsid w:val="00B20255"/>
    <w:rsid w:val="00B20514"/>
    <w:rsid w:val="00B20829"/>
    <w:rsid w:val="00B2098B"/>
    <w:rsid w:val="00B2099B"/>
    <w:rsid w:val="00B20D3F"/>
    <w:rsid w:val="00B21194"/>
    <w:rsid w:val="00B211D9"/>
    <w:rsid w:val="00B2125C"/>
    <w:rsid w:val="00B214D6"/>
    <w:rsid w:val="00B21666"/>
    <w:rsid w:val="00B217AD"/>
    <w:rsid w:val="00B21A46"/>
    <w:rsid w:val="00B21C7B"/>
    <w:rsid w:val="00B22162"/>
    <w:rsid w:val="00B223AB"/>
    <w:rsid w:val="00B224B5"/>
    <w:rsid w:val="00B226DE"/>
    <w:rsid w:val="00B22A4E"/>
    <w:rsid w:val="00B22BD7"/>
    <w:rsid w:val="00B22F1A"/>
    <w:rsid w:val="00B22F66"/>
    <w:rsid w:val="00B23543"/>
    <w:rsid w:val="00B237B9"/>
    <w:rsid w:val="00B239FF"/>
    <w:rsid w:val="00B23A99"/>
    <w:rsid w:val="00B23B38"/>
    <w:rsid w:val="00B23D45"/>
    <w:rsid w:val="00B23E4C"/>
    <w:rsid w:val="00B240A6"/>
    <w:rsid w:val="00B240AD"/>
    <w:rsid w:val="00B2434F"/>
    <w:rsid w:val="00B24997"/>
    <w:rsid w:val="00B24BCE"/>
    <w:rsid w:val="00B25328"/>
    <w:rsid w:val="00B25342"/>
    <w:rsid w:val="00B2539A"/>
    <w:rsid w:val="00B254CF"/>
    <w:rsid w:val="00B25B06"/>
    <w:rsid w:val="00B25C35"/>
    <w:rsid w:val="00B25FD3"/>
    <w:rsid w:val="00B261D2"/>
    <w:rsid w:val="00B261FF"/>
    <w:rsid w:val="00B2629F"/>
    <w:rsid w:val="00B26835"/>
    <w:rsid w:val="00B26909"/>
    <w:rsid w:val="00B26A10"/>
    <w:rsid w:val="00B26A48"/>
    <w:rsid w:val="00B26AD1"/>
    <w:rsid w:val="00B26EB0"/>
    <w:rsid w:val="00B26F08"/>
    <w:rsid w:val="00B27252"/>
    <w:rsid w:val="00B278A1"/>
    <w:rsid w:val="00B27A5A"/>
    <w:rsid w:val="00B27BB3"/>
    <w:rsid w:val="00B27C62"/>
    <w:rsid w:val="00B27DF1"/>
    <w:rsid w:val="00B27F47"/>
    <w:rsid w:val="00B27F63"/>
    <w:rsid w:val="00B27FE5"/>
    <w:rsid w:val="00B301FC"/>
    <w:rsid w:val="00B30F10"/>
    <w:rsid w:val="00B31296"/>
    <w:rsid w:val="00B31398"/>
    <w:rsid w:val="00B313B6"/>
    <w:rsid w:val="00B3149C"/>
    <w:rsid w:val="00B314BE"/>
    <w:rsid w:val="00B319A0"/>
    <w:rsid w:val="00B31A1E"/>
    <w:rsid w:val="00B31C73"/>
    <w:rsid w:val="00B31D9B"/>
    <w:rsid w:val="00B31EDB"/>
    <w:rsid w:val="00B328FE"/>
    <w:rsid w:val="00B32EDE"/>
    <w:rsid w:val="00B3304B"/>
    <w:rsid w:val="00B33193"/>
    <w:rsid w:val="00B3322D"/>
    <w:rsid w:val="00B33373"/>
    <w:rsid w:val="00B33B9E"/>
    <w:rsid w:val="00B33BFF"/>
    <w:rsid w:val="00B33C2B"/>
    <w:rsid w:val="00B33F0B"/>
    <w:rsid w:val="00B340CF"/>
    <w:rsid w:val="00B3417E"/>
    <w:rsid w:val="00B3423B"/>
    <w:rsid w:val="00B344E4"/>
    <w:rsid w:val="00B3489B"/>
    <w:rsid w:val="00B34E09"/>
    <w:rsid w:val="00B34EBA"/>
    <w:rsid w:val="00B35557"/>
    <w:rsid w:val="00B35756"/>
    <w:rsid w:val="00B35C09"/>
    <w:rsid w:val="00B35E71"/>
    <w:rsid w:val="00B35F2D"/>
    <w:rsid w:val="00B36BC4"/>
    <w:rsid w:val="00B36EF5"/>
    <w:rsid w:val="00B37183"/>
    <w:rsid w:val="00B37554"/>
    <w:rsid w:val="00B378C2"/>
    <w:rsid w:val="00B37B7C"/>
    <w:rsid w:val="00B37C2E"/>
    <w:rsid w:val="00B37EEE"/>
    <w:rsid w:val="00B37FAB"/>
    <w:rsid w:val="00B4062D"/>
    <w:rsid w:val="00B406BB"/>
    <w:rsid w:val="00B409D9"/>
    <w:rsid w:val="00B40D9A"/>
    <w:rsid w:val="00B40F2E"/>
    <w:rsid w:val="00B411AC"/>
    <w:rsid w:val="00B4149F"/>
    <w:rsid w:val="00B4164E"/>
    <w:rsid w:val="00B41A7C"/>
    <w:rsid w:val="00B41B83"/>
    <w:rsid w:val="00B41B9E"/>
    <w:rsid w:val="00B41F0F"/>
    <w:rsid w:val="00B41F92"/>
    <w:rsid w:val="00B42265"/>
    <w:rsid w:val="00B429F8"/>
    <w:rsid w:val="00B42A85"/>
    <w:rsid w:val="00B42C3C"/>
    <w:rsid w:val="00B42C74"/>
    <w:rsid w:val="00B430F6"/>
    <w:rsid w:val="00B4354E"/>
    <w:rsid w:val="00B43BFF"/>
    <w:rsid w:val="00B43CB5"/>
    <w:rsid w:val="00B43CDF"/>
    <w:rsid w:val="00B43F27"/>
    <w:rsid w:val="00B441C7"/>
    <w:rsid w:val="00B448A4"/>
    <w:rsid w:val="00B44988"/>
    <w:rsid w:val="00B44CD2"/>
    <w:rsid w:val="00B44E86"/>
    <w:rsid w:val="00B44FE8"/>
    <w:rsid w:val="00B4537C"/>
    <w:rsid w:val="00B454C6"/>
    <w:rsid w:val="00B454EC"/>
    <w:rsid w:val="00B456C6"/>
    <w:rsid w:val="00B45ADB"/>
    <w:rsid w:val="00B45C8F"/>
    <w:rsid w:val="00B46494"/>
    <w:rsid w:val="00B46550"/>
    <w:rsid w:val="00B4678D"/>
    <w:rsid w:val="00B46834"/>
    <w:rsid w:val="00B4689A"/>
    <w:rsid w:val="00B46991"/>
    <w:rsid w:val="00B471A3"/>
    <w:rsid w:val="00B47424"/>
    <w:rsid w:val="00B474D1"/>
    <w:rsid w:val="00B502E1"/>
    <w:rsid w:val="00B50413"/>
    <w:rsid w:val="00B5054D"/>
    <w:rsid w:val="00B50BBF"/>
    <w:rsid w:val="00B50F73"/>
    <w:rsid w:val="00B51084"/>
    <w:rsid w:val="00B5137A"/>
    <w:rsid w:val="00B513EB"/>
    <w:rsid w:val="00B519DC"/>
    <w:rsid w:val="00B51A37"/>
    <w:rsid w:val="00B51ABB"/>
    <w:rsid w:val="00B51CE6"/>
    <w:rsid w:val="00B52382"/>
    <w:rsid w:val="00B5249C"/>
    <w:rsid w:val="00B52517"/>
    <w:rsid w:val="00B525AA"/>
    <w:rsid w:val="00B52602"/>
    <w:rsid w:val="00B52663"/>
    <w:rsid w:val="00B526D7"/>
    <w:rsid w:val="00B527A3"/>
    <w:rsid w:val="00B52838"/>
    <w:rsid w:val="00B5290B"/>
    <w:rsid w:val="00B529A1"/>
    <w:rsid w:val="00B52C3F"/>
    <w:rsid w:val="00B52F64"/>
    <w:rsid w:val="00B52FB1"/>
    <w:rsid w:val="00B53000"/>
    <w:rsid w:val="00B533A6"/>
    <w:rsid w:val="00B53405"/>
    <w:rsid w:val="00B53644"/>
    <w:rsid w:val="00B5365A"/>
    <w:rsid w:val="00B536B4"/>
    <w:rsid w:val="00B53D60"/>
    <w:rsid w:val="00B540ED"/>
    <w:rsid w:val="00B54127"/>
    <w:rsid w:val="00B5422C"/>
    <w:rsid w:val="00B543A8"/>
    <w:rsid w:val="00B545C0"/>
    <w:rsid w:val="00B54630"/>
    <w:rsid w:val="00B54BB7"/>
    <w:rsid w:val="00B54CFE"/>
    <w:rsid w:val="00B54F95"/>
    <w:rsid w:val="00B5523C"/>
    <w:rsid w:val="00B552E9"/>
    <w:rsid w:val="00B55523"/>
    <w:rsid w:val="00B55763"/>
    <w:rsid w:val="00B559BA"/>
    <w:rsid w:val="00B55AD2"/>
    <w:rsid w:val="00B55B67"/>
    <w:rsid w:val="00B55F01"/>
    <w:rsid w:val="00B55F80"/>
    <w:rsid w:val="00B55F82"/>
    <w:rsid w:val="00B561ED"/>
    <w:rsid w:val="00B5664A"/>
    <w:rsid w:val="00B566DF"/>
    <w:rsid w:val="00B566FC"/>
    <w:rsid w:val="00B5699A"/>
    <w:rsid w:val="00B5719F"/>
    <w:rsid w:val="00B5791F"/>
    <w:rsid w:val="00B57968"/>
    <w:rsid w:val="00B57B4C"/>
    <w:rsid w:val="00B57D41"/>
    <w:rsid w:val="00B600E1"/>
    <w:rsid w:val="00B6028E"/>
    <w:rsid w:val="00B6058E"/>
    <w:rsid w:val="00B605EA"/>
    <w:rsid w:val="00B60D97"/>
    <w:rsid w:val="00B60DD2"/>
    <w:rsid w:val="00B61079"/>
    <w:rsid w:val="00B612BC"/>
    <w:rsid w:val="00B612BF"/>
    <w:rsid w:val="00B615BD"/>
    <w:rsid w:val="00B61C90"/>
    <w:rsid w:val="00B61EAE"/>
    <w:rsid w:val="00B61ED9"/>
    <w:rsid w:val="00B62023"/>
    <w:rsid w:val="00B624DC"/>
    <w:rsid w:val="00B62B7C"/>
    <w:rsid w:val="00B62D66"/>
    <w:rsid w:val="00B62DB5"/>
    <w:rsid w:val="00B63094"/>
    <w:rsid w:val="00B63837"/>
    <w:rsid w:val="00B63988"/>
    <w:rsid w:val="00B639F7"/>
    <w:rsid w:val="00B63C5C"/>
    <w:rsid w:val="00B63EA7"/>
    <w:rsid w:val="00B63EC0"/>
    <w:rsid w:val="00B64238"/>
    <w:rsid w:val="00B64769"/>
    <w:rsid w:val="00B64A76"/>
    <w:rsid w:val="00B64AD3"/>
    <w:rsid w:val="00B64AF1"/>
    <w:rsid w:val="00B64B13"/>
    <w:rsid w:val="00B64C26"/>
    <w:rsid w:val="00B64CC9"/>
    <w:rsid w:val="00B64FEC"/>
    <w:rsid w:val="00B65130"/>
    <w:rsid w:val="00B65997"/>
    <w:rsid w:val="00B65A1D"/>
    <w:rsid w:val="00B65ECC"/>
    <w:rsid w:val="00B660A6"/>
    <w:rsid w:val="00B661B0"/>
    <w:rsid w:val="00B66659"/>
    <w:rsid w:val="00B66D30"/>
    <w:rsid w:val="00B66F85"/>
    <w:rsid w:val="00B66FEA"/>
    <w:rsid w:val="00B67386"/>
    <w:rsid w:val="00B6746C"/>
    <w:rsid w:val="00B6786A"/>
    <w:rsid w:val="00B67988"/>
    <w:rsid w:val="00B67C82"/>
    <w:rsid w:val="00B67D86"/>
    <w:rsid w:val="00B7034D"/>
    <w:rsid w:val="00B70368"/>
    <w:rsid w:val="00B70C9C"/>
    <w:rsid w:val="00B7112C"/>
    <w:rsid w:val="00B711C2"/>
    <w:rsid w:val="00B711D2"/>
    <w:rsid w:val="00B7154D"/>
    <w:rsid w:val="00B715A6"/>
    <w:rsid w:val="00B71763"/>
    <w:rsid w:val="00B71883"/>
    <w:rsid w:val="00B718A8"/>
    <w:rsid w:val="00B71B5A"/>
    <w:rsid w:val="00B71D14"/>
    <w:rsid w:val="00B71EFE"/>
    <w:rsid w:val="00B723AB"/>
    <w:rsid w:val="00B72615"/>
    <w:rsid w:val="00B726C3"/>
    <w:rsid w:val="00B728B5"/>
    <w:rsid w:val="00B72906"/>
    <w:rsid w:val="00B72C68"/>
    <w:rsid w:val="00B730FC"/>
    <w:rsid w:val="00B73215"/>
    <w:rsid w:val="00B73611"/>
    <w:rsid w:val="00B736C3"/>
    <w:rsid w:val="00B738EE"/>
    <w:rsid w:val="00B73D85"/>
    <w:rsid w:val="00B73F30"/>
    <w:rsid w:val="00B73F79"/>
    <w:rsid w:val="00B7409A"/>
    <w:rsid w:val="00B744AB"/>
    <w:rsid w:val="00B7474C"/>
    <w:rsid w:val="00B74809"/>
    <w:rsid w:val="00B74A3A"/>
    <w:rsid w:val="00B74B7A"/>
    <w:rsid w:val="00B75693"/>
    <w:rsid w:val="00B760BA"/>
    <w:rsid w:val="00B7646A"/>
    <w:rsid w:val="00B764F7"/>
    <w:rsid w:val="00B767ED"/>
    <w:rsid w:val="00B7682A"/>
    <w:rsid w:val="00B76941"/>
    <w:rsid w:val="00B7716F"/>
    <w:rsid w:val="00B774CF"/>
    <w:rsid w:val="00B77825"/>
    <w:rsid w:val="00B806EA"/>
    <w:rsid w:val="00B80C4E"/>
    <w:rsid w:val="00B81147"/>
    <w:rsid w:val="00B81618"/>
    <w:rsid w:val="00B81915"/>
    <w:rsid w:val="00B81BC9"/>
    <w:rsid w:val="00B81F8A"/>
    <w:rsid w:val="00B825FE"/>
    <w:rsid w:val="00B8279D"/>
    <w:rsid w:val="00B8294F"/>
    <w:rsid w:val="00B82DAD"/>
    <w:rsid w:val="00B82E7D"/>
    <w:rsid w:val="00B82F9C"/>
    <w:rsid w:val="00B831A3"/>
    <w:rsid w:val="00B834CC"/>
    <w:rsid w:val="00B837B0"/>
    <w:rsid w:val="00B837D5"/>
    <w:rsid w:val="00B838BF"/>
    <w:rsid w:val="00B83AD6"/>
    <w:rsid w:val="00B83C54"/>
    <w:rsid w:val="00B84059"/>
    <w:rsid w:val="00B84094"/>
    <w:rsid w:val="00B84381"/>
    <w:rsid w:val="00B84895"/>
    <w:rsid w:val="00B84CBC"/>
    <w:rsid w:val="00B84E62"/>
    <w:rsid w:val="00B851C4"/>
    <w:rsid w:val="00B852C6"/>
    <w:rsid w:val="00B854E3"/>
    <w:rsid w:val="00B856C7"/>
    <w:rsid w:val="00B8570C"/>
    <w:rsid w:val="00B85887"/>
    <w:rsid w:val="00B86192"/>
    <w:rsid w:val="00B86304"/>
    <w:rsid w:val="00B86422"/>
    <w:rsid w:val="00B86499"/>
    <w:rsid w:val="00B864CE"/>
    <w:rsid w:val="00B86980"/>
    <w:rsid w:val="00B86B8E"/>
    <w:rsid w:val="00B86E78"/>
    <w:rsid w:val="00B86F01"/>
    <w:rsid w:val="00B8709A"/>
    <w:rsid w:val="00B87119"/>
    <w:rsid w:val="00B87148"/>
    <w:rsid w:val="00B872F3"/>
    <w:rsid w:val="00B87747"/>
    <w:rsid w:val="00B878FB"/>
    <w:rsid w:val="00B87A51"/>
    <w:rsid w:val="00B87A63"/>
    <w:rsid w:val="00B87C3E"/>
    <w:rsid w:val="00B87E4C"/>
    <w:rsid w:val="00B904E8"/>
    <w:rsid w:val="00B906A4"/>
    <w:rsid w:val="00B90756"/>
    <w:rsid w:val="00B907B5"/>
    <w:rsid w:val="00B9080A"/>
    <w:rsid w:val="00B90D4D"/>
    <w:rsid w:val="00B9146A"/>
    <w:rsid w:val="00B9156D"/>
    <w:rsid w:val="00B916C5"/>
    <w:rsid w:val="00B9171D"/>
    <w:rsid w:val="00B91729"/>
    <w:rsid w:val="00B91871"/>
    <w:rsid w:val="00B9196A"/>
    <w:rsid w:val="00B91CAD"/>
    <w:rsid w:val="00B923FA"/>
    <w:rsid w:val="00B9244D"/>
    <w:rsid w:val="00B92625"/>
    <w:rsid w:val="00B927E7"/>
    <w:rsid w:val="00B928CE"/>
    <w:rsid w:val="00B92A7A"/>
    <w:rsid w:val="00B92D6B"/>
    <w:rsid w:val="00B92EB8"/>
    <w:rsid w:val="00B93200"/>
    <w:rsid w:val="00B93530"/>
    <w:rsid w:val="00B935BF"/>
    <w:rsid w:val="00B935CF"/>
    <w:rsid w:val="00B93BD7"/>
    <w:rsid w:val="00B93D07"/>
    <w:rsid w:val="00B93EBD"/>
    <w:rsid w:val="00B94229"/>
    <w:rsid w:val="00B94289"/>
    <w:rsid w:val="00B945C3"/>
    <w:rsid w:val="00B948E7"/>
    <w:rsid w:val="00B949F1"/>
    <w:rsid w:val="00B94B2A"/>
    <w:rsid w:val="00B94B48"/>
    <w:rsid w:val="00B94CCF"/>
    <w:rsid w:val="00B94CF9"/>
    <w:rsid w:val="00B95775"/>
    <w:rsid w:val="00B95912"/>
    <w:rsid w:val="00B9593D"/>
    <w:rsid w:val="00B95AD4"/>
    <w:rsid w:val="00B95E03"/>
    <w:rsid w:val="00B9626B"/>
    <w:rsid w:val="00B9631D"/>
    <w:rsid w:val="00B969BB"/>
    <w:rsid w:val="00B96B58"/>
    <w:rsid w:val="00B96F09"/>
    <w:rsid w:val="00B97409"/>
    <w:rsid w:val="00B975F0"/>
    <w:rsid w:val="00B97888"/>
    <w:rsid w:val="00B97B26"/>
    <w:rsid w:val="00B97E54"/>
    <w:rsid w:val="00BA0405"/>
    <w:rsid w:val="00BA080E"/>
    <w:rsid w:val="00BA0A17"/>
    <w:rsid w:val="00BA0EFA"/>
    <w:rsid w:val="00BA13E8"/>
    <w:rsid w:val="00BA14A0"/>
    <w:rsid w:val="00BA1516"/>
    <w:rsid w:val="00BA1571"/>
    <w:rsid w:val="00BA1854"/>
    <w:rsid w:val="00BA189C"/>
    <w:rsid w:val="00BA1D0B"/>
    <w:rsid w:val="00BA1E67"/>
    <w:rsid w:val="00BA2161"/>
    <w:rsid w:val="00BA22AC"/>
    <w:rsid w:val="00BA28F1"/>
    <w:rsid w:val="00BA2DEE"/>
    <w:rsid w:val="00BA2FFF"/>
    <w:rsid w:val="00BA3304"/>
    <w:rsid w:val="00BA339D"/>
    <w:rsid w:val="00BA3736"/>
    <w:rsid w:val="00BA37EA"/>
    <w:rsid w:val="00BA4226"/>
    <w:rsid w:val="00BA48DF"/>
    <w:rsid w:val="00BA4E44"/>
    <w:rsid w:val="00BA514B"/>
    <w:rsid w:val="00BA5242"/>
    <w:rsid w:val="00BA52AD"/>
    <w:rsid w:val="00BA5450"/>
    <w:rsid w:val="00BA5498"/>
    <w:rsid w:val="00BA5504"/>
    <w:rsid w:val="00BA586C"/>
    <w:rsid w:val="00BA5998"/>
    <w:rsid w:val="00BA59F1"/>
    <w:rsid w:val="00BA5B05"/>
    <w:rsid w:val="00BA5D0A"/>
    <w:rsid w:val="00BA5E33"/>
    <w:rsid w:val="00BA6318"/>
    <w:rsid w:val="00BA67B2"/>
    <w:rsid w:val="00BA680C"/>
    <w:rsid w:val="00BA6C47"/>
    <w:rsid w:val="00BA6D38"/>
    <w:rsid w:val="00BA6DC2"/>
    <w:rsid w:val="00BA6EA1"/>
    <w:rsid w:val="00BA6F69"/>
    <w:rsid w:val="00BA7702"/>
    <w:rsid w:val="00BA788B"/>
    <w:rsid w:val="00BB053C"/>
    <w:rsid w:val="00BB0699"/>
    <w:rsid w:val="00BB0E69"/>
    <w:rsid w:val="00BB11BB"/>
    <w:rsid w:val="00BB12D0"/>
    <w:rsid w:val="00BB13EA"/>
    <w:rsid w:val="00BB148C"/>
    <w:rsid w:val="00BB165E"/>
    <w:rsid w:val="00BB179B"/>
    <w:rsid w:val="00BB1978"/>
    <w:rsid w:val="00BB1ADA"/>
    <w:rsid w:val="00BB1B41"/>
    <w:rsid w:val="00BB1B78"/>
    <w:rsid w:val="00BB1D20"/>
    <w:rsid w:val="00BB1EAF"/>
    <w:rsid w:val="00BB21B1"/>
    <w:rsid w:val="00BB2BE6"/>
    <w:rsid w:val="00BB2EA9"/>
    <w:rsid w:val="00BB315C"/>
    <w:rsid w:val="00BB3272"/>
    <w:rsid w:val="00BB3275"/>
    <w:rsid w:val="00BB3516"/>
    <w:rsid w:val="00BB354D"/>
    <w:rsid w:val="00BB3934"/>
    <w:rsid w:val="00BB3A25"/>
    <w:rsid w:val="00BB3A74"/>
    <w:rsid w:val="00BB3A7F"/>
    <w:rsid w:val="00BB3DB7"/>
    <w:rsid w:val="00BB4080"/>
    <w:rsid w:val="00BB49BF"/>
    <w:rsid w:val="00BB4B07"/>
    <w:rsid w:val="00BB51E1"/>
    <w:rsid w:val="00BB52F0"/>
    <w:rsid w:val="00BB56F1"/>
    <w:rsid w:val="00BB58CC"/>
    <w:rsid w:val="00BB5A42"/>
    <w:rsid w:val="00BB5C4F"/>
    <w:rsid w:val="00BB5C5D"/>
    <w:rsid w:val="00BB5C69"/>
    <w:rsid w:val="00BB5D41"/>
    <w:rsid w:val="00BB5D45"/>
    <w:rsid w:val="00BB5E42"/>
    <w:rsid w:val="00BB6147"/>
    <w:rsid w:val="00BB631C"/>
    <w:rsid w:val="00BB63AE"/>
    <w:rsid w:val="00BB6459"/>
    <w:rsid w:val="00BB6A9A"/>
    <w:rsid w:val="00BB6C3E"/>
    <w:rsid w:val="00BB7210"/>
    <w:rsid w:val="00BB75C8"/>
    <w:rsid w:val="00BB763C"/>
    <w:rsid w:val="00BB79C3"/>
    <w:rsid w:val="00BB7C62"/>
    <w:rsid w:val="00BC0167"/>
    <w:rsid w:val="00BC0596"/>
    <w:rsid w:val="00BC05AE"/>
    <w:rsid w:val="00BC06E7"/>
    <w:rsid w:val="00BC0CD3"/>
    <w:rsid w:val="00BC0D00"/>
    <w:rsid w:val="00BC11F9"/>
    <w:rsid w:val="00BC16FD"/>
    <w:rsid w:val="00BC181D"/>
    <w:rsid w:val="00BC18FA"/>
    <w:rsid w:val="00BC1A59"/>
    <w:rsid w:val="00BC1AB9"/>
    <w:rsid w:val="00BC1CF5"/>
    <w:rsid w:val="00BC2081"/>
    <w:rsid w:val="00BC239C"/>
    <w:rsid w:val="00BC27BA"/>
    <w:rsid w:val="00BC2C3A"/>
    <w:rsid w:val="00BC2F8C"/>
    <w:rsid w:val="00BC338A"/>
    <w:rsid w:val="00BC355B"/>
    <w:rsid w:val="00BC3710"/>
    <w:rsid w:val="00BC3AD5"/>
    <w:rsid w:val="00BC3E7A"/>
    <w:rsid w:val="00BC3FA5"/>
    <w:rsid w:val="00BC408E"/>
    <w:rsid w:val="00BC40DF"/>
    <w:rsid w:val="00BC41FD"/>
    <w:rsid w:val="00BC4462"/>
    <w:rsid w:val="00BC4A07"/>
    <w:rsid w:val="00BC4A86"/>
    <w:rsid w:val="00BC4CB2"/>
    <w:rsid w:val="00BC5029"/>
    <w:rsid w:val="00BC542B"/>
    <w:rsid w:val="00BC54C1"/>
    <w:rsid w:val="00BC54F1"/>
    <w:rsid w:val="00BC593C"/>
    <w:rsid w:val="00BC5CA7"/>
    <w:rsid w:val="00BC5DCB"/>
    <w:rsid w:val="00BC5DDB"/>
    <w:rsid w:val="00BC61B7"/>
    <w:rsid w:val="00BC69A2"/>
    <w:rsid w:val="00BC6D56"/>
    <w:rsid w:val="00BC709B"/>
    <w:rsid w:val="00BC7220"/>
    <w:rsid w:val="00BC7490"/>
    <w:rsid w:val="00BC75DA"/>
    <w:rsid w:val="00BC765B"/>
    <w:rsid w:val="00BC79CB"/>
    <w:rsid w:val="00BC7BCC"/>
    <w:rsid w:val="00BC7C48"/>
    <w:rsid w:val="00BC7C85"/>
    <w:rsid w:val="00BC7CF8"/>
    <w:rsid w:val="00BD0CFF"/>
    <w:rsid w:val="00BD0F5D"/>
    <w:rsid w:val="00BD10E7"/>
    <w:rsid w:val="00BD1298"/>
    <w:rsid w:val="00BD12D5"/>
    <w:rsid w:val="00BD137F"/>
    <w:rsid w:val="00BD1AD6"/>
    <w:rsid w:val="00BD1E2E"/>
    <w:rsid w:val="00BD1EC5"/>
    <w:rsid w:val="00BD1F3E"/>
    <w:rsid w:val="00BD1F8D"/>
    <w:rsid w:val="00BD200E"/>
    <w:rsid w:val="00BD24E0"/>
    <w:rsid w:val="00BD2975"/>
    <w:rsid w:val="00BD2B43"/>
    <w:rsid w:val="00BD2C42"/>
    <w:rsid w:val="00BD31D4"/>
    <w:rsid w:val="00BD354D"/>
    <w:rsid w:val="00BD3771"/>
    <w:rsid w:val="00BD3C60"/>
    <w:rsid w:val="00BD3E84"/>
    <w:rsid w:val="00BD424C"/>
    <w:rsid w:val="00BD4B2D"/>
    <w:rsid w:val="00BD4E82"/>
    <w:rsid w:val="00BD5130"/>
    <w:rsid w:val="00BD5501"/>
    <w:rsid w:val="00BD599D"/>
    <w:rsid w:val="00BD5B4A"/>
    <w:rsid w:val="00BD61C1"/>
    <w:rsid w:val="00BD65BA"/>
    <w:rsid w:val="00BD6BA0"/>
    <w:rsid w:val="00BD6F6B"/>
    <w:rsid w:val="00BD7346"/>
    <w:rsid w:val="00BD7D87"/>
    <w:rsid w:val="00BE000D"/>
    <w:rsid w:val="00BE0070"/>
    <w:rsid w:val="00BE0496"/>
    <w:rsid w:val="00BE05AC"/>
    <w:rsid w:val="00BE05F4"/>
    <w:rsid w:val="00BE07A9"/>
    <w:rsid w:val="00BE08D0"/>
    <w:rsid w:val="00BE093D"/>
    <w:rsid w:val="00BE0CA7"/>
    <w:rsid w:val="00BE10D4"/>
    <w:rsid w:val="00BE1131"/>
    <w:rsid w:val="00BE12E3"/>
    <w:rsid w:val="00BE1581"/>
    <w:rsid w:val="00BE1738"/>
    <w:rsid w:val="00BE1864"/>
    <w:rsid w:val="00BE1888"/>
    <w:rsid w:val="00BE2075"/>
    <w:rsid w:val="00BE23A3"/>
    <w:rsid w:val="00BE2579"/>
    <w:rsid w:val="00BE27FA"/>
    <w:rsid w:val="00BE27FC"/>
    <w:rsid w:val="00BE2C94"/>
    <w:rsid w:val="00BE2FAF"/>
    <w:rsid w:val="00BE313F"/>
    <w:rsid w:val="00BE32AA"/>
    <w:rsid w:val="00BE33E8"/>
    <w:rsid w:val="00BE3621"/>
    <w:rsid w:val="00BE36DC"/>
    <w:rsid w:val="00BE3CA3"/>
    <w:rsid w:val="00BE3DC8"/>
    <w:rsid w:val="00BE416D"/>
    <w:rsid w:val="00BE4446"/>
    <w:rsid w:val="00BE4588"/>
    <w:rsid w:val="00BE46A3"/>
    <w:rsid w:val="00BE4A7B"/>
    <w:rsid w:val="00BE4B4E"/>
    <w:rsid w:val="00BE4CA2"/>
    <w:rsid w:val="00BE4D30"/>
    <w:rsid w:val="00BE4DB1"/>
    <w:rsid w:val="00BE4F83"/>
    <w:rsid w:val="00BE4FC3"/>
    <w:rsid w:val="00BE504B"/>
    <w:rsid w:val="00BE54D5"/>
    <w:rsid w:val="00BE58C4"/>
    <w:rsid w:val="00BE5B26"/>
    <w:rsid w:val="00BE5EAC"/>
    <w:rsid w:val="00BE6165"/>
    <w:rsid w:val="00BE62F2"/>
    <w:rsid w:val="00BE6579"/>
    <w:rsid w:val="00BE6590"/>
    <w:rsid w:val="00BE65E4"/>
    <w:rsid w:val="00BE66FA"/>
    <w:rsid w:val="00BE6A2B"/>
    <w:rsid w:val="00BE6AB3"/>
    <w:rsid w:val="00BE7127"/>
    <w:rsid w:val="00BE76B2"/>
    <w:rsid w:val="00BE77E6"/>
    <w:rsid w:val="00BE78DB"/>
    <w:rsid w:val="00BE7A27"/>
    <w:rsid w:val="00BE7A42"/>
    <w:rsid w:val="00BE7F78"/>
    <w:rsid w:val="00BF0044"/>
    <w:rsid w:val="00BF057B"/>
    <w:rsid w:val="00BF09C2"/>
    <w:rsid w:val="00BF0ACA"/>
    <w:rsid w:val="00BF0FEB"/>
    <w:rsid w:val="00BF1247"/>
    <w:rsid w:val="00BF14CE"/>
    <w:rsid w:val="00BF14FE"/>
    <w:rsid w:val="00BF1562"/>
    <w:rsid w:val="00BF15C6"/>
    <w:rsid w:val="00BF1796"/>
    <w:rsid w:val="00BF1880"/>
    <w:rsid w:val="00BF1B2D"/>
    <w:rsid w:val="00BF1BFF"/>
    <w:rsid w:val="00BF1CF3"/>
    <w:rsid w:val="00BF1D34"/>
    <w:rsid w:val="00BF1DFF"/>
    <w:rsid w:val="00BF1F8D"/>
    <w:rsid w:val="00BF2418"/>
    <w:rsid w:val="00BF350C"/>
    <w:rsid w:val="00BF3A54"/>
    <w:rsid w:val="00BF3AD1"/>
    <w:rsid w:val="00BF408E"/>
    <w:rsid w:val="00BF41B4"/>
    <w:rsid w:val="00BF429E"/>
    <w:rsid w:val="00BF45D3"/>
    <w:rsid w:val="00BF4C26"/>
    <w:rsid w:val="00BF4E50"/>
    <w:rsid w:val="00BF5032"/>
    <w:rsid w:val="00BF507D"/>
    <w:rsid w:val="00BF543E"/>
    <w:rsid w:val="00BF57BC"/>
    <w:rsid w:val="00BF5850"/>
    <w:rsid w:val="00BF599C"/>
    <w:rsid w:val="00BF59C5"/>
    <w:rsid w:val="00BF59ED"/>
    <w:rsid w:val="00BF5ECB"/>
    <w:rsid w:val="00BF5F3E"/>
    <w:rsid w:val="00BF6287"/>
    <w:rsid w:val="00BF6702"/>
    <w:rsid w:val="00BF6843"/>
    <w:rsid w:val="00BF7022"/>
    <w:rsid w:val="00BF7843"/>
    <w:rsid w:val="00BF7945"/>
    <w:rsid w:val="00BF79CB"/>
    <w:rsid w:val="00BF7A67"/>
    <w:rsid w:val="00BF7C5C"/>
    <w:rsid w:val="00BF7F6D"/>
    <w:rsid w:val="00C0003D"/>
    <w:rsid w:val="00C00390"/>
    <w:rsid w:val="00C00425"/>
    <w:rsid w:val="00C005F8"/>
    <w:rsid w:val="00C00B59"/>
    <w:rsid w:val="00C00DD3"/>
    <w:rsid w:val="00C00F5A"/>
    <w:rsid w:val="00C0146C"/>
    <w:rsid w:val="00C017D8"/>
    <w:rsid w:val="00C017EF"/>
    <w:rsid w:val="00C01945"/>
    <w:rsid w:val="00C01C9D"/>
    <w:rsid w:val="00C01D7A"/>
    <w:rsid w:val="00C0201D"/>
    <w:rsid w:val="00C0202A"/>
    <w:rsid w:val="00C020F2"/>
    <w:rsid w:val="00C02401"/>
    <w:rsid w:val="00C02481"/>
    <w:rsid w:val="00C03143"/>
    <w:rsid w:val="00C031C3"/>
    <w:rsid w:val="00C031C6"/>
    <w:rsid w:val="00C03487"/>
    <w:rsid w:val="00C03A86"/>
    <w:rsid w:val="00C03A8B"/>
    <w:rsid w:val="00C03ABB"/>
    <w:rsid w:val="00C03B3A"/>
    <w:rsid w:val="00C03E3B"/>
    <w:rsid w:val="00C04444"/>
    <w:rsid w:val="00C04BEF"/>
    <w:rsid w:val="00C04F22"/>
    <w:rsid w:val="00C04F5D"/>
    <w:rsid w:val="00C0550D"/>
    <w:rsid w:val="00C0632D"/>
    <w:rsid w:val="00C06580"/>
    <w:rsid w:val="00C06708"/>
    <w:rsid w:val="00C06781"/>
    <w:rsid w:val="00C06879"/>
    <w:rsid w:val="00C06C48"/>
    <w:rsid w:val="00C0706E"/>
    <w:rsid w:val="00C07587"/>
    <w:rsid w:val="00C07805"/>
    <w:rsid w:val="00C07FBD"/>
    <w:rsid w:val="00C07FFE"/>
    <w:rsid w:val="00C10349"/>
    <w:rsid w:val="00C10C7A"/>
    <w:rsid w:val="00C10DE0"/>
    <w:rsid w:val="00C10E25"/>
    <w:rsid w:val="00C10EE4"/>
    <w:rsid w:val="00C10FB5"/>
    <w:rsid w:val="00C110C3"/>
    <w:rsid w:val="00C1173C"/>
    <w:rsid w:val="00C1185F"/>
    <w:rsid w:val="00C11E0B"/>
    <w:rsid w:val="00C11FED"/>
    <w:rsid w:val="00C1208C"/>
    <w:rsid w:val="00C121D7"/>
    <w:rsid w:val="00C12409"/>
    <w:rsid w:val="00C12871"/>
    <w:rsid w:val="00C12A67"/>
    <w:rsid w:val="00C1308D"/>
    <w:rsid w:val="00C133D9"/>
    <w:rsid w:val="00C13D41"/>
    <w:rsid w:val="00C1434E"/>
    <w:rsid w:val="00C14783"/>
    <w:rsid w:val="00C1488F"/>
    <w:rsid w:val="00C148AC"/>
    <w:rsid w:val="00C149B7"/>
    <w:rsid w:val="00C14FB7"/>
    <w:rsid w:val="00C15115"/>
    <w:rsid w:val="00C152C8"/>
    <w:rsid w:val="00C154BD"/>
    <w:rsid w:val="00C15774"/>
    <w:rsid w:val="00C15CFD"/>
    <w:rsid w:val="00C16066"/>
    <w:rsid w:val="00C16748"/>
    <w:rsid w:val="00C167A7"/>
    <w:rsid w:val="00C16827"/>
    <w:rsid w:val="00C1686A"/>
    <w:rsid w:val="00C16878"/>
    <w:rsid w:val="00C16C47"/>
    <w:rsid w:val="00C171F7"/>
    <w:rsid w:val="00C179B9"/>
    <w:rsid w:val="00C17DBC"/>
    <w:rsid w:val="00C17F8E"/>
    <w:rsid w:val="00C201C1"/>
    <w:rsid w:val="00C203D4"/>
    <w:rsid w:val="00C2066C"/>
    <w:rsid w:val="00C206EE"/>
    <w:rsid w:val="00C209E0"/>
    <w:rsid w:val="00C20A8D"/>
    <w:rsid w:val="00C20AE4"/>
    <w:rsid w:val="00C20D1A"/>
    <w:rsid w:val="00C20DC8"/>
    <w:rsid w:val="00C21271"/>
    <w:rsid w:val="00C21299"/>
    <w:rsid w:val="00C21344"/>
    <w:rsid w:val="00C21590"/>
    <w:rsid w:val="00C22004"/>
    <w:rsid w:val="00C22A20"/>
    <w:rsid w:val="00C22CC1"/>
    <w:rsid w:val="00C236D7"/>
    <w:rsid w:val="00C239DE"/>
    <w:rsid w:val="00C23DF6"/>
    <w:rsid w:val="00C245BD"/>
    <w:rsid w:val="00C24847"/>
    <w:rsid w:val="00C249FC"/>
    <w:rsid w:val="00C24A5F"/>
    <w:rsid w:val="00C24B02"/>
    <w:rsid w:val="00C24BDE"/>
    <w:rsid w:val="00C24C50"/>
    <w:rsid w:val="00C24F40"/>
    <w:rsid w:val="00C25117"/>
    <w:rsid w:val="00C25299"/>
    <w:rsid w:val="00C25526"/>
    <w:rsid w:val="00C25632"/>
    <w:rsid w:val="00C2573D"/>
    <w:rsid w:val="00C257EB"/>
    <w:rsid w:val="00C25A33"/>
    <w:rsid w:val="00C25A47"/>
    <w:rsid w:val="00C25FC9"/>
    <w:rsid w:val="00C26308"/>
    <w:rsid w:val="00C2660B"/>
    <w:rsid w:val="00C26BF6"/>
    <w:rsid w:val="00C26C78"/>
    <w:rsid w:val="00C26D7C"/>
    <w:rsid w:val="00C26FF2"/>
    <w:rsid w:val="00C2730E"/>
    <w:rsid w:val="00C273B6"/>
    <w:rsid w:val="00C2798B"/>
    <w:rsid w:val="00C3059D"/>
    <w:rsid w:val="00C3080D"/>
    <w:rsid w:val="00C314CD"/>
    <w:rsid w:val="00C32F54"/>
    <w:rsid w:val="00C32F6F"/>
    <w:rsid w:val="00C33168"/>
    <w:rsid w:val="00C3338B"/>
    <w:rsid w:val="00C3350A"/>
    <w:rsid w:val="00C33D59"/>
    <w:rsid w:val="00C340A2"/>
    <w:rsid w:val="00C34654"/>
    <w:rsid w:val="00C34742"/>
    <w:rsid w:val="00C34C85"/>
    <w:rsid w:val="00C34E6E"/>
    <w:rsid w:val="00C34F84"/>
    <w:rsid w:val="00C351B0"/>
    <w:rsid w:val="00C35202"/>
    <w:rsid w:val="00C3531C"/>
    <w:rsid w:val="00C35379"/>
    <w:rsid w:val="00C355D4"/>
    <w:rsid w:val="00C357A9"/>
    <w:rsid w:val="00C35C5E"/>
    <w:rsid w:val="00C35D9E"/>
    <w:rsid w:val="00C35F43"/>
    <w:rsid w:val="00C36022"/>
    <w:rsid w:val="00C3613A"/>
    <w:rsid w:val="00C363DD"/>
    <w:rsid w:val="00C3669E"/>
    <w:rsid w:val="00C367CD"/>
    <w:rsid w:val="00C36861"/>
    <w:rsid w:val="00C36EA7"/>
    <w:rsid w:val="00C370A4"/>
    <w:rsid w:val="00C37235"/>
    <w:rsid w:val="00C37582"/>
    <w:rsid w:val="00C3791C"/>
    <w:rsid w:val="00C37DCA"/>
    <w:rsid w:val="00C37FE6"/>
    <w:rsid w:val="00C40047"/>
    <w:rsid w:val="00C408EE"/>
    <w:rsid w:val="00C40921"/>
    <w:rsid w:val="00C409DA"/>
    <w:rsid w:val="00C40CF3"/>
    <w:rsid w:val="00C411B4"/>
    <w:rsid w:val="00C411DC"/>
    <w:rsid w:val="00C417B0"/>
    <w:rsid w:val="00C41C01"/>
    <w:rsid w:val="00C41DDA"/>
    <w:rsid w:val="00C41E9B"/>
    <w:rsid w:val="00C41F76"/>
    <w:rsid w:val="00C420C0"/>
    <w:rsid w:val="00C420D2"/>
    <w:rsid w:val="00C426B7"/>
    <w:rsid w:val="00C426C3"/>
    <w:rsid w:val="00C42728"/>
    <w:rsid w:val="00C42B78"/>
    <w:rsid w:val="00C42E16"/>
    <w:rsid w:val="00C431F2"/>
    <w:rsid w:val="00C43339"/>
    <w:rsid w:val="00C43991"/>
    <w:rsid w:val="00C4429C"/>
    <w:rsid w:val="00C44692"/>
    <w:rsid w:val="00C4470D"/>
    <w:rsid w:val="00C44753"/>
    <w:rsid w:val="00C44772"/>
    <w:rsid w:val="00C44D37"/>
    <w:rsid w:val="00C4559B"/>
    <w:rsid w:val="00C456B4"/>
    <w:rsid w:val="00C4601B"/>
    <w:rsid w:val="00C4606C"/>
    <w:rsid w:val="00C461CA"/>
    <w:rsid w:val="00C46653"/>
    <w:rsid w:val="00C46894"/>
    <w:rsid w:val="00C46952"/>
    <w:rsid w:val="00C46DED"/>
    <w:rsid w:val="00C47108"/>
    <w:rsid w:val="00C4747C"/>
    <w:rsid w:val="00C477C9"/>
    <w:rsid w:val="00C4790A"/>
    <w:rsid w:val="00C47EC3"/>
    <w:rsid w:val="00C47EF2"/>
    <w:rsid w:val="00C501A9"/>
    <w:rsid w:val="00C5048F"/>
    <w:rsid w:val="00C50AEA"/>
    <w:rsid w:val="00C51287"/>
    <w:rsid w:val="00C51580"/>
    <w:rsid w:val="00C5175C"/>
    <w:rsid w:val="00C519E7"/>
    <w:rsid w:val="00C51A17"/>
    <w:rsid w:val="00C52DD8"/>
    <w:rsid w:val="00C52E59"/>
    <w:rsid w:val="00C53135"/>
    <w:rsid w:val="00C53276"/>
    <w:rsid w:val="00C536DE"/>
    <w:rsid w:val="00C5378A"/>
    <w:rsid w:val="00C537A2"/>
    <w:rsid w:val="00C53E91"/>
    <w:rsid w:val="00C5450A"/>
    <w:rsid w:val="00C54917"/>
    <w:rsid w:val="00C54CCB"/>
    <w:rsid w:val="00C55233"/>
    <w:rsid w:val="00C5537D"/>
    <w:rsid w:val="00C553B2"/>
    <w:rsid w:val="00C55E65"/>
    <w:rsid w:val="00C55FAA"/>
    <w:rsid w:val="00C562FA"/>
    <w:rsid w:val="00C563C1"/>
    <w:rsid w:val="00C56C5C"/>
    <w:rsid w:val="00C56F59"/>
    <w:rsid w:val="00C572AE"/>
    <w:rsid w:val="00C5734E"/>
    <w:rsid w:val="00C574AA"/>
    <w:rsid w:val="00C57AC9"/>
    <w:rsid w:val="00C57C9B"/>
    <w:rsid w:val="00C60183"/>
    <w:rsid w:val="00C602C3"/>
    <w:rsid w:val="00C6036F"/>
    <w:rsid w:val="00C607A3"/>
    <w:rsid w:val="00C60DFC"/>
    <w:rsid w:val="00C60FBF"/>
    <w:rsid w:val="00C618AD"/>
    <w:rsid w:val="00C618DD"/>
    <w:rsid w:val="00C61F77"/>
    <w:rsid w:val="00C62229"/>
    <w:rsid w:val="00C62454"/>
    <w:rsid w:val="00C62477"/>
    <w:rsid w:val="00C625AD"/>
    <w:rsid w:val="00C625B2"/>
    <w:rsid w:val="00C626CA"/>
    <w:rsid w:val="00C6283F"/>
    <w:rsid w:val="00C62B88"/>
    <w:rsid w:val="00C62CE8"/>
    <w:rsid w:val="00C62D62"/>
    <w:rsid w:val="00C63513"/>
    <w:rsid w:val="00C637E7"/>
    <w:rsid w:val="00C63A24"/>
    <w:rsid w:val="00C63AA6"/>
    <w:rsid w:val="00C63B06"/>
    <w:rsid w:val="00C63C9B"/>
    <w:rsid w:val="00C640B8"/>
    <w:rsid w:val="00C64102"/>
    <w:rsid w:val="00C64113"/>
    <w:rsid w:val="00C64160"/>
    <w:rsid w:val="00C641D3"/>
    <w:rsid w:val="00C641EA"/>
    <w:rsid w:val="00C64421"/>
    <w:rsid w:val="00C6477E"/>
    <w:rsid w:val="00C64989"/>
    <w:rsid w:val="00C64A9F"/>
    <w:rsid w:val="00C64E9A"/>
    <w:rsid w:val="00C65017"/>
    <w:rsid w:val="00C651E0"/>
    <w:rsid w:val="00C659DD"/>
    <w:rsid w:val="00C65A48"/>
    <w:rsid w:val="00C65A74"/>
    <w:rsid w:val="00C65A9D"/>
    <w:rsid w:val="00C65DD7"/>
    <w:rsid w:val="00C6603A"/>
    <w:rsid w:val="00C66050"/>
    <w:rsid w:val="00C663E8"/>
    <w:rsid w:val="00C66989"/>
    <w:rsid w:val="00C669B9"/>
    <w:rsid w:val="00C66AC3"/>
    <w:rsid w:val="00C66BE1"/>
    <w:rsid w:val="00C67142"/>
    <w:rsid w:val="00C673BC"/>
    <w:rsid w:val="00C6742A"/>
    <w:rsid w:val="00C67885"/>
    <w:rsid w:val="00C6790D"/>
    <w:rsid w:val="00C67963"/>
    <w:rsid w:val="00C6798F"/>
    <w:rsid w:val="00C67B8C"/>
    <w:rsid w:val="00C67D0A"/>
    <w:rsid w:val="00C67E06"/>
    <w:rsid w:val="00C67E0B"/>
    <w:rsid w:val="00C67E13"/>
    <w:rsid w:val="00C704CD"/>
    <w:rsid w:val="00C707F3"/>
    <w:rsid w:val="00C7083F"/>
    <w:rsid w:val="00C709FB"/>
    <w:rsid w:val="00C70AC5"/>
    <w:rsid w:val="00C71599"/>
    <w:rsid w:val="00C71650"/>
    <w:rsid w:val="00C71699"/>
    <w:rsid w:val="00C718BB"/>
    <w:rsid w:val="00C71B2D"/>
    <w:rsid w:val="00C71C5A"/>
    <w:rsid w:val="00C72100"/>
    <w:rsid w:val="00C7249F"/>
    <w:rsid w:val="00C72976"/>
    <w:rsid w:val="00C72B10"/>
    <w:rsid w:val="00C72D42"/>
    <w:rsid w:val="00C72E99"/>
    <w:rsid w:val="00C72F75"/>
    <w:rsid w:val="00C730B8"/>
    <w:rsid w:val="00C731A6"/>
    <w:rsid w:val="00C7350F"/>
    <w:rsid w:val="00C735B2"/>
    <w:rsid w:val="00C7362A"/>
    <w:rsid w:val="00C73640"/>
    <w:rsid w:val="00C7383F"/>
    <w:rsid w:val="00C73E7F"/>
    <w:rsid w:val="00C741BC"/>
    <w:rsid w:val="00C74338"/>
    <w:rsid w:val="00C746A1"/>
    <w:rsid w:val="00C747E7"/>
    <w:rsid w:val="00C74A0D"/>
    <w:rsid w:val="00C74D4C"/>
    <w:rsid w:val="00C74EDF"/>
    <w:rsid w:val="00C75070"/>
    <w:rsid w:val="00C755CE"/>
    <w:rsid w:val="00C7572F"/>
    <w:rsid w:val="00C75A4D"/>
    <w:rsid w:val="00C75A6B"/>
    <w:rsid w:val="00C75AB8"/>
    <w:rsid w:val="00C761C9"/>
    <w:rsid w:val="00C76279"/>
    <w:rsid w:val="00C7638B"/>
    <w:rsid w:val="00C76633"/>
    <w:rsid w:val="00C767F3"/>
    <w:rsid w:val="00C7695D"/>
    <w:rsid w:val="00C76FE3"/>
    <w:rsid w:val="00C77072"/>
    <w:rsid w:val="00C771C1"/>
    <w:rsid w:val="00C7731B"/>
    <w:rsid w:val="00C77370"/>
    <w:rsid w:val="00C7737C"/>
    <w:rsid w:val="00C77BDA"/>
    <w:rsid w:val="00C77DEF"/>
    <w:rsid w:val="00C801C2"/>
    <w:rsid w:val="00C80574"/>
    <w:rsid w:val="00C806A1"/>
    <w:rsid w:val="00C812CE"/>
    <w:rsid w:val="00C81315"/>
    <w:rsid w:val="00C815D0"/>
    <w:rsid w:val="00C81A7D"/>
    <w:rsid w:val="00C81B08"/>
    <w:rsid w:val="00C81B53"/>
    <w:rsid w:val="00C81D78"/>
    <w:rsid w:val="00C82427"/>
    <w:rsid w:val="00C829A3"/>
    <w:rsid w:val="00C82B70"/>
    <w:rsid w:val="00C834BD"/>
    <w:rsid w:val="00C8354F"/>
    <w:rsid w:val="00C835FE"/>
    <w:rsid w:val="00C83695"/>
    <w:rsid w:val="00C836D3"/>
    <w:rsid w:val="00C838BE"/>
    <w:rsid w:val="00C84135"/>
    <w:rsid w:val="00C84150"/>
    <w:rsid w:val="00C84247"/>
    <w:rsid w:val="00C84DE0"/>
    <w:rsid w:val="00C85260"/>
    <w:rsid w:val="00C8580A"/>
    <w:rsid w:val="00C868E5"/>
    <w:rsid w:val="00C86A72"/>
    <w:rsid w:val="00C86D1D"/>
    <w:rsid w:val="00C87449"/>
    <w:rsid w:val="00C87481"/>
    <w:rsid w:val="00C874D8"/>
    <w:rsid w:val="00C87569"/>
    <w:rsid w:val="00C8790C"/>
    <w:rsid w:val="00C87AA7"/>
    <w:rsid w:val="00C9024A"/>
    <w:rsid w:val="00C90590"/>
    <w:rsid w:val="00C907E9"/>
    <w:rsid w:val="00C908CE"/>
    <w:rsid w:val="00C90C1E"/>
    <w:rsid w:val="00C91189"/>
    <w:rsid w:val="00C914D1"/>
    <w:rsid w:val="00C916A5"/>
    <w:rsid w:val="00C9177D"/>
    <w:rsid w:val="00C91B02"/>
    <w:rsid w:val="00C91CDC"/>
    <w:rsid w:val="00C920E8"/>
    <w:rsid w:val="00C9221E"/>
    <w:rsid w:val="00C92746"/>
    <w:rsid w:val="00C928E6"/>
    <w:rsid w:val="00C929AA"/>
    <w:rsid w:val="00C929C7"/>
    <w:rsid w:val="00C92C3C"/>
    <w:rsid w:val="00C936EB"/>
    <w:rsid w:val="00C93A18"/>
    <w:rsid w:val="00C93D92"/>
    <w:rsid w:val="00C93FC0"/>
    <w:rsid w:val="00C946B3"/>
    <w:rsid w:val="00C946D3"/>
    <w:rsid w:val="00C94793"/>
    <w:rsid w:val="00C94A8A"/>
    <w:rsid w:val="00C94B92"/>
    <w:rsid w:val="00C951BA"/>
    <w:rsid w:val="00C951FB"/>
    <w:rsid w:val="00C95215"/>
    <w:rsid w:val="00C953BB"/>
    <w:rsid w:val="00C95613"/>
    <w:rsid w:val="00C9575D"/>
    <w:rsid w:val="00C95925"/>
    <w:rsid w:val="00C95EF1"/>
    <w:rsid w:val="00C95FF7"/>
    <w:rsid w:val="00C96716"/>
    <w:rsid w:val="00C968C3"/>
    <w:rsid w:val="00C96FCA"/>
    <w:rsid w:val="00C971A5"/>
    <w:rsid w:val="00C97494"/>
    <w:rsid w:val="00C9770A"/>
    <w:rsid w:val="00C97BF8"/>
    <w:rsid w:val="00C97CA8"/>
    <w:rsid w:val="00C97DE0"/>
    <w:rsid w:val="00C97E73"/>
    <w:rsid w:val="00CA00D6"/>
    <w:rsid w:val="00CA0332"/>
    <w:rsid w:val="00CA0388"/>
    <w:rsid w:val="00CA03A6"/>
    <w:rsid w:val="00CA0758"/>
    <w:rsid w:val="00CA07B1"/>
    <w:rsid w:val="00CA087A"/>
    <w:rsid w:val="00CA107E"/>
    <w:rsid w:val="00CA1AB5"/>
    <w:rsid w:val="00CA1D0B"/>
    <w:rsid w:val="00CA207C"/>
    <w:rsid w:val="00CA21D8"/>
    <w:rsid w:val="00CA2214"/>
    <w:rsid w:val="00CA2352"/>
    <w:rsid w:val="00CA2997"/>
    <w:rsid w:val="00CA2C72"/>
    <w:rsid w:val="00CA2CCE"/>
    <w:rsid w:val="00CA2D85"/>
    <w:rsid w:val="00CA2D97"/>
    <w:rsid w:val="00CA3123"/>
    <w:rsid w:val="00CA322D"/>
    <w:rsid w:val="00CA3546"/>
    <w:rsid w:val="00CA3768"/>
    <w:rsid w:val="00CA3D86"/>
    <w:rsid w:val="00CA3F9E"/>
    <w:rsid w:val="00CA42CF"/>
    <w:rsid w:val="00CA4321"/>
    <w:rsid w:val="00CA4441"/>
    <w:rsid w:val="00CA4853"/>
    <w:rsid w:val="00CA4B12"/>
    <w:rsid w:val="00CA522D"/>
    <w:rsid w:val="00CA55C4"/>
    <w:rsid w:val="00CA5874"/>
    <w:rsid w:val="00CA59F7"/>
    <w:rsid w:val="00CA5C9B"/>
    <w:rsid w:val="00CA5F77"/>
    <w:rsid w:val="00CA617B"/>
    <w:rsid w:val="00CA62A1"/>
    <w:rsid w:val="00CA6979"/>
    <w:rsid w:val="00CA6BC8"/>
    <w:rsid w:val="00CA6C2A"/>
    <w:rsid w:val="00CA70C5"/>
    <w:rsid w:val="00CA741C"/>
    <w:rsid w:val="00CA76C3"/>
    <w:rsid w:val="00CA7A1D"/>
    <w:rsid w:val="00CA7B57"/>
    <w:rsid w:val="00CA7BE8"/>
    <w:rsid w:val="00CA7D2F"/>
    <w:rsid w:val="00CA7FDE"/>
    <w:rsid w:val="00CB04EF"/>
    <w:rsid w:val="00CB07C9"/>
    <w:rsid w:val="00CB09BD"/>
    <w:rsid w:val="00CB0B02"/>
    <w:rsid w:val="00CB10EE"/>
    <w:rsid w:val="00CB14FB"/>
    <w:rsid w:val="00CB15B0"/>
    <w:rsid w:val="00CB2046"/>
    <w:rsid w:val="00CB23F0"/>
    <w:rsid w:val="00CB261B"/>
    <w:rsid w:val="00CB2AF6"/>
    <w:rsid w:val="00CB2B11"/>
    <w:rsid w:val="00CB2B88"/>
    <w:rsid w:val="00CB31C1"/>
    <w:rsid w:val="00CB3288"/>
    <w:rsid w:val="00CB32BB"/>
    <w:rsid w:val="00CB3B0B"/>
    <w:rsid w:val="00CB3EF1"/>
    <w:rsid w:val="00CB4427"/>
    <w:rsid w:val="00CB4568"/>
    <w:rsid w:val="00CB458D"/>
    <w:rsid w:val="00CB460E"/>
    <w:rsid w:val="00CB4EE4"/>
    <w:rsid w:val="00CB4F15"/>
    <w:rsid w:val="00CB5977"/>
    <w:rsid w:val="00CB5DAD"/>
    <w:rsid w:val="00CB605E"/>
    <w:rsid w:val="00CB608C"/>
    <w:rsid w:val="00CB6334"/>
    <w:rsid w:val="00CB64A1"/>
    <w:rsid w:val="00CB66A5"/>
    <w:rsid w:val="00CB6729"/>
    <w:rsid w:val="00CB6ABA"/>
    <w:rsid w:val="00CB6BF5"/>
    <w:rsid w:val="00CB754E"/>
    <w:rsid w:val="00CB75E4"/>
    <w:rsid w:val="00CB7910"/>
    <w:rsid w:val="00CB7A65"/>
    <w:rsid w:val="00CB7ABA"/>
    <w:rsid w:val="00CB7B02"/>
    <w:rsid w:val="00CC0103"/>
    <w:rsid w:val="00CC0283"/>
    <w:rsid w:val="00CC05FE"/>
    <w:rsid w:val="00CC0848"/>
    <w:rsid w:val="00CC08A2"/>
    <w:rsid w:val="00CC09F5"/>
    <w:rsid w:val="00CC0C6A"/>
    <w:rsid w:val="00CC0DEA"/>
    <w:rsid w:val="00CC0EA7"/>
    <w:rsid w:val="00CC0EF2"/>
    <w:rsid w:val="00CC10D9"/>
    <w:rsid w:val="00CC1794"/>
    <w:rsid w:val="00CC2177"/>
    <w:rsid w:val="00CC2A28"/>
    <w:rsid w:val="00CC2C34"/>
    <w:rsid w:val="00CC2FE1"/>
    <w:rsid w:val="00CC3100"/>
    <w:rsid w:val="00CC3636"/>
    <w:rsid w:val="00CC37EC"/>
    <w:rsid w:val="00CC3A54"/>
    <w:rsid w:val="00CC3BB8"/>
    <w:rsid w:val="00CC4116"/>
    <w:rsid w:val="00CC4583"/>
    <w:rsid w:val="00CC480B"/>
    <w:rsid w:val="00CC501F"/>
    <w:rsid w:val="00CC5040"/>
    <w:rsid w:val="00CC5258"/>
    <w:rsid w:val="00CC52F1"/>
    <w:rsid w:val="00CC5587"/>
    <w:rsid w:val="00CC56DD"/>
    <w:rsid w:val="00CC59DE"/>
    <w:rsid w:val="00CC5A9C"/>
    <w:rsid w:val="00CC5AB1"/>
    <w:rsid w:val="00CC5D17"/>
    <w:rsid w:val="00CC61DC"/>
    <w:rsid w:val="00CC643D"/>
    <w:rsid w:val="00CC657B"/>
    <w:rsid w:val="00CC6984"/>
    <w:rsid w:val="00CC6A18"/>
    <w:rsid w:val="00CC6A47"/>
    <w:rsid w:val="00CC6AAC"/>
    <w:rsid w:val="00CC6CFF"/>
    <w:rsid w:val="00CC6D31"/>
    <w:rsid w:val="00CC6E72"/>
    <w:rsid w:val="00CC7412"/>
    <w:rsid w:val="00CC7443"/>
    <w:rsid w:val="00CC7636"/>
    <w:rsid w:val="00CC772A"/>
    <w:rsid w:val="00CD003B"/>
    <w:rsid w:val="00CD0228"/>
    <w:rsid w:val="00CD02AA"/>
    <w:rsid w:val="00CD02D7"/>
    <w:rsid w:val="00CD0580"/>
    <w:rsid w:val="00CD0ACD"/>
    <w:rsid w:val="00CD0BC6"/>
    <w:rsid w:val="00CD0CE9"/>
    <w:rsid w:val="00CD14C1"/>
    <w:rsid w:val="00CD1E1C"/>
    <w:rsid w:val="00CD1E99"/>
    <w:rsid w:val="00CD1F94"/>
    <w:rsid w:val="00CD200C"/>
    <w:rsid w:val="00CD20E1"/>
    <w:rsid w:val="00CD2382"/>
    <w:rsid w:val="00CD244B"/>
    <w:rsid w:val="00CD27B4"/>
    <w:rsid w:val="00CD27F2"/>
    <w:rsid w:val="00CD29F8"/>
    <w:rsid w:val="00CD2B51"/>
    <w:rsid w:val="00CD2B98"/>
    <w:rsid w:val="00CD372E"/>
    <w:rsid w:val="00CD39A7"/>
    <w:rsid w:val="00CD4214"/>
    <w:rsid w:val="00CD42E7"/>
    <w:rsid w:val="00CD4305"/>
    <w:rsid w:val="00CD454F"/>
    <w:rsid w:val="00CD4755"/>
    <w:rsid w:val="00CD4ADF"/>
    <w:rsid w:val="00CD5212"/>
    <w:rsid w:val="00CD5421"/>
    <w:rsid w:val="00CD551C"/>
    <w:rsid w:val="00CD5A63"/>
    <w:rsid w:val="00CD60D8"/>
    <w:rsid w:val="00CD6460"/>
    <w:rsid w:val="00CD658D"/>
    <w:rsid w:val="00CD6D3E"/>
    <w:rsid w:val="00CD710A"/>
    <w:rsid w:val="00CD74AA"/>
    <w:rsid w:val="00CD7918"/>
    <w:rsid w:val="00CD7C7A"/>
    <w:rsid w:val="00CE0213"/>
    <w:rsid w:val="00CE0718"/>
    <w:rsid w:val="00CE0842"/>
    <w:rsid w:val="00CE0AF3"/>
    <w:rsid w:val="00CE16E3"/>
    <w:rsid w:val="00CE183C"/>
    <w:rsid w:val="00CE1BFA"/>
    <w:rsid w:val="00CE23D2"/>
    <w:rsid w:val="00CE2706"/>
    <w:rsid w:val="00CE2835"/>
    <w:rsid w:val="00CE2D00"/>
    <w:rsid w:val="00CE3007"/>
    <w:rsid w:val="00CE365D"/>
    <w:rsid w:val="00CE36C8"/>
    <w:rsid w:val="00CE3BAE"/>
    <w:rsid w:val="00CE3C66"/>
    <w:rsid w:val="00CE3D0C"/>
    <w:rsid w:val="00CE45B0"/>
    <w:rsid w:val="00CE4F45"/>
    <w:rsid w:val="00CE4FD3"/>
    <w:rsid w:val="00CE53FB"/>
    <w:rsid w:val="00CE58AD"/>
    <w:rsid w:val="00CE58F6"/>
    <w:rsid w:val="00CE5A80"/>
    <w:rsid w:val="00CE5B51"/>
    <w:rsid w:val="00CE6059"/>
    <w:rsid w:val="00CE621A"/>
    <w:rsid w:val="00CE6590"/>
    <w:rsid w:val="00CE6B9E"/>
    <w:rsid w:val="00CE6C77"/>
    <w:rsid w:val="00CE7967"/>
    <w:rsid w:val="00CE7BC6"/>
    <w:rsid w:val="00CE7E01"/>
    <w:rsid w:val="00CF0381"/>
    <w:rsid w:val="00CF08DC"/>
    <w:rsid w:val="00CF0B43"/>
    <w:rsid w:val="00CF0C6E"/>
    <w:rsid w:val="00CF0D69"/>
    <w:rsid w:val="00CF0D6C"/>
    <w:rsid w:val="00CF1055"/>
    <w:rsid w:val="00CF151D"/>
    <w:rsid w:val="00CF19DC"/>
    <w:rsid w:val="00CF1AD5"/>
    <w:rsid w:val="00CF1BCB"/>
    <w:rsid w:val="00CF1DE5"/>
    <w:rsid w:val="00CF1FAA"/>
    <w:rsid w:val="00CF20F7"/>
    <w:rsid w:val="00CF21E5"/>
    <w:rsid w:val="00CF21F9"/>
    <w:rsid w:val="00CF2CC8"/>
    <w:rsid w:val="00CF305B"/>
    <w:rsid w:val="00CF3359"/>
    <w:rsid w:val="00CF3377"/>
    <w:rsid w:val="00CF385B"/>
    <w:rsid w:val="00CF3FA9"/>
    <w:rsid w:val="00CF3FE8"/>
    <w:rsid w:val="00CF40BE"/>
    <w:rsid w:val="00CF4B04"/>
    <w:rsid w:val="00CF4B32"/>
    <w:rsid w:val="00CF4D86"/>
    <w:rsid w:val="00CF508C"/>
    <w:rsid w:val="00CF5193"/>
    <w:rsid w:val="00CF535B"/>
    <w:rsid w:val="00CF68F6"/>
    <w:rsid w:val="00CF6CBD"/>
    <w:rsid w:val="00CF6E44"/>
    <w:rsid w:val="00CF6FD5"/>
    <w:rsid w:val="00CF789A"/>
    <w:rsid w:val="00CF78B3"/>
    <w:rsid w:val="00CF7B87"/>
    <w:rsid w:val="00CF7BAB"/>
    <w:rsid w:val="00D00810"/>
    <w:rsid w:val="00D009BB"/>
    <w:rsid w:val="00D00A8A"/>
    <w:rsid w:val="00D00AFB"/>
    <w:rsid w:val="00D00C94"/>
    <w:rsid w:val="00D00F1B"/>
    <w:rsid w:val="00D00F5C"/>
    <w:rsid w:val="00D01021"/>
    <w:rsid w:val="00D01187"/>
    <w:rsid w:val="00D017A0"/>
    <w:rsid w:val="00D0198A"/>
    <w:rsid w:val="00D019A3"/>
    <w:rsid w:val="00D02242"/>
    <w:rsid w:val="00D024B7"/>
    <w:rsid w:val="00D025CB"/>
    <w:rsid w:val="00D02AA3"/>
    <w:rsid w:val="00D02AE8"/>
    <w:rsid w:val="00D02B59"/>
    <w:rsid w:val="00D02EC1"/>
    <w:rsid w:val="00D02F54"/>
    <w:rsid w:val="00D03044"/>
    <w:rsid w:val="00D03625"/>
    <w:rsid w:val="00D03998"/>
    <w:rsid w:val="00D03A27"/>
    <w:rsid w:val="00D040E1"/>
    <w:rsid w:val="00D048EF"/>
    <w:rsid w:val="00D04D11"/>
    <w:rsid w:val="00D04D3B"/>
    <w:rsid w:val="00D04D79"/>
    <w:rsid w:val="00D05908"/>
    <w:rsid w:val="00D059E6"/>
    <w:rsid w:val="00D05E7C"/>
    <w:rsid w:val="00D05F3F"/>
    <w:rsid w:val="00D063E4"/>
    <w:rsid w:val="00D06489"/>
    <w:rsid w:val="00D0668E"/>
    <w:rsid w:val="00D06827"/>
    <w:rsid w:val="00D06A07"/>
    <w:rsid w:val="00D06A35"/>
    <w:rsid w:val="00D06AF7"/>
    <w:rsid w:val="00D06FA2"/>
    <w:rsid w:val="00D07258"/>
    <w:rsid w:val="00D07369"/>
    <w:rsid w:val="00D07629"/>
    <w:rsid w:val="00D078CC"/>
    <w:rsid w:val="00D07BC2"/>
    <w:rsid w:val="00D07EB0"/>
    <w:rsid w:val="00D100B8"/>
    <w:rsid w:val="00D102F9"/>
    <w:rsid w:val="00D10508"/>
    <w:rsid w:val="00D10731"/>
    <w:rsid w:val="00D10A55"/>
    <w:rsid w:val="00D10B9B"/>
    <w:rsid w:val="00D10D92"/>
    <w:rsid w:val="00D1110C"/>
    <w:rsid w:val="00D11266"/>
    <w:rsid w:val="00D11B3F"/>
    <w:rsid w:val="00D1226F"/>
    <w:rsid w:val="00D12AC1"/>
    <w:rsid w:val="00D12DF5"/>
    <w:rsid w:val="00D13118"/>
    <w:rsid w:val="00D1372E"/>
    <w:rsid w:val="00D13A64"/>
    <w:rsid w:val="00D13B96"/>
    <w:rsid w:val="00D13C6E"/>
    <w:rsid w:val="00D14530"/>
    <w:rsid w:val="00D1468F"/>
    <w:rsid w:val="00D147C7"/>
    <w:rsid w:val="00D14B77"/>
    <w:rsid w:val="00D14CCD"/>
    <w:rsid w:val="00D15177"/>
    <w:rsid w:val="00D1524D"/>
    <w:rsid w:val="00D1531D"/>
    <w:rsid w:val="00D15370"/>
    <w:rsid w:val="00D1581C"/>
    <w:rsid w:val="00D159BB"/>
    <w:rsid w:val="00D15B45"/>
    <w:rsid w:val="00D16779"/>
    <w:rsid w:val="00D16C4A"/>
    <w:rsid w:val="00D17BCB"/>
    <w:rsid w:val="00D17C49"/>
    <w:rsid w:val="00D17F45"/>
    <w:rsid w:val="00D20214"/>
    <w:rsid w:val="00D20AA1"/>
    <w:rsid w:val="00D2138B"/>
    <w:rsid w:val="00D213EE"/>
    <w:rsid w:val="00D21CAF"/>
    <w:rsid w:val="00D21D65"/>
    <w:rsid w:val="00D21D97"/>
    <w:rsid w:val="00D21F1F"/>
    <w:rsid w:val="00D2209D"/>
    <w:rsid w:val="00D2212F"/>
    <w:rsid w:val="00D22B3D"/>
    <w:rsid w:val="00D22D20"/>
    <w:rsid w:val="00D22F30"/>
    <w:rsid w:val="00D23240"/>
    <w:rsid w:val="00D2359B"/>
    <w:rsid w:val="00D23610"/>
    <w:rsid w:val="00D23842"/>
    <w:rsid w:val="00D23AC8"/>
    <w:rsid w:val="00D23D10"/>
    <w:rsid w:val="00D24034"/>
    <w:rsid w:val="00D242BB"/>
    <w:rsid w:val="00D242D0"/>
    <w:rsid w:val="00D2431F"/>
    <w:rsid w:val="00D24810"/>
    <w:rsid w:val="00D249F9"/>
    <w:rsid w:val="00D24D18"/>
    <w:rsid w:val="00D2500E"/>
    <w:rsid w:val="00D25231"/>
    <w:rsid w:val="00D2533B"/>
    <w:rsid w:val="00D255C0"/>
    <w:rsid w:val="00D25A51"/>
    <w:rsid w:val="00D25BD0"/>
    <w:rsid w:val="00D25C6C"/>
    <w:rsid w:val="00D25D11"/>
    <w:rsid w:val="00D26A20"/>
    <w:rsid w:val="00D26AA5"/>
    <w:rsid w:val="00D26D39"/>
    <w:rsid w:val="00D272FA"/>
    <w:rsid w:val="00D278C6"/>
    <w:rsid w:val="00D305BA"/>
    <w:rsid w:val="00D306FF"/>
    <w:rsid w:val="00D30921"/>
    <w:rsid w:val="00D31426"/>
    <w:rsid w:val="00D31659"/>
    <w:rsid w:val="00D316B5"/>
    <w:rsid w:val="00D31767"/>
    <w:rsid w:val="00D3187E"/>
    <w:rsid w:val="00D31C75"/>
    <w:rsid w:val="00D31CE2"/>
    <w:rsid w:val="00D31F15"/>
    <w:rsid w:val="00D31F1F"/>
    <w:rsid w:val="00D32DF6"/>
    <w:rsid w:val="00D3301F"/>
    <w:rsid w:val="00D3360C"/>
    <w:rsid w:val="00D3386D"/>
    <w:rsid w:val="00D3396F"/>
    <w:rsid w:val="00D33F94"/>
    <w:rsid w:val="00D33FF8"/>
    <w:rsid w:val="00D34448"/>
    <w:rsid w:val="00D344D3"/>
    <w:rsid w:val="00D34751"/>
    <w:rsid w:val="00D3479E"/>
    <w:rsid w:val="00D3491F"/>
    <w:rsid w:val="00D34C22"/>
    <w:rsid w:val="00D34ECB"/>
    <w:rsid w:val="00D35021"/>
    <w:rsid w:val="00D3515B"/>
    <w:rsid w:val="00D35178"/>
    <w:rsid w:val="00D354B8"/>
    <w:rsid w:val="00D358B2"/>
    <w:rsid w:val="00D35D8B"/>
    <w:rsid w:val="00D35DDF"/>
    <w:rsid w:val="00D36059"/>
    <w:rsid w:val="00D360A6"/>
    <w:rsid w:val="00D360F3"/>
    <w:rsid w:val="00D3632D"/>
    <w:rsid w:val="00D36744"/>
    <w:rsid w:val="00D36CD9"/>
    <w:rsid w:val="00D374DC"/>
    <w:rsid w:val="00D37616"/>
    <w:rsid w:val="00D376DE"/>
    <w:rsid w:val="00D37B78"/>
    <w:rsid w:val="00D37CE3"/>
    <w:rsid w:val="00D4001E"/>
    <w:rsid w:val="00D40539"/>
    <w:rsid w:val="00D4059C"/>
    <w:rsid w:val="00D406E2"/>
    <w:rsid w:val="00D40D9E"/>
    <w:rsid w:val="00D414AB"/>
    <w:rsid w:val="00D4170D"/>
    <w:rsid w:val="00D41767"/>
    <w:rsid w:val="00D417A5"/>
    <w:rsid w:val="00D41CF1"/>
    <w:rsid w:val="00D41F86"/>
    <w:rsid w:val="00D4258B"/>
    <w:rsid w:val="00D42CC1"/>
    <w:rsid w:val="00D432A6"/>
    <w:rsid w:val="00D432B4"/>
    <w:rsid w:val="00D43667"/>
    <w:rsid w:val="00D43902"/>
    <w:rsid w:val="00D43986"/>
    <w:rsid w:val="00D43C5A"/>
    <w:rsid w:val="00D43CDC"/>
    <w:rsid w:val="00D43F3D"/>
    <w:rsid w:val="00D44386"/>
    <w:rsid w:val="00D447A0"/>
    <w:rsid w:val="00D44805"/>
    <w:rsid w:val="00D44DE0"/>
    <w:rsid w:val="00D45B54"/>
    <w:rsid w:val="00D45D7A"/>
    <w:rsid w:val="00D45FDC"/>
    <w:rsid w:val="00D46057"/>
    <w:rsid w:val="00D4644B"/>
    <w:rsid w:val="00D46933"/>
    <w:rsid w:val="00D46DE8"/>
    <w:rsid w:val="00D471FC"/>
    <w:rsid w:val="00D4764F"/>
    <w:rsid w:val="00D47DDB"/>
    <w:rsid w:val="00D501A6"/>
    <w:rsid w:val="00D501C0"/>
    <w:rsid w:val="00D5065B"/>
    <w:rsid w:val="00D506DA"/>
    <w:rsid w:val="00D50B97"/>
    <w:rsid w:val="00D50DC8"/>
    <w:rsid w:val="00D50E30"/>
    <w:rsid w:val="00D50FDC"/>
    <w:rsid w:val="00D50FFC"/>
    <w:rsid w:val="00D5127E"/>
    <w:rsid w:val="00D513D2"/>
    <w:rsid w:val="00D515F1"/>
    <w:rsid w:val="00D51C17"/>
    <w:rsid w:val="00D51ECF"/>
    <w:rsid w:val="00D51FA4"/>
    <w:rsid w:val="00D52580"/>
    <w:rsid w:val="00D52C01"/>
    <w:rsid w:val="00D52C9E"/>
    <w:rsid w:val="00D52D81"/>
    <w:rsid w:val="00D53096"/>
    <w:rsid w:val="00D5324A"/>
    <w:rsid w:val="00D532D5"/>
    <w:rsid w:val="00D53487"/>
    <w:rsid w:val="00D53D31"/>
    <w:rsid w:val="00D53EBA"/>
    <w:rsid w:val="00D54231"/>
    <w:rsid w:val="00D544DD"/>
    <w:rsid w:val="00D54614"/>
    <w:rsid w:val="00D54A03"/>
    <w:rsid w:val="00D54BC6"/>
    <w:rsid w:val="00D54F5A"/>
    <w:rsid w:val="00D551B6"/>
    <w:rsid w:val="00D55271"/>
    <w:rsid w:val="00D55738"/>
    <w:rsid w:val="00D5576B"/>
    <w:rsid w:val="00D55A32"/>
    <w:rsid w:val="00D55C56"/>
    <w:rsid w:val="00D55E1E"/>
    <w:rsid w:val="00D55E81"/>
    <w:rsid w:val="00D5600F"/>
    <w:rsid w:val="00D56160"/>
    <w:rsid w:val="00D5618B"/>
    <w:rsid w:val="00D56258"/>
    <w:rsid w:val="00D56288"/>
    <w:rsid w:val="00D56389"/>
    <w:rsid w:val="00D56584"/>
    <w:rsid w:val="00D5689C"/>
    <w:rsid w:val="00D568E9"/>
    <w:rsid w:val="00D56BFB"/>
    <w:rsid w:val="00D56D7E"/>
    <w:rsid w:val="00D57088"/>
    <w:rsid w:val="00D574B3"/>
    <w:rsid w:val="00D575E4"/>
    <w:rsid w:val="00D57892"/>
    <w:rsid w:val="00D57AB7"/>
    <w:rsid w:val="00D57CCF"/>
    <w:rsid w:val="00D57DC8"/>
    <w:rsid w:val="00D57E49"/>
    <w:rsid w:val="00D60132"/>
    <w:rsid w:val="00D60258"/>
    <w:rsid w:val="00D606C2"/>
    <w:rsid w:val="00D60A14"/>
    <w:rsid w:val="00D60CC6"/>
    <w:rsid w:val="00D60FAD"/>
    <w:rsid w:val="00D615DD"/>
    <w:rsid w:val="00D61653"/>
    <w:rsid w:val="00D616CC"/>
    <w:rsid w:val="00D617EE"/>
    <w:rsid w:val="00D61913"/>
    <w:rsid w:val="00D61CB0"/>
    <w:rsid w:val="00D61F6B"/>
    <w:rsid w:val="00D624B3"/>
    <w:rsid w:val="00D6272B"/>
    <w:rsid w:val="00D6299D"/>
    <w:rsid w:val="00D62B16"/>
    <w:rsid w:val="00D62BD1"/>
    <w:rsid w:val="00D62C45"/>
    <w:rsid w:val="00D62C81"/>
    <w:rsid w:val="00D632BE"/>
    <w:rsid w:val="00D638F2"/>
    <w:rsid w:val="00D63A0A"/>
    <w:rsid w:val="00D63A1A"/>
    <w:rsid w:val="00D63D30"/>
    <w:rsid w:val="00D642A5"/>
    <w:rsid w:val="00D6462E"/>
    <w:rsid w:val="00D64B2D"/>
    <w:rsid w:val="00D650E8"/>
    <w:rsid w:val="00D65167"/>
    <w:rsid w:val="00D6517C"/>
    <w:rsid w:val="00D6530E"/>
    <w:rsid w:val="00D65656"/>
    <w:rsid w:val="00D65DBE"/>
    <w:rsid w:val="00D65E22"/>
    <w:rsid w:val="00D662C1"/>
    <w:rsid w:val="00D66818"/>
    <w:rsid w:val="00D66C46"/>
    <w:rsid w:val="00D672E4"/>
    <w:rsid w:val="00D67573"/>
    <w:rsid w:val="00D67736"/>
    <w:rsid w:val="00D67C6A"/>
    <w:rsid w:val="00D67CEA"/>
    <w:rsid w:val="00D67DC0"/>
    <w:rsid w:val="00D67F06"/>
    <w:rsid w:val="00D70122"/>
    <w:rsid w:val="00D70A09"/>
    <w:rsid w:val="00D70FDA"/>
    <w:rsid w:val="00D7153C"/>
    <w:rsid w:val="00D718A3"/>
    <w:rsid w:val="00D71B71"/>
    <w:rsid w:val="00D71C8F"/>
    <w:rsid w:val="00D71F13"/>
    <w:rsid w:val="00D723FB"/>
    <w:rsid w:val="00D7243D"/>
    <w:rsid w:val="00D7261F"/>
    <w:rsid w:val="00D72DAF"/>
    <w:rsid w:val="00D72E68"/>
    <w:rsid w:val="00D731CB"/>
    <w:rsid w:val="00D73497"/>
    <w:rsid w:val="00D738C1"/>
    <w:rsid w:val="00D739E9"/>
    <w:rsid w:val="00D739F4"/>
    <w:rsid w:val="00D73AD4"/>
    <w:rsid w:val="00D74101"/>
    <w:rsid w:val="00D74462"/>
    <w:rsid w:val="00D748F2"/>
    <w:rsid w:val="00D749AA"/>
    <w:rsid w:val="00D74A98"/>
    <w:rsid w:val="00D74E51"/>
    <w:rsid w:val="00D74F7D"/>
    <w:rsid w:val="00D75055"/>
    <w:rsid w:val="00D75057"/>
    <w:rsid w:val="00D75074"/>
    <w:rsid w:val="00D754B9"/>
    <w:rsid w:val="00D75FA2"/>
    <w:rsid w:val="00D76724"/>
    <w:rsid w:val="00D767FB"/>
    <w:rsid w:val="00D7684A"/>
    <w:rsid w:val="00D768FE"/>
    <w:rsid w:val="00D76B59"/>
    <w:rsid w:val="00D76D5C"/>
    <w:rsid w:val="00D7750F"/>
    <w:rsid w:val="00D7754D"/>
    <w:rsid w:val="00D7787E"/>
    <w:rsid w:val="00D778CB"/>
    <w:rsid w:val="00D77A57"/>
    <w:rsid w:val="00D77E7B"/>
    <w:rsid w:val="00D77ECC"/>
    <w:rsid w:val="00D802D3"/>
    <w:rsid w:val="00D80EE2"/>
    <w:rsid w:val="00D81125"/>
    <w:rsid w:val="00D81562"/>
    <w:rsid w:val="00D81567"/>
    <w:rsid w:val="00D817D5"/>
    <w:rsid w:val="00D81AF9"/>
    <w:rsid w:val="00D81EBA"/>
    <w:rsid w:val="00D82026"/>
    <w:rsid w:val="00D8206E"/>
    <w:rsid w:val="00D823E4"/>
    <w:rsid w:val="00D8247D"/>
    <w:rsid w:val="00D829AE"/>
    <w:rsid w:val="00D82BB7"/>
    <w:rsid w:val="00D82C66"/>
    <w:rsid w:val="00D82E5C"/>
    <w:rsid w:val="00D830D3"/>
    <w:rsid w:val="00D835F5"/>
    <w:rsid w:val="00D839A8"/>
    <w:rsid w:val="00D83B34"/>
    <w:rsid w:val="00D83B7C"/>
    <w:rsid w:val="00D83C03"/>
    <w:rsid w:val="00D842BB"/>
    <w:rsid w:val="00D842DE"/>
    <w:rsid w:val="00D843E2"/>
    <w:rsid w:val="00D847F4"/>
    <w:rsid w:val="00D84ED9"/>
    <w:rsid w:val="00D85150"/>
    <w:rsid w:val="00D8527E"/>
    <w:rsid w:val="00D852F2"/>
    <w:rsid w:val="00D857B3"/>
    <w:rsid w:val="00D85E17"/>
    <w:rsid w:val="00D861DB"/>
    <w:rsid w:val="00D865E3"/>
    <w:rsid w:val="00D86730"/>
    <w:rsid w:val="00D867FA"/>
    <w:rsid w:val="00D86C06"/>
    <w:rsid w:val="00D86C2B"/>
    <w:rsid w:val="00D86D67"/>
    <w:rsid w:val="00D86FEC"/>
    <w:rsid w:val="00D870A3"/>
    <w:rsid w:val="00D8714F"/>
    <w:rsid w:val="00D907CD"/>
    <w:rsid w:val="00D90E25"/>
    <w:rsid w:val="00D90F7F"/>
    <w:rsid w:val="00D91370"/>
    <w:rsid w:val="00D91676"/>
    <w:rsid w:val="00D91D52"/>
    <w:rsid w:val="00D91D93"/>
    <w:rsid w:val="00D921CA"/>
    <w:rsid w:val="00D92C6F"/>
    <w:rsid w:val="00D92C92"/>
    <w:rsid w:val="00D92EFE"/>
    <w:rsid w:val="00D93044"/>
    <w:rsid w:val="00D9317E"/>
    <w:rsid w:val="00D931F2"/>
    <w:rsid w:val="00D937B5"/>
    <w:rsid w:val="00D937C7"/>
    <w:rsid w:val="00D937E0"/>
    <w:rsid w:val="00D9393C"/>
    <w:rsid w:val="00D93A2B"/>
    <w:rsid w:val="00D93A76"/>
    <w:rsid w:val="00D93CA8"/>
    <w:rsid w:val="00D93D2D"/>
    <w:rsid w:val="00D940C0"/>
    <w:rsid w:val="00D9412B"/>
    <w:rsid w:val="00D942F6"/>
    <w:rsid w:val="00D944CE"/>
    <w:rsid w:val="00D94569"/>
    <w:rsid w:val="00D947C4"/>
    <w:rsid w:val="00D94E3C"/>
    <w:rsid w:val="00D95473"/>
    <w:rsid w:val="00D959E3"/>
    <w:rsid w:val="00D95A38"/>
    <w:rsid w:val="00D95F00"/>
    <w:rsid w:val="00D95F82"/>
    <w:rsid w:val="00D96709"/>
    <w:rsid w:val="00D967AF"/>
    <w:rsid w:val="00D9689E"/>
    <w:rsid w:val="00D97700"/>
    <w:rsid w:val="00D977DB"/>
    <w:rsid w:val="00D979B6"/>
    <w:rsid w:val="00D97AE5"/>
    <w:rsid w:val="00D97CA7"/>
    <w:rsid w:val="00D97EF0"/>
    <w:rsid w:val="00DA00E8"/>
    <w:rsid w:val="00DA0B38"/>
    <w:rsid w:val="00DA0CBD"/>
    <w:rsid w:val="00DA0EFE"/>
    <w:rsid w:val="00DA1379"/>
    <w:rsid w:val="00DA14A4"/>
    <w:rsid w:val="00DA18E9"/>
    <w:rsid w:val="00DA19B5"/>
    <w:rsid w:val="00DA1BDC"/>
    <w:rsid w:val="00DA1C56"/>
    <w:rsid w:val="00DA209D"/>
    <w:rsid w:val="00DA2642"/>
    <w:rsid w:val="00DA2BC1"/>
    <w:rsid w:val="00DA2CB0"/>
    <w:rsid w:val="00DA2DC1"/>
    <w:rsid w:val="00DA2F16"/>
    <w:rsid w:val="00DA2FDB"/>
    <w:rsid w:val="00DA311C"/>
    <w:rsid w:val="00DA342E"/>
    <w:rsid w:val="00DA3505"/>
    <w:rsid w:val="00DA363E"/>
    <w:rsid w:val="00DA375F"/>
    <w:rsid w:val="00DA3CE4"/>
    <w:rsid w:val="00DA42EF"/>
    <w:rsid w:val="00DA43F8"/>
    <w:rsid w:val="00DA444F"/>
    <w:rsid w:val="00DA44BA"/>
    <w:rsid w:val="00DA45B4"/>
    <w:rsid w:val="00DA45CE"/>
    <w:rsid w:val="00DA4610"/>
    <w:rsid w:val="00DA4836"/>
    <w:rsid w:val="00DA4857"/>
    <w:rsid w:val="00DA4CB2"/>
    <w:rsid w:val="00DA5357"/>
    <w:rsid w:val="00DA53B1"/>
    <w:rsid w:val="00DA5A68"/>
    <w:rsid w:val="00DA5A82"/>
    <w:rsid w:val="00DA5DDA"/>
    <w:rsid w:val="00DA5E74"/>
    <w:rsid w:val="00DA6263"/>
    <w:rsid w:val="00DA6AFD"/>
    <w:rsid w:val="00DA6BE0"/>
    <w:rsid w:val="00DA6C54"/>
    <w:rsid w:val="00DA7591"/>
    <w:rsid w:val="00DA7C8F"/>
    <w:rsid w:val="00DB0093"/>
    <w:rsid w:val="00DB050B"/>
    <w:rsid w:val="00DB06D1"/>
    <w:rsid w:val="00DB07AB"/>
    <w:rsid w:val="00DB086D"/>
    <w:rsid w:val="00DB0981"/>
    <w:rsid w:val="00DB0B4D"/>
    <w:rsid w:val="00DB0B8F"/>
    <w:rsid w:val="00DB0C27"/>
    <w:rsid w:val="00DB0D8D"/>
    <w:rsid w:val="00DB1062"/>
    <w:rsid w:val="00DB106A"/>
    <w:rsid w:val="00DB117A"/>
    <w:rsid w:val="00DB1270"/>
    <w:rsid w:val="00DB162E"/>
    <w:rsid w:val="00DB163E"/>
    <w:rsid w:val="00DB1718"/>
    <w:rsid w:val="00DB19F9"/>
    <w:rsid w:val="00DB1B42"/>
    <w:rsid w:val="00DB1BC4"/>
    <w:rsid w:val="00DB1CA7"/>
    <w:rsid w:val="00DB1F1B"/>
    <w:rsid w:val="00DB225F"/>
    <w:rsid w:val="00DB276C"/>
    <w:rsid w:val="00DB2AD7"/>
    <w:rsid w:val="00DB3353"/>
    <w:rsid w:val="00DB3C1C"/>
    <w:rsid w:val="00DB3E72"/>
    <w:rsid w:val="00DB4061"/>
    <w:rsid w:val="00DB43EA"/>
    <w:rsid w:val="00DB44F7"/>
    <w:rsid w:val="00DB450A"/>
    <w:rsid w:val="00DB47AC"/>
    <w:rsid w:val="00DB481D"/>
    <w:rsid w:val="00DB4B23"/>
    <w:rsid w:val="00DB4FF7"/>
    <w:rsid w:val="00DB5018"/>
    <w:rsid w:val="00DB50B9"/>
    <w:rsid w:val="00DB5333"/>
    <w:rsid w:val="00DB534F"/>
    <w:rsid w:val="00DB554B"/>
    <w:rsid w:val="00DB56D9"/>
    <w:rsid w:val="00DB5ABB"/>
    <w:rsid w:val="00DB5AD2"/>
    <w:rsid w:val="00DB63C9"/>
    <w:rsid w:val="00DB6405"/>
    <w:rsid w:val="00DB6532"/>
    <w:rsid w:val="00DB6594"/>
    <w:rsid w:val="00DB6705"/>
    <w:rsid w:val="00DB690E"/>
    <w:rsid w:val="00DB6C5C"/>
    <w:rsid w:val="00DB6D63"/>
    <w:rsid w:val="00DB7103"/>
    <w:rsid w:val="00DB7185"/>
    <w:rsid w:val="00DB71EC"/>
    <w:rsid w:val="00DB75FB"/>
    <w:rsid w:val="00DB788F"/>
    <w:rsid w:val="00DC073C"/>
    <w:rsid w:val="00DC0D8C"/>
    <w:rsid w:val="00DC0FD2"/>
    <w:rsid w:val="00DC12D5"/>
    <w:rsid w:val="00DC150B"/>
    <w:rsid w:val="00DC15CA"/>
    <w:rsid w:val="00DC1CE9"/>
    <w:rsid w:val="00DC1D23"/>
    <w:rsid w:val="00DC26D2"/>
    <w:rsid w:val="00DC26FF"/>
    <w:rsid w:val="00DC2708"/>
    <w:rsid w:val="00DC2930"/>
    <w:rsid w:val="00DC2CD2"/>
    <w:rsid w:val="00DC3289"/>
    <w:rsid w:val="00DC355F"/>
    <w:rsid w:val="00DC37B2"/>
    <w:rsid w:val="00DC3B8A"/>
    <w:rsid w:val="00DC3D9E"/>
    <w:rsid w:val="00DC4149"/>
    <w:rsid w:val="00DC4328"/>
    <w:rsid w:val="00DC43D5"/>
    <w:rsid w:val="00DC440A"/>
    <w:rsid w:val="00DC470A"/>
    <w:rsid w:val="00DC4C89"/>
    <w:rsid w:val="00DC4FD3"/>
    <w:rsid w:val="00DC52FC"/>
    <w:rsid w:val="00DC53F2"/>
    <w:rsid w:val="00DC5492"/>
    <w:rsid w:val="00DC560F"/>
    <w:rsid w:val="00DC5A59"/>
    <w:rsid w:val="00DC627B"/>
    <w:rsid w:val="00DC6316"/>
    <w:rsid w:val="00DC668D"/>
    <w:rsid w:val="00DC6A4E"/>
    <w:rsid w:val="00DC6E86"/>
    <w:rsid w:val="00DC6F5A"/>
    <w:rsid w:val="00DC7242"/>
    <w:rsid w:val="00DC7F7D"/>
    <w:rsid w:val="00DD0053"/>
    <w:rsid w:val="00DD028C"/>
    <w:rsid w:val="00DD02CF"/>
    <w:rsid w:val="00DD06F9"/>
    <w:rsid w:val="00DD072E"/>
    <w:rsid w:val="00DD07E1"/>
    <w:rsid w:val="00DD0CEE"/>
    <w:rsid w:val="00DD0D61"/>
    <w:rsid w:val="00DD0EB1"/>
    <w:rsid w:val="00DD0F40"/>
    <w:rsid w:val="00DD0FBA"/>
    <w:rsid w:val="00DD10AA"/>
    <w:rsid w:val="00DD10E4"/>
    <w:rsid w:val="00DD162D"/>
    <w:rsid w:val="00DD182D"/>
    <w:rsid w:val="00DD1870"/>
    <w:rsid w:val="00DD220A"/>
    <w:rsid w:val="00DD2251"/>
    <w:rsid w:val="00DD275C"/>
    <w:rsid w:val="00DD27AD"/>
    <w:rsid w:val="00DD294E"/>
    <w:rsid w:val="00DD2CC2"/>
    <w:rsid w:val="00DD2DA0"/>
    <w:rsid w:val="00DD2E3A"/>
    <w:rsid w:val="00DD3056"/>
    <w:rsid w:val="00DD306C"/>
    <w:rsid w:val="00DD32ED"/>
    <w:rsid w:val="00DD3B51"/>
    <w:rsid w:val="00DD3CDB"/>
    <w:rsid w:val="00DD3CE2"/>
    <w:rsid w:val="00DD3F37"/>
    <w:rsid w:val="00DD4867"/>
    <w:rsid w:val="00DD4B0B"/>
    <w:rsid w:val="00DD4F1E"/>
    <w:rsid w:val="00DD5085"/>
    <w:rsid w:val="00DD5131"/>
    <w:rsid w:val="00DD5434"/>
    <w:rsid w:val="00DD5486"/>
    <w:rsid w:val="00DD588F"/>
    <w:rsid w:val="00DD5A18"/>
    <w:rsid w:val="00DD5FBF"/>
    <w:rsid w:val="00DD6160"/>
    <w:rsid w:val="00DD61C3"/>
    <w:rsid w:val="00DD6274"/>
    <w:rsid w:val="00DD648B"/>
    <w:rsid w:val="00DD650F"/>
    <w:rsid w:val="00DD696F"/>
    <w:rsid w:val="00DD6C25"/>
    <w:rsid w:val="00DD6ED8"/>
    <w:rsid w:val="00DD72BC"/>
    <w:rsid w:val="00DD7509"/>
    <w:rsid w:val="00DD752F"/>
    <w:rsid w:val="00DD7A84"/>
    <w:rsid w:val="00DD7CA8"/>
    <w:rsid w:val="00DD7E3A"/>
    <w:rsid w:val="00DE045D"/>
    <w:rsid w:val="00DE047C"/>
    <w:rsid w:val="00DE091B"/>
    <w:rsid w:val="00DE099C"/>
    <w:rsid w:val="00DE0D85"/>
    <w:rsid w:val="00DE0E61"/>
    <w:rsid w:val="00DE0F82"/>
    <w:rsid w:val="00DE12AA"/>
    <w:rsid w:val="00DE1498"/>
    <w:rsid w:val="00DE1B09"/>
    <w:rsid w:val="00DE1DB1"/>
    <w:rsid w:val="00DE24AD"/>
    <w:rsid w:val="00DE28AA"/>
    <w:rsid w:val="00DE2901"/>
    <w:rsid w:val="00DE3233"/>
    <w:rsid w:val="00DE3241"/>
    <w:rsid w:val="00DE3251"/>
    <w:rsid w:val="00DE3378"/>
    <w:rsid w:val="00DE3380"/>
    <w:rsid w:val="00DE3638"/>
    <w:rsid w:val="00DE3645"/>
    <w:rsid w:val="00DE377B"/>
    <w:rsid w:val="00DE3CE7"/>
    <w:rsid w:val="00DE4062"/>
    <w:rsid w:val="00DE411A"/>
    <w:rsid w:val="00DE4166"/>
    <w:rsid w:val="00DE4290"/>
    <w:rsid w:val="00DE44A2"/>
    <w:rsid w:val="00DE4660"/>
    <w:rsid w:val="00DE4675"/>
    <w:rsid w:val="00DE49B5"/>
    <w:rsid w:val="00DE4A94"/>
    <w:rsid w:val="00DE534F"/>
    <w:rsid w:val="00DE553D"/>
    <w:rsid w:val="00DE55A7"/>
    <w:rsid w:val="00DE5866"/>
    <w:rsid w:val="00DE5C92"/>
    <w:rsid w:val="00DE5CAF"/>
    <w:rsid w:val="00DE5D7C"/>
    <w:rsid w:val="00DE5F72"/>
    <w:rsid w:val="00DE6167"/>
    <w:rsid w:val="00DE6833"/>
    <w:rsid w:val="00DE68D9"/>
    <w:rsid w:val="00DE69C1"/>
    <w:rsid w:val="00DE6A98"/>
    <w:rsid w:val="00DE6CF8"/>
    <w:rsid w:val="00DE6F47"/>
    <w:rsid w:val="00DE73F0"/>
    <w:rsid w:val="00DE7937"/>
    <w:rsid w:val="00DE7A3A"/>
    <w:rsid w:val="00DE7A3F"/>
    <w:rsid w:val="00DF0635"/>
    <w:rsid w:val="00DF07CF"/>
    <w:rsid w:val="00DF0A93"/>
    <w:rsid w:val="00DF0A97"/>
    <w:rsid w:val="00DF11BC"/>
    <w:rsid w:val="00DF1298"/>
    <w:rsid w:val="00DF1477"/>
    <w:rsid w:val="00DF1872"/>
    <w:rsid w:val="00DF19FE"/>
    <w:rsid w:val="00DF237E"/>
    <w:rsid w:val="00DF24CD"/>
    <w:rsid w:val="00DF2BCA"/>
    <w:rsid w:val="00DF2C0D"/>
    <w:rsid w:val="00DF2EFA"/>
    <w:rsid w:val="00DF2FEF"/>
    <w:rsid w:val="00DF317C"/>
    <w:rsid w:val="00DF3484"/>
    <w:rsid w:val="00DF35E8"/>
    <w:rsid w:val="00DF37B4"/>
    <w:rsid w:val="00DF386C"/>
    <w:rsid w:val="00DF38EC"/>
    <w:rsid w:val="00DF3955"/>
    <w:rsid w:val="00DF3CD8"/>
    <w:rsid w:val="00DF3DD0"/>
    <w:rsid w:val="00DF4295"/>
    <w:rsid w:val="00DF45DD"/>
    <w:rsid w:val="00DF4A1C"/>
    <w:rsid w:val="00DF4A8D"/>
    <w:rsid w:val="00DF4AE4"/>
    <w:rsid w:val="00DF4B08"/>
    <w:rsid w:val="00DF527D"/>
    <w:rsid w:val="00DF59EE"/>
    <w:rsid w:val="00DF5A6D"/>
    <w:rsid w:val="00DF5B6B"/>
    <w:rsid w:val="00DF64A3"/>
    <w:rsid w:val="00DF7037"/>
    <w:rsid w:val="00DF720E"/>
    <w:rsid w:val="00DF72C9"/>
    <w:rsid w:val="00DF73C8"/>
    <w:rsid w:val="00DF7456"/>
    <w:rsid w:val="00DF7536"/>
    <w:rsid w:val="00DF77B0"/>
    <w:rsid w:val="00DF7B34"/>
    <w:rsid w:val="00DF7DF2"/>
    <w:rsid w:val="00DF7F26"/>
    <w:rsid w:val="00E001C2"/>
    <w:rsid w:val="00E001CD"/>
    <w:rsid w:val="00E005CC"/>
    <w:rsid w:val="00E00606"/>
    <w:rsid w:val="00E0060E"/>
    <w:rsid w:val="00E00B76"/>
    <w:rsid w:val="00E00C9D"/>
    <w:rsid w:val="00E00FD3"/>
    <w:rsid w:val="00E01211"/>
    <w:rsid w:val="00E01D73"/>
    <w:rsid w:val="00E020FD"/>
    <w:rsid w:val="00E0213F"/>
    <w:rsid w:val="00E0239E"/>
    <w:rsid w:val="00E02720"/>
    <w:rsid w:val="00E02AA4"/>
    <w:rsid w:val="00E02F58"/>
    <w:rsid w:val="00E031C1"/>
    <w:rsid w:val="00E03A14"/>
    <w:rsid w:val="00E03BF8"/>
    <w:rsid w:val="00E04432"/>
    <w:rsid w:val="00E04658"/>
    <w:rsid w:val="00E046A3"/>
    <w:rsid w:val="00E0479D"/>
    <w:rsid w:val="00E048F2"/>
    <w:rsid w:val="00E04995"/>
    <w:rsid w:val="00E04A31"/>
    <w:rsid w:val="00E04DD3"/>
    <w:rsid w:val="00E04FA7"/>
    <w:rsid w:val="00E05217"/>
    <w:rsid w:val="00E059D6"/>
    <w:rsid w:val="00E05BB4"/>
    <w:rsid w:val="00E05CD3"/>
    <w:rsid w:val="00E05DB7"/>
    <w:rsid w:val="00E06648"/>
    <w:rsid w:val="00E06F3C"/>
    <w:rsid w:val="00E073A2"/>
    <w:rsid w:val="00E07679"/>
    <w:rsid w:val="00E078F5"/>
    <w:rsid w:val="00E079D9"/>
    <w:rsid w:val="00E07EA6"/>
    <w:rsid w:val="00E07EC8"/>
    <w:rsid w:val="00E10A2B"/>
    <w:rsid w:val="00E10C6E"/>
    <w:rsid w:val="00E11285"/>
    <w:rsid w:val="00E11353"/>
    <w:rsid w:val="00E1145E"/>
    <w:rsid w:val="00E11624"/>
    <w:rsid w:val="00E11E98"/>
    <w:rsid w:val="00E122AC"/>
    <w:rsid w:val="00E123FF"/>
    <w:rsid w:val="00E124AD"/>
    <w:rsid w:val="00E12572"/>
    <w:rsid w:val="00E12624"/>
    <w:rsid w:val="00E1263B"/>
    <w:rsid w:val="00E128A8"/>
    <w:rsid w:val="00E12BDD"/>
    <w:rsid w:val="00E12D35"/>
    <w:rsid w:val="00E133E0"/>
    <w:rsid w:val="00E135EF"/>
    <w:rsid w:val="00E138E5"/>
    <w:rsid w:val="00E13911"/>
    <w:rsid w:val="00E13915"/>
    <w:rsid w:val="00E1406E"/>
    <w:rsid w:val="00E1443A"/>
    <w:rsid w:val="00E145B9"/>
    <w:rsid w:val="00E14B4B"/>
    <w:rsid w:val="00E14C3F"/>
    <w:rsid w:val="00E14CB9"/>
    <w:rsid w:val="00E15285"/>
    <w:rsid w:val="00E15588"/>
    <w:rsid w:val="00E15598"/>
    <w:rsid w:val="00E1599A"/>
    <w:rsid w:val="00E15BAB"/>
    <w:rsid w:val="00E15CFB"/>
    <w:rsid w:val="00E16143"/>
    <w:rsid w:val="00E16774"/>
    <w:rsid w:val="00E16B61"/>
    <w:rsid w:val="00E16C6A"/>
    <w:rsid w:val="00E170AF"/>
    <w:rsid w:val="00E1715D"/>
    <w:rsid w:val="00E171A7"/>
    <w:rsid w:val="00E172F9"/>
    <w:rsid w:val="00E1739C"/>
    <w:rsid w:val="00E1739F"/>
    <w:rsid w:val="00E17613"/>
    <w:rsid w:val="00E1773A"/>
    <w:rsid w:val="00E1789C"/>
    <w:rsid w:val="00E203B9"/>
    <w:rsid w:val="00E204D5"/>
    <w:rsid w:val="00E20822"/>
    <w:rsid w:val="00E20A64"/>
    <w:rsid w:val="00E20B8B"/>
    <w:rsid w:val="00E20CA4"/>
    <w:rsid w:val="00E2125F"/>
    <w:rsid w:val="00E21452"/>
    <w:rsid w:val="00E218FA"/>
    <w:rsid w:val="00E21C30"/>
    <w:rsid w:val="00E21F02"/>
    <w:rsid w:val="00E221F7"/>
    <w:rsid w:val="00E22837"/>
    <w:rsid w:val="00E22AB7"/>
    <w:rsid w:val="00E22B9E"/>
    <w:rsid w:val="00E22BCE"/>
    <w:rsid w:val="00E22DD4"/>
    <w:rsid w:val="00E22F89"/>
    <w:rsid w:val="00E22F9D"/>
    <w:rsid w:val="00E22FE1"/>
    <w:rsid w:val="00E23049"/>
    <w:rsid w:val="00E23C10"/>
    <w:rsid w:val="00E23C1C"/>
    <w:rsid w:val="00E23CE8"/>
    <w:rsid w:val="00E23E8D"/>
    <w:rsid w:val="00E2400B"/>
    <w:rsid w:val="00E2401B"/>
    <w:rsid w:val="00E245D4"/>
    <w:rsid w:val="00E246EF"/>
    <w:rsid w:val="00E249C2"/>
    <w:rsid w:val="00E249E4"/>
    <w:rsid w:val="00E24B56"/>
    <w:rsid w:val="00E24C5B"/>
    <w:rsid w:val="00E24E1E"/>
    <w:rsid w:val="00E25194"/>
    <w:rsid w:val="00E25210"/>
    <w:rsid w:val="00E25462"/>
    <w:rsid w:val="00E2567D"/>
    <w:rsid w:val="00E25A57"/>
    <w:rsid w:val="00E25D01"/>
    <w:rsid w:val="00E25F48"/>
    <w:rsid w:val="00E265D7"/>
    <w:rsid w:val="00E2678B"/>
    <w:rsid w:val="00E26B72"/>
    <w:rsid w:val="00E275B3"/>
    <w:rsid w:val="00E2761E"/>
    <w:rsid w:val="00E27B40"/>
    <w:rsid w:val="00E27F25"/>
    <w:rsid w:val="00E306AA"/>
    <w:rsid w:val="00E30C1A"/>
    <w:rsid w:val="00E30E79"/>
    <w:rsid w:val="00E30EB6"/>
    <w:rsid w:val="00E30F66"/>
    <w:rsid w:val="00E30F84"/>
    <w:rsid w:val="00E30F8E"/>
    <w:rsid w:val="00E311EA"/>
    <w:rsid w:val="00E31974"/>
    <w:rsid w:val="00E31BB9"/>
    <w:rsid w:val="00E31EFE"/>
    <w:rsid w:val="00E320B0"/>
    <w:rsid w:val="00E3220B"/>
    <w:rsid w:val="00E3222A"/>
    <w:rsid w:val="00E323F4"/>
    <w:rsid w:val="00E324B8"/>
    <w:rsid w:val="00E32796"/>
    <w:rsid w:val="00E328F5"/>
    <w:rsid w:val="00E32B45"/>
    <w:rsid w:val="00E32C56"/>
    <w:rsid w:val="00E32CA5"/>
    <w:rsid w:val="00E33147"/>
    <w:rsid w:val="00E33151"/>
    <w:rsid w:val="00E336C6"/>
    <w:rsid w:val="00E337A5"/>
    <w:rsid w:val="00E34240"/>
    <w:rsid w:val="00E34901"/>
    <w:rsid w:val="00E349D5"/>
    <w:rsid w:val="00E34EE7"/>
    <w:rsid w:val="00E35005"/>
    <w:rsid w:val="00E3597A"/>
    <w:rsid w:val="00E35990"/>
    <w:rsid w:val="00E35B45"/>
    <w:rsid w:val="00E36057"/>
    <w:rsid w:val="00E364F3"/>
    <w:rsid w:val="00E3681B"/>
    <w:rsid w:val="00E36FEC"/>
    <w:rsid w:val="00E37708"/>
    <w:rsid w:val="00E377B3"/>
    <w:rsid w:val="00E37820"/>
    <w:rsid w:val="00E378E8"/>
    <w:rsid w:val="00E37A2A"/>
    <w:rsid w:val="00E37B43"/>
    <w:rsid w:val="00E37ECE"/>
    <w:rsid w:val="00E37FAA"/>
    <w:rsid w:val="00E40293"/>
    <w:rsid w:val="00E403F9"/>
    <w:rsid w:val="00E4076B"/>
    <w:rsid w:val="00E40796"/>
    <w:rsid w:val="00E408FC"/>
    <w:rsid w:val="00E40A49"/>
    <w:rsid w:val="00E40D3B"/>
    <w:rsid w:val="00E4123F"/>
    <w:rsid w:val="00E41251"/>
    <w:rsid w:val="00E41875"/>
    <w:rsid w:val="00E418FA"/>
    <w:rsid w:val="00E41C38"/>
    <w:rsid w:val="00E41E77"/>
    <w:rsid w:val="00E42972"/>
    <w:rsid w:val="00E42EC3"/>
    <w:rsid w:val="00E43006"/>
    <w:rsid w:val="00E43136"/>
    <w:rsid w:val="00E43150"/>
    <w:rsid w:val="00E43332"/>
    <w:rsid w:val="00E4357D"/>
    <w:rsid w:val="00E438AB"/>
    <w:rsid w:val="00E43D98"/>
    <w:rsid w:val="00E43E63"/>
    <w:rsid w:val="00E43ED6"/>
    <w:rsid w:val="00E43F43"/>
    <w:rsid w:val="00E44215"/>
    <w:rsid w:val="00E444D3"/>
    <w:rsid w:val="00E44502"/>
    <w:rsid w:val="00E44DFA"/>
    <w:rsid w:val="00E450F0"/>
    <w:rsid w:val="00E45155"/>
    <w:rsid w:val="00E4517D"/>
    <w:rsid w:val="00E453DE"/>
    <w:rsid w:val="00E4541D"/>
    <w:rsid w:val="00E45492"/>
    <w:rsid w:val="00E455D2"/>
    <w:rsid w:val="00E455D8"/>
    <w:rsid w:val="00E45714"/>
    <w:rsid w:val="00E457ED"/>
    <w:rsid w:val="00E45839"/>
    <w:rsid w:val="00E45965"/>
    <w:rsid w:val="00E45A47"/>
    <w:rsid w:val="00E45C8E"/>
    <w:rsid w:val="00E45D07"/>
    <w:rsid w:val="00E45DF1"/>
    <w:rsid w:val="00E46159"/>
    <w:rsid w:val="00E462AC"/>
    <w:rsid w:val="00E467BF"/>
    <w:rsid w:val="00E46996"/>
    <w:rsid w:val="00E46E8E"/>
    <w:rsid w:val="00E470DE"/>
    <w:rsid w:val="00E47542"/>
    <w:rsid w:val="00E47A36"/>
    <w:rsid w:val="00E5070B"/>
    <w:rsid w:val="00E50BBC"/>
    <w:rsid w:val="00E510A0"/>
    <w:rsid w:val="00E51138"/>
    <w:rsid w:val="00E5118C"/>
    <w:rsid w:val="00E5135D"/>
    <w:rsid w:val="00E51BBC"/>
    <w:rsid w:val="00E51C16"/>
    <w:rsid w:val="00E522A6"/>
    <w:rsid w:val="00E52875"/>
    <w:rsid w:val="00E5288B"/>
    <w:rsid w:val="00E529D4"/>
    <w:rsid w:val="00E52A05"/>
    <w:rsid w:val="00E52B23"/>
    <w:rsid w:val="00E52BF4"/>
    <w:rsid w:val="00E52F40"/>
    <w:rsid w:val="00E5347D"/>
    <w:rsid w:val="00E5359F"/>
    <w:rsid w:val="00E53801"/>
    <w:rsid w:val="00E538BB"/>
    <w:rsid w:val="00E53976"/>
    <w:rsid w:val="00E53D03"/>
    <w:rsid w:val="00E54AFE"/>
    <w:rsid w:val="00E54F6D"/>
    <w:rsid w:val="00E5503D"/>
    <w:rsid w:val="00E55097"/>
    <w:rsid w:val="00E5523F"/>
    <w:rsid w:val="00E5549B"/>
    <w:rsid w:val="00E5569F"/>
    <w:rsid w:val="00E55B8E"/>
    <w:rsid w:val="00E56C1D"/>
    <w:rsid w:val="00E56D62"/>
    <w:rsid w:val="00E56E02"/>
    <w:rsid w:val="00E575F1"/>
    <w:rsid w:val="00E60032"/>
    <w:rsid w:val="00E60389"/>
    <w:rsid w:val="00E60A88"/>
    <w:rsid w:val="00E61084"/>
    <w:rsid w:val="00E61417"/>
    <w:rsid w:val="00E61E94"/>
    <w:rsid w:val="00E61ED4"/>
    <w:rsid w:val="00E61F77"/>
    <w:rsid w:val="00E61FFB"/>
    <w:rsid w:val="00E62123"/>
    <w:rsid w:val="00E62129"/>
    <w:rsid w:val="00E62170"/>
    <w:rsid w:val="00E6265C"/>
    <w:rsid w:val="00E62AA3"/>
    <w:rsid w:val="00E62AEE"/>
    <w:rsid w:val="00E62B54"/>
    <w:rsid w:val="00E62CDC"/>
    <w:rsid w:val="00E62DD9"/>
    <w:rsid w:val="00E634DD"/>
    <w:rsid w:val="00E6390F"/>
    <w:rsid w:val="00E63948"/>
    <w:rsid w:val="00E640BC"/>
    <w:rsid w:val="00E6431C"/>
    <w:rsid w:val="00E64408"/>
    <w:rsid w:val="00E644FD"/>
    <w:rsid w:val="00E64618"/>
    <w:rsid w:val="00E6535A"/>
    <w:rsid w:val="00E65D6D"/>
    <w:rsid w:val="00E66330"/>
    <w:rsid w:val="00E66778"/>
    <w:rsid w:val="00E66A86"/>
    <w:rsid w:val="00E66BFD"/>
    <w:rsid w:val="00E66EC4"/>
    <w:rsid w:val="00E67136"/>
    <w:rsid w:val="00E673AE"/>
    <w:rsid w:val="00E6757D"/>
    <w:rsid w:val="00E67710"/>
    <w:rsid w:val="00E679FE"/>
    <w:rsid w:val="00E67A51"/>
    <w:rsid w:val="00E67D50"/>
    <w:rsid w:val="00E7024D"/>
    <w:rsid w:val="00E70667"/>
    <w:rsid w:val="00E70B40"/>
    <w:rsid w:val="00E70F58"/>
    <w:rsid w:val="00E7107D"/>
    <w:rsid w:val="00E71293"/>
    <w:rsid w:val="00E71441"/>
    <w:rsid w:val="00E7188C"/>
    <w:rsid w:val="00E71977"/>
    <w:rsid w:val="00E71DC8"/>
    <w:rsid w:val="00E71E22"/>
    <w:rsid w:val="00E72785"/>
    <w:rsid w:val="00E727F5"/>
    <w:rsid w:val="00E72A86"/>
    <w:rsid w:val="00E72BEE"/>
    <w:rsid w:val="00E73172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6FA"/>
    <w:rsid w:val="00E749DD"/>
    <w:rsid w:val="00E74A76"/>
    <w:rsid w:val="00E74BDC"/>
    <w:rsid w:val="00E74D69"/>
    <w:rsid w:val="00E74DC6"/>
    <w:rsid w:val="00E74EFE"/>
    <w:rsid w:val="00E74F5C"/>
    <w:rsid w:val="00E74FCF"/>
    <w:rsid w:val="00E75A0F"/>
    <w:rsid w:val="00E75C37"/>
    <w:rsid w:val="00E762A1"/>
    <w:rsid w:val="00E763CE"/>
    <w:rsid w:val="00E76518"/>
    <w:rsid w:val="00E76968"/>
    <w:rsid w:val="00E769CD"/>
    <w:rsid w:val="00E769D7"/>
    <w:rsid w:val="00E76DA1"/>
    <w:rsid w:val="00E76F82"/>
    <w:rsid w:val="00E77817"/>
    <w:rsid w:val="00E77D4A"/>
    <w:rsid w:val="00E8011C"/>
    <w:rsid w:val="00E806D3"/>
    <w:rsid w:val="00E80732"/>
    <w:rsid w:val="00E81277"/>
    <w:rsid w:val="00E817CD"/>
    <w:rsid w:val="00E819DE"/>
    <w:rsid w:val="00E81B90"/>
    <w:rsid w:val="00E81C3A"/>
    <w:rsid w:val="00E81DC7"/>
    <w:rsid w:val="00E81E02"/>
    <w:rsid w:val="00E82C19"/>
    <w:rsid w:val="00E8319B"/>
    <w:rsid w:val="00E83308"/>
    <w:rsid w:val="00E83700"/>
    <w:rsid w:val="00E8386D"/>
    <w:rsid w:val="00E83997"/>
    <w:rsid w:val="00E8407E"/>
    <w:rsid w:val="00E84226"/>
    <w:rsid w:val="00E84C2A"/>
    <w:rsid w:val="00E84C86"/>
    <w:rsid w:val="00E84E1E"/>
    <w:rsid w:val="00E85095"/>
    <w:rsid w:val="00E85169"/>
    <w:rsid w:val="00E853A9"/>
    <w:rsid w:val="00E859F2"/>
    <w:rsid w:val="00E85B2D"/>
    <w:rsid w:val="00E85B73"/>
    <w:rsid w:val="00E85D3A"/>
    <w:rsid w:val="00E85EE6"/>
    <w:rsid w:val="00E8612B"/>
    <w:rsid w:val="00E86530"/>
    <w:rsid w:val="00E869F3"/>
    <w:rsid w:val="00E86A88"/>
    <w:rsid w:val="00E86D86"/>
    <w:rsid w:val="00E8707E"/>
    <w:rsid w:val="00E877E0"/>
    <w:rsid w:val="00E87AE9"/>
    <w:rsid w:val="00E87F94"/>
    <w:rsid w:val="00E900E4"/>
    <w:rsid w:val="00E907CF"/>
    <w:rsid w:val="00E90998"/>
    <w:rsid w:val="00E90A02"/>
    <w:rsid w:val="00E9173A"/>
    <w:rsid w:val="00E919DD"/>
    <w:rsid w:val="00E91AEB"/>
    <w:rsid w:val="00E91C5F"/>
    <w:rsid w:val="00E91D94"/>
    <w:rsid w:val="00E92536"/>
    <w:rsid w:val="00E92A5B"/>
    <w:rsid w:val="00E92A98"/>
    <w:rsid w:val="00E92ADB"/>
    <w:rsid w:val="00E92BBA"/>
    <w:rsid w:val="00E9309B"/>
    <w:rsid w:val="00E932DA"/>
    <w:rsid w:val="00E93B8D"/>
    <w:rsid w:val="00E94066"/>
    <w:rsid w:val="00E9441F"/>
    <w:rsid w:val="00E9466B"/>
    <w:rsid w:val="00E947E3"/>
    <w:rsid w:val="00E9498C"/>
    <w:rsid w:val="00E94AEB"/>
    <w:rsid w:val="00E94C44"/>
    <w:rsid w:val="00E95053"/>
    <w:rsid w:val="00E95161"/>
    <w:rsid w:val="00E9557F"/>
    <w:rsid w:val="00E95928"/>
    <w:rsid w:val="00E9594E"/>
    <w:rsid w:val="00E9598E"/>
    <w:rsid w:val="00E95C45"/>
    <w:rsid w:val="00E967C4"/>
    <w:rsid w:val="00E9690D"/>
    <w:rsid w:val="00E96A0E"/>
    <w:rsid w:val="00E96A3F"/>
    <w:rsid w:val="00E96AEB"/>
    <w:rsid w:val="00E971F2"/>
    <w:rsid w:val="00E97362"/>
    <w:rsid w:val="00E97AC6"/>
    <w:rsid w:val="00E97C1E"/>
    <w:rsid w:val="00E97C87"/>
    <w:rsid w:val="00E97CF5"/>
    <w:rsid w:val="00E97D32"/>
    <w:rsid w:val="00EA01A4"/>
    <w:rsid w:val="00EA0410"/>
    <w:rsid w:val="00EA05E6"/>
    <w:rsid w:val="00EA087B"/>
    <w:rsid w:val="00EA0A11"/>
    <w:rsid w:val="00EA0A78"/>
    <w:rsid w:val="00EA0C5E"/>
    <w:rsid w:val="00EA0CC2"/>
    <w:rsid w:val="00EA0D0D"/>
    <w:rsid w:val="00EA0F7B"/>
    <w:rsid w:val="00EA13EF"/>
    <w:rsid w:val="00EA1507"/>
    <w:rsid w:val="00EA1582"/>
    <w:rsid w:val="00EA190E"/>
    <w:rsid w:val="00EA2541"/>
    <w:rsid w:val="00EA2574"/>
    <w:rsid w:val="00EA2A8A"/>
    <w:rsid w:val="00EA2DD7"/>
    <w:rsid w:val="00EA2E61"/>
    <w:rsid w:val="00EA32F6"/>
    <w:rsid w:val="00EA347D"/>
    <w:rsid w:val="00EA38A3"/>
    <w:rsid w:val="00EA3D45"/>
    <w:rsid w:val="00EA4095"/>
    <w:rsid w:val="00EA40D2"/>
    <w:rsid w:val="00EA42BA"/>
    <w:rsid w:val="00EA433D"/>
    <w:rsid w:val="00EA4541"/>
    <w:rsid w:val="00EA4612"/>
    <w:rsid w:val="00EA4AA9"/>
    <w:rsid w:val="00EA4D24"/>
    <w:rsid w:val="00EA5032"/>
    <w:rsid w:val="00EA5141"/>
    <w:rsid w:val="00EA5352"/>
    <w:rsid w:val="00EA53AE"/>
    <w:rsid w:val="00EA54B6"/>
    <w:rsid w:val="00EA56D3"/>
    <w:rsid w:val="00EA5954"/>
    <w:rsid w:val="00EA5BC8"/>
    <w:rsid w:val="00EA5E83"/>
    <w:rsid w:val="00EA6304"/>
    <w:rsid w:val="00EA6540"/>
    <w:rsid w:val="00EA6B7C"/>
    <w:rsid w:val="00EA6B98"/>
    <w:rsid w:val="00EA6C88"/>
    <w:rsid w:val="00EA6F12"/>
    <w:rsid w:val="00EA7022"/>
    <w:rsid w:val="00EA7102"/>
    <w:rsid w:val="00EA7325"/>
    <w:rsid w:val="00EA7697"/>
    <w:rsid w:val="00EA782B"/>
    <w:rsid w:val="00EA7900"/>
    <w:rsid w:val="00EA7A35"/>
    <w:rsid w:val="00EA7B8D"/>
    <w:rsid w:val="00EA7C84"/>
    <w:rsid w:val="00EB0416"/>
    <w:rsid w:val="00EB0496"/>
    <w:rsid w:val="00EB0F97"/>
    <w:rsid w:val="00EB10BA"/>
    <w:rsid w:val="00EB1975"/>
    <w:rsid w:val="00EB1A77"/>
    <w:rsid w:val="00EB1AED"/>
    <w:rsid w:val="00EB1D23"/>
    <w:rsid w:val="00EB1EE2"/>
    <w:rsid w:val="00EB1F50"/>
    <w:rsid w:val="00EB1F80"/>
    <w:rsid w:val="00EB21CD"/>
    <w:rsid w:val="00EB241A"/>
    <w:rsid w:val="00EB24CD"/>
    <w:rsid w:val="00EB260A"/>
    <w:rsid w:val="00EB2A15"/>
    <w:rsid w:val="00EB2FBF"/>
    <w:rsid w:val="00EB30EF"/>
    <w:rsid w:val="00EB31E9"/>
    <w:rsid w:val="00EB36A7"/>
    <w:rsid w:val="00EB3845"/>
    <w:rsid w:val="00EB3D06"/>
    <w:rsid w:val="00EB41D6"/>
    <w:rsid w:val="00EB44F2"/>
    <w:rsid w:val="00EB46F3"/>
    <w:rsid w:val="00EB4882"/>
    <w:rsid w:val="00EB492C"/>
    <w:rsid w:val="00EB4DED"/>
    <w:rsid w:val="00EB4E3D"/>
    <w:rsid w:val="00EB52B9"/>
    <w:rsid w:val="00EB5424"/>
    <w:rsid w:val="00EB5851"/>
    <w:rsid w:val="00EB59F7"/>
    <w:rsid w:val="00EB5C9B"/>
    <w:rsid w:val="00EB637B"/>
    <w:rsid w:val="00EB647E"/>
    <w:rsid w:val="00EB6825"/>
    <w:rsid w:val="00EB689E"/>
    <w:rsid w:val="00EB697A"/>
    <w:rsid w:val="00EB6F3B"/>
    <w:rsid w:val="00EB6FF2"/>
    <w:rsid w:val="00EB704D"/>
    <w:rsid w:val="00EB7902"/>
    <w:rsid w:val="00EB7C34"/>
    <w:rsid w:val="00EB7ED0"/>
    <w:rsid w:val="00EC027C"/>
    <w:rsid w:val="00EC03EB"/>
    <w:rsid w:val="00EC04E3"/>
    <w:rsid w:val="00EC0627"/>
    <w:rsid w:val="00EC0696"/>
    <w:rsid w:val="00EC07E9"/>
    <w:rsid w:val="00EC0B1D"/>
    <w:rsid w:val="00EC1184"/>
    <w:rsid w:val="00EC1EBC"/>
    <w:rsid w:val="00EC2041"/>
    <w:rsid w:val="00EC2058"/>
    <w:rsid w:val="00EC222F"/>
    <w:rsid w:val="00EC2400"/>
    <w:rsid w:val="00EC247B"/>
    <w:rsid w:val="00EC31B5"/>
    <w:rsid w:val="00EC32BC"/>
    <w:rsid w:val="00EC396F"/>
    <w:rsid w:val="00EC3991"/>
    <w:rsid w:val="00EC40CF"/>
    <w:rsid w:val="00EC445F"/>
    <w:rsid w:val="00EC4511"/>
    <w:rsid w:val="00EC466D"/>
    <w:rsid w:val="00EC48DC"/>
    <w:rsid w:val="00EC4CF4"/>
    <w:rsid w:val="00EC4E23"/>
    <w:rsid w:val="00EC4F3F"/>
    <w:rsid w:val="00EC4F93"/>
    <w:rsid w:val="00EC548E"/>
    <w:rsid w:val="00EC5970"/>
    <w:rsid w:val="00EC5BFE"/>
    <w:rsid w:val="00EC5CFF"/>
    <w:rsid w:val="00EC5E80"/>
    <w:rsid w:val="00EC61DF"/>
    <w:rsid w:val="00EC6761"/>
    <w:rsid w:val="00EC685B"/>
    <w:rsid w:val="00EC7217"/>
    <w:rsid w:val="00EC7752"/>
    <w:rsid w:val="00EC7CCE"/>
    <w:rsid w:val="00EC7FB1"/>
    <w:rsid w:val="00ED010C"/>
    <w:rsid w:val="00ED0527"/>
    <w:rsid w:val="00ED0842"/>
    <w:rsid w:val="00ED0C07"/>
    <w:rsid w:val="00ED0E7F"/>
    <w:rsid w:val="00ED1112"/>
    <w:rsid w:val="00ED18BF"/>
    <w:rsid w:val="00ED1BAA"/>
    <w:rsid w:val="00ED249F"/>
    <w:rsid w:val="00ED2DA7"/>
    <w:rsid w:val="00ED3117"/>
    <w:rsid w:val="00ED32E3"/>
    <w:rsid w:val="00ED3427"/>
    <w:rsid w:val="00ED3B42"/>
    <w:rsid w:val="00ED4146"/>
    <w:rsid w:val="00ED4325"/>
    <w:rsid w:val="00ED47D0"/>
    <w:rsid w:val="00ED48FE"/>
    <w:rsid w:val="00ED4B39"/>
    <w:rsid w:val="00ED4C9A"/>
    <w:rsid w:val="00ED4DE9"/>
    <w:rsid w:val="00ED5507"/>
    <w:rsid w:val="00ED562C"/>
    <w:rsid w:val="00ED56B2"/>
    <w:rsid w:val="00ED56CA"/>
    <w:rsid w:val="00ED5F6E"/>
    <w:rsid w:val="00ED7667"/>
    <w:rsid w:val="00ED781C"/>
    <w:rsid w:val="00ED792A"/>
    <w:rsid w:val="00EE0078"/>
    <w:rsid w:val="00EE028A"/>
    <w:rsid w:val="00EE044E"/>
    <w:rsid w:val="00EE04DC"/>
    <w:rsid w:val="00EE04F0"/>
    <w:rsid w:val="00EE0A56"/>
    <w:rsid w:val="00EE0A98"/>
    <w:rsid w:val="00EE0AE4"/>
    <w:rsid w:val="00EE0B84"/>
    <w:rsid w:val="00EE10DF"/>
    <w:rsid w:val="00EE12A3"/>
    <w:rsid w:val="00EE15B2"/>
    <w:rsid w:val="00EE170D"/>
    <w:rsid w:val="00EE1837"/>
    <w:rsid w:val="00EE19B0"/>
    <w:rsid w:val="00EE1E45"/>
    <w:rsid w:val="00EE1E48"/>
    <w:rsid w:val="00EE1F71"/>
    <w:rsid w:val="00EE1FAF"/>
    <w:rsid w:val="00EE293D"/>
    <w:rsid w:val="00EE2DC5"/>
    <w:rsid w:val="00EE2E6C"/>
    <w:rsid w:val="00EE2E6D"/>
    <w:rsid w:val="00EE32A2"/>
    <w:rsid w:val="00EE33CC"/>
    <w:rsid w:val="00EE352D"/>
    <w:rsid w:val="00EE38FF"/>
    <w:rsid w:val="00EE39B1"/>
    <w:rsid w:val="00EE3C1A"/>
    <w:rsid w:val="00EE3D3B"/>
    <w:rsid w:val="00EE4A46"/>
    <w:rsid w:val="00EE4AA2"/>
    <w:rsid w:val="00EE4BCE"/>
    <w:rsid w:val="00EE4ED7"/>
    <w:rsid w:val="00EE51A8"/>
    <w:rsid w:val="00EE544D"/>
    <w:rsid w:val="00EE57C6"/>
    <w:rsid w:val="00EE5939"/>
    <w:rsid w:val="00EE5B17"/>
    <w:rsid w:val="00EE5CD5"/>
    <w:rsid w:val="00EE5EF8"/>
    <w:rsid w:val="00EE621B"/>
    <w:rsid w:val="00EE65C0"/>
    <w:rsid w:val="00EE68AA"/>
    <w:rsid w:val="00EE6BD5"/>
    <w:rsid w:val="00EE734C"/>
    <w:rsid w:val="00EE73F9"/>
    <w:rsid w:val="00EE7C38"/>
    <w:rsid w:val="00EE7F9A"/>
    <w:rsid w:val="00EF002A"/>
    <w:rsid w:val="00EF0050"/>
    <w:rsid w:val="00EF074E"/>
    <w:rsid w:val="00EF0780"/>
    <w:rsid w:val="00EF08B1"/>
    <w:rsid w:val="00EF094E"/>
    <w:rsid w:val="00EF0B8F"/>
    <w:rsid w:val="00EF1751"/>
    <w:rsid w:val="00EF1C4E"/>
    <w:rsid w:val="00EF234F"/>
    <w:rsid w:val="00EF270D"/>
    <w:rsid w:val="00EF282D"/>
    <w:rsid w:val="00EF2A2F"/>
    <w:rsid w:val="00EF2A97"/>
    <w:rsid w:val="00EF2AA0"/>
    <w:rsid w:val="00EF2B43"/>
    <w:rsid w:val="00EF3367"/>
    <w:rsid w:val="00EF3866"/>
    <w:rsid w:val="00EF3D52"/>
    <w:rsid w:val="00EF3D95"/>
    <w:rsid w:val="00EF44D7"/>
    <w:rsid w:val="00EF47E8"/>
    <w:rsid w:val="00EF490F"/>
    <w:rsid w:val="00EF4B9A"/>
    <w:rsid w:val="00EF4BB5"/>
    <w:rsid w:val="00EF4BC9"/>
    <w:rsid w:val="00EF4F0F"/>
    <w:rsid w:val="00EF50D1"/>
    <w:rsid w:val="00EF6200"/>
    <w:rsid w:val="00EF70C8"/>
    <w:rsid w:val="00EF716D"/>
    <w:rsid w:val="00EF71AC"/>
    <w:rsid w:val="00EF728C"/>
    <w:rsid w:val="00EF750A"/>
    <w:rsid w:val="00EF779A"/>
    <w:rsid w:val="00EF7857"/>
    <w:rsid w:val="00EF7B73"/>
    <w:rsid w:val="00EF7D98"/>
    <w:rsid w:val="00EF7FDB"/>
    <w:rsid w:val="00F00072"/>
    <w:rsid w:val="00F000AB"/>
    <w:rsid w:val="00F003C4"/>
    <w:rsid w:val="00F00875"/>
    <w:rsid w:val="00F008BB"/>
    <w:rsid w:val="00F00E2A"/>
    <w:rsid w:val="00F01581"/>
    <w:rsid w:val="00F01824"/>
    <w:rsid w:val="00F01C77"/>
    <w:rsid w:val="00F024EF"/>
    <w:rsid w:val="00F02591"/>
    <w:rsid w:val="00F025F9"/>
    <w:rsid w:val="00F02B0B"/>
    <w:rsid w:val="00F02BCC"/>
    <w:rsid w:val="00F02E6C"/>
    <w:rsid w:val="00F03053"/>
    <w:rsid w:val="00F03207"/>
    <w:rsid w:val="00F0343A"/>
    <w:rsid w:val="00F034FF"/>
    <w:rsid w:val="00F03D1F"/>
    <w:rsid w:val="00F0406F"/>
    <w:rsid w:val="00F041C1"/>
    <w:rsid w:val="00F042EC"/>
    <w:rsid w:val="00F04455"/>
    <w:rsid w:val="00F044C7"/>
    <w:rsid w:val="00F0456C"/>
    <w:rsid w:val="00F045B8"/>
    <w:rsid w:val="00F046FA"/>
    <w:rsid w:val="00F04EFF"/>
    <w:rsid w:val="00F05B4A"/>
    <w:rsid w:val="00F05C49"/>
    <w:rsid w:val="00F05FC7"/>
    <w:rsid w:val="00F06389"/>
    <w:rsid w:val="00F063B3"/>
    <w:rsid w:val="00F066D6"/>
    <w:rsid w:val="00F0674B"/>
    <w:rsid w:val="00F06BB4"/>
    <w:rsid w:val="00F06E25"/>
    <w:rsid w:val="00F06E52"/>
    <w:rsid w:val="00F07086"/>
    <w:rsid w:val="00F07574"/>
    <w:rsid w:val="00F07782"/>
    <w:rsid w:val="00F077ED"/>
    <w:rsid w:val="00F07A98"/>
    <w:rsid w:val="00F07CD7"/>
    <w:rsid w:val="00F07E99"/>
    <w:rsid w:val="00F105A0"/>
    <w:rsid w:val="00F10CD1"/>
    <w:rsid w:val="00F10EC9"/>
    <w:rsid w:val="00F11532"/>
    <w:rsid w:val="00F119F2"/>
    <w:rsid w:val="00F12273"/>
    <w:rsid w:val="00F1231F"/>
    <w:rsid w:val="00F125E9"/>
    <w:rsid w:val="00F127BC"/>
    <w:rsid w:val="00F12DA0"/>
    <w:rsid w:val="00F1303A"/>
    <w:rsid w:val="00F13068"/>
    <w:rsid w:val="00F1355B"/>
    <w:rsid w:val="00F1372B"/>
    <w:rsid w:val="00F13741"/>
    <w:rsid w:val="00F13C72"/>
    <w:rsid w:val="00F13D2E"/>
    <w:rsid w:val="00F13E68"/>
    <w:rsid w:val="00F13FBE"/>
    <w:rsid w:val="00F146DB"/>
    <w:rsid w:val="00F14FB2"/>
    <w:rsid w:val="00F151D2"/>
    <w:rsid w:val="00F1567B"/>
    <w:rsid w:val="00F1572E"/>
    <w:rsid w:val="00F158F0"/>
    <w:rsid w:val="00F15AB5"/>
    <w:rsid w:val="00F15DAD"/>
    <w:rsid w:val="00F1641D"/>
    <w:rsid w:val="00F168A7"/>
    <w:rsid w:val="00F16DAC"/>
    <w:rsid w:val="00F1702B"/>
    <w:rsid w:val="00F1721F"/>
    <w:rsid w:val="00F174BD"/>
    <w:rsid w:val="00F175E6"/>
    <w:rsid w:val="00F17FF5"/>
    <w:rsid w:val="00F2011A"/>
    <w:rsid w:val="00F201F0"/>
    <w:rsid w:val="00F20C95"/>
    <w:rsid w:val="00F20E43"/>
    <w:rsid w:val="00F212CE"/>
    <w:rsid w:val="00F214D1"/>
    <w:rsid w:val="00F214D3"/>
    <w:rsid w:val="00F2159E"/>
    <w:rsid w:val="00F216DD"/>
    <w:rsid w:val="00F2190D"/>
    <w:rsid w:val="00F21E38"/>
    <w:rsid w:val="00F21EF4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A4"/>
    <w:rsid w:val="00F23950"/>
    <w:rsid w:val="00F239D5"/>
    <w:rsid w:val="00F23A9D"/>
    <w:rsid w:val="00F23AAC"/>
    <w:rsid w:val="00F23C2B"/>
    <w:rsid w:val="00F242E0"/>
    <w:rsid w:val="00F247AF"/>
    <w:rsid w:val="00F24D29"/>
    <w:rsid w:val="00F24FBE"/>
    <w:rsid w:val="00F251EF"/>
    <w:rsid w:val="00F2521D"/>
    <w:rsid w:val="00F25BFB"/>
    <w:rsid w:val="00F25C7B"/>
    <w:rsid w:val="00F268B8"/>
    <w:rsid w:val="00F26AA8"/>
    <w:rsid w:val="00F27092"/>
    <w:rsid w:val="00F270D0"/>
    <w:rsid w:val="00F27107"/>
    <w:rsid w:val="00F2742B"/>
    <w:rsid w:val="00F274FB"/>
    <w:rsid w:val="00F275AE"/>
    <w:rsid w:val="00F277AD"/>
    <w:rsid w:val="00F27B69"/>
    <w:rsid w:val="00F305D1"/>
    <w:rsid w:val="00F30962"/>
    <w:rsid w:val="00F30D31"/>
    <w:rsid w:val="00F31428"/>
    <w:rsid w:val="00F316AB"/>
    <w:rsid w:val="00F3197D"/>
    <w:rsid w:val="00F3198E"/>
    <w:rsid w:val="00F31D82"/>
    <w:rsid w:val="00F31E0E"/>
    <w:rsid w:val="00F31EB5"/>
    <w:rsid w:val="00F31EE4"/>
    <w:rsid w:val="00F32195"/>
    <w:rsid w:val="00F32913"/>
    <w:rsid w:val="00F33087"/>
    <w:rsid w:val="00F3308F"/>
    <w:rsid w:val="00F33299"/>
    <w:rsid w:val="00F335B5"/>
    <w:rsid w:val="00F33621"/>
    <w:rsid w:val="00F3369E"/>
    <w:rsid w:val="00F3380A"/>
    <w:rsid w:val="00F3450E"/>
    <w:rsid w:val="00F347BA"/>
    <w:rsid w:val="00F3485C"/>
    <w:rsid w:val="00F348C7"/>
    <w:rsid w:val="00F34FE2"/>
    <w:rsid w:val="00F356A6"/>
    <w:rsid w:val="00F356AB"/>
    <w:rsid w:val="00F3586D"/>
    <w:rsid w:val="00F35C6C"/>
    <w:rsid w:val="00F35DE1"/>
    <w:rsid w:val="00F35DF2"/>
    <w:rsid w:val="00F35E81"/>
    <w:rsid w:val="00F35FC3"/>
    <w:rsid w:val="00F36043"/>
    <w:rsid w:val="00F3615B"/>
    <w:rsid w:val="00F36403"/>
    <w:rsid w:val="00F36755"/>
    <w:rsid w:val="00F36882"/>
    <w:rsid w:val="00F36B16"/>
    <w:rsid w:val="00F3700E"/>
    <w:rsid w:val="00F3730E"/>
    <w:rsid w:val="00F3794F"/>
    <w:rsid w:val="00F37BE2"/>
    <w:rsid w:val="00F402B6"/>
    <w:rsid w:val="00F4070B"/>
    <w:rsid w:val="00F40B51"/>
    <w:rsid w:val="00F40D4F"/>
    <w:rsid w:val="00F40DA0"/>
    <w:rsid w:val="00F40EF4"/>
    <w:rsid w:val="00F4113E"/>
    <w:rsid w:val="00F41401"/>
    <w:rsid w:val="00F41532"/>
    <w:rsid w:val="00F415E4"/>
    <w:rsid w:val="00F41B5E"/>
    <w:rsid w:val="00F41C35"/>
    <w:rsid w:val="00F41DCB"/>
    <w:rsid w:val="00F42576"/>
    <w:rsid w:val="00F42626"/>
    <w:rsid w:val="00F4263D"/>
    <w:rsid w:val="00F428FA"/>
    <w:rsid w:val="00F42F23"/>
    <w:rsid w:val="00F42FDD"/>
    <w:rsid w:val="00F43089"/>
    <w:rsid w:val="00F431F7"/>
    <w:rsid w:val="00F43617"/>
    <w:rsid w:val="00F43935"/>
    <w:rsid w:val="00F43BE5"/>
    <w:rsid w:val="00F43DD0"/>
    <w:rsid w:val="00F43F7A"/>
    <w:rsid w:val="00F440D4"/>
    <w:rsid w:val="00F44100"/>
    <w:rsid w:val="00F44287"/>
    <w:rsid w:val="00F444AA"/>
    <w:rsid w:val="00F44624"/>
    <w:rsid w:val="00F44768"/>
    <w:rsid w:val="00F448A1"/>
    <w:rsid w:val="00F44B82"/>
    <w:rsid w:val="00F4501E"/>
    <w:rsid w:val="00F4509D"/>
    <w:rsid w:val="00F45161"/>
    <w:rsid w:val="00F45570"/>
    <w:rsid w:val="00F46058"/>
    <w:rsid w:val="00F4610C"/>
    <w:rsid w:val="00F46709"/>
    <w:rsid w:val="00F46C54"/>
    <w:rsid w:val="00F46F4D"/>
    <w:rsid w:val="00F4719C"/>
    <w:rsid w:val="00F471B3"/>
    <w:rsid w:val="00F477C4"/>
    <w:rsid w:val="00F479B3"/>
    <w:rsid w:val="00F47BC1"/>
    <w:rsid w:val="00F47E24"/>
    <w:rsid w:val="00F506E8"/>
    <w:rsid w:val="00F5072D"/>
    <w:rsid w:val="00F50EC6"/>
    <w:rsid w:val="00F50F8B"/>
    <w:rsid w:val="00F5154A"/>
    <w:rsid w:val="00F5161A"/>
    <w:rsid w:val="00F5165A"/>
    <w:rsid w:val="00F5178A"/>
    <w:rsid w:val="00F51842"/>
    <w:rsid w:val="00F51CFE"/>
    <w:rsid w:val="00F524DA"/>
    <w:rsid w:val="00F52911"/>
    <w:rsid w:val="00F52BEF"/>
    <w:rsid w:val="00F5333A"/>
    <w:rsid w:val="00F53475"/>
    <w:rsid w:val="00F535EE"/>
    <w:rsid w:val="00F5360B"/>
    <w:rsid w:val="00F536D4"/>
    <w:rsid w:val="00F537B8"/>
    <w:rsid w:val="00F5387E"/>
    <w:rsid w:val="00F53E62"/>
    <w:rsid w:val="00F54091"/>
    <w:rsid w:val="00F54523"/>
    <w:rsid w:val="00F54614"/>
    <w:rsid w:val="00F54A2B"/>
    <w:rsid w:val="00F54D9E"/>
    <w:rsid w:val="00F54ED6"/>
    <w:rsid w:val="00F54F56"/>
    <w:rsid w:val="00F5508D"/>
    <w:rsid w:val="00F550DC"/>
    <w:rsid w:val="00F55352"/>
    <w:rsid w:val="00F5580A"/>
    <w:rsid w:val="00F558C4"/>
    <w:rsid w:val="00F55B4A"/>
    <w:rsid w:val="00F55C74"/>
    <w:rsid w:val="00F55FDF"/>
    <w:rsid w:val="00F56078"/>
    <w:rsid w:val="00F5623A"/>
    <w:rsid w:val="00F56436"/>
    <w:rsid w:val="00F566FB"/>
    <w:rsid w:val="00F56959"/>
    <w:rsid w:val="00F56C78"/>
    <w:rsid w:val="00F56FC6"/>
    <w:rsid w:val="00F575A3"/>
    <w:rsid w:val="00F600AE"/>
    <w:rsid w:val="00F603D2"/>
    <w:rsid w:val="00F6058D"/>
    <w:rsid w:val="00F607AF"/>
    <w:rsid w:val="00F6136A"/>
    <w:rsid w:val="00F6155A"/>
    <w:rsid w:val="00F618AD"/>
    <w:rsid w:val="00F61A28"/>
    <w:rsid w:val="00F61ABF"/>
    <w:rsid w:val="00F61B6F"/>
    <w:rsid w:val="00F61BDB"/>
    <w:rsid w:val="00F61DEE"/>
    <w:rsid w:val="00F62622"/>
    <w:rsid w:val="00F629B9"/>
    <w:rsid w:val="00F62B86"/>
    <w:rsid w:val="00F62C26"/>
    <w:rsid w:val="00F62C47"/>
    <w:rsid w:val="00F62C52"/>
    <w:rsid w:val="00F62F21"/>
    <w:rsid w:val="00F6356E"/>
    <w:rsid w:val="00F63A67"/>
    <w:rsid w:val="00F63A7A"/>
    <w:rsid w:val="00F63AAF"/>
    <w:rsid w:val="00F63AE4"/>
    <w:rsid w:val="00F640E1"/>
    <w:rsid w:val="00F6411A"/>
    <w:rsid w:val="00F646BC"/>
    <w:rsid w:val="00F646DD"/>
    <w:rsid w:val="00F64CA8"/>
    <w:rsid w:val="00F65040"/>
    <w:rsid w:val="00F650BF"/>
    <w:rsid w:val="00F656B5"/>
    <w:rsid w:val="00F658B3"/>
    <w:rsid w:val="00F65EB5"/>
    <w:rsid w:val="00F66417"/>
    <w:rsid w:val="00F66420"/>
    <w:rsid w:val="00F66465"/>
    <w:rsid w:val="00F66C79"/>
    <w:rsid w:val="00F66F70"/>
    <w:rsid w:val="00F67072"/>
    <w:rsid w:val="00F67353"/>
    <w:rsid w:val="00F673AA"/>
    <w:rsid w:val="00F6785B"/>
    <w:rsid w:val="00F7031F"/>
    <w:rsid w:val="00F704FC"/>
    <w:rsid w:val="00F705A9"/>
    <w:rsid w:val="00F70861"/>
    <w:rsid w:val="00F70B13"/>
    <w:rsid w:val="00F70BB3"/>
    <w:rsid w:val="00F70D00"/>
    <w:rsid w:val="00F716AE"/>
    <w:rsid w:val="00F71A67"/>
    <w:rsid w:val="00F71FF7"/>
    <w:rsid w:val="00F720D9"/>
    <w:rsid w:val="00F7214D"/>
    <w:rsid w:val="00F723C6"/>
    <w:rsid w:val="00F72560"/>
    <w:rsid w:val="00F72665"/>
    <w:rsid w:val="00F72FA0"/>
    <w:rsid w:val="00F73220"/>
    <w:rsid w:val="00F7327B"/>
    <w:rsid w:val="00F73515"/>
    <w:rsid w:val="00F73988"/>
    <w:rsid w:val="00F739E8"/>
    <w:rsid w:val="00F73B4D"/>
    <w:rsid w:val="00F73F2D"/>
    <w:rsid w:val="00F74477"/>
    <w:rsid w:val="00F7469A"/>
    <w:rsid w:val="00F74FDB"/>
    <w:rsid w:val="00F753B9"/>
    <w:rsid w:val="00F755E7"/>
    <w:rsid w:val="00F75A7A"/>
    <w:rsid w:val="00F75D7A"/>
    <w:rsid w:val="00F76356"/>
    <w:rsid w:val="00F76488"/>
    <w:rsid w:val="00F765A1"/>
    <w:rsid w:val="00F769EA"/>
    <w:rsid w:val="00F76AB8"/>
    <w:rsid w:val="00F76D53"/>
    <w:rsid w:val="00F76E8E"/>
    <w:rsid w:val="00F772E7"/>
    <w:rsid w:val="00F774EC"/>
    <w:rsid w:val="00F77604"/>
    <w:rsid w:val="00F777A7"/>
    <w:rsid w:val="00F77D96"/>
    <w:rsid w:val="00F77EE3"/>
    <w:rsid w:val="00F80043"/>
    <w:rsid w:val="00F8009B"/>
    <w:rsid w:val="00F803F1"/>
    <w:rsid w:val="00F80428"/>
    <w:rsid w:val="00F80462"/>
    <w:rsid w:val="00F807D6"/>
    <w:rsid w:val="00F80F23"/>
    <w:rsid w:val="00F80F2E"/>
    <w:rsid w:val="00F80F50"/>
    <w:rsid w:val="00F8100E"/>
    <w:rsid w:val="00F8141B"/>
    <w:rsid w:val="00F815BD"/>
    <w:rsid w:val="00F815CF"/>
    <w:rsid w:val="00F827ED"/>
    <w:rsid w:val="00F82849"/>
    <w:rsid w:val="00F82C9F"/>
    <w:rsid w:val="00F82D94"/>
    <w:rsid w:val="00F83017"/>
    <w:rsid w:val="00F8306D"/>
    <w:rsid w:val="00F83137"/>
    <w:rsid w:val="00F832C4"/>
    <w:rsid w:val="00F832EF"/>
    <w:rsid w:val="00F836B2"/>
    <w:rsid w:val="00F83C6D"/>
    <w:rsid w:val="00F84035"/>
    <w:rsid w:val="00F841F3"/>
    <w:rsid w:val="00F8505B"/>
    <w:rsid w:val="00F850DE"/>
    <w:rsid w:val="00F85225"/>
    <w:rsid w:val="00F85458"/>
    <w:rsid w:val="00F85475"/>
    <w:rsid w:val="00F85590"/>
    <w:rsid w:val="00F8561F"/>
    <w:rsid w:val="00F857B2"/>
    <w:rsid w:val="00F85BC5"/>
    <w:rsid w:val="00F8618F"/>
    <w:rsid w:val="00F86516"/>
    <w:rsid w:val="00F8679F"/>
    <w:rsid w:val="00F867C2"/>
    <w:rsid w:val="00F86805"/>
    <w:rsid w:val="00F8688A"/>
    <w:rsid w:val="00F868A3"/>
    <w:rsid w:val="00F86986"/>
    <w:rsid w:val="00F86BE0"/>
    <w:rsid w:val="00F86CA6"/>
    <w:rsid w:val="00F86E23"/>
    <w:rsid w:val="00F86FD7"/>
    <w:rsid w:val="00F87352"/>
    <w:rsid w:val="00F8760D"/>
    <w:rsid w:val="00F87D03"/>
    <w:rsid w:val="00F87D96"/>
    <w:rsid w:val="00F87F38"/>
    <w:rsid w:val="00F909C2"/>
    <w:rsid w:val="00F90D99"/>
    <w:rsid w:val="00F9108D"/>
    <w:rsid w:val="00F91192"/>
    <w:rsid w:val="00F915EA"/>
    <w:rsid w:val="00F91BC2"/>
    <w:rsid w:val="00F91BE8"/>
    <w:rsid w:val="00F92164"/>
    <w:rsid w:val="00F92182"/>
    <w:rsid w:val="00F9237E"/>
    <w:rsid w:val="00F925AC"/>
    <w:rsid w:val="00F92A49"/>
    <w:rsid w:val="00F92B97"/>
    <w:rsid w:val="00F92D18"/>
    <w:rsid w:val="00F92D93"/>
    <w:rsid w:val="00F93122"/>
    <w:rsid w:val="00F9363B"/>
    <w:rsid w:val="00F937DC"/>
    <w:rsid w:val="00F93AD5"/>
    <w:rsid w:val="00F93B06"/>
    <w:rsid w:val="00F940B5"/>
    <w:rsid w:val="00F9418A"/>
    <w:rsid w:val="00F941F9"/>
    <w:rsid w:val="00F94284"/>
    <w:rsid w:val="00F94DC3"/>
    <w:rsid w:val="00F950F3"/>
    <w:rsid w:val="00F95BE6"/>
    <w:rsid w:val="00F95C1A"/>
    <w:rsid w:val="00F95F85"/>
    <w:rsid w:val="00F96156"/>
    <w:rsid w:val="00F9641A"/>
    <w:rsid w:val="00F96688"/>
    <w:rsid w:val="00F967ED"/>
    <w:rsid w:val="00F968A7"/>
    <w:rsid w:val="00F968E6"/>
    <w:rsid w:val="00F969B9"/>
    <w:rsid w:val="00F9751D"/>
    <w:rsid w:val="00F975A0"/>
    <w:rsid w:val="00F975AB"/>
    <w:rsid w:val="00F979A7"/>
    <w:rsid w:val="00F97E57"/>
    <w:rsid w:val="00FA0033"/>
    <w:rsid w:val="00FA0132"/>
    <w:rsid w:val="00FA0463"/>
    <w:rsid w:val="00FA04F1"/>
    <w:rsid w:val="00FA05DF"/>
    <w:rsid w:val="00FA05E2"/>
    <w:rsid w:val="00FA0F17"/>
    <w:rsid w:val="00FA1087"/>
    <w:rsid w:val="00FA1598"/>
    <w:rsid w:val="00FA1623"/>
    <w:rsid w:val="00FA19DD"/>
    <w:rsid w:val="00FA2034"/>
    <w:rsid w:val="00FA205A"/>
    <w:rsid w:val="00FA2080"/>
    <w:rsid w:val="00FA2226"/>
    <w:rsid w:val="00FA2584"/>
    <w:rsid w:val="00FA28DD"/>
    <w:rsid w:val="00FA2939"/>
    <w:rsid w:val="00FA2ABA"/>
    <w:rsid w:val="00FA2E01"/>
    <w:rsid w:val="00FA2EE7"/>
    <w:rsid w:val="00FA3077"/>
    <w:rsid w:val="00FA32A1"/>
    <w:rsid w:val="00FA32EC"/>
    <w:rsid w:val="00FA3559"/>
    <w:rsid w:val="00FA388E"/>
    <w:rsid w:val="00FA3A52"/>
    <w:rsid w:val="00FA3CF4"/>
    <w:rsid w:val="00FA3E32"/>
    <w:rsid w:val="00FA4300"/>
    <w:rsid w:val="00FA4452"/>
    <w:rsid w:val="00FA452C"/>
    <w:rsid w:val="00FA465A"/>
    <w:rsid w:val="00FA4B52"/>
    <w:rsid w:val="00FA4C5F"/>
    <w:rsid w:val="00FA4C6A"/>
    <w:rsid w:val="00FA532E"/>
    <w:rsid w:val="00FA558B"/>
    <w:rsid w:val="00FA59E7"/>
    <w:rsid w:val="00FA5DF4"/>
    <w:rsid w:val="00FA65F3"/>
    <w:rsid w:val="00FA672D"/>
    <w:rsid w:val="00FA68DC"/>
    <w:rsid w:val="00FA6E67"/>
    <w:rsid w:val="00FA736E"/>
    <w:rsid w:val="00FA755E"/>
    <w:rsid w:val="00FA771C"/>
    <w:rsid w:val="00FA775E"/>
    <w:rsid w:val="00FA77BF"/>
    <w:rsid w:val="00FA7999"/>
    <w:rsid w:val="00FA7AB2"/>
    <w:rsid w:val="00FA7F25"/>
    <w:rsid w:val="00FA7F57"/>
    <w:rsid w:val="00FA7F99"/>
    <w:rsid w:val="00FB0009"/>
    <w:rsid w:val="00FB07C6"/>
    <w:rsid w:val="00FB0D21"/>
    <w:rsid w:val="00FB10F3"/>
    <w:rsid w:val="00FB123A"/>
    <w:rsid w:val="00FB12AE"/>
    <w:rsid w:val="00FB162F"/>
    <w:rsid w:val="00FB198D"/>
    <w:rsid w:val="00FB1AA3"/>
    <w:rsid w:val="00FB1E62"/>
    <w:rsid w:val="00FB2060"/>
    <w:rsid w:val="00FB21C1"/>
    <w:rsid w:val="00FB232E"/>
    <w:rsid w:val="00FB2393"/>
    <w:rsid w:val="00FB2B5E"/>
    <w:rsid w:val="00FB2D75"/>
    <w:rsid w:val="00FB3420"/>
    <w:rsid w:val="00FB3575"/>
    <w:rsid w:val="00FB359D"/>
    <w:rsid w:val="00FB3BE8"/>
    <w:rsid w:val="00FB401F"/>
    <w:rsid w:val="00FB448C"/>
    <w:rsid w:val="00FB4546"/>
    <w:rsid w:val="00FB46BF"/>
    <w:rsid w:val="00FB4940"/>
    <w:rsid w:val="00FB49B1"/>
    <w:rsid w:val="00FB4CA9"/>
    <w:rsid w:val="00FB4FB8"/>
    <w:rsid w:val="00FB5002"/>
    <w:rsid w:val="00FB50B3"/>
    <w:rsid w:val="00FB5C74"/>
    <w:rsid w:val="00FB5DF7"/>
    <w:rsid w:val="00FB5F2F"/>
    <w:rsid w:val="00FB6BFC"/>
    <w:rsid w:val="00FB6C7D"/>
    <w:rsid w:val="00FB7329"/>
    <w:rsid w:val="00FB7537"/>
    <w:rsid w:val="00FB7775"/>
    <w:rsid w:val="00FB78FF"/>
    <w:rsid w:val="00FB7964"/>
    <w:rsid w:val="00FB7F32"/>
    <w:rsid w:val="00FB7F63"/>
    <w:rsid w:val="00FC0199"/>
    <w:rsid w:val="00FC058F"/>
    <w:rsid w:val="00FC078D"/>
    <w:rsid w:val="00FC0A07"/>
    <w:rsid w:val="00FC0A46"/>
    <w:rsid w:val="00FC0C5B"/>
    <w:rsid w:val="00FC0C87"/>
    <w:rsid w:val="00FC113F"/>
    <w:rsid w:val="00FC1E79"/>
    <w:rsid w:val="00FC230D"/>
    <w:rsid w:val="00FC23B1"/>
    <w:rsid w:val="00FC27CC"/>
    <w:rsid w:val="00FC28B1"/>
    <w:rsid w:val="00FC2B36"/>
    <w:rsid w:val="00FC2FE5"/>
    <w:rsid w:val="00FC35BE"/>
    <w:rsid w:val="00FC366A"/>
    <w:rsid w:val="00FC36C0"/>
    <w:rsid w:val="00FC388F"/>
    <w:rsid w:val="00FC3AA6"/>
    <w:rsid w:val="00FC3ADC"/>
    <w:rsid w:val="00FC40C3"/>
    <w:rsid w:val="00FC41B9"/>
    <w:rsid w:val="00FC504E"/>
    <w:rsid w:val="00FC50B8"/>
    <w:rsid w:val="00FC5EF5"/>
    <w:rsid w:val="00FC5FB2"/>
    <w:rsid w:val="00FC60DF"/>
    <w:rsid w:val="00FC6205"/>
    <w:rsid w:val="00FC64B0"/>
    <w:rsid w:val="00FC68B2"/>
    <w:rsid w:val="00FC6A20"/>
    <w:rsid w:val="00FC6C6B"/>
    <w:rsid w:val="00FC6DBE"/>
    <w:rsid w:val="00FC6DD4"/>
    <w:rsid w:val="00FC6FD6"/>
    <w:rsid w:val="00FC74D4"/>
    <w:rsid w:val="00FC787F"/>
    <w:rsid w:val="00FC7A51"/>
    <w:rsid w:val="00FC7ACC"/>
    <w:rsid w:val="00FC7DB5"/>
    <w:rsid w:val="00FC7EE4"/>
    <w:rsid w:val="00FD0314"/>
    <w:rsid w:val="00FD0C33"/>
    <w:rsid w:val="00FD127B"/>
    <w:rsid w:val="00FD1A53"/>
    <w:rsid w:val="00FD1BAF"/>
    <w:rsid w:val="00FD1BD7"/>
    <w:rsid w:val="00FD1BDD"/>
    <w:rsid w:val="00FD1BF5"/>
    <w:rsid w:val="00FD1FB2"/>
    <w:rsid w:val="00FD2181"/>
    <w:rsid w:val="00FD2245"/>
    <w:rsid w:val="00FD27DD"/>
    <w:rsid w:val="00FD2854"/>
    <w:rsid w:val="00FD2B5B"/>
    <w:rsid w:val="00FD36C7"/>
    <w:rsid w:val="00FD3F30"/>
    <w:rsid w:val="00FD404A"/>
    <w:rsid w:val="00FD4577"/>
    <w:rsid w:val="00FD45B4"/>
    <w:rsid w:val="00FD4609"/>
    <w:rsid w:val="00FD4F29"/>
    <w:rsid w:val="00FD5099"/>
    <w:rsid w:val="00FD51D6"/>
    <w:rsid w:val="00FD5414"/>
    <w:rsid w:val="00FD54C8"/>
    <w:rsid w:val="00FD559E"/>
    <w:rsid w:val="00FD5787"/>
    <w:rsid w:val="00FD5999"/>
    <w:rsid w:val="00FD5B95"/>
    <w:rsid w:val="00FD5CA2"/>
    <w:rsid w:val="00FD5E06"/>
    <w:rsid w:val="00FD6124"/>
    <w:rsid w:val="00FD638E"/>
    <w:rsid w:val="00FD6617"/>
    <w:rsid w:val="00FD6896"/>
    <w:rsid w:val="00FD6C8F"/>
    <w:rsid w:val="00FD6CBF"/>
    <w:rsid w:val="00FD6F66"/>
    <w:rsid w:val="00FD7427"/>
    <w:rsid w:val="00FD7652"/>
    <w:rsid w:val="00FD77B6"/>
    <w:rsid w:val="00FD788F"/>
    <w:rsid w:val="00FD7C56"/>
    <w:rsid w:val="00FD7CAD"/>
    <w:rsid w:val="00FE007F"/>
    <w:rsid w:val="00FE0526"/>
    <w:rsid w:val="00FE070F"/>
    <w:rsid w:val="00FE0A66"/>
    <w:rsid w:val="00FE1154"/>
    <w:rsid w:val="00FE13E6"/>
    <w:rsid w:val="00FE176E"/>
    <w:rsid w:val="00FE1B8F"/>
    <w:rsid w:val="00FE1B9E"/>
    <w:rsid w:val="00FE1EC4"/>
    <w:rsid w:val="00FE27DD"/>
    <w:rsid w:val="00FE29EC"/>
    <w:rsid w:val="00FE2A07"/>
    <w:rsid w:val="00FE2BA7"/>
    <w:rsid w:val="00FE33E6"/>
    <w:rsid w:val="00FE34FB"/>
    <w:rsid w:val="00FE3768"/>
    <w:rsid w:val="00FE3D6C"/>
    <w:rsid w:val="00FE3E2C"/>
    <w:rsid w:val="00FE3ED1"/>
    <w:rsid w:val="00FE44C0"/>
    <w:rsid w:val="00FE4906"/>
    <w:rsid w:val="00FE4991"/>
    <w:rsid w:val="00FE4CC8"/>
    <w:rsid w:val="00FE50F9"/>
    <w:rsid w:val="00FE57C3"/>
    <w:rsid w:val="00FE5A4F"/>
    <w:rsid w:val="00FE5F2B"/>
    <w:rsid w:val="00FE6345"/>
    <w:rsid w:val="00FE6D5C"/>
    <w:rsid w:val="00FE6F49"/>
    <w:rsid w:val="00FE6FAD"/>
    <w:rsid w:val="00FE70B8"/>
    <w:rsid w:val="00FE70F5"/>
    <w:rsid w:val="00FE7503"/>
    <w:rsid w:val="00FE760E"/>
    <w:rsid w:val="00FE767F"/>
    <w:rsid w:val="00FE7777"/>
    <w:rsid w:val="00FE79AC"/>
    <w:rsid w:val="00FE7B7D"/>
    <w:rsid w:val="00FE7E73"/>
    <w:rsid w:val="00FF02E2"/>
    <w:rsid w:val="00FF044D"/>
    <w:rsid w:val="00FF074A"/>
    <w:rsid w:val="00FF07BA"/>
    <w:rsid w:val="00FF0FE2"/>
    <w:rsid w:val="00FF13CE"/>
    <w:rsid w:val="00FF163B"/>
    <w:rsid w:val="00FF1828"/>
    <w:rsid w:val="00FF1956"/>
    <w:rsid w:val="00FF198B"/>
    <w:rsid w:val="00FF19EA"/>
    <w:rsid w:val="00FF1B81"/>
    <w:rsid w:val="00FF1BAB"/>
    <w:rsid w:val="00FF1E38"/>
    <w:rsid w:val="00FF1EDF"/>
    <w:rsid w:val="00FF1F68"/>
    <w:rsid w:val="00FF1FEA"/>
    <w:rsid w:val="00FF2007"/>
    <w:rsid w:val="00FF21E9"/>
    <w:rsid w:val="00FF2326"/>
    <w:rsid w:val="00FF243B"/>
    <w:rsid w:val="00FF2483"/>
    <w:rsid w:val="00FF24F2"/>
    <w:rsid w:val="00FF251F"/>
    <w:rsid w:val="00FF26B6"/>
    <w:rsid w:val="00FF3317"/>
    <w:rsid w:val="00FF3427"/>
    <w:rsid w:val="00FF3452"/>
    <w:rsid w:val="00FF34E3"/>
    <w:rsid w:val="00FF377B"/>
    <w:rsid w:val="00FF3862"/>
    <w:rsid w:val="00FF39F1"/>
    <w:rsid w:val="00FF3CF4"/>
    <w:rsid w:val="00FF46BF"/>
    <w:rsid w:val="00FF487C"/>
    <w:rsid w:val="00FF48E1"/>
    <w:rsid w:val="00FF4B5A"/>
    <w:rsid w:val="00FF4EAC"/>
    <w:rsid w:val="00FF5630"/>
    <w:rsid w:val="00FF5789"/>
    <w:rsid w:val="00FF5898"/>
    <w:rsid w:val="00FF5C87"/>
    <w:rsid w:val="00FF5E85"/>
    <w:rsid w:val="00FF5F05"/>
    <w:rsid w:val="00FF5FAE"/>
    <w:rsid w:val="00FF6868"/>
    <w:rsid w:val="00FF69F9"/>
    <w:rsid w:val="00FF6D42"/>
    <w:rsid w:val="00FF760B"/>
    <w:rsid w:val="00FF7A72"/>
    <w:rsid w:val="00FF7B60"/>
    <w:rsid w:val="00FF7D12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E3B1199"/>
  <w15:chartTrackingRefBased/>
  <w15:docId w15:val="{24EA8E94-24CF-46DE-B9D9-0038AC464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qFormat="1"/>
    <w:lsdException w:name="heading 8" w:qFormat="1"/>
    <w:lsdException w:name="heading 9" w:uiPriority="99" w:qFormat="1"/>
    <w:lsdException w:name="annotation text" w:uiPriority="99"/>
    <w:lsdException w:name="header" w:uiPriority="99"/>
    <w:lsdException w:name="caption" w:qFormat="1"/>
    <w:lsdException w:name="footnote reference" w:uiPriority="99"/>
    <w:lsdException w:name="annotation reference" w:uiPriority="99"/>
    <w:lsdException w:name="List Bullet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75C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277E3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E3C"/>
    <w:pPr>
      <w:ind w:left="284"/>
    </w:pPr>
  </w:style>
  <w:style w:type="paragraph" w:customStyle="1" w:styleId="AAFrameAddress">
    <w:name w:val="AA Frame Address"/>
    <w:basedOn w:val="Heading1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E3C"/>
    <w:pPr>
      <w:ind w:left="851"/>
    </w:pPr>
  </w:style>
  <w:style w:type="paragraph" w:styleId="TOC5">
    <w:name w:val="toc 5"/>
    <w:basedOn w:val="Normal"/>
    <w:next w:val="Normal"/>
    <w:semiHidden/>
    <w:rsid w:val="00277E3C"/>
    <w:pPr>
      <w:ind w:left="1134"/>
    </w:pPr>
  </w:style>
  <w:style w:type="paragraph" w:styleId="TOC6">
    <w:name w:val="toc 6"/>
    <w:basedOn w:val="Normal"/>
    <w:next w:val="Normal"/>
    <w:semiHidden/>
    <w:rsid w:val="00277E3C"/>
    <w:pPr>
      <w:ind w:left="1418"/>
    </w:pPr>
  </w:style>
  <w:style w:type="paragraph" w:styleId="TOC7">
    <w:name w:val="toc 7"/>
    <w:basedOn w:val="Normal"/>
    <w:next w:val="Normal"/>
    <w:semiHidden/>
    <w:rsid w:val="00277E3C"/>
    <w:pPr>
      <w:ind w:left="1701"/>
    </w:pPr>
  </w:style>
  <w:style w:type="paragraph" w:styleId="TOC8">
    <w:name w:val="toc 8"/>
    <w:basedOn w:val="Normal"/>
    <w:next w:val="Normal"/>
    <w:semiHidden/>
    <w:rsid w:val="00277E3C"/>
    <w:pPr>
      <w:ind w:left="1985"/>
    </w:pPr>
  </w:style>
  <w:style w:type="paragraph" w:styleId="TOC9">
    <w:name w:val="toc 9"/>
    <w:basedOn w:val="Normal"/>
    <w:next w:val="Normal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semiHidden/>
    <w:rsid w:val="00277E3C"/>
    <w:pPr>
      <w:ind w:left="567" w:hanging="567"/>
    </w:pPr>
  </w:style>
  <w:style w:type="paragraph" w:styleId="ListBullet5">
    <w:name w:val="List Bullet 5"/>
    <w:basedOn w:val="Normal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77E3C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277E3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77E3C"/>
    <w:pPr>
      <w:ind w:left="284" w:firstLine="284"/>
    </w:p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 w:cs="Cordia New"/>
      <w:sz w:val="28"/>
      <w:szCs w:val="28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</w:rPr>
  </w:style>
  <w:style w:type="character" w:styleId="FootnoteReference">
    <w:name w:val="footnote reference"/>
    <w:aliases w:val="fr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locked/>
    <w:rsid w:val="00D73AD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D73AD4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D73AD4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6">
    <w:name w:val="ลบ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paragraph" w:styleId="BodyTextIndent2">
    <w:name w:val="Body Text Indent 2"/>
    <w:basedOn w:val="Normal"/>
    <w:link w:val="BodyTextIndent2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D73AD4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1">
    <w:name w:val="Style1"/>
    <w:basedOn w:val="Heading2"/>
    <w:link w:val="Style1Char"/>
    <w:qFormat/>
    <w:rsid w:val="00BF7843"/>
    <w:pPr>
      <w:numPr>
        <w:numId w:val="20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 w:cs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BF7843"/>
    <w:rPr>
      <w:rFonts w:ascii="Angsana New" w:hAnsi="Angsana New"/>
      <w:sz w:val="30"/>
      <w:szCs w:val="30"/>
      <w:lang w:val="th-TH"/>
    </w:rPr>
  </w:style>
  <w:style w:type="paragraph" w:customStyle="1" w:styleId="Style2">
    <w:name w:val="Style2"/>
    <w:basedOn w:val="Heading3"/>
    <w:link w:val="Style2Char"/>
    <w:qFormat/>
    <w:rsid w:val="00BF7843"/>
    <w:pPr>
      <w:numPr>
        <w:numId w:val="19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HeaderChar1">
    <w:name w:val="Header Char1"/>
    <w:rsid w:val="00FB448C"/>
    <w:rPr>
      <w:rFonts w:ascii="Arial" w:hAnsi="Arial"/>
      <w:sz w:val="18"/>
      <w:szCs w:val="18"/>
    </w:rPr>
  </w:style>
  <w:style w:type="character" w:customStyle="1" w:styleId="FooterChar1">
    <w:name w:val="Footer Char1"/>
    <w:uiPriority w:val="99"/>
    <w:rsid w:val="00FB448C"/>
    <w:rPr>
      <w:rFonts w:ascii="Arial" w:hAnsi="Arial"/>
      <w:sz w:val="18"/>
      <w:szCs w:val="18"/>
    </w:rPr>
  </w:style>
  <w:style w:type="paragraph" w:customStyle="1" w:styleId="Char0">
    <w:name w:val="Char"/>
    <w:basedOn w:val="Normal"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ing2Char1">
    <w:name w:val="Heading 2 Char1"/>
    <w:rsid w:val="00FB448C"/>
    <w:rPr>
      <w:rFonts w:ascii="Arial" w:eastAsia="Times New Roman" w:hAnsi="Arial" w:cs="Times New Roman"/>
      <w:b/>
      <w:bCs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FB448C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Style2Char">
    <w:name w:val="Style2 Char"/>
    <w:link w:val="Style2"/>
    <w:rsid w:val="00FB448C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character" w:customStyle="1" w:styleId="Heading1Char1">
    <w:name w:val="Heading 1 Char1"/>
    <w:uiPriority w:val="99"/>
    <w:rsid w:val="00FB448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FB44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B44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B44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B448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B44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B44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B44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FB448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FB448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B448C"/>
  </w:style>
  <w:style w:type="character" w:customStyle="1" w:styleId="BodyText2Char1">
    <w:name w:val="Body Text 2 Char1"/>
    <w:rsid w:val="00FB448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B44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B448C"/>
    <w:rPr>
      <w:rFonts w:eastAsia="Times New Roman" w:cs="EucrosiaUPC"/>
      <w:sz w:val="30"/>
      <w:szCs w:val="30"/>
    </w:rPr>
  </w:style>
  <w:style w:type="character" w:customStyle="1" w:styleId="SignatureChar1">
    <w:name w:val="Signature Char1"/>
    <w:rsid w:val="00FB448C"/>
    <w:rPr>
      <w:rFonts w:ascii="Arial" w:eastAsia="Times New Roman" w:hAnsi="Arial" w:cs="Times New Roman"/>
      <w:sz w:val="18"/>
      <w:szCs w:val="18"/>
    </w:rPr>
  </w:style>
  <w:style w:type="paragraph" w:customStyle="1" w:styleId="NormalIndent10">
    <w:name w:val="Normal Indent1"/>
    <w:basedOn w:val="Normal"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2">
    <w:name w:val="Char Char22"/>
    <w:rsid w:val="00FB448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B44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B44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B448C"/>
  </w:style>
  <w:style w:type="character" w:styleId="Emphasis">
    <w:name w:val="Emphasis"/>
    <w:uiPriority w:val="20"/>
    <w:qFormat/>
    <w:rsid w:val="00FB448C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B448C"/>
  </w:style>
  <w:style w:type="character" w:styleId="Hyperlink">
    <w:name w:val="Hyperlink"/>
    <w:uiPriority w:val="99"/>
    <w:unhideWhenUsed/>
    <w:rsid w:val="00FB448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B448C"/>
    <w:rPr>
      <w:color w:val="4D90F0"/>
    </w:rPr>
  </w:style>
  <w:style w:type="paragraph" w:styleId="NormalWeb">
    <w:name w:val="Normal (Web)"/>
    <w:basedOn w:val="Normal"/>
    <w:uiPriority w:val="99"/>
    <w:unhideWhenUsed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FB448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B448C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lockChar">
    <w:name w:val="block Char"/>
    <w:aliases w:val="b Char"/>
    <w:locked/>
    <w:rsid w:val="00FB448C"/>
    <w:rPr>
      <w:rFonts w:cs="Times New Roman"/>
      <w:sz w:val="22"/>
      <w:lang w:eastAsia="en-US" w:bidi="ar-SA"/>
    </w:rPr>
  </w:style>
  <w:style w:type="paragraph" w:styleId="NoSpacing">
    <w:name w:val="No Spacing"/>
    <w:uiPriority w:val="1"/>
    <w:qFormat/>
    <w:rsid w:val="00A270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88201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8201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8201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8201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8201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8201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8201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table" w:styleId="Table3Deffects2">
    <w:name w:val="Table 3D effects 2"/>
    <w:basedOn w:val="TableNormal"/>
    <w:rsid w:val="00882010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882010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88201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882010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8820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8820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6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header" Target="header9.xml"/><Relationship Id="rId26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header" Target="header11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8.xml"/><Relationship Id="rId25" Type="http://schemas.openxmlformats.org/officeDocument/2006/relationships/header" Target="header15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20" Type="http://schemas.openxmlformats.org/officeDocument/2006/relationships/footer" Target="footer3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header" Target="header14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23" Type="http://schemas.openxmlformats.org/officeDocument/2006/relationships/header" Target="header13.xml"/><Relationship Id="rId28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header" Target="header10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2.xml"/><Relationship Id="rId22" Type="http://schemas.openxmlformats.org/officeDocument/2006/relationships/header" Target="header12.xml"/><Relationship Id="rId27" Type="http://schemas.openxmlformats.org/officeDocument/2006/relationships/header" Target="header1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86FCB-B292-48AC-AF7A-D6DEA0905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40</Pages>
  <Words>10922</Words>
  <Characters>62259</Characters>
  <Application>Microsoft Office Word</Application>
  <DocSecurity>0</DocSecurity>
  <Lines>518</Lines>
  <Paragraphs>146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ล็อกซเล่ย์ จำกัด (มหาชน) และบริษัทย่อย</vt:lpstr>
    </vt:vector>
  </TitlesOfParts>
  <Company>KPMG</Company>
  <LinksUpToDate>false</LinksUpToDate>
  <CharactersWithSpaces>73035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ล็อกซเล่ย์ จำกัด (มหาชน) และบริษัทย่อย</dc:title>
  <dc:subject/>
  <dc:creator>Pannida, Suksawat</dc:creator>
  <cp:keywords/>
  <cp:lastModifiedBy>Somjai, Nigonyanont</cp:lastModifiedBy>
  <cp:revision>4</cp:revision>
  <cp:lastPrinted>2020-08-07T12:35:00Z</cp:lastPrinted>
  <dcterms:created xsi:type="dcterms:W3CDTF">2020-08-10T08:04:00Z</dcterms:created>
  <dcterms:modified xsi:type="dcterms:W3CDTF">2020-08-10T08:06:00Z</dcterms:modified>
</cp:coreProperties>
</file>