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0F5CF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2A2FCD0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01C97FA6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A32ACBE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519B9A8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F4618E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184F8AC9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E8C00C9" w14:textId="77777777" w:rsidR="0064050C" w:rsidRPr="005A6861" w:rsidRDefault="0064050C" w:rsidP="00640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C06E89A" w14:textId="77777777" w:rsidR="0064050C" w:rsidRPr="005A6861" w:rsidRDefault="0064050C" w:rsidP="00640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50161DA8" w14:textId="77777777" w:rsidR="0064050C" w:rsidRPr="005A6861" w:rsidRDefault="0064050C" w:rsidP="00640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B7C9B55" w14:textId="77777777" w:rsidR="0064050C" w:rsidRPr="00A4230F" w:rsidRDefault="0064050C" w:rsidP="00640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รับอนุญาต</w:t>
      </w:r>
    </w:p>
    <w:p w14:paraId="765FFBE5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B4F6F4F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116E11ED" w14:textId="77777777" w:rsidR="00F502E9" w:rsidRPr="00F502E9" w:rsidRDefault="00F502E9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6B27DF9" w14:textId="77777777"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4897A13C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C114439" w14:textId="77777777"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3D733F36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94CC1E1" w14:textId="77777777" w:rsidR="003145BF" w:rsidRPr="005A6861" w:rsidRDefault="00F7070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64050C">
        <w:rPr>
          <w:rFonts w:ascii="Angsana New" w:hAnsi="Angsana New" w:cs="Angsana New"/>
          <w:sz w:val="30"/>
          <w:szCs w:val="30"/>
          <w:lang w:val="en-US"/>
        </w:rPr>
        <w:t>30</w:t>
      </w:r>
      <w:r w:rsidR="0064050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641DD2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41DD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641DD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641DD2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Pr="005A686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64050C">
        <w:rPr>
          <w:rFonts w:ascii="Angsana New" w:hAnsi="Angsana New" w:cs="Angsana New" w:hint="cs"/>
          <w:sz w:val="30"/>
          <w:szCs w:val="30"/>
          <w:cs/>
        </w:rPr>
        <w:t>หก</w:t>
      </w:r>
      <w:r w:rsidR="0009767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9767A" w:rsidRPr="00012D23">
        <w:rPr>
          <w:rFonts w:ascii="Angsana New" w:hAnsi="Angsana New" w:cs="Angsana New"/>
          <w:sz w:val="30"/>
          <w:szCs w:val="30"/>
          <w:cs/>
        </w:rPr>
        <w:t>สิ้นสุด</w:t>
      </w:r>
      <w:r w:rsidR="0009767A" w:rsidRPr="00012D23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64050C">
        <w:rPr>
          <w:rFonts w:ascii="Angsana New" w:hAnsi="Angsana New" w:cs="Angsana New"/>
          <w:sz w:val="30"/>
          <w:szCs w:val="30"/>
          <w:lang w:val="en-US"/>
        </w:rPr>
        <w:t>30</w:t>
      </w:r>
      <w:r w:rsidR="0064050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>กาล</w:t>
      </w:r>
      <w:r w:rsidR="00641DD2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 w:rsidR="000F3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0B67E3F" w14:textId="77777777" w:rsidR="00DF141B" w:rsidRPr="005A6861" w:rsidRDefault="00DF141B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541628DA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12A179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6D831B4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="00F26C7A" w:rsidRPr="005A6861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</w:t>
      </w:r>
      <w:r w:rsidR="00E35175"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5EF7C099" w14:textId="77777777" w:rsidR="002E0B47" w:rsidRPr="005A6861" w:rsidRDefault="002E0B4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1A4914F" w14:textId="77777777" w:rsidR="00EF12A9" w:rsidRDefault="00EF12A9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677AD7" w14:textId="77777777" w:rsidR="00A0342A" w:rsidRPr="002856EF" w:rsidRDefault="00A0342A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A0342A" w:rsidRPr="002856EF" w:rsidSect="009F1363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298D9B7A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  <w:bookmarkStart w:id="0" w:name="_GoBack"/>
      <w:bookmarkEnd w:id="0"/>
    </w:p>
    <w:p w14:paraId="38926A1E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3FDCFB9" w14:textId="77777777" w:rsidR="003145BF" w:rsidRPr="005A6861" w:rsidRDefault="003145BF" w:rsidP="00D20405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20405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="00676C7F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E53C09"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E53C09"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1B16C958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4370657" w14:textId="77777777" w:rsidR="00B44B77" w:rsidRPr="005A6861" w:rsidRDefault="00B44B77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DFB1B7C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55A42C3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BFD6BA" w14:textId="77777777" w:rsidR="00376984" w:rsidRPr="005A6861" w:rsidRDefault="00376984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49D9DFF" w14:textId="77777777" w:rsidR="00B44B77" w:rsidRPr="005A6861" w:rsidRDefault="00A9780E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 w:rsidR="00945BEB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6DC3265C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2A398BF" w14:textId="77777777" w:rsidR="00B44B77" w:rsidRPr="005A6861" w:rsidRDefault="00C116B1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45BEB">
        <w:rPr>
          <w:rFonts w:ascii="Angsana New" w:hAnsi="Angsana New"/>
          <w:sz w:val="30"/>
          <w:szCs w:val="30"/>
          <w:lang w:val="en-US"/>
        </w:rPr>
        <w:t>11766</w:t>
      </w:r>
    </w:p>
    <w:p w14:paraId="0927C503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5BDADAD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8BC986B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26302128" w14:textId="77777777" w:rsidR="003A778F" w:rsidRDefault="00FF3A55" w:rsidP="00EA65E1">
      <w:pPr>
        <w:pStyle w:val="BlockText"/>
        <w:spacing w:before="0" w:line="240" w:lineRule="atLeast"/>
        <w:ind w:left="0" w:right="-45" w:firstLine="0"/>
        <w:jc w:val="left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945BE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DE4B1D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51A0E298" w14:textId="77777777" w:rsidR="00DE0FAE" w:rsidRPr="004A1E45" w:rsidRDefault="00DE0FAE" w:rsidP="004A1E45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DE0FAE" w:rsidRPr="004A1E45" w:rsidSect="009F1363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2A892" w14:textId="77777777" w:rsidR="00D365B3" w:rsidRDefault="00D365B3">
      <w:r>
        <w:separator/>
      </w:r>
    </w:p>
  </w:endnote>
  <w:endnote w:type="continuationSeparator" w:id="0">
    <w:p w14:paraId="209E05B0" w14:textId="77777777" w:rsidR="00D365B3" w:rsidRDefault="00D3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7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BE863" w14:textId="77777777" w:rsidR="00641DD2" w:rsidRDefault="00641DD2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2F0A02" w14:textId="77777777" w:rsidR="00641DD2" w:rsidRDefault="00641D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0B71F" w14:textId="77777777" w:rsidR="00641DD2" w:rsidRDefault="00641D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7EE03C3" w14:textId="77777777" w:rsidR="00641DD2" w:rsidRDefault="00641DD2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8CEFC" w14:textId="77777777" w:rsidR="00641DD2" w:rsidRPr="005B2E06" w:rsidRDefault="00641DD2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9989A4" w14:textId="77777777" w:rsidR="00641DD2" w:rsidRPr="00186B8D" w:rsidRDefault="00641DD2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A3188" w14:textId="77777777" w:rsidR="009F1363" w:rsidRDefault="009F136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4FCAE" w14:textId="77777777" w:rsidR="00641DD2" w:rsidRPr="005B2E06" w:rsidRDefault="00641DD2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EEE8197" w14:textId="77777777" w:rsidR="00641DD2" w:rsidRPr="00186B8D" w:rsidRDefault="00641DD2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E74A6" w14:textId="77777777" w:rsidR="00D365B3" w:rsidRDefault="00D365B3">
      <w:r>
        <w:separator/>
      </w:r>
    </w:p>
  </w:footnote>
  <w:footnote w:type="continuationSeparator" w:id="0">
    <w:p w14:paraId="7D027B68" w14:textId="77777777" w:rsidR="00D365B3" w:rsidRDefault="00D36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64EC9" w14:textId="77777777" w:rsidR="00641DD2" w:rsidRDefault="00641DD2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329736C" w14:textId="77777777" w:rsidR="00641DD2" w:rsidRDefault="00641DD2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283DE08F" w14:textId="77777777" w:rsidR="00641DD2" w:rsidRPr="00006D1D" w:rsidRDefault="00641DD2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68DC9E1F" w14:textId="77777777" w:rsidR="00641DD2" w:rsidRPr="00DF141B" w:rsidRDefault="00641DD2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2AAF2BC" w14:textId="77777777" w:rsidR="00641DD2" w:rsidRPr="00DF141B" w:rsidRDefault="00641DD2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47942" w14:textId="77777777" w:rsidR="00641DD2" w:rsidRDefault="00641DD2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E1CB824" w14:textId="77777777" w:rsidR="00641DD2" w:rsidRPr="00DF141B" w:rsidRDefault="00641DD2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4ED0EFE1" w14:textId="77777777" w:rsidR="00641DD2" w:rsidRDefault="00641DD2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408F6A6C" w14:textId="77777777" w:rsidR="00641DD2" w:rsidRDefault="00641DD2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8F28959" w14:textId="77777777" w:rsidR="00641DD2" w:rsidRPr="00DF141B" w:rsidRDefault="00641DD2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B8C0C8C" w14:textId="77777777" w:rsidR="00641DD2" w:rsidRPr="00DF141B" w:rsidRDefault="00641DD2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E9675" w14:textId="77777777" w:rsidR="00641DD2" w:rsidRDefault="00641DD2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FBEE489" w14:textId="77777777" w:rsidR="00641DD2" w:rsidRDefault="00641DD2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9525A67" w14:textId="77777777" w:rsidR="00641DD2" w:rsidRDefault="00641DD2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3762D3FF" w14:textId="77777777" w:rsidR="00641DD2" w:rsidRDefault="00641DD2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E1622" w14:textId="77777777" w:rsidR="00641DD2" w:rsidRPr="00012D23" w:rsidRDefault="00641DD2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3373E0C2" w14:textId="77777777" w:rsidR="00641DD2" w:rsidRPr="00012D23" w:rsidRDefault="00641DD2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7F82341C" w14:textId="77777777" w:rsidR="00641DD2" w:rsidRPr="00012D23" w:rsidRDefault="00641DD2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1161ADF" w14:textId="77777777" w:rsidR="00641DD2" w:rsidRPr="00012D23" w:rsidRDefault="00641DD2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811AADE" w14:textId="77777777" w:rsidR="00641DD2" w:rsidRPr="00012D23" w:rsidRDefault="00641DD2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8D4AF90" w14:textId="77777777" w:rsidR="00641DD2" w:rsidRDefault="00641DD2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25FE189" w14:textId="77777777" w:rsidR="00641DD2" w:rsidRDefault="00641DD2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335BFD6B" w14:textId="77777777" w:rsidR="00641DD2" w:rsidRPr="00EF12A9" w:rsidRDefault="00641DD2" w:rsidP="00EF12A9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50CE0" w14:textId="16190061" w:rsidR="009F1363" w:rsidRDefault="009F1363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58304A20" w14:textId="77777777" w:rsidR="009F1363" w:rsidRDefault="009F1363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6"/>
  </w:num>
  <w:num w:numId="5">
    <w:abstractNumId w:val="3"/>
  </w:num>
  <w:num w:numId="6">
    <w:abstractNumId w:val="9"/>
  </w:num>
  <w:num w:numId="7">
    <w:abstractNumId w:val="1"/>
  </w:num>
  <w:num w:numId="8">
    <w:abstractNumId w:val="31"/>
  </w:num>
  <w:num w:numId="9">
    <w:abstractNumId w:val="28"/>
  </w:num>
  <w:num w:numId="10">
    <w:abstractNumId w:val="5"/>
  </w:num>
  <w:num w:numId="11">
    <w:abstractNumId w:val="0"/>
  </w:num>
  <w:num w:numId="12">
    <w:abstractNumId w:val="16"/>
  </w:num>
  <w:num w:numId="13">
    <w:abstractNumId w:val="30"/>
  </w:num>
  <w:num w:numId="14">
    <w:abstractNumId w:val="25"/>
  </w:num>
  <w:num w:numId="15">
    <w:abstractNumId w:val="26"/>
  </w:num>
  <w:num w:numId="16">
    <w:abstractNumId w:val="32"/>
  </w:num>
  <w:num w:numId="17">
    <w:abstractNumId w:val="26"/>
  </w:num>
  <w:num w:numId="18">
    <w:abstractNumId w:val="8"/>
  </w:num>
  <w:num w:numId="19">
    <w:abstractNumId w:val="2"/>
  </w:num>
  <w:num w:numId="20">
    <w:abstractNumId w:val="33"/>
  </w:num>
  <w:num w:numId="21">
    <w:abstractNumId w:val="18"/>
  </w:num>
  <w:num w:numId="22">
    <w:abstractNumId w:val="7"/>
  </w:num>
  <w:num w:numId="23">
    <w:abstractNumId w:val="34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29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5"/>
  </w:num>
  <w:num w:numId="37">
    <w:abstractNumId w:val="21"/>
  </w:num>
  <w:num w:numId="38">
    <w:abstractNumId w:val="27"/>
  </w:num>
  <w:num w:numId="39">
    <w:abstractNumId w:val="19"/>
  </w:num>
  <w:num w:numId="40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1716F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6701A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D30"/>
    <w:rsid w:val="00086ACE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3BE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3790"/>
    <w:rsid w:val="000F498A"/>
    <w:rsid w:val="000F4DF6"/>
    <w:rsid w:val="000F4E22"/>
    <w:rsid w:val="000F50E2"/>
    <w:rsid w:val="000F5330"/>
    <w:rsid w:val="000F5BE4"/>
    <w:rsid w:val="000F5EE6"/>
    <w:rsid w:val="000F6568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16EF"/>
    <w:rsid w:val="00173F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16B9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630C"/>
    <w:rsid w:val="001971AD"/>
    <w:rsid w:val="00197CC0"/>
    <w:rsid w:val="001A0417"/>
    <w:rsid w:val="001A2184"/>
    <w:rsid w:val="001A28EB"/>
    <w:rsid w:val="001A2F95"/>
    <w:rsid w:val="001A46EA"/>
    <w:rsid w:val="001A5029"/>
    <w:rsid w:val="001A5A9C"/>
    <w:rsid w:val="001A7840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5741"/>
    <w:rsid w:val="001F57FE"/>
    <w:rsid w:val="001F68DA"/>
    <w:rsid w:val="001F6AFB"/>
    <w:rsid w:val="001F6CF3"/>
    <w:rsid w:val="001F7010"/>
    <w:rsid w:val="001F718B"/>
    <w:rsid w:val="001F7247"/>
    <w:rsid w:val="001F7CF5"/>
    <w:rsid w:val="001F7DE4"/>
    <w:rsid w:val="002007BD"/>
    <w:rsid w:val="00201284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C1"/>
    <w:rsid w:val="00252ADB"/>
    <w:rsid w:val="00252E1B"/>
    <w:rsid w:val="002533DB"/>
    <w:rsid w:val="0025496F"/>
    <w:rsid w:val="00255140"/>
    <w:rsid w:val="002557ED"/>
    <w:rsid w:val="002561C7"/>
    <w:rsid w:val="00256BFB"/>
    <w:rsid w:val="0026073B"/>
    <w:rsid w:val="00260F84"/>
    <w:rsid w:val="00261258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2B5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60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EF8"/>
    <w:rsid w:val="003175B9"/>
    <w:rsid w:val="003176FF"/>
    <w:rsid w:val="00320E55"/>
    <w:rsid w:val="0032186F"/>
    <w:rsid w:val="0032400F"/>
    <w:rsid w:val="00324086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1527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D51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594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1F8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1E45"/>
    <w:rsid w:val="004A205B"/>
    <w:rsid w:val="004A2B1A"/>
    <w:rsid w:val="004A2FB5"/>
    <w:rsid w:val="004A351A"/>
    <w:rsid w:val="004A3A60"/>
    <w:rsid w:val="004A5132"/>
    <w:rsid w:val="004A5826"/>
    <w:rsid w:val="004A69E0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4E0F"/>
    <w:rsid w:val="005050AB"/>
    <w:rsid w:val="00505987"/>
    <w:rsid w:val="005072C8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D1F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20A4"/>
    <w:rsid w:val="005428C2"/>
    <w:rsid w:val="0054300E"/>
    <w:rsid w:val="0054343B"/>
    <w:rsid w:val="00546FC9"/>
    <w:rsid w:val="00550A72"/>
    <w:rsid w:val="005510B3"/>
    <w:rsid w:val="00551789"/>
    <w:rsid w:val="005518C8"/>
    <w:rsid w:val="0055366E"/>
    <w:rsid w:val="00553670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1E6C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4D1"/>
    <w:rsid w:val="005858FC"/>
    <w:rsid w:val="00586029"/>
    <w:rsid w:val="00586574"/>
    <w:rsid w:val="00586622"/>
    <w:rsid w:val="00586B27"/>
    <w:rsid w:val="005901C7"/>
    <w:rsid w:val="0059033E"/>
    <w:rsid w:val="0059065A"/>
    <w:rsid w:val="005911A7"/>
    <w:rsid w:val="0059272E"/>
    <w:rsid w:val="00593C87"/>
    <w:rsid w:val="0059447F"/>
    <w:rsid w:val="00595625"/>
    <w:rsid w:val="00597848"/>
    <w:rsid w:val="005A114B"/>
    <w:rsid w:val="005A14D5"/>
    <w:rsid w:val="005A15C4"/>
    <w:rsid w:val="005A2794"/>
    <w:rsid w:val="005A3266"/>
    <w:rsid w:val="005A37F1"/>
    <w:rsid w:val="005A4B05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5AB3"/>
    <w:rsid w:val="0063721E"/>
    <w:rsid w:val="0064030F"/>
    <w:rsid w:val="00640427"/>
    <w:rsid w:val="0064050C"/>
    <w:rsid w:val="00641DD2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2FA2"/>
    <w:rsid w:val="00683960"/>
    <w:rsid w:val="00683AEE"/>
    <w:rsid w:val="00685E29"/>
    <w:rsid w:val="00686F15"/>
    <w:rsid w:val="0068771F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45DA"/>
    <w:rsid w:val="006A5E57"/>
    <w:rsid w:val="006A6585"/>
    <w:rsid w:val="006B05F7"/>
    <w:rsid w:val="006B2477"/>
    <w:rsid w:val="006B2C16"/>
    <w:rsid w:val="006B307C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93"/>
    <w:rsid w:val="006F16C0"/>
    <w:rsid w:val="006F19DA"/>
    <w:rsid w:val="006F2CB3"/>
    <w:rsid w:val="006F3DC7"/>
    <w:rsid w:val="006F4188"/>
    <w:rsid w:val="006F501E"/>
    <w:rsid w:val="006F60B6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0F0F"/>
    <w:rsid w:val="007710F4"/>
    <w:rsid w:val="00774CD8"/>
    <w:rsid w:val="007760EC"/>
    <w:rsid w:val="0077708B"/>
    <w:rsid w:val="007774D1"/>
    <w:rsid w:val="00777CBC"/>
    <w:rsid w:val="00777D2D"/>
    <w:rsid w:val="00780CC5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0C0B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975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4325"/>
    <w:rsid w:val="007E4338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7F777B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991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70657"/>
    <w:rsid w:val="00871B45"/>
    <w:rsid w:val="008723E4"/>
    <w:rsid w:val="00873186"/>
    <w:rsid w:val="008733B6"/>
    <w:rsid w:val="00875C2A"/>
    <w:rsid w:val="00876794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686"/>
    <w:rsid w:val="008C7EDE"/>
    <w:rsid w:val="008D0EA9"/>
    <w:rsid w:val="008D15CF"/>
    <w:rsid w:val="008D236B"/>
    <w:rsid w:val="008D2386"/>
    <w:rsid w:val="008D2C22"/>
    <w:rsid w:val="008D2C43"/>
    <w:rsid w:val="008D3065"/>
    <w:rsid w:val="008D3A94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B1F"/>
    <w:rsid w:val="009254F8"/>
    <w:rsid w:val="009258CC"/>
    <w:rsid w:val="00925AE1"/>
    <w:rsid w:val="00926D08"/>
    <w:rsid w:val="00927FF3"/>
    <w:rsid w:val="00930683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7292"/>
    <w:rsid w:val="009523D0"/>
    <w:rsid w:val="009528E6"/>
    <w:rsid w:val="00952ECD"/>
    <w:rsid w:val="0095326D"/>
    <w:rsid w:val="00954683"/>
    <w:rsid w:val="00954C9F"/>
    <w:rsid w:val="00954F3C"/>
    <w:rsid w:val="00954FAC"/>
    <w:rsid w:val="009554CB"/>
    <w:rsid w:val="00955CE0"/>
    <w:rsid w:val="00955DF5"/>
    <w:rsid w:val="00957DC1"/>
    <w:rsid w:val="00960639"/>
    <w:rsid w:val="009619F7"/>
    <w:rsid w:val="00961A80"/>
    <w:rsid w:val="00961F39"/>
    <w:rsid w:val="00962CE5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495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12A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3ED0"/>
    <w:rsid w:val="009C414F"/>
    <w:rsid w:val="009C41EC"/>
    <w:rsid w:val="009C42BA"/>
    <w:rsid w:val="009C459D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363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151"/>
    <w:rsid w:val="00A662CF"/>
    <w:rsid w:val="00A66810"/>
    <w:rsid w:val="00A66E22"/>
    <w:rsid w:val="00A674A5"/>
    <w:rsid w:val="00A711E0"/>
    <w:rsid w:val="00A71C87"/>
    <w:rsid w:val="00A73B77"/>
    <w:rsid w:val="00A74881"/>
    <w:rsid w:val="00A74E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2CDF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2E1C"/>
    <w:rsid w:val="00B0382E"/>
    <w:rsid w:val="00B03FF0"/>
    <w:rsid w:val="00B0521B"/>
    <w:rsid w:val="00B0690D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1B5"/>
    <w:rsid w:val="00B23904"/>
    <w:rsid w:val="00B23D4F"/>
    <w:rsid w:val="00B24D65"/>
    <w:rsid w:val="00B2584D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5EE7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1F4C"/>
    <w:rsid w:val="00BE2B84"/>
    <w:rsid w:val="00BE3135"/>
    <w:rsid w:val="00BE5DE3"/>
    <w:rsid w:val="00BE5EA7"/>
    <w:rsid w:val="00BE67A6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2EA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3A74"/>
    <w:rsid w:val="00C33EA0"/>
    <w:rsid w:val="00C3500E"/>
    <w:rsid w:val="00C35253"/>
    <w:rsid w:val="00C35696"/>
    <w:rsid w:val="00C35F70"/>
    <w:rsid w:val="00C36133"/>
    <w:rsid w:val="00C3678F"/>
    <w:rsid w:val="00C36B06"/>
    <w:rsid w:val="00C36F0F"/>
    <w:rsid w:val="00C378E2"/>
    <w:rsid w:val="00C37C5F"/>
    <w:rsid w:val="00C41132"/>
    <w:rsid w:val="00C412DA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DB8"/>
    <w:rsid w:val="00C553AA"/>
    <w:rsid w:val="00C56887"/>
    <w:rsid w:val="00C56D84"/>
    <w:rsid w:val="00C60BCC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0B7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BFC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5B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1F4D"/>
    <w:rsid w:val="00D71FAB"/>
    <w:rsid w:val="00D72354"/>
    <w:rsid w:val="00D734A0"/>
    <w:rsid w:val="00D73D0E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9043F"/>
    <w:rsid w:val="00D91DE9"/>
    <w:rsid w:val="00D9232C"/>
    <w:rsid w:val="00D92971"/>
    <w:rsid w:val="00D93230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D040D"/>
    <w:rsid w:val="00DD0E81"/>
    <w:rsid w:val="00DD141C"/>
    <w:rsid w:val="00DD239C"/>
    <w:rsid w:val="00DD5F3F"/>
    <w:rsid w:val="00DD606B"/>
    <w:rsid w:val="00DD63A9"/>
    <w:rsid w:val="00DD7DDA"/>
    <w:rsid w:val="00DD7FA3"/>
    <w:rsid w:val="00DE0044"/>
    <w:rsid w:val="00DE0319"/>
    <w:rsid w:val="00DE0FAE"/>
    <w:rsid w:val="00DE2757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1A1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479"/>
    <w:rsid w:val="00E87CC0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2F49"/>
    <w:rsid w:val="00ED46BC"/>
    <w:rsid w:val="00ED62AE"/>
    <w:rsid w:val="00ED649A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5A0"/>
    <w:rsid w:val="00F007F7"/>
    <w:rsid w:val="00F010AB"/>
    <w:rsid w:val="00F011A3"/>
    <w:rsid w:val="00F0354F"/>
    <w:rsid w:val="00F045DE"/>
    <w:rsid w:val="00F05035"/>
    <w:rsid w:val="00F056D6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671"/>
    <w:rsid w:val="00F15C26"/>
    <w:rsid w:val="00F16CF8"/>
    <w:rsid w:val="00F1730A"/>
    <w:rsid w:val="00F17B42"/>
    <w:rsid w:val="00F17CD2"/>
    <w:rsid w:val="00F20385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2AF9"/>
    <w:rsid w:val="00F343D7"/>
    <w:rsid w:val="00F34BBD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DA2"/>
    <w:rsid w:val="00FB1008"/>
    <w:rsid w:val="00FB1DC9"/>
    <w:rsid w:val="00FB1DF2"/>
    <w:rsid w:val="00FB2234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3A55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794560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2A69E-13E2-4606-B82C-CEDA3F900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3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Ganittha, Thirasophitlert</cp:lastModifiedBy>
  <cp:revision>4</cp:revision>
  <cp:lastPrinted>2020-04-28T05:12:00Z</cp:lastPrinted>
  <dcterms:created xsi:type="dcterms:W3CDTF">2020-08-07T08:30:00Z</dcterms:created>
  <dcterms:modified xsi:type="dcterms:W3CDTF">2020-08-11T02:48:00Z</dcterms:modified>
</cp:coreProperties>
</file>