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4257" w:rsidRDefault="00EF4257" w:rsidP="008D3065">
      <w:pPr>
        <w:pStyle w:val="IndexHeading1"/>
        <w:spacing w:after="0"/>
        <w:ind w:left="1440" w:hanging="144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ab/>
        <w:t>สารบัญ</w:t>
      </w:r>
    </w:p>
    <w:p w:rsidR="006B7128" w:rsidRDefault="006B712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EF4257" w:rsidRPr="006E2288" w:rsidRDefault="006B712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F704A0">
        <w:rPr>
          <w:rFonts w:ascii="Angsana New" w:hAnsi="Angsana New" w:cs="Angsana New"/>
          <w:sz w:val="30"/>
          <w:szCs w:val="30"/>
          <w:lang w:bidi="th-TH"/>
        </w:rPr>
        <w:t>1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="00EF4257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="00EF4257" w:rsidRPr="002E2783">
        <w:rPr>
          <w:rFonts w:ascii="Angsana New" w:hAnsi="Angsana New" w:cs="Angsana New"/>
          <w:sz w:val="30"/>
          <w:szCs w:val="30"/>
          <w:cs/>
          <w:lang w:bidi="th-TH"/>
        </w:rPr>
        <w:t>ทั่วไป</w:t>
      </w:r>
    </w:p>
    <w:p w:rsidR="00EF4257" w:rsidRDefault="006B712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2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="00EF4257" w:rsidRPr="002E2783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470F28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:rsidR="00EF4257" w:rsidRPr="002E2783" w:rsidRDefault="007E433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E4338">
        <w:rPr>
          <w:rFonts w:ascii="Angsana New" w:hAnsi="Angsana New" w:cs="Angsana New" w:hint="cs"/>
          <w:sz w:val="30"/>
          <w:szCs w:val="30"/>
          <w:lang w:val="en-US" w:bidi="th-TH"/>
        </w:rPr>
        <w:t>3</w:t>
      </w:r>
      <w:r w:rsidR="006B7128">
        <w:rPr>
          <w:rFonts w:ascii="Angsana New" w:hAnsi="Angsana New" w:cs="Angsana New"/>
          <w:sz w:val="30"/>
          <w:szCs w:val="30"/>
          <w:lang w:bidi="th-TH"/>
        </w:rPr>
        <w:tab/>
      </w:r>
      <w:r w:rsidR="00EF4257" w:rsidRPr="002E2783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115109" w:rsidRPr="00115109" w:rsidRDefault="007D4BDF" w:rsidP="00115109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4</w:t>
      </w:r>
      <w:r w:rsidR="00115109">
        <w:rPr>
          <w:rFonts w:ascii="Angsana New" w:hAnsi="Angsana New" w:cs="Angsana New"/>
          <w:sz w:val="30"/>
          <w:szCs w:val="30"/>
          <w:lang w:bidi="th-TH"/>
        </w:rPr>
        <w:tab/>
      </w:r>
      <w:r w:rsidR="00115109"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:rsidR="000A08FC" w:rsidRDefault="007D4BDF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5</w:t>
      </w:r>
      <w:r w:rsidR="006B7128">
        <w:rPr>
          <w:rFonts w:ascii="Angsana New" w:hAnsi="Angsana New" w:cs="Angsana New"/>
          <w:sz w:val="30"/>
          <w:szCs w:val="30"/>
          <w:lang w:bidi="th-TH"/>
        </w:rPr>
        <w:tab/>
      </w:r>
      <w:r w:rsidR="000A08FC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:rsidR="000A08FC" w:rsidRDefault="007D4BDF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6</w:t>
      </w:r>
      <w:r w:rsidR="006B7128">
        <w:rPr>
          <w:rFonts w:ascii="Angsana New" w:hAnsi="Angsana New" w:cs="Angsana New"/>
          <w:sz w:val="30"/>
          <w:szCs w:val="30"/>
          <w:lang w:bidi="th-TH"/>
        </w:rPr>
        <w:tab/>
      </w:r>
      <w:r w:rsidR="000A08FC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เจ้าหนี้การค้า</w:t>
      </w:r>
    </w:p>
    <w:p w:rsidR="00EF4257" w:rsidRDefault="007D4BDF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="006B7128">
        <w:rPr>
          <w:rFonts w:ascii="Angsana New" w:hAnsi="Angsana New" w:cs="Angsana New"/>
          <w:sz w:val="30"/>
          <w:szCs w:val="30"/>
          <w:lang w:bidi="th-TH"/>
        </w:rPr>
        <w:tab/>
      </w:r>
      <w:r w:rsidR="00EF4257" w:rsidRPr="005A6861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="00E437E6"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1E7707"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4F6428"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การจำแนกรายได้</w:t>
      </w:r>
    </w:p>
    <w:p w:rsidR="004F6428" w:rsidRDefault="007D4BDF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8</w:t>
      </w:r>
      <w:r w:rsidR="00470F28">
        <w:rPr>
          <w:rFonts w:ascii="Angsana New" w:hAnsi="Angsana New" w:cs="Angsana New"/>
          <w:sz w:val="30"/>
          <w:szCs w:val="30"/>
          <w:lang w:bidi="th-TH"/>
        </w:rPr>
        <w:tab/>
      </w:r>
      <w:r w:rsidR="00470F28" w:rsidRPr="002E2783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  <w:r w:rsidR="00470F28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:rsidR="00FF3A55" w:rsidRPr="00FF3A55" w:rsidRDefault="00FF3A55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val="en-US" w:bidi="th-TH"/>
        </w:rPr>
      </w:pPr>
      <w:r>
        <w:rPr>
          <w:rFonts w:ascii="Angsana New" w:hAnsi="Angsana New" w:cs="Angsana New"/>
          <w:sz w:val="30"/>
          <w:szCs w:val="30"/>
          <w:lang w:val="en-US" w:bidi="th-TH"/>
        </w:rPr>
        <w:t>9</w:t>
      </w:r>
      <w:r>
        <w:rPr>
          <w:rFonts w:ascii="Angsana New" w:hAnsi="Angsana New" w:cs="Angsana New"/>
          <w:sz w:val="30"/>
          <w:szCs w:val="30"/>
          <w:lang w:val="en-US" w:bidi="th-TH"/>
        </w:rPr>
        <w:tab/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เงินปันผล</w:t>
      </w:r>
    </w:p>
    <w:p w:rsidR="007D4BDF" w:rsidRPr="00584601" w:rsidRDefault="00FF3A55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10</w:t>
      </w:r>
      <w:r w:rsidR="007D4BDF">
        <w:rPr>
          <w:rFonts w:ascii="Angsana New" w:hAnsi="Angsana New" w:cs="Angsana New"/>
          <w:sz w:val="30"/>
          <w:szCs w:val="30"/>
          <w:cs/>
          <w:lang w:bidi="th-TH"/>
        </w:rPr>
        <w:tab/>
      </w:r>
      <w:r w:rsidR="007D4BDF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:rsidR="000A08FC" w:rsidRDefault="004F6428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FF3A55">
        <w:rPr>
          <w:rFonts w:ascii="Angsana New" w:hAnsi="Angsana New" w:cs="Angsana New"/>
          <w:sz w:val="30"/>
          <w:szCs w:val="30"/>
          <w:lang w:val="en-US" w:bidi="th-TH"/>
        </w:rPr>
        <w:t>1</w:t>
      </w:r>
      <w:r>
        <w:rPr>
          <w:rFonts w:ascii="Angsana New" w:hAnsi="Angsana New" w:cs="Angsana New"/>
          <w:sz w:val="30"/>
          <w:szCs w:val="30"/>
          <w:lang w:val="en-US" w:bidi="th-TH"/>
        </w:rPr>
        <w:tab/>
      </w:r>
      <w:r w:rsidR="000A08FC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</w:t>
      </w:r>
      <w:r w:rsidR="00211A3C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</w:t>
      </w:r>
      <w:r w:rsidR="000A08FC">
        <w:rPr>
          <w:rFonts w:ascii="Angsana New" w:hAnsi="Angsana New" w:cs="Angsana New" w:hint="cs"/>
          <w:sz w:val="30"/>
          <w:szCs w:val="30"/>
          <w:cs/>
          <w:lang w:bidi="th-TH"/>
        </w:rPr>
        <w:t>กิจการที่ไม่เกี่ยวข้องกัน</w:t>
      </w:r>
    </w:p>
    <w:p w:rsidR="00CC1CB1" w:rsidRPr="009423A9" w:rsidRDefault="00CC1CB1" w:rsidP="00CC1CB1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423A9">
        <w:rPr>
          <w:rFonts w:ascii="Angsana New" w:hAnsi="Angsana New" w:cs="Angsana New"/>
          <w:sz w:val="30"/>
          <w:szCs w:val="30"/>
          <w:cs/>
          <w:lang w:bidi="th-TH"/>
        </w:rPr>
        <w:tab/>
      </w:r>
    </w:p>
    <w:p w:rsidR="00332D8B" w:rsidRPr="009827F1" w:rsidRDefault="00332D8B" w:rsidP="00332D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:rsidR="00332D8B" w:rsidRPr="00332D8B" w:rsidRDefault="00332D8B" w:rsidP="006B7128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:rsidR="00332D8B" w:rsidRDefault="00332D8B" w:rsidP="00EF4257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E737FF" w:rsidRDefault="00E737FF" w:rsidP="00EF4257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314BE9" w:rsidRPr="002D2A21" w:rsidRDefault="00314BE9" w:rsidP="00EF4257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2D2A21">
        <w:rPr>
          <w:rFonts w:ascii="Angsana New" w:hAnsi="Angsana New"/>
          <w:sz w:val="30"/>
          <w:szCs w:val="30"/>
          <w:cs/>
          <w:lang w:val="en-US"/>
        </w:rPr>
        <w:lastRenderedPageBreak/>
        <w:t>หมายเหตุประกอบงบการเงิน</w:t>
      </w:r>
      <w:r w:rsidR="002403F4" w:rsidRPr="002D2A21">
        <w:rPr>
          <w:rFonts w:ascii="Angsana New" w:hAnsi="Angsana New" w:hint="cs"/>
          <w:sz w:val="30"/>
          <w:szCs w:val="30"/>
          <w:cs/>
          <w:lang w:val="en-US"/>
        </w:rPr>
        <w:t>แบบย่อ</w:t>
      </w:r>
      <w:r w:rsidRPr="002D2A21">
        <w:rPr>
          <w:rFonts w:ascii="Angsana New" w:hAnsi="Angsana New"/>
          <w:sz w:val="30"/>
          <w:szCs w:val="30"/>
          <w:cs/>
          <w:lang w:val="en-US"/>
        </w:rPr>
        <w:t>เป็นส่วนหนึ่งของงบการเงิน</w:t>
      </w:r>
      <w:r w:rsidR="00F26C7A" w:rsidRPr="002D2A21">
        <w:rPr>
          <w:rFonts w:ascii="Angsana New" w:hAnsi="Angsana New" w:hint="cs"/>
          <w:sz w:val="30"/>
          <w:szCs w:val="30"/>
          <w:cs/>
          <w:lang w:val="en-US"/>
        </w:rPr>
        <w:t>ระหว่างกาล</w:t>
      </w:r>
      <w:r w:rsidRPr="002D2A21">
        <w:rPr>
          <w:rFonts w:ascii="Angsana New" w:hAnsi="Angsana New"/>
          <w:sz w:val="30"/>
          <w:szCs w:val="30"/>
          <w:cs/>
          <w:lang w:val="en-US"/>
        </w:rPr>
        <w:t>นี้</w:t>
      </w:r>
    </w:p>
    <w:p w:rsidR="00314BE9" w:rsidRPr="002D2A21" w:rsidRDefault="00314BE9" w:rsidP="008D0EA9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314BE9" w:rsidRPr="002D2A21" w:rsidRDefault="00314BE9" w:rsidP="008D0EA9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2D2A21">
        <w:rPr>
          <w:rFonts w:ascii="Angsana New" w:hAnsi="Angsana New"/>
          <w:sz w:val="30"/>
          <w:szCs w:val="30"/>
          <w:cs/>
          <w:lang w:val="en-US"/>
        </w:rPr>
        <w:t>งบกา</w:t>
      </w:r>
      <w:r w:rsidR="00AD7E77" w:rsidRPr="002D2A21">
        <w:rPr>
          <w:rFonts w:ascii="Angsana New" w:hAnsi="Angsana New"/>
          <w:sz w:val="30"/>
          <w:szCs w:val="30"/>
          <w:cs/>
          <w:lang w:val="en-US"/>
        </w:rPr>
        <w:t>รเงิน</w:t>
      </w:r>
      <w:r w:rsidR="00880C27" w:rsidRPr="002D2A21">
        <w:rPr>
          <w:rFonts w:ascii="Angsana New" w:hAnsi="Angsana New"/>
          <w:sz w:val="30"/>
          <w:szCs w:val="30"/>
          <w:cs/>
          <w:lang w:val="en-US"/>
        </w:rPr>
        <w:t>ระหว่างกาล</w:t>
      </w:r>
      <w:r w:rsidR="00523893" w:rsidRPr="002D2A21">
        <w:rPr>
          <w:rFonts w:ascii="Angsana New" w:hAnsi="Angsana New"/>
          <w:sz w:val="30"/>
          <w:szCs w:val="30"/>
          <w:cs/>
          <w:lang w:val="en-US"/>
        </w:rPr>
        <w:t>นี้</w:t>
      </w:r>
      <w:r w:rsidR="00AD7E77" w:rsidRPr="002D2A21">
        <w:rPr>
          <w:rFonts w:ascii="Angsana New" w:hAnsi="Angsana New"/>
          <w:sz w:val="30"/>
          <w:szCs w:val="30"/>
          <w:cs/>
          <w:lang w:val="en-US"/>
        </w:rPr>
        <w:t>ได้รับอนุมัติ</w:t>
      </w:r>
      <w:r w:rsidR="00DF141B" w:rsidRPr="002D2A21">
        <w:rPr>
          <w:rFonts w:ascii="Angsana New" w:hAnsi="Angsana New"/>
          <w:sz w:val="30"/>
          <w:szCs w:val="30"/>
          <w:cs/>
          <w:lang w:val="en-US"/>
        </w:rPr>
        <w:t>ให้ออกงบการเงินจาก</w:t>
      </w:r>
      <w:r w:rsidR="00667FC3" w:rsidRPr="002D2A21">
        <w:rPr>
          <w:rFonts w:ascii="Angsana New" w:hAnsi="Angsana New"/>
          <w:sz w:val="30"/>
          <w:szCs w:val="30"/>
          <w:cs/>
          <w:lang w:val="en-US"/>
        </w:rPr>
        <w:t>คณะ</w:t>
      </w:r>
      <w:r w:rsidR="00DF141B" w:rsidRPr="002D2A21">
        <w:rPr>
          <w:rFonts w:ascii="Angsana New" w:hAnsi="Angsana New"/>
          <w:sz w:val="30"/>
          <w:szCs w:val="30"/>
          <w:cs/>
          <w:lang w:val="en-US"/>
        </w:rPr>
        <w:t>กรรมการ</w:t>
      </w:r>
      <w:r w:rsidR="00B659CF" w:rsidRPr="002D2A21">
        <w:rPr>
          <w:rFonts w:ascii="Angsana New" w:hAnsi="Angsana New"/>
          <w:sz w:val="30"/>
          <w:szCs w:val="30"/>
          <w:cs/>
          <w:lang w:val="en-US"/>
        </w:rPr>
        <w:t>เมื่อ</w:t>
      </w:r>
      <w:r w:rsidR="003176FF" w:rsidRPr="002D2A21">
        <w:rPr>
          <w:rFonts w:ascii="Angsana New" w:hAnsi="Angsana New"/>
          <w:sz w:val="30"/>
          <w:szCs w:val="30"/>
          <w:cs/>
          <w:lang w:val="en-US"/>
        </w:rPr>
        <w:t>วันที่</w:t>
      </w:r>
      <w:r w:rsidR="008C7686">
        <w:rPr>
          <w:rFonts w:ascii="Angsana New" w:hAnsi="Angsana New"/>
          <w:sz w:val="30"/>
          <w:szCs w:val="30"/>
          <w:lang w:val="en-US"/>
        </w:rPr>
        <w:t xml:space="preserve"> 13 </w:t>
      </w:r>
      <w:r w:rsidR="008C7686" w:rsidRPr="008C7686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="006B2C16" w:rsidRPr="008C768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E4B1D" w:rsidRPr="008C7686">
        <w:rPr>
          <w:rFonts w:ascii="Angsana New" w:hAnsi="Angsana New"/>
          <w:sz w:val="30"/>
          <w:szCs w:val="30"/>
          <w:lang w:val="en-US"/>
        </w:rPr>
        <w:t>2563</w:t>
      </w:r>
    </w:p>
    <w:p w:rsidR="00880C27" w:rsidRPr="002D2A21" w:rsidRDefault="00880C27" w:rsidP="008D0EA9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4A5132" w:rsidRPr="002D2A21" w:rsidRDefault="007E4338" w:rsidP="008D0EA9">
      <w:pPr>
        <w:tabs>
          <w:tab w:val="left" w:pos="540"/>
        </w:tabs>
        <w:spacing w:line="240" w:lineRule="atLeast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E4338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4A5132" w:rsidRPr="002D2A21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ข้อมูลทั่วไป</w:t>
      </w:r>
    </w:p>
    <w:p w:rsidR="002F1A53" w:rsidRPr="002D2A21" w:rsidRDefault="002F1A53" w:rsidP="0044004D">
      <w:pPr>
        <w:spacing w:line="240" w:lineRule="atLeast"/>
        <w:ind w:left="547" w:right="-43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4A5132" w:rsidRPr="002D2A21" w:rsidRDefault="002F1A53" w:rsidP="0044004D">
      <w:pPr>
        <w:spacing w:line="240" w:lineRule="atLeast"/>
        <w:ind w:left="547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2D2A21">
        <w:rPr>
          <w:rFonts w:ascii="Angsana New" w:hAnsi="Angsana New"/>
          <w:spacing w:val="-2"/>
          <w:sz w:val="30"/>
          <w:szCs w:val="30"/>
          <w:cs/>
          <w:lang w:val="en-US"/>
        </w:rPr>
        <w:t>บริษัทดำเนินธุรกิจหลักเกี่ยวกับ การผลิต และจำหน่าย</w:t>
      </w:r>
      <w:r w:rsidR="00B3490B" w:rsidRPr="002D2A21">
        <w:rPr>
          <w:rFonts w:ascii="Angsana New" w:hAnsi="Angsana New" w:hint="cs"/>
          <w:spacing w:val="-2"/>
          <w:sz w:val="30"/>
          <w:szCs w:val="30"/>
          <w:cs/>
          <w:lang w:val="en-US"/>
        </w:rPr>
        <w:t>ภาชนะ</w:t>
      </w:r>
      <w:r w:rsidRPr="002D2A21">
        <w:rPr>
          <w:rFonts w:ascii="Angsana New" w:hAnsi="Angsana New"/>
          <w:spacing w:val="-2"/>
          <w:sz w:val="30"/>
          <w:szCs w:val="30"/>
          <w:cs/>
          <w:lang w:val="en-US"/>
        </w:rPr>
        <w:t>อลูมิเนียม เช่น หลอดอลูมิเนียมชนิดนิ่ม ภาชนะสำหรับบรรจุแก๊ส</w:t>
      </w:r>
      <w:r w:rsidRPr="002D2A21">
        <w:rPr>
          <w:rFonts w:ascii="Angsana New" w:hAnsi="Angsana New"/>
          <w:sz w:val="30"/>
          <w:szCs w:val="30"/>
          <w:cs/>
          <w:lang w:val="en-US"/>
        </w:rPr>
        <w:t>และผลิตภัณฑ์แอโรโซล ภาชนะอลูมิเนียมชนิดผนั</w:t>
      </w:r>
      <w:r w:rsidR="00B3490B" w:rsidRPr="002D2A21">
        <w:rPr>
          <w:rFonts w:ascii="Angsana New" w:hAnsi="Angsana New"/>
          <w:sz w:val="30"/>
          <w:szCs w:val="30"/>
          <w:cs/>
          <w:lang w:val="en-US"/>
        </w:rPr>
        <w:t>งแข็ง ขวดอลูมิเนียมชนิดผนังแข็ง</w:t>
      </w:r>
      <w:r w:rsidR="00F154CD" w:rsidRPr="002D2A2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154CD" w:rsidRPr="002D2A21">
        <w:rPr>
          <w:rFonts w:ascii="Angsana New" w:hAnsi="Angsana New"/>
          <w:sz w:val="30"/>
          <w:szCs w:val="30"/>
          <w:cs/>
          <w:lang w:val="en-US"/>
        </w:rPr>
        <w:t>ขวดอลูมิเนียม</w:t>
      </w:r>
      <w:r w:rsidR="00B3490B" w:rsidRPr="002D2A2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154CD" w:rsidRPr="002D2A21">
        <w:rPr>
          <w:rFonts w:ascii="Angsana New" w:hAnsi="Angsana New"/>
          <w:sz w:val="30"/>
          <w:szCs w:val="30"/>
          <w:cs/>
          <w:lang w:val="en-US"/>
        </w:rPr>
        <w:br/>
      </w:r>
      <w:r w:rsidRPr="002D2A21">
        <w:rPr>
          <w:rFonts w:ascii="Angsana New" w:hAnsi="Angsana New"/>
          <w:sz w:val="30"/>
          <w:szCs w:val="30"/>
          <w:cs/>
          <w:lang w:val="en-US"/>
        </w:rPr>
        <w:t>งานประดิษฐ์ทางเทคนิคปั๊มขึ้นรูป เหรียญอลูมิเนียม คอยล์อลูมิเนียม เม็ดอลูมิเนียม และแผ่นอลูมิเนียม เป็นต้น</w:t>
      </w:r>
    </w:p>
    <w:p w:rsidR="002F1A53" w:rsidRPr="002D2A21" w:rsidRDefault="002F1A53" w:rsidP="008D0EA9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4A5132" w:rsidRPr="002D2A21" w:rsidRDefault="007E4338" w:rsidP="008D0EA9">
      <w:pPr>
        <w:tabs>
          <w:tab w:val="left" w:pos="540"/>
        </w:tabs>
        <w:spacing w:line="240" w:lineRule="atLeast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7E4338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4A5132" w:rsidRPr="002D2A21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เกณฑ์การจัดทำง</w:t>
      </w:r>
      <w:r w:rsidR="00794276" w:rsidRPr="002D2A21">
        <w:rPr>
          <w:rFonts w:ascii="Angsana New" w:hAnsi="Angsana New"/>
          <w:b/>
          <w:bCs/>
          <w:sz w:val="30"/>
          <w:szCs w:val="30"/>
          <w:cs/>
          <w:lang w:val="th-TH"/>
        </w:rPr>
        <w:t>บการเงิน</w:t>
      </w:r>
      <w:r w:rsidR="00121E04" w:rsidRPr="002D2A21">
        <w:rPr>
          <w:rFonts w:ascii="Angsana New" w:hAnsi="Angsana New"/>
          <w:b/>
          <w:bCs/>
          <w:sz w:val="30"/>
          <w:szCs w:val="30"/>
          <w:cs/>
          <w:lang w:val="th-TH"/>
        </w:rPr>
        <w:t>ระหว่างกาล</w:t>
      </w:r>
    </w:p>
    <w:p w:rsidR="008733B6" w:rsidRPr="002D2A21" w:rsidRDefault="008733B6" w:rsidP="008D0EA9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121E04" w:rsidRPr="002D2A21" w:rsidRDefault="00121E04" w:rsidP="00121E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2D2A21">
        <w:rPr>
          <w:rFonts w:ascii="Angsana New" w:hAnsi="Angsana New"/>
          <w:i/>
          <w:iCs/>
          <w:sz w:val="30"/>
          <w:szCs w:val="30"/>
          <w:cs/>
        </w:rPr>
        <w:t>(ก)</w:t>
      </w:r>
      <w:r w:rsidRPr="002D2A21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0E4830" w:rsidRPr="002D2A21" w:rsidRDefault="000E4830" w:rsidP="001B0382">
      <w:pPr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:rsidR="001B0382" w:rsidRPr="002D2A21" w:rsidRDefault="001B0382" w:rsidP="00134A85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2D2A21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งบการเงินระหว่างกาลนี้</w:t>
      </w:r>
      <w:r w:rsidR="00134A85" w:rsidRPr="002D2A21">
        <w:rPr>
          <w:rFonts w:ascii="Angsana New" w:hAnsi="Angsana New" w:hint="cs"/>
          <w:spacing w:val="-4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</w:t>
      </w:r>
      <w:r w:rsidR="00C26C3A" w:rsidRPr="002D2A21">
        <w:rPr>
          <w:rFonts w:ascii="Angsana New" w:hAnsi="Angsana New" w:hint="cs"/>
          <w:spacing w:val="-4"/>
          <w:sz w:val="30"/>
          <w:szCs w:val="30"/>
          <w:cs/>
        </w:rPr>
        <w:t>ัด</w:t>
      </w:r>
      <w:r w:rsidR="00134A85" w:rsidRPr="002D2A21">
        <w:rPr>
          <w:rFonts w:ascii="Angsana New" w:hAnsi="Angsana New" w:hint="cs"/>
          <w:spacing w:val="-4"/>
          <w:sz w:val="30"/>
          <w:szCs w:val="30"/>
          <w:cs/>
        </w:rPr>
        <w:t>ทำหมายเหตุ</w:t>
      </w:r>
      <w:r w:rsidR="00134A85" w:rsidRPr="002D2A21">
        <w:rPr>
          <w:rFonts w:ascii="Angsana New" w:hAnsi="Angsana New" w:hint="cs"/>
          <w:spacing w:val="-8"/>
          <w:sz w:val="30"/>
          <w:szCs w:val="30"/>
          <w:cs/>
        </w:rPr>
        <w:t>ประกอบงบการเงินระหว่างกาลในรูปแบบย่อ</w:t>
      </w:r>
      <w:r w:rsidR="00275DAD" w:rsidRPr="002D2A21">
        <w:rPr>
          <w:rFonts w:ascii="Angsana New" w:hAnsi="Angsana New" w:hint="cs"/>
          <w:spacing w:val="-8"/>
          <w:sz w:val="30"/>
          <w:szCs w:val="30"/>
          <w:cs/>
        </w:rPr>
        <w:t xml:space="preserve"> (“งบการเงินระหว่างกาล”) </w:t>
      </w:r>
      <w:r w:rsidR="00F35477" w:rsidRPr="002D2A21">
        <w:rPr>
          <w:rFonts w:ascii="Angsana New" w:hAnsi="Angsana New"/>
          <w:spacing w:val="-8"/>
          <w:sz w:val="30"/>
          <w:szCs w:val="30"/>
          <w:cs/>
        </w:rPr>
        <w:t>ตามมาตรฐานการบัญชี</w:t>
      </w:r>
      <w:r w:rsidR="00106B12" w:rsidRPr="002D2A21">
        <w:rPr>
          <w:rFonts w:ascii="Angsana New" w:hAnsi="Angsana New"/>
          <w:spacing w:val="-8"/>
          <w:sz w:val="30"/>
          <w:szCs w:val="30"/>
          <w:cs/>
        </w:rPr>
        <w:t xml:space="preserve"> ฉบับที่</w:t>
      </w:r>
      <w:r w:rsidR="00106B12" w:rsidRPr="002D2A21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106B12" w:rsidRPr="002D2A21">
        <w:rPr>
          <w:rFonts w:ascii="Angsana New" w:hAnsi="Angsana New"/>
          <w:spacing w:val="-8"/>
          <w:sz w:val="30"/>
          <w:szCs w:val="30"/>
        </w:rPr>
        <w:t>34</w:t>
      </w:r>
      <w:r w:rsidRPr="002D2A21">
        <w:rPr>
          <w:rFonts w:ascii="Angsana New" w:hAnsi="Angsana New"/>
          <w:spacing w:val="-8"/>
          <w:sz w:val="30"/>
          <w:szCs w:val="30"/>
        </w:rPr>
        <w:t xml:space="preserve"> </w:t>
      </w:r>
      <w:r w:rsidRPr="002D2A21">
        <w:rPr>
          <w:rFonts w:ascii="Angsana New" w:hAnsi="Angsana New"/>
          <w:spacing w:val="-8"/>
          <w:sz w:val="30"/>
          <w:szCs w:val="30"/>
          <w:cs/>
        </w:rPr>
        <w:t>เรื่อง</w:t>
      </w:r>
      <w:r w:rsidR="00677DEC" w:rsidRPr="002D2A21">
        <w:rPr>
          <w:rFonts w:ascii="Angsana New" w:hAnsi="Angsana New"/>
          <w:spacing w:val="-8"/>
          <w:sz w:val="30"/>
          <w:szCs w:val="30"/>
        </w:rPr>
        <w:t xml:space="preserve"> </w:t>
      </w:r>
      <w:r w:rsidR="00E53C09" w:rsidRPr="002D2A21">
        <w:rPr>
          <w:rFonts w:ascii="Angsana New" w:hAnsi="Angsana New" w:hint="cs"/>
          <w:i/>
          <w:iCs/>
          <w:spacing w:val="-8"/>
          <w:sz w:val="30"/>
          <w:szCs w:val="30"/>
          <w:cs/>
        </w:rPr>
        <w:t>การรายงานทาง</w:t>
      </w:r>
      <w:r w:rsidR="00E53C09" w:rsidRPr="002D2A21">
        <w:rPr>
          <w:rFonts w:ascii="Angsana New" w:hAnsi="Angsana New"/>
          <w:i/>
          <w:iCs/>
          <w:spacing w:val="-8"/>
          <w:sz w:val="30"/>
          <w:szCs w:val="30"/>
          <w:cs/>
        </w:rPr>
        <w:t>การเงินระหว่างกาล</w:t>
      </w:r>
      <w:r w:rsidR="00E53C09" w:rsidRPr="002D2A21">
        <w:rPr>
          <w:rFonts w:ascii="Angsana New" w:hAnsi="Angsana New"/>
          <w:sz w:val="30"/>
          <w:szCs w:val="30"/>
          <w:cs/>
        </w:rPr>
        <w:t xml:space="preserve"> </w:t>
      </w:r>
      <w:r w:rsidRPr="002D2A21">
        <w:rPr>
          <w:rFonts w:ascii="Angsana New" w:hAnsi="Angsana New"/>
          <w:sz w:val="30"/>
          <w:szCs w:val="30"/>
          <w:cs/>
        </w:rPr>
        <w:t>รวมถึงแนวปฏิบัติทางการบัญชี</w:t>
      </w:r>
      <w:r w:rsidR="00106B12" w:rsidRPr="002D2A21">
        <w:rPr>
          <w:rFonts w:ascii="Angsana New" w:hAnsi="Angsana New"/>
          <w:sz w:val="30"/>
          <w:szCs w:val="30"/>
          <w:cs/>
        </w:rPr>
        <w:t>ที่ประกาศใช้โดยสภาวิชาชีพบัญชีฯ</w:t>
      </w:r>
      <w:r w:rsidR="009423A9" w:rsidRPr="002D2A21">
        <w:rPr>
          <w:rFonts w:ascii="Angsana New" w:hAnsi="Angsana New"/>
          <w:sz w:val="30"/>
          <w:szCs w:val="30"/>
        </w:rPr>
        <w:t xml:space="preserve"> </w:t>
      </w:r>
      <w:r w:rsidRPr="002D2A21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131603" w:rsidRPr="002D2A21" w:rsidRDefault="00131603" w:rsidP="00134A85">
      <w:pPr>
        <w:ind w:left="547" w:right="-43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4A5826" w:rsidRPr="002D2A21" w:rsidRDefault="001B0382" w:rsidP="00106B12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2D2A21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</w:t>
      </w:r>
      <w:r w:rsidR="004F42A8" w:rsidRPr="002D2A21">
        <w:rPr>
          <w:rFonts w:ascii="Angsana New" w:hAnsi="Angsana New" w:hint="cs"/>
          <w:sz w:val="30"/>
          <w:szCs w:val="30"/>
          <w:cs/>
        </w:rPr>
        <w:t>เ</w:t>
      </w:r>
      <w:r w:rsidRPr="002D2A21">
        <w:rPr>
          <w:rFonts w:ascii="Angsana New" w:hAnsi="Angsana New"/>
          <w:sz w:val="30"/>
          <w:szCs w:val="30"/>
          <w:cs/>
        </w:rPr>
        <w:t>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F154CD" w:rsidRPr="002D2A21">
        <w:rPr>
          <w:rFonts w:ascii="Angsana New" w:hAnsi="Angsana New" w:hint="cs"/>
          <w:sz w:val="30"/>
          <w:szCs w:val="30"/>
          <w:cs/>
        </w:rPr>
        <w:t xml:space="preserve"> </w:t>
      </w:r>
      <w:r w:rsidRPr="002D2A21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6B2C16" w:rsidRPr="002D2A21">
        <w:rPr>
          <w:rFonts w:ascii="Angsana New" w:hAnsi="Angsana New"/>
          <w:sz w:val="30"/>
          <w:szCs w:val="30"/>
        </w:rPr>
        <w:t xml:space="preserve">             </w:t>
      </w:r>
      <w:r w:rsidRPr="002D2A21">
        <w:rPr>
          <w:rFonts w:ascii="Angsana New" w:hAnsi="Angsana New"/>
          <w:sz w:val="30"/>
          <w:szCs w:val="30"/>
          <w:cs/>
        </w:rPr>
        <w:t xml:space="preserve"> </w:t>
      </w:r>
      <w:r w:rsidR="007E4338" w:rsidRPr="007E4338">
        <w:rPr>
          <w:rFonts w:ascii="Angsana New" w:hAnsi="Angsana New"/>
          <w:sz w:val="30"/>
          <w:szCs w:val="30"/>
          <w:lang w:val="en-US"/>
        </w:rPr>
        <w:t>31</w:t>
      </w:r>
      <w:r w:rsidR="003C5016" w:rsidRPr="002D2A2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775BB" w:rsidRPr="002D2A21">
        <w:rPr>
          <w:rFonts w:ascii="Angsana New" w:hAnsi="Angsana New"/>
          <w:sz w:val="30"/>
          <w:szCs w:val="30"/>
        </w:rPr>
        <w:t>256</w:t>
      </w:r>
      <w:r w:rsidR="006B2C16" w:rsidRPr="002D2A21">
        <w:rPr>
          <w:rFonts w:ascii="Angsana New" w:hAnsi="Angsana New"/>
          <w:sz w:val="30"/>
          <w:szCs w:val="30"/>
        </w:rPr>
        <w:t>2</w:t>
      </w:r>
    </w:p>
    <w:p w:rsidR="002C23C9" w:rsidRPr="002D2A21" w:rsidRDefault="002C23C9" w:rsidP="00106B12">
      <w:pPr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:rsidR="002C23C9" w:rsidRPr="002D2A21" w:rsidRDefault="002C23C9" w:rsidP="002C23C9">
      <w:pPr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  <w:cs/>
        </w:rPr>
      </w:pPr>
      <w:r w:rsidRPr="002D2A21">
        <w:rPr>
          <w:rFonts w:ascii="Angsana New" w:hAnsi="Angsana New"/>
          <w:sz w:val="30"/>
          <w:szCs w:val="30"/>
          <w:cs/>
        </w:rPr>
        <w:t>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2D2A21">
        <w:rPr>
          <w:rFonts w:ascii="Angsana New" w:hAnsi="Angsana New" w:hint="cs"/>
          <w:sz w:val="30"/>
          <w:szCs w:val="30"/>
          <w:cs/>
        </w:rPr>
        <w:t xml:space="preserve"> </w:t>
      </w:r>
      <w:r w:rsidRPr="002D2A21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2D2A21">
        <w:rPr>
          <w:rFonts w:ascii="Angsana New" w:hAnsi="Angsana New"/>
          <w:sz w:val="30"/>
          <w:szCs w:val="30"/>
        </w:rPr>
        <w:t xml:space="preserve">16 </w:t>
      </w:r>
      <w:r w:rsidRPr="002D2A21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2D2A21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2D2A21">
        <w:rPr>
          <w:rFonts w:ascii="Angsana New" w:hAnsi="Angsana New"/>
          <w:sz w:val="30"/>
          <w:szCs w:val="30"/>
        </w:rPr>
        <w:t xml:space="preserve"> </w:t>
      </w:r>
      <w:r w:rsidRPr="002D2A21">
        <w:rPr>
          <w:rFonts w:ascii="Angsana New" w:hAnsi="Angsana New"/>
          <w:sz w:val="30"/>
          <w:szCs w:val="30"/>
          <w:cs/>
        </w:rPr>
        <w:t>(</w:t>
      </w:r>
      <w:r w:rsidRPr="002D2A21">
        <w:rPr>
          <w:rFonts w:ascii="Angsana New" w:hAnsi="Angsana New"/>
          <w:sz w:val="30"/>
          <w:szCs w:val="30"/>
        </w:rPr>
        <w:t>TFRS 16</w:t>
      </w:r>
      <w:r w:rsidRPr="002D2A21">
        <w:rPr>
          <w:rFonts w:ascii="Angsana New" w:hAnsi="Angsana New"/>
          <w:sz w:val="30"/>
          <w:szCs w:val="30"/>
          <w:cs/>
        </w:rPr>
        <w:t>) เป็นครั้งแรกซึ่งไม่มีผลกระทบต่องบการเงินอย่างมีสาระสำคัญ</w:t>
      </w:r>
    </w:p>
    <w:p w:rsidR="00C965BA" w:rsidRPr="002D2A21" w:rsidRDefault="00C965BA" w:rsidP="00363A3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F7278F" w:rsidRPr="002D2A21" w:rsidRDefault="00134A85" w:rsidP="00F614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2D2A21">
        <w:rPr>
          <w:rFonts w:ascii="Angsana New" w:hAnsi="Angsana New" w:hint="cs"/>
          <w:i/>
          <w:iCs/>
          <w:sz w:val="30"/>
          <w:szCs w:val="30"/>
          <w:cs/>
        </w:rPr>
        <w:t xml:space="preserve">(ข) </w:t>
      </w:r>
      <w:r w:rsidR="00C26C3A" w:rsidRPr="002D2A2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26C3A" w:rsidRPr="002D2A21">
        <w:rPr>
          <w:rFonts w:ascii="Angsana New" w:hAnsi="Angsana New"/>
          <w:i/>
          <w:iCs/>
          <w:sz w:val="30"/>
          <w:szCs w:val="30"/>
          <w:cs/>
        </w:rPr>
        <w:tab/>
      </w:r>
      <w:r w:rsidRPr="002D2A21">
        <w:rPr>
          <w:rFonts w:ascii="Angsana New" w:hAnsi="Angsana New" w:hint="cs"/>
          <w:i/>
          <w:iCs/>
          <w:sz w:val="30"/>
          <w:szCs w:val="30"/>
          <w:cs/>
        </w:rPr>
        <w:t xml:space="preserve">การใช้วิจารณญาณ การประมาณการ </w:t>
      </w:r>
      <w:r w:rsidR="006428C0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:rsidR="00F6147D" w:rsidRPr="002D2A21" w:rsidRDefault="00F6147D" w:rsidP="00F614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24"/>
          <w:szCs w:val="24"/>
        </w:rPr>
      </w:pPr>
    </w:p>
    <w:p w:rsidR="00F7278F" w:rsidRPr="002D2A21" w:rsidRDefault="00134A85" w:rsidP="00C965BA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2D2A21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</w:t>
      </w:r>
      <w:r w:rsidR="00FC5478" w:rsidRPr="002D2A21">
        <w:rPr>
          <w:rFonts w:ascii="Angsana New" w:hAnsi="Angsana New"/>
          <w:sz w:val="30"/>
          <w:szCs w:val="30"/>
          <w:cs/>
        </w:rPr>
        <w:t>ในการถือปฎิบัติตามนโยบายการบัญชีของบริษัท ซึ่งผลที่เกิดขึ้นจริงอาจแตกต่างจากที่ประมาณการไว้ ทั้งนี้</w:t>
      </w:r>
      <w:r w:rsidR="00C26C3A" w:rsidRPr="002D2A21">
        <w:rPr>
          <w:rFonts w:ascii="Angsana New" w:hAnsi="Angsana New" w:hint="cs"/>
          <w:sz w:val="30"/>
          <w:szCs w:val="30"/>
          <w:cs/>
        </w:rPr>
        <w:t xml:space="preserve"> </w:t>
      </w:r>
      <w:r w:rsidR="00FC5478" w:rsidRPr="002D2A21">
        <w:rPr>
          <w:rFonts w:ascii="Angsana New" w:hAnsi="Angsana New"/>
          <w:sz w:val="30"/>
          <w:szCs w:val="30"/>
          <w:cs/>
        </w:rPr>
        <w:t>นโยบายการบัญชี</w:t>
      </w:r>
      <w:r w:rsidR="00C26C3A" w:rsidRPr="002D2A21">
        <w:rPr>
          <w:rFonts w:ascii="Angsana New" w:hAnsi="Angsana New" w:hint="cs"/>
          <w:sz w:val="30"/>
          <w:szCs w:val="30"/>
          <w:cs/>
        </w:rPr>
        <w:t xml:space="preserve"> </w:t>
      </w:r>
      <w:r w:rsidR="00FC5478" w:rsidRPr="002D2A21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</w:t>
      </w:r>
      <w:r w:rsidR="00C965BA" w:rsidRPr="002D2A21">
        <w:rPr>
          <w:rFonts w:ascii="Angsana New" w:hAnsi="Angsana New"/>
          <w:sz w:val="30"/>
          <w:szCs w:val="30"/>
          <w:cs/>
        </w:rPr>
        <w:t>ไม่แตกต่างจากที่ได้อธิบาย</w:t>
      </w:r>
      <w:r w:rsidR="00C965BA" w:rsidRPr="002D2A21">
        <w:rPr>
          <w:rFonts w:ascii="Angsana New" w:hAnsi="Angsana New" w:hint="cs"/>
          <w:sz w:val="30"/>
          <w:szCs w:val="30"/>
          <w:cs/>
        </w:rPr>
        <w:t>ไว้</w:t>
      </w:r>
      <w:r w:rsidR="002856EF" w:rsidRPr="002D2A21">
        <w:rPr>
          <w:rFonts w:ascii="Angsana New" w:hAnsi="Angsana New"/>
          <w:sz w:val="30"/>
          <w:szCs w:val="30"/>
        </w:rPr>
        <w:br/>
      </w:r>
      <w:r w:rsidR="00C965BA" w:rsidRPr="002D2A21">
        <w:rPr>
          <w:rFonts w:ascii="Angsana New" w:hAnsi="Angsana New"/>
          <w:sz w:val="30"/>
          <w:szCs w:val="30"/>
          <w:cs/>
        </w:rPr>
        <w:t>ใน</w:t>
      </w:r>
      <w:r w:rsidR="00FC5478" w:rsidRPr="002D2A21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FC5478" w:rsidRPr="002D2A21">
        <w:rPr>
          <w:rFonts w:ascii="Angsana New" w:hAnsi="Angsana New"/>
          <w:sz w:val="30"/>
          <w:szCs w:val="30"/>
        </w:rPr>
        <w:t>31</w:t>
      </w:r>
      <w:r w:rsidR="00FC5478" w:rsidRPr="002D2A2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C5478" w:rsidRPr="002D2A21">
        <w:rPr>
          <w:rFonts w:ascii="Angsana New" w:hAnsi="Angsana New"/>
          <w:sz w:val="30"/>
          <w:szCs w:val="30"/>
        </w:rPr>
        <w:t>256</w:t>
      </w:r>
      <w:r w:rsidR="00C965BA" w:rsidRPr="002D2A21">
        <w:rPr>
          <w:rFonts w:ascii="Angsana New" w:hAnsi="Angsana New"/>
          <w:sz w:val="30"/>
          <w:szCs w:val="30"/>
        </w:rPr>
        <w:t>2</w:t>
      </w:r>
      <w:r w:rsidR="00FC5478" w:rsidRPr="002D2A21">
        <w:rPr>
          <w:rFonts w:ascii="Angsana New" w:hAnsi="Angsana New"/>
          <w:sz w:val="30"/>
          <w:szCs w:val="30"/>
          <w:cs/>
        </w:rPr>
        <w:t xml:space="preserve"> </w:t>
      </w:r>
    </w:p>
    <w:p w:rsidR="00131603" w:rsidRPr="002D2A21" w:rsidRDefault="00131603" w:rsidP="00363A3F">
      <w:pPr>
        <w:pStyle w:val="block"/>
        <w:spacing w:after="0" w:line="240" w:lineRule="atLeast"/>
        <w:ind w:left="540"/>
        <w:jc w:val="thaiDistribute"/>
        <w:rPr>
          <w:rFonts w:ascii="Angsana New" w:hAnsi="Angsana New" w:cstheme="minorBidi"/>
          <w:sz w:val="30"/>
          <w:szCs w:val="30"/>
          <w:lang w:val="en-US" w:bidi="th-TH"/>
        </w:rPr>
      </w:pPr>
    </w:p>
    <w:p w:rsidR="00983CDB" w:rsidRPr="00423489" w:rsidRDefault="007E4338" w:rsidP="00E810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E4338">
        <w:rPr>
          <w:rFonts w:ascii="Angsana New" w:hAnsi="Angsana New" w:hint="cs"/>
          <w:b/>
          <w:bCs/>
          <w:sz w:val="30"/>
          <w:szCs w:val="30"/>
        </w:rPr>
        <w:lastRenderedPageBreak/>
        <w:t>3</w:t>
      </w:r>
      <w:r w:rsidR="00156989" w:rsidRPr="00423489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73598B" w:rsidRPr="00423489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150DC6" w:rsidRPr="009A112A" w:rsidRDefault="00150DC6" w:rsidP="00AA3A45">
      <w:pPr>
        <w:ind w:left="562" w:right="-45"/>
        <w:jc w:val="thaiDistribute"/>
        <w:rPr>
          <w:rFonts w:ascii="Angsana New" w:hAnsi="Angsana New"/>
          <w:spacing w:val="-2"/>
          <w:sz w:val="24"/>
          <w:szCs w:val="24"/>
          <w:lang w:val="en-US"/>
        </w:rPr>
      </w:pPr>
    </w:p>
    <w:p w:rsidR="00A74E81" w:rsidRPr="0008335B" w:rsidRDefault="00A74E81" w:rsidP="00A74E81">
      <w:pPr>
        <w:ind w:left="540" w:right="-45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08335B">
        <w:rPr>
          <w:rFonts w:ascii="Angsana New" w:hAnsi="Angsana New"/>
          <w:spacing w:val="-2"/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รายการที่สำคัญกับบุคคลหรือกิจการที่เกี่ยวข้องกันสำหรับงวด</w:t>
      </w:r>
      <w:r w:rsidRPr="0008335B">
        <w:rPr>
          <w:rFonts w:ascii="Angsana New" w:hAnsi="Angsana New" w:hint="cs"/>
          <w:spacing w:val="-2"/>
          <w:sz w:val="30"/>
          <w:szCs w:val="30"/>
          <w:cs/>
          <w:lang w:val="en-US"/>
        </w:rPr>
        <w:t>สามเดือนและ</w:t>
      </w:r>
      <w:r w:rsidRPr="0008335B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หกเดือนสิ้นสุดวันที่ </w:t>
      </w:r>
      <w:r w:rsidRPr="0008335B">
        <w:rPr>
          <w:rFonts w:ascii="Angsana New" w:hAnsi="Angsana New"/>
          <w:spacing w:val="-2"/>
          <w:sz w:val="30"/>
          <w:szCs w:val="30"/>
          <w:lang w:val="en-US"/>
        </w:rPr>
        <w:t xml:space="preserve">30 </w:t>
      </w:r>
      <w:r w:rsidRPr="0008335B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มิถุนายน </w:t>
      </w:r>
      <w:r w:rsidRPr="0008335B">
        <w:rPr>
          <w:rFonts w:ascii="Angsana New" w:hAnsi="Angsana New"/>
          <w:spacing w:val="-2"/>
          <w:sz w:val="30"/>
          <w:szCs w:val="30"/>
          <w:cs/>
          <w:lang w:val="en-US"/>
        </w:rPr>
        <w:br/>
        <w:t>สรุปได้ดังนี้</w:t>
      </w:r>
    </w:p>
    <w:p w:rsidR="00A74E81" w:rsidRPr="00A74E81" w:rsidRDefault="00A74E81" w:rsidP="00A74E81">
      <w:pPr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26"/>
        <w:gridCol w:w="1188"/>
        <w:gridCol w:w="236"/>
        <w:gridCol w:w="1197"/>
        <w:gridCol w:w="236"/>
        <w:gridCol w:w="1166"/>
        <w:gridCol w:w="22"/>
        <w:gridCol w:w="236"/>
        <w:gridCol w:w="12"/>
        <w:gridCol w:w="1176"/>
      </w:tblGrid>
      <w:tr w:rsidR="00A74E81" w:rsidRPr="00024E10" w:rsidTr="00A74E81">
        <w:tc>
          <w:tcPr>
            <w:tcW w:w="3726" w:type="dxa"/>
            <w:vAlign w:val="bottom"/>
          </w:tcPr>
          <w:p w:rsidR="00A74E81" w:rsidRPr="00024E10" w:rsidRDefault="00A74E81" w:rsidP="00A74E81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1" w:type="dxa"/>
            <w:gridSpan w:val="3"/>
          </w:tcPr>
          <w:p w:rsidR="00A74E81" w:rsidRPr="00024E10" w:rsidRDefault="00A74E81" w:rsidP="00A74E81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4E10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36" w:type="dxa"/>
          </w:tcPr>
          <w:p w:rsidR="00A74E81" w:rsidRPr="00024E10" w:rsidRDefault="00A74E81" w:rsidP="00A74E81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2" w:type="dxa"/>
            <w:gridSpan w:val="5"/>
            <w:vAlign w:val="bottom"/>
          </w:tcPr>
          <w:p w:rsidR="00A74E81" w:rsidRPr="00024E10" w:rsidRDefault="00A74E81" w:rsidP="00A74E81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4E10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A74E81" w:rsidRPr="00024E10" w:rsidTr="00A74E81">
        <w:tc>
          <w:tcPr>
            <w:tcW w:w="3726" w:type="dxa"/>
            <w:vAlign w:val="bottom"/>
          </w:tcPr>
          <w:p w:rsidR="00A74E81" w:rsidRPr="00024E10" w:rsidRDefault="00A74E81" w:rsidP="00A74E81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1" w:type="dxa"/>
            <w:gridSpan w:val="3"/>
            <w:vAlign w:val="bottom"/>
          </w:tcPr>
          <w:p w:rsidR="00A74E81" w:rsidRPr="00024E10" w:rsidRDefault="00A74E81" w:rsidP="00A74E81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4E10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สิ้นสุด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วันที่</w:t>
            </w:r>
            <w:r w:rsidRPr="00024E1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024E1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024E1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:rsidR="00A74E81" w:rsidRPr="00024E10" w:rsidRDefault="00A74E81" w:rsidP="00A74E81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2" w:type="dxa"/>
            <w:gridSpan w:val="5"/>
            <w:vAlign w:val="bottom"/>
          </w:tcPr>
          <w:p w:rsidR="00A74E81" w:rsidRPr="00024E10" w:rsidRDefault="00A74E81" w:rsidP="00A74E81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4E10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สิ้นสุด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วันที่</w:t>
            </w:r>
            <w:r w:rsidRPr="00024E1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024E1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024E1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A74E81" w:rsidRPr="00024E10" w:rsidTr="00A74E81">
        <w:tc>
          <w:tcPr>
            <w:tcW w:w="3726" w:type="dxa"/>
            <w:vAlign w:val="bottom"/>
          </w:tcPr>
          <w:p w:rsidR="00A74E81" w:rsidRPr="00024E10" w:rsidRDefault="00A74E81" w:rsidP="00A74E81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A74E81" w:rsidRPr="004601FD" w:rsidRDefault="00A74E81" w:rsidP="00A74E81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vAlign w:val="bottom"/>
          </w:tcPr>
          <w:p w:rsidR="00A74E81" w:rsidRPr="00024E10" w:rsidRDefault="00A74E81" w:rsidP="00A74E81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A74E81" w:rsidRPr="00024E10" w:rsidRDefault="00A74E81" w:rsidP="00A74E81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:rsidR="00A74E81" w:rsidRPr="00024E10" w:rsidRDefault="00A74E81" w:rsidP="00A74E81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:rsidR="00A74E81" w:rsidRPr="004601FD" w:rsidRDefault="00A74E81" w:rsidP="00A74E81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gridSpan w:val="3"/>
            <w:vAlign w:val="bottom"/>
          </w:tcPr>
          <w:p w:rsidR="00A74E81" w:rsidRPr="00024E10" w:rsidRDefault="00A74E81" w:rsidP="00A74E81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:rsidR="00A74E81" w:rsidRPr="00024E10" w:rsidRDefault="00A74E81" w:rsidP="00A74E81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74E81" w:rsidRPr="00024E10" w:rsidTr="00A74E81">
        <w:tc>
          <w:tcPr>
            <w:tcW w:w="3726" w:type="dxa"/>
            <w:vAlign w:val="bottom"/>
          </w:tcPr>
          <w:p w:rsidR="00A74E81" w:rsidRPr="00024E10" w:rsidRDefault="00A74E81" w:rsidP="00A74E81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9" w:type="dxa"/>
            <w:gridSpan w:val="9"/>
          </w:tcPr>
          <w:p w:rsidR="00A74E81" w:rsidRPr="00024E10" w:rsidRDefault="00A74E81" w:rsidP="00A74E81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4E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4E81" w:rsidRPr="00024E10" w:rsidTr="00A74E81">
        <w:tc>
          <w:tcPr>
            <w:tcW w:w="3726" w:type="dxa"/>
          </w:tcPr>
          <w:p w:rsidR="00A74E81" w:rsidRPr="00024E10" w:rsidRDefault="00A74E81" w:rsidP="00A74E81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4E1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188" w:type="dxa"/>
          </w:tcPr>
          <w:p w:rsidR="00A74E81" w:rsidRDefault="00A74E81" w:rsidP="00A74E81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74E81" w:rsidRPr="00024E10" w:rsidRDefault="00A74E81" w:rsidP="00A74E81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A74E81" w:rsidRPr="0095356C" w:rsidRDefault="00A74E81" w:rsidP="00A74E81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A74E81" w:rsidRPr="00024E10" w:rsidRDefault="00A74E81" w:rsidP="00A74E81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A74E81" w:rsidRDefault="00A74E81" w:rsidP="00A74E81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A74E81" w:rsidRPr="00024E10" w:rsidRDefault="00A74E81" w:rsidP="00A74E81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A74E81" w:rsidRPr="00703AD6" w:rsidRDefault="00A74E81" w:rsidP="00A74E81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1527" w:rsidRPr="005072C8" w:rsidTr="00A74E81">
        <w:tc>
          <w:tcPr>
            <w:tcW w:w="3726" w:type="dxa"/>
          </w:tcPr>
          <w:p w:rsidR="00361527" w:rsidRPr="005072C8" w:rsidRDefault="009C3ED0" w:rsidP="00361527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 w:rsidR="00361527" w:rsidRPr="005072C8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ขายสินค้า</w:t>
            </w:r>
          </w:p>
        </w:tc>
        <w:tc>
          <w:tcPr>
            <w:tcW w:w="1188" w:type="dxa"/>
          </w:tcPr>
          <w:p w:rsidR="00361527" w:rsidRPr="00361527" w:rsidRDefault="00361527" w:rsidP="00361527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1527">
              <w:rPr>
                <w:rFonts w:ascii="Angsana New" w:hAnsi="Angsana New"/>
                <w:sz w:val="30"/>
                <w:szCs w:val="30"/>
                <w:lang w:val="en-US"/>
              </w:rPr>
              <w:t>285,630</w:t>
            </w:r>
          </w:p>
        </w:tc>
        <w:tc>
          <w:tcPr>
            <w:tcW w:w="236" w:type="dxa"/>
          </w:tcPr>
          <w:p w:rsidR="00361527" w:rsidRPr="005072C8" w:rsidRDefault="00361527" w:rsidP="00361527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361527" w:rsidRPr="005072C8" w:rsidRDefault="00361527" w:rsidP="00361527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sz w:val="30"/>
                <w:szCs w:val="30"/>
                <w:lang w:val="en-US"/>
              </w:rPr>
              <w:t>327,360</w:t>
            </w:r>
          </w:p>
        </w:tc>
        <w:tc>
          <w:tcPr>
            <w:tcW w:w="236" w:type="dxa"/>
          </w:tcPr>
          <w:p w:rsidR="00361527" w:rsidRPr="005072C8" w:rsidRDefault="00361527" w:rsidP="00361527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361527" w:rsidRPr="00361527" w:rsidRDefault="00361527" w:rsidP="00361527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1527">
              <w:rPr>
                <w:rFonts w:ascii="Angsana New" w:hAnsi="Angsana New"/>
                <w:sz w:val="30"/>
                <w:szCs w:val="30"/>
                <w:lang w:val="en-US"/>
              </w:rPr>
              <w:t>592,697</w:t>
            </w:r>
          </w:p>
        </w:tc>
        <w:tc>
          <w:tcPr>
            <w:tcW w:w="236" w:type="dxa"/>
            <w:vAlign w:val="bottom"/>
          </w:tcPr>
          <w:p w:rsidR="00361527" w:rsidRPr="005072C8" w:rsidRDefault="00361527" w:rsidP="00361527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361527" w:rsidRPr="005072C8" w:rsidRDefault="00361527" w:rsidP="00361527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659,499</w:t>
            </w:r>
          </w:p>
        </w:tc>
      </w:tr>
      <w:tr w:rsidR="00361527" w:rsidRPr="005072C8" w:rsidTr="00A74E81">
        <w:tc>
          <w:tcPr>
            <w:tcW w:w="3726" w:type="dxa"/>
          </w:tcPr>
          <w:p w:rsidR="00361527" w:rsidRPr="005072C8" w:rsidRDefault="00361527" w:rsidP="00361527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72C8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188" w:type="dxa"/>
          </w:tcPr>
          <w:p w:rsidR="00361527" w:rsidRPr="00361527" w:rsidRDefault="00361527" w:rsidP="00361527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1527">
              <w:rPr>
                <w:rFonts w:ascii="Angsana New" w:hAnsi="Angsana New"/>
                <w:sz w:val="30"/>
                <w:szCs w:val="30"/>
                <w:lang w:val="en-US"/>
              </w:rPr>
              <w:t>3,96</w:t>
            </w:r>
            <w:r w:rsidR="004A1E4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</w:tcPr>
          <w:p w:rsidR="00361527" w:rsidRPr="005072C8" w:rsidRDefault="00361527" w:rsidP="00361527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361527" w:rsidRPr="005072C8" w:rsidRDefault="00361527" w:rsidP="00361527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2,046</w:t>
            </w:r>
          </w:p>
        </w:tc>
        <w:tc>
          <w:tcPr>
            <w:tcW w:w="236" w:type="dxa"/>
          </w:tcPr>
          <w:p w:rsidR="00361527" w:rsidRPr="005072C8" w:rsidRDefault="00361527" w:rsidP="00361527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361527" w:rsidRPr="00361527" w:rsidRDefault="00361527" w:rsidP="00361527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1527">
              <w:rPr>
                <w:rFonts w:ascii="Angsana New" w:hAnsi="Angsana New"/>
                <w:sz w:val="30"/>
                <w:szCs w:val="30"/>
                <w:lang w:val="en-US"/>
              </w:rPr>
              <w:t>5,754</w:t>
            </w:r>
          </w:p>
        </w:tc>
        <w:tc>
          <w:tcPr>
            <w:tcW w:w="236" w:type="dxa"/>
            <w:vAlign w:val="bottom"/>
          </w:tcPr>
          <w:p w:rsidR="00361527" w:rsidRPr="005072C8" w:rsidRDefault="00361527" w:rsidP="00361527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361527" w:rsidRPr="005072C8" w:rsidRDefault="00361527" w:rsidP="00361527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4,310</w:t>
            </w:r>
          </w:p>
        </w:tc>
      </w:tr>
      <w:tr w:rsidR="00361527" w:rsidRPr="005072C8" w:rsidTr="00A74E81">
        <w:tc>
          <w:tcPr>
            <w:tcW w:w="3726" w:type="dxa"/>
          </w:tcPr>
          <w:p w:rsidR="00361527" w:rsidRPr="005072C8" w:rsidRDefault="00361527" w:rsidP="00361527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188" w:type="dxa"/>
          </w:tcPr>
          <w:p w:rsidR="00361527" w:rsidRPr="00361527" w:rsidRDefault="00361527" w:rsidP="00361527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1527">
              <w:rPr>
                <w:rFonts w:ascii="Angsana New" w:hAnsi="Angsana New"/>
                <w:sz w:val="30"/>
                <w:szCs w:val="30"/>
                <w:lang w:val="en-US"/>
              </w:rPr>
              <w:t>254</w:t>
            </w:r>
          </w:p>
        </w:tc>
        <w:tc>
          <w:tcPr>
            <w:tcW w:w="236" w:type="dxa"/>
          </w:tcPr>
          <w:p w:rsidR="00361527" w:rsidRPr="005072C8" w:rsidRDefault="00361527" w:rsidP="00361527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361527" w:rsidRPr="005072C8" w:rsidRDefault="005428C2" w:rsidP="00361527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61527" w:rsidRPr="005072C8" w:rsidRDefault="00361527" w:rsidP="00361527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361527" w:rsidRPr="00361527" w:rsidRDefault="00361527" w:rsidP="00361527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1527">
              <w:rPr>
                <w:rFonts w:ascii="Angsana New" w:hAnsi="Angsana New"/>
                <w:sz w:val="30"/>
                <w:szCs w:val="30"/>
                <w:lang w:val="en-US"/>
              </w:rPr>
              <w:t>254</w:t>
            </w:r>
          </w:p>
        </w:tc>
        <w:tc>
          <w:tcPr>
            <w:tcW w:w="236" w:type="dxa"/>
            <w:vAlign w:val="bottom"/>
          </w:tcPr>
          <w:p w:rsidR="00361527" w:rsidRPr="005072C8" w:rsidRDefault="00361527" w:rsidP="00361527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361527" w:rsidRPr="005072C8" w:rsidRDefault="005428C2" w:rsidP="00361527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1527" w:rsidRPr="005072C8" w:rsidTr="00A74E81">
        <w:tc>
          <w:tcPr>
            <w:tcW w:w="3726" w:type="dxa"/>
          </w:tcPr>
          <w:p w:rsidR="00361527" w:rsidRPr="005072C8" w:rsidRDefault="00361527" w:rsidP="00361527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72C8">
              <w:rPr>
                <w:rFonts w:ascii="Angsana New" w:hAnsi="Angsana New"/>
                <w:sz w:val="30"/>
                <w:szCs w:val="30"/>
                <w:cs/>
              </w:rPr>
              <w:t>ค่าธรรมเนียมสิทธิ</w:t>
            </w:r>
            <w:r w:rsidRPr="005072C8"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  <w:tc>
          <w:tcPr>
            <w:tcW w:w="1188" w:type="dxa"/>
          </w:tcPr>
          <w:p w:rsidR="00361527" w:rsidRPr="00361527" w:rsidRDefault="00361527" w:rsidP="00361527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1527">
              <w:rPr>
                <w:rFonts w:ascii="Angsana New" w:hAnsi="Angsana New"/>
                <w:sz w:val="30"/>
                <w:szCs w:val="30"/>
                <w:lang w:val="en-US"/>
              </w:rPr>
              <w:t>1,922</w:t>
            </w:r>
          </w:p>
        </w:tc>
        <w:tc>
          <w:tcPr>
            <w:tcW w:w="236" w:type="dxa"/>
          </w:tcPr>
          <w:p w:rsidR="00361527" w:rsidRPr="005072C8" w:rsidRDefault="00361527" w:rsidP="00361527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361527" w:rsidRPr="005072C8" w:rsidRDefault="00361527" w:rsidP="00361527">
            <w:pPr>
              <w:tabs>
                <w:tab w:val="decimal" w:pos="945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5,693</w:t>
            </w:r>
          </w:p>
        </w:tc>
        <w:tc>
          <w:tcPr>
            <w:tcW w:w="236" w:type="dxa"/>
          </w:tcPr>
          <w:p w:rsidR="00361527" w:rsidRPr="005072C8" w:rsidRDefault="00361527" w:rsidP="00361527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361527" w:rsidRPr="00361527" w:rsidRDefault="00361527" w:rsidP="00361527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1527">
              <w:rPr>
                <w:rFonts w:ascii="Angsana New" w:hAnsi="Angsana New"/>
                <w:sz w:val="30"/>
                <w:szCs w:val="30"/>
                <w:lang w:val="en-US"/>
              </w:rPr>
              <w:t>6,103</w:t>
            </w:r>
          </w:p>
        </w:tc>
        <w:tc>
          <w:tcPr>
            <w:tcW w:w="236" w:type="dxa"/>
            <w:vAlign w:val="bottom"/>
          </w:tcPr>
          <w:p w:rsidR="00361527" w:rsidRPr="005072C8" w:rsidRDefault="00361527" w:rsidP="00361527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361527" w:rsidRPr="005072C8" w:rsidRDefault="00361527" w:rsidP="00361527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11,001</w:t>
            </w:r>
          </w:p>
        </w:tc>
      </w:tr>
      <w:tr w:rsidR="00361527" w:rsidRPr="005072C8" w:rsidTr="00A74E81">
        <w:tc>
          <w:tcPr>
            <w:tcW w:w="3726" w:type="dxa"/>
          </w:tcPr>
          <w:p w:rsidR="00361527" w:rsidRPr="005072C8" w:rsidRDefault="00361527" w:rsidP="00361527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72C8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88" w:type="dxa"/>
          </w:tcPr>
          <w:p w:rsidR="00361527" w:rsidRPr="00361527" w:rsidRDefault="00361527" w:rsidP="00361527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1527">
              <w:rPr>
                <w:rFonts w:ascii="Angsana New" w:hAnsi="Angsana New"/>
                <w:sz w:val="30"/>
                <w:szCs w:val="30"/>
                <w:lang w:val="en-US"/>
              </w:rPr>
              <w:t>292</w:t>
            </w:r>
          </w:p>
        </w:tc>
        <w:tc>
          <w:tcPr>
            <w:tcW w:w="236" w:type="dxa"/>
          </w:tcPr>
          <w:p w:rsidR="00361527" w:rsidRPr="005072C8" w:rsidRDefault="00361527" w:rsidP="00361527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361527" w:rsidRPr="005072C8" w:rsidRDefault="00361527" w:rsidP="00361527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236" w:type="dxa"/>
          </w:tcPr>
          <w:p w:rsidR="00361527" w:rsidRPr="005072C8" w:rsidRDefault="00361527" w:rsidP="00361527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361527" w:rsidRPr="00361527" w:rsidRDefault="00361527" w:rsidP="00361527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1527">
              <w:rPr>
                <w:rFonts w:ascii="Angsana New" w:hAnsi="Angsana New"/>
                <w:sz w:val="30"/>
                <w:szCs w:val="30"/>
                <w:lang w:val="en-US"/>
              </w:rPr>
              <w:t>784</w:t>
            </w:r>
          </w:p>
        </w:tc>
        <w:tc>
          <w:tcPr>
            <w:tcW w:w="236" w:type="dxa"/>
            <w:vAlign w:val="bottom"/>
          </w:tcPr>
          <w:p w:rsidR="00361527" w:rsidRPr="005072C8" w:rsidRDefault="00361527" w:rsidP="00361527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361527" w:rsidRPr="005072C8" w:rsidRDefault="00361527" w:rsidP="00361527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1,359</w:t>
            </w:r>
          </w:p>
        </w:tc>
      </w:tr>
      <w:tr w:rsidR="00361527" w:rsidRPr="005072C8" w:rsidTr="00A74E81">
        <w:tc>
          <w:tcPr>
            <w:tcW w:w="3726" w:type="dxa"/>
          </w:tcPr>
          <w:p w:rsidR="00361527" w:rsidRPr="005072C8" w:rsidRDefault="00361527" w:rsidP="00361527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72C8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1188" w:type="dxa"/>
          </w:tcPr>
          <w:p w:rsidR="00361527" w:rsidRPr="00361527" w:rsidRDefault="00361527" w:rsidP="00361527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1527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36" w:type="dxa"/>
          </w:tcPr>
          <w:p w:rsidR="00361527" w:rsidRPr="005072C8" w:rsidRDefault="00361527" w:rsidP="00361527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361527" w:rsidRPr="005072C8" w:rsidRDefault="00361527" w:rsidP="00E87479">
            <w:pPr>
              <w:tabs>
                <w:tab w:val="decimal" w:pos="945"/>
              </w:tabs>
              <w:spacing w:line="240" w:lineRule="auto"/>
              <w:ind w:left="-59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61527" w:rsidRPr="005072C8" w:rsidRDefault="00361527" w:rsidP="00361527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361527" w:rsidRPr="00361527" w:rsidRDefault="00361527" w:rsidP="00361527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1527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36" w:type="dxa"/>
            <w:vAlign w:val="bottom"/>
          </w:tcPr>
          <w:p w:rsidR="00361527" w:rsidRPr="005072C8" w:rsidRDefault="00361527" w:rsidP="00361527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361527" w:rsidRPr="005072C8" w:rsidRDefault="00361527" w:rsidP="00361527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105</w:t>
            </w:r>
          </w:p>
        </w:tc>
      </w:tr>
      <w:tr w:rsidR="00361527" w:rsidRPr="005072C8" w:rsidTr="00A74E81">
        <w:tc>
          <w:tcPr>
            <w:tcW w:w="3726" w:type="dxa"/>
          </w:tcPr>
          <w:p w:rsidR="00361527" w:rsidRPr="005072C8" w:rsidRDefault="00361527" w:rsidP="00361527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72C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88" w:type="dxa"/>
          </w:tcPr>
          <w:p w:rsidR="00361527" w:rsidRPr="00361527" w:rsidRDefault="00361527" w:rsidP="00361527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152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361527" w:rsidRPr="005072C8" w:rsidRDefault="00361527" w:rsidP="00361527">
            <w:pPr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361527" w:rsidRPr="005072C8" w:rsidRDefault="00361527" w:rsidP="00361527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426</w:t>
            </w:r>
          </w:p>
        </w:tc>
        <w:tc>
          <w:tcPr>
            <w:tcW w:w="236" w:type="dxa"/>
          </w:tcPr>
          <w:p w:rsidR="00361527" w:rsidRPr="005072C8" w:rsidRDefault="00361527" w:rsidP="00361527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361527" w:rsidRPr="00361527" w:rsidRDefault="00361527" w:rsidP="00361527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152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:rsidR="00361527" w:rsidRPr="005072C8" w:rsidRDefault="00361527" w:rsidP="00361527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361527" w:rsidRPr="005072C8" w:rsidRDefault="00361527" w:rsidP="00361527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1,238</w:t>
            </w:r>
          </w:p>
        </w:tc>
      </w:tr>
      <w:tr w:rsidR="00361527" w:rsidRPr="005072C8" w:rsidTr="00A74E81">
        <w:tc>
          <w:tcPr>
            <w:tcW w:w="3726" w:type="dxa"/>
          </w:tcPr>
          <w:p w:rsidR="00361527" w:rsidRPr="005072C8" w:rsidRDefault="00361527" w:rsidP="00361527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:rsidR="00361527" w:rsidRPr="005072C8" w:rsidRDefault="00361527" w:rsidP="00361527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:rsidR="00361527" w:rsidRPr="005072C8" w:rsidRDefault="00361527" w:rsidP="00361527">
            <w:pPr>
              <w:spacing w:line="240" w:lineRule="auto"/>
              <w:ind w:left="-59"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7" w:type="dxa"/>
          </w:tcPr>
          <w:p w:rsidR="00361527" w:rsidRPr="005072C8" w:rsidRDefault="00361527" w:rsidP="00361527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:rsidR="00361527" w:rsidRPr="005072C8" w:rsidRDefault="00361527" w:rsidP="00361527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8" w:type="dxa"/>
            <w:gridSpan w:val="2"/>
          </w:tcPr>
          <w:p w:rsidR="00361527" w:rsidRPr="005072C8" w:rsidRDefault="00361527" w:rsidP="00361527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:rsidR="00361527" w:rsidRPr="005072C8" w:rsidRDefault="00361527" w:rsidP="00361527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8" w:type="dxa"/>
            <w:gridSpan w:val="2"/>
          </w:tcPr>
          <w:p w:rsidR="00361527" w:rsidRPr="005072C8" w:rsidRDefault="00361527" w:rsidP="00361527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61527" w:rsidRPr="005072C8" w:rsidTr="00A74E81">
        <w:tc>
          <w:tcPr>
            <w:tcW w:w="3726" w:type="dxa"/>
          </w:tcPr>
          <w:p w:rsidR="00361527" w:rsidRPr="005072C8" w:rsidRDefault="00361527" w:rsidP="00361527">
            <w:pPr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188" w:type="dxa"/>
          </w:tcPr>
          <w:p w:rsidR="00361527" w:rsidRPr="005072C8" w:rsidRDefault="00361527" w:rsidP="00361527">
            <w:pPr>
              <w:tabs>
                <w:tab w:val="decimal" w:pos="918"/>
                <w:tab w:val="decimal" w:pos="945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61527" w:rsidRPr="005072C8" w:rsidRDefault="00361527" w:rsidP="00361527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361527" w:rsidRPr="005072C8" w:rsidRDefault="00361527" w:rsidP="00361527">
            <w:pPr>
              <w:tabs>
                <w:tab w:val="decimal" w:pos="918"/>
                <w:tab w:val="decimal" w:pos="945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61527" w:rsidRPr="005072C8" w:rsidRDefault="00361527" w:rsidP="00361527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361527" w:rsidRPr="005072C8" w:rsidRDefault="00361527" w:rsidP="00361527">
            <w:pPr>
              <w:tabs>
                <w:tab w:val="decimal" w:pos="918"/>
                <w:tab w:val="decimal" w:pos="96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61527" w:rsidRPr="005072C8" w:rsidRDefault="00361527" w:rsidP="00361527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361527" w:rsidRPr="005072C8" w:rsidRDefault="00361527" w:rsidP="00361527">
            <w:pPr>
              <w:tabs>
                <w:tab w:val="decimal" w:pos="918"/>
                <w:tab w:val="decimal" w:pos="96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1527" w:rsidRPr="005072C8" w:rsidTr="00A74E81">
        <w:tc>
          <w:tcPr>
            <w:tcW w:w="3726" w:type="dxa"/>
          </w:tcPr>
          <w:p w:rsidR="00361527" w:rsidRPr="005072C8" w:rsidRDefault="00361527" w:rsidP="0036152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72C8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188" w:type="dxa"/>
          </w:tcPr>
          <w:p w:rsidR="00361527" w:rsidRPr="005072C8" w:rsidRDefault="00361527" w:rsidP="00361527">
            <w:pPr>
              <w:tabs>
                <w:tab w:val="decimal" w:pos="918"/>
                <w:tab w:val="decimal" w:pos="945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61527" w:rsidRPr="005072C8" w:rsidRDefault="00361527" w:rsidP="00361527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361527" w:rsidRPr="005072C8" w:rsidRDefault="00361527" w:rsidP="00361527">
            <w:pPr>
              <w:tabs>
                <w:tab w:val="decimal" w:pos="918"/>
                <w:tab w:val="decimal" w:pos="945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61527" w:rsidRPr="005072C8" w:rsidRDefault="00361527" w:rsidP="00361527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361527" w:rsidRPr="005072C8" w:rsidRDefault="00361527" w:rsidP="00361527">
            <w:pPr>
              <w:tabs>
                <w:tab w:val="decimal" w:pos="918"/>
                <w:tab w:val="decimal" w:pos="96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361527" w:rsidRPr="005072C8" w:rsidRDefault="00361527" w:rsidP="00361527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361527" w:rsidRPr="005072C8" w:rsidRDefault="00361527" w:rsidP="00361527">
            <w:pPr>
              <w:tabs>
                <w:tab w:val="decimal" w:pos="918"/>
                <w:tab w:val="decimal" w:pos="96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1527" w:rsidRPr="005072C8" w:rsidTr="00A74E81">
        <w:tc>
          <w:tcPr>
            <w:tcW w:w="3726" w:type="dxa"/>
          </w:tcPr>
          <w:p w:rsidR="00361527" w:rsidRPr="005072C8" w:rsidRDefault="00361527" w:rsidP="0036152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072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</w:t>
            </w:r>
            <w:r w:rsidRPr="005072C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5072C8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1188" w:type="dxa"/>
          </w:tcPr>
          <w:p w:rsidR="00361527" w:rsidRPr="004A1E45" w:rsidRDefault="00361527" w:rsidP="00361527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1527">
              <w:rPr>
                <w:rFonts w:ascii="Angsana New" w:hAnsi="Angsana New"/>
                <w:sz w:val="30"/>
                <w:szCs w:val="30"/>
              </w:rPr>
              <w:t>12,09</w:t>
            </w:r>
            <w:r w:rsidR="004A1E4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:rsidR="00361527" w:rsidRPr="005072C8" w:rsidRDefault="00361527" w:rsidP="00361527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361527" w:rsidRPr="005072C8" w:rsidRDefault="00361527" w:rsidP="00361527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12,999</w:t>
            </w:r>
          </w:p>
        </w:tc>
        <w:tc>
          <w:tcPr>
            <w:tcW w:w="236" w:type="dxa"/>
          </w:tcPr>
          <w:p w:rsidR="00361527" w:rsidRPr="005072C8" w:rsidRDefault="00361527" w:rsidP="00361527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361527" w:rsidRPr="00361527" w:rsidRDefault="00361527" w:rsidP="00361527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361527">
              <w:rPr>
                <w:rFonts w:ascii="Angsana New" w:hAnsi="Angsana New"/>
                <w:sz w:val="30"/>
                <w:szCs w:val="30"/>
              </w:rPr>
              <w:t>24,286</w:t>
            </w:r>
          </w:p>
        </w:tc>
        <w:tc>
          <w:tcPr>
            <w:tcW w:w="236" w:type="dxa"/>
            <w:vAlign w:val="bottom"/>
          </w:tcPr>
          <w:p w:rsidR="00361527" w:rsidRPr="005072C8" w:rsidRDefault="00361527" w:rsidP="00361527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361527" w:rsidRPr="005072C8" w:rsidRDefault="00361527" w:rsidP="00361527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26,399</w:t>
            </w:r>
          </w:p>
        </w:tc>
      </w:tr>
      <w:tr w:rsidR="00361527" w:rsidRPr="005072C8" w:rsidTr="00A74E81">
        <w:tc>
          <w:tcPr>
            <w:tcW w:w="3726" w:type="dxa"/>
          </w:tcPr>
          <w:p w:rsidR="00361527" w:rsidRPr="005072C8" w:rsidRDefault="00361527" w:rsidP="0036152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72C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</w:t>
            </w:r>
            <w:r w:rsidRPr="005072C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5072C8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</w:t>
            </w:r>
            <w:r w:rsidR="00F34BB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เมื่อ</w:t>
            </w:r>
            <w:r w:rsidRPr="005072C8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ออกจากงาน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361527" w:rsidRPr="00361527" w:rsidRDefault="00361527" w:rsidP="00361527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361527">
              <w:rPr>
                <w:rFonts w:ascii="Angsana New" w:hAnsi="Angsana New"/>
                <w:sz w:val="30"/>
                <w:szCs w:val="30"/>
              </w:rPr>
              <w:t>32</w:t>
            </w:r>
            <w:r w:rsidR="004A1E4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361527" w:rsidRPr="005072C8" w:rsidRDefault="00361527" w:rsidP="00361527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361527" w:rsidRPr="005072C8" w:rsidRDefault="00361527" w:rsidP="00361527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2,054</w:t>
            </w:r>
          </w:p>
        </w:tc>
        <w:tc>
          <w:tcPr>
            <w:tcW w:w="236" w:type="dxa"/>
          </w:tcPr>
          <w:p w:rsidR="00361527" w:rsidRPr="005072C8" w:rsidRDefault="00361527" w:rsidP="00361527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</w:tcPr>
          <w:p w:rsidR="00361527" w:rsidRPr="00361527" w:rsidRDefault="00361527" w:rsidP="00361527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61527">
              <w:rPr>
                <w:rFonts w:ascii="Angsana New" w:hAnsi="Angsana New"/>
                <w:sz w:val="30"/>
                <w:szCs w:val="30"/>
              </w:rPr>
              <w:t>657</w:t>
            </w:r>
          </w:p>
        </w:tc>
        <w:tc>
          <w:tcPr>
            <w:tcW w:w="236" w:type="dxa"/>
            <w:vAlign w:val="bottom"/>
          </w:tcPr>
          <w:p w:rsidR="00361527" w:rsidRPr="005072C8" w:rsidRDefault="00361527" w:rsidP="00361527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</w:tcPr>
          <w:p w:rsidR="00361527" w:rsidRPr="005072C8" w:rsidRDefault="00361527" w:rsidP="00361527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2,390</w:t>
            </w:r>
          </w:p>
        </w:tc>
      </w:tr>
      <w:tr w:rsidR="00361527" w:rsidRPr="005072C8" w:rsidTr="00A74E81">
        <w:tc>
          <w:tcPr>
            <w:tcW w:w="3726" w:type="dxa"/>
          </w:tcPr>
          <w:p w:rsidR="00361527" w:rsidRPr="005072C8" w:rsidRDefault="00361527" w:rsidP="00361527">
            <w:pPr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  <w:r w:rsidR="004A1E4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ผล</w:t>
            </w:r>
            <w:r w:rsidRPr="005072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ตอบแทนผู้บริหารสำคัญ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361527" w:rsidRPr="005072C8" w:rsidRDefault="00361527" w:rsidP="00361527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15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12,426</w:t>
            </w:r>
          </w:p>
        </w:tc>
        <w:tc>
          <w:tcPr>
            <w:tcW w:w="236" w:type="dxa"/>
          </w:tcPr>
          <w:p w:rsidR="00361527" w:rsidRPr="005072C8" w:rsidRDefault="00361527" w:rsidP="00361527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:rsidR="00361527" w:rsidRPr="005072C8" w:rsidRDefault="00361527" w:rsidP="00361527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</w:rPr>
              <w:t>15,053</w:t>
            </w:r>
          </w:p>
        </w:tc>
        <w:tc>
          <w:tcPr>
            <w:tcW w:w="236" w:type="dxa"/>
          </w:tcPr>
          <w:p w:rsidR="00361527" w:rsidRPr="005072C8" w:rsidRDefault="00361527" w:rsidP="00361527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61527" w:rsidRPr="005072C8" w:rsidRDefault="00361527" w:rsidP="00361527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15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24,943</w:t>
            </w:r>
          </w:p>
        </w:tc>
        <w:tc>
          <w:tcPr>
            <w:tcW w:w="236" w:type="dxa"/>
            <w:vAlign w:val="bottom"/>
          </w:tcPr>
          <w:p w:rsidR="00361527" w:rsidRPr="005072C8" w:rsidRDefault="00361527" w:rsidP="00361527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61527" w:rsidRPr="005072C8" w:rsidRDefault="00361527" w:rsidP="00361527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</w:rPr>
              <w:t>28,789</w:t>
            </w:r>
          </w:p>
        </w:tc>
      </w:tr>
    </w:tbl>
    <w:p w:rsidR="00A74E81" w:rsidRPr="005072C8" w:rsidRDefault="00A74E81" w:rsidP="00C35696">
      <w:pPr>
        <w:ind w:left="540" w:right="63"/>
        <w:rPr>
          <w:rFonts w:ascii="Angsana New" w:hAnsi="Angsana New"/>
          <w:sz w:val="20"/>
          <w:szCs w:val="20"/>
        </w:rPr>
      </w:pPr>
    </w:p>
    <w:p w:rsidR="00DE4B1D" w:rsidRPr="005072C8" w:rsidRDefault="00DE4B1D" w:rsidP="00DE4B1D">
      <w:pPr>
        <w:ind w:left="540"/>
        <w:rPr>
          <w:rFonts w:ascii="Angsana New" w:hAnsi="Angsana New"/>
          <w:sz w:val="30"/>
          <w:szCs w:val="30"/>
        </w:rPr>
      </w:pPr>
      <w:r w:rsidRPr="005072C8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A74E81" w:rsidRPr="005072C8">
        <w:rPr>
          <w:rFonts w:ascii="Angsana New" w:hAnsi="Angsana New"/>
          <w:sz w:val="30"/>
          <w:szCs w:val="30"/>
          <w:lang w:val="en-US"/>
        </w:rPr>
        <w:t xml:space="preserve">30 </w:t>
      </w:r>
      <w:r w:rsidR="00A74E81" w:rsidRPr="005072C8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5072C8">
        <w:rPr>
          <w:rFonts w:ascii="Angsana New" w:hAnsi="Angsana New"/>
          <w:sz w:val="30"/>
          <w:szCs w:val="30"/>
          <w:cs/>
        </w:rPr>
        <w:t xml:space="preserve"> </w:t>
      </w:r>
      <w:r w:rsidR="007E4338" w:rsidRPr="005072C8">
        <w:rPr>
          <w:rFonts w:ascii="Angsana New" w:hAnsi="Angsana New" w:hint="cs"/>
          <w:sz w:val="30"/>
          <w:szCs w:val="30"/>
          <w:lang w:val="en-US"/>
        </w:rPr>
        <w:t>2563</w:t>
      </w:r>
      <w:r w:rsidRPr="005072C8">
        <w:rPr>
          <w:rFonts w:ascii="Angsana New" w:hAnsi="Angsana New"/>
          <w:sz w:val="30"/>
          <w:szCs w:val="30"/>
        </w:rPr>
        <w:t xml:space="preserve"> </w:t>
      </w:r>
      <w:r w:rsidRPr="005072C8">
        <w:rPr>
          <w:rFonts w:ascii="Angsana New" w:hAnsi="Angsana New"/>
          <w:sz w:val="30"/>
          <w:szCs w:val="30"/>
          <w:cs/>
        </w:rPr>
        <w:t xml:space="preserve">และ </w:t>
      </w:r>
      <w:r w:rsidRPr="005072C8">
        <w:rPr>
          <w:rFonts w:ascii="Angsana New" w:hAnsi="Angsana New"/>
          <w:sz w:val="30"/>
          <w:szCs w:val="30"/>
        </w:rPr>
        <w:t>31</w:t>
      </w:r>
      <w:r w:rsidRPr="005072C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E4338" w:rsidRPr="005072C8">
        <w:rPr>
          <w:rFonts w:ascii="Angsana New" w:hAnsi="Angsana New" w:hint="cs"/>
          <w:sz w:val="30"/>
          <w:szCs w:val="30"/>
          <w:lang w:val="en-US"/>
        </w:rPr>
        <w:t>2562</w:t>
      </w:r>
      <w:r w:rsidRPr="005072C8">
        <w:rPr>
          <w:rFonts w:ascii="Angsana New" w:hAnsi="Angsana New"/>
          <w:sz w:val="30"/>
          <w:szCs w:val="30"/>
        </w:rPr>
        <w:t xml:space="preserve"> </w:t>
      </w:r>
      <w:r w:rsidRPr="005072C8">
        <w:rPr>
          <w:rFonts w:ascii="Angsana New" w:hAnsi="Angsana New"/>
          <w:sz w:val="30"/>
          <w:szCs w:val="30"/>
          <w:cs/>
        </w:rPr>
        <w:t>มีดังนี้</w:t>
      </w:r>
    </w:p>
    <w:p w:rsidR="00FB0DA2" w:rsidRPr="005072C8" w:rsidRDefault="00FB0DA2" w:rsidP="00012D23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:rsidR="00B32950" w:rsidRPr="005072C8" w:rsidRDefault="00B32950" w:rsidP="00012D23">
      <w:pPr>
        <w:tabs>
          <w:tab w:val="left" w:pos="540"/>
        </w:tabs>
        <w:spacing w:line="240" w:lineRule="auto"/>
        <w:ind w:left="540" w:right="-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072C8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</w:t>
      </w:r>
      <w:r w:rsidR="00D14A1D" w:rsidRPr="005072C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D14A1D" w:rsidRPr="005072C8">
        <w:rPr>
          <w:rFonts w:ascii="Angsana New" w:hAnsi="Angsana New"/>
          <w:b/>
          <w:bCs/>
          <w:i/>
          <w:iCs/>
          <w:sz w:val="30"/>
          <w:szCs w:val="30"/>
        </w:rPr>
        <w:t>-</w:t>
      </w:r>
      <w:r w:rsidR="00D14A1D" w:rsidRPr="005072C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3F7643" w:rsidRPr="005072C8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391325" w:rsidRPr="009A112A" w:rsidRDefault="00391325" w:rsidP="00A74E81">
      <w:pPr>
        <w:tabs>
          <w:tab w:val="left" w:pos="540"/>
        </w:tabs>
        <w:spacing w:line="240" w:lineRule="auto"/>
        <w:ind w:left="540" w:right="-18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60"/>
        <w:gridCol w:w="1170"/>
        <w:gridCol w:w="270"/>
        <w:gridCol w:w="1170"/>
      </w:tblGrid>
      <w:tr w:rsidR="00C810B2" w:rsidRPr="005072C8" w:rsidTr="00C35696">
        <w:trPr>
          <w:cantSplit/>
        </w:trPr>
        <w:tc>
          <w:tcPr>
            <w:tcW w:w="6660" w:type="dxa"/>
          </w:tcPr>
          <w:p w:rsidR="00C810B2" w:rsidRPr="005072C8" w:rsidRDefault="00C810B2" w:rsidP="00CD2BA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10B2" w:rsidRPr="005072C8" w:rsidRDefault="00A74E81" w:rsidP="00A74E81">
            <w:pPr>
              <w:pStyle w:val="Heading9"/>
              <w:spacing w:line="240" w:lineRule="auto"/>
              <w:ind w:left="-12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072C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C810B2" w:rsidRPr="005072C8" w:rsidRDefault="00C810B2" w:rsidP="00A74E81">
            <w:pPr>
              <w:pStyle w:val="Heading9"/>
              <w:spacing w:line="240" w:lineRule="auto"/>
              <w:ind w:left="-128" w:right="-1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10B2" w:rsidRPr="005072C8" w:rsidRDefault="00C810B2" w:rsidP="00A74E81">
            <w:pPr>
              <w:pStyle w:val="Heading9"/>
              <w:spacing w:line="240" w:lineRule="auto"/>
              <w:ind w:left="-128" w:right="-12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72C8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072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810B2" w:rsidRPr="005072C8" w:rsidTr="00C35696">
        <w:trPr>
          <w:cantSplit/>
        </w:trPr>
        <w:tc>
          <w:tcPr>
            <w:tcW w:w="6660" w:type="dxa"/>
          </w:tcPr>
          <w:p w:rsidR="00C810B2" w:rsidRPr="005072C8" w:rsidRDefault="00C810B2" w:rsidP="00CD2BA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10B2" w:rsidRPr="005072C8" w:rsidRDefault="007E4338" w:rsidP="00A74E81">
            <w:pPr>
              <w:pStyle w:val="Heading9"/>
              <w:spacing w:line="240" w:lineRule="auto"/>
              <w:ind w:left="-12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:rsidR="00C810B2" w:rsidRPr="005072C8" w:rsidRDefault="00C810B2" w:rsidP="00A74E81">
            <w:pPr>
              <w:pStyle w:val="Heading9"/>
              <w:spacing w:line="240" w:lineRule="auto"/>
              <w:ind w:left="-128" w:right="-1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810B2" w:rsidRPr="005072C8" w:rsidRDefault="007830DE" w:rsidP="00A74E81">
            <w:pPr>
              <w:pStyle w:val="Heading9"/>
              <w:spacing w:line="240" w:lineRule="auto"/>
              <w:ind w:left="-128" w:right="-12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25</w:t>
            </w:r>
            <w:r w:rsidR="009033D4" w:rsidRPr="005072C8">
              <w:rPr>
                <w:rFonts w:ascii="Angsana New" w:hAnsi="Angsana New"/>
                <w:sz w:val="30"/>
                <w:szCs w:val="30"/>
              </w:rPr>
              <w:t>6</w:t>
            </w:r>
            <w:r w:rsidR="007E4338" w:rsidRPr="005072C8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</w:tr>
      <w:tr w:rsidR="00C810B2" w:rsidRPr="005072C8" w:rsidTr="00C35696">
        <w:trPr>
          <w:cantSplit/>
        </w:trPr>
        <w:tc>
          <w:tcPr>
            <w:tcW w:w="6660" w:type="dxa"/>
          </w:tcPr>
          <w:p w:rsidR="00C810B2" w:rsidRPr="005072C8" w:rsidRDefault="00C810B2" w:rsidP="00CD2BA8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C810B2" w:rsidRPr="005072C8" w:rsidRDefault="00C810B2" w:rsidP="00CD2BA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072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072C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072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E4B1D" w:rsidRPr="005072C8" w:rsidTr="00C35696">
        <w:trPr>
          <w:cantSplit/>
        </w:trPr>
        <w:tc>
          <w:tcPr>
            <w:tcW w:w="6660" w:type="dxa"/>
          </w:tcPr>
          <w:p w:rsidR="00DE4B1D" w:rsidRPr="005072C8" w:rsidRDefault="00DE4B1D" w:rsidP="00DE4B1D">
            <w:pPr>
              <w:spacing w:line="240" w:lineRule="auto"/>
              <w:ind w:left="7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170" w:type="dxa"/>
          </w:tcPr>
          <w:p w:rsidR="00DE4B1D" w:rsidRPr="005072C8" w:rsidRDefault="00DE4B1D" w:rsidP="00DE4B1D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E4B1D" w:rsidRPr="005072C8" w:rsidRDefault="00DE4B1D" w:rsidP="00DE4B1D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DE4B1D" w:rsidRPr="005072C8" w:rsidRDefault="00DE4B1D" w:rsidP="00DE4B1D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E4B1D" w:rsidRPr="005072C8" w:rsidTr="00C35696">
        <w:trPr>
          <w:cantSplit/>
        </w:trPr>
        <w:tc>
          <w:tcPr>
            <w:tcW w:w="6660" w:type="dxa"/>
          </w:tcPr>
          <w:p w:rsidR="00DE4B1D" w:rsidRPr="005072C8" w:rsidRDefault="00DE4B1D" w:rsidP="00DE4B1D">
            <w:pPr>
              <w:spacing w:line="240" w:lineRule="auto"/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72C8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บริษัท</w:t>
            </w:r>
            <w:r w:rsidRPr="005072C8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 xml:space="preserve"> ทาเคะอุจิเพรส อินดัสตรี้ส์ 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E4B1D" w:rsidRPr="005072C8" w:rsidRDefault="00D73D0E" w:rsidP="002D2A21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sz w:val="30"/>
                <w:szCs w:val="30"/>
                <w:lang w:val="en-US"/>
              </w:rPr>
              <w:t>78,29</w:t>
            </w:r>
            <w:r w:rsidR="00E87479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:rsidR="00DE4B1D" w:rsidRPr="005072C8" w:rsidRDefault="00DE4B1D" w:rsidP="002D2A21">
            <w:pPr>
              <w:tabs>
                <w:tab w:val="decimal" w:pos="95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E4B1D" w:rsidRPr="005072C8" w:rsidRDefault="00DE4B1D" w:rsidP="002D2A21">
            <w:pPr>
              <w:tabs>
                <w:tab w:val="decimal" w:pos="958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 w:hint="cs"/>
                <w:sz w:val="30"/>
                <w:szCs w:val="30"/>
                <w:lang w:val="en-US"/>
              </w:rPr>
              <w:t>55,283</w:t>
            </w:r>
          </w:p>
        </w:tc>
      </w:tr>
    </w:tbl>
    <w:p w:rsidR="00930683" w:rsidRPr="005072C8" w:rsidRDefault="00930683" w:rsidP="00A74E81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072C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เจ้าหนี้การค้า</w:t>
      </w:r>
      <w:r w:rsidR="003F7643" w:rsidRPr="005072C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- กิจการที่เกี่ยวข้องกัน</w:t>
      </w:r>
    </w:p>
    <w:p w:rsidR="00D14A1D" w:rsidRPr="009A112A" w:rsidRDefault="00D14A1D" w:rsidP="00C1467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60"/>
        <w:gridCol w:w="1170"/>
        <w:gridCol w:w="270"/>
        <w:gridCol w:w="1170"/>
      </w:tblGrid>
      <w:tr w:rsidR="00DE4B1D" w:rsidRPr="005072C8" w:rsidTr="00C35696">
        <w:trPr>
          <w:cantSplit/>
        </w:trPr>
        <w:tc>
          <w:tcPr>
            <w:tcW w:w="6660" w:type="dxa"/>
          </w:tcPr>
          <w:p w:rsidR="00DE4B1D" w:rsidRPr="005072C8" w:rsidRDefault="00DE4B1D" w:rsidP="00DE4B1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1D" w:rsidRPr="005072C8" w:rsidRDefault="00C35696" w:rsidP="00C35696">
            <w:pPr>
              <w:pStyle w:val="Heading9"/>
              <w:spacing w:line="240" w:lineRule="auto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72C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072C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:rsidR="00DE4B1D" w:rsidRPr="005072C8" w:rsidRDefault="00DE4B1D" w:rsidP="00C35696">
            <w:pPr>
              <w:pStyle w:val="Heading9"/>
              <w:spacing w:line="240" w:lineRule="auto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1D" w:rsidRPr="005072C8" w:rsidRDefault="00DE4B1D" w:rsidP="00C35696">
            <w:pPr>
              <w:pStyle w:val="Heading9"/>
              <w:spacing w:line="240" w:lineRule="auto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072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5072C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E4B1D" w:rsidRPr="005072C8" w:rsidTr="00C35696">
        <w:trPr>
          <w:cantSplit/>
        </w:trPr>
        <w:tc>
          <w:tcPr>
            <w:tcW w:w="6660" w:type="dxa"/>
          </w:tcPr>
          <w:p w:rsidR="00DE4B1D" w:rsidRPr="005072C8" w:rsidRDefault="00DE4B1D" w:rsidP="00DE4B1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1D" w:rsidRPr="005072C8" w:rsidRDefault="007E4338" w:rsidP="00DE4B1D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72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:rsidR="00DE4B1D" w:rsidRPr="005072C8" w:rsidRDefault="00DE4B1D" w:rsidP="00DE4B1D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1D" w:rsidRPr="005072C8" w:rsidRDefault="00DE4B1D" w:rsidP="00DE4B1D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72C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E4338" w:rsidRPr="005072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DE4B1D" w:rsidRPr="005072C8" w:rsidTr="00C35696">
        <w:trPr>
          <w:cantSplit/>
        </w:trPr>
        <w:tc>
          <w:tcPr>
            <w:tcW w:w="6660" w:type="dxa"/>
          </w:tcPr>
          <w:p w:rsidR="00DE4B1D" w:rsidRPr="005072C8" w:rsidRDefault="00DE4B1D" w:rsidP="00DE4B1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DE4B1D" w:rsidRPr="005072C8" w:rsidRDefault="00DE4B1D" w:rsidP="00DE4B1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72C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4B1D" w:rsidRPr="005072C8" w:rsidTr="00C35696">
        <w:trPr>
          <w:cantSplit/>
        </w:trPr>
        <w:tc>
          <w:tcPr>
            <w:tcW w:w="6660" w:type="dxa"/>
          </w:tcPr>
          <w:p w:rsidR="00DE4B1D" w:rsidRPr="005072C8" w:rsidRDefault="00DE4B1D" w:rsidP="00DE4B1D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072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170" w:type="dxa"/>
          </w:tcPr>
          <w:p w:rsidR="00DE4B1D" w:rsidRPr="005072C8" w:rsidRDefault="00DE4B1D" w:rsidP="00DE4B1D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DE4B1D" w:rsidRPr="005072C8" w:rsidRDefault="00DE4B1D" w:rsidP="00DE4B1D">
            <w:pPr>
              <w:tabs>
                <w:tab w:val="decimal" w:pos="9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DE4B1D" w:rsidRPr="005072C8" w:rsidRDefault="00DE4B1D" w:rsidP="00DE4B1D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E4B1D" w:rsidRPr="005072C8" w:rsidTr="00C35696">
        <w:trPr>
          <w:cantSplit/>
        </w:trPr>
        <w:tc>
          <w:tcPr>
            <w:tcW w:w="6660" w:type="dxa"/>
          </w:tcPr>
          <w:p w:rsidR="00DE4B1D" w:rsidRPr="005072C8" w:rsidRDefault="00DE4B1D" w:rsidP="00DE4B1D">
            <w:pPr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072C8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ทาเคะอุจิเพรส อินดัสตรี้ส์ 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E4B1D" w:rsidRPr="005072C8" w:rsidRDefault="00D73D0E" w:rsidP="00DE4B1D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73D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123 </w:t>
            </w:r>
            <w:r w:rsidR="00C35696" w:rsidRPr="005072C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:rsidR="00DE4B1D" w:rsidRPr="005072C8" w:rsidRDefault="00DE4B1D" w:rsidP="00DE4B1D">
            <w:pPr>
              <w:tabs>
                <w:tab w:val="decimal" w:pos="882"/>
                <w:tab w:val="decimal" w:pos="9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E4B1D" w:rsidRPr="005072C8" w:rsidRDefault="00DE4B1D" w:rsidP="00DE4B1D">
            <w:pPr>
              <w:tabs>
                <w:tab w:val="decimal" w:pos="9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72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1,579</w:t>
            </w:r>
          </w:p>
        </w:tc>
      </w:tr>
    </w:tbl>
    <w:p w:rsidR="00AA29BE" w:rsidRPr="009A112A" w:rsidRDefault="00AA29BE" w:rsidP="002561C7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24"/>
          <w:szCs w:val="24"/>
        </w:rPr>
      </w:pPr>
    </w:p>
    <w:p w:rsidR="00B32950" w:rsidRPr="005072C8" w:rsidRDefault="007F6A7E" w:rsidP="007830DE">
      <w:pPr>
        <w:spacing w:line="240" w:lineRule="auto"/>
        <w:ind w:left="540" w:right="-1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072C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เจ้าหนี้อื่น</w:t>
      </w:r>
      <w:r w:rsidR="00C7355D" w:rsidRPr="005072C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จากบุคคลหรือ</w:t>
      </w:r>
      <w:r w:rsidRPr="005072C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กิจการ</w:t>
      </w:r>
      <w:r w:rsidR="00C7355D" w:rsidRPr="005072C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อื่น</w:t>
      </w:r>
      <w:r w:rsidRPr="005072C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ที่เกี่ยวข้องกัน</w:t>
      </w:r>
    </w:p>
    <w:p w:rsidR="003A2E31" w:rsidRPr="009A112A" w:rsidRDefault="003A2E31" w:rsidP="007830DE">
      <w:pPr>
        <w:spacing w:line="240" w:lineRule="auto"/>
        <w:ind w:left="540" w:right="-14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2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60"/>
        <w:gridCol w:w="1170"/>
        <w:gridCol w:w="276"/>
        <w:gridCol w:w="1166"/>
      </w:tblGrid>
      <w:tr w:rsidR="00C35696" w:rsidRPr="005072C8" w:rsidTr="00C35696">
        <w:tc>
          <w:tcPr>
            <w:tcW w:w="3591" w:type="pct"/>
          </w:tcPr>
          <w:p w:rsidR="00C35696" w:rsidRPr="005072C8" w:rsidRDefault="00C35696" w:rsidP="00C35696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:rsidR="00C35696" w:rsidRPr="005072C8" w:rsidRDefault="00C35696" w:rsidP="00C35696">
            <w:pPr>
              <w:pStyle w:val="Heading9"/>
              <w:spacing w:line="240" w:lineRule="auto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72C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072C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9" w:type="pct"/>
          </w:tcPr>
          <w:p w:rsidR="00C35696" w:rsidRPr="005072C8" w:rsidRDefault="00C35696" w:rsidP="00C35696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C35696" w:rsidRPr="005072C8" w:rsidRDefault="00C35696" w:rsidP="00C35696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72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5072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35696" w:rsidRPr="005072C8" w:rsidTr="00C35696">
        <w:tc>
          <w:tcPr>
            <w:tcW w:w="3591" w:type="pct"/>
          </w:tcPr>
          <w:p w:rsidR="00C35696" w:rsidRPr="005072C8" w:rsidRDefault="00C35696" w:rsidP="00C35696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:rsidR="00C35696" w:rsidRPr="005072C8" w:rsidRDefault="00C35696" w:rsidP="00C35696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72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9" w:type="pct"/>
          </w:tcPr>
          <w:p w:rsidR="00C35696" w:rsidRPr="005072C8" w:rsidRDefault="00C35696" w:rsidP="00C35696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C35696" w:rsidRPr="005072C8" w:rsidRDefault="00C35696" w:rsidP="00C35696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72C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5072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</w:p>
        </w:tc>
      </w:tr>
      <w:tr w:rsidR="00C35696" w:rsidRPr="005072C8" w:rsidTr="00C35696">
        <w:tc>
          <w:tcPr>
            <w:tcW w:w="3591" w:type="pct"/>
          </w:tcPr>
          <w:p w:rsidR="00C35696" w:rsidRPr="005072C8" w:rsidRDefault="00C35696" w:rsidP="00C35696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:rsidR="00C35696" w:rsidRPr="005072C8" w:rsidRDefault="00C35696" w:rsidP="00C3569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72C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3D0E" w:rsidRPr="005072C8" w:rsidTr="00641DD2">
        <w:tc>
          <w:tcPr>
            <w:tcW w:w="3591" w:type="pct"/>
          </w:tcPr>
          <w:p w:rsidR="00D73D0E" w:rsidRPr="005072C8" w:rsidRDefault="00D73D0E" w:rsidP="00641DD2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31" w:type="pct"/>
          </w:tcPr>
          <w:p w:rsidR="00D73D0E" w:rsidRPr="005072C8" w:rsidRDefault="00D73D0E" w:rsidP="00641DD2">
            <w:pPr>
              <w:pStyle w:val="BodyText"/>
              <w:spacing w:after="0" w:line="240" w:lineRule="auto"/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:rsidR="00D73D0E" w:rsidRPr="005072C8" w:rsidRDefault="00D73D0E" w:rsidP="00641DD2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D73D0E" w:rsidRPr="005072C8" w:rsidRDefault="00D73D0E" w:rsidP="00641DD2">
            <w:pPr>
              <w:pStyle w:val="BodyText"/>
              <w:spacing w:after="0" w:line="240" w:lineRule="auto"/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73D0E" w:rsidRPr="005072C8" w:rsidTr="00641DD2">
        <w:tc>
          <w:tcPr>
            <w:tcW w:w="3591" w:type="pct"/>
          </w:tcPr>
          <w:p w:rsidR="00D73D0E" w:rsidRPr="005072C8" w:rsidRDefault="00D73D0E" w:rsidP="00641DD2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072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631" w:type="pct"/>
          </w:tcPr>
          <w:p w:rsidR="00D73D0E" w:rsidRPr="005072C8" w:rsidRDefault="00D73D0E" w:rsidP="00641DD2">
            <w:pPr>
              <w:pStyle w:val="BodyText"/>
              <w:spacing w:after="0" w:line="240" w:lineRule="auto"/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:rsidR="00D73D0E" w:rsidRPr="005072C8" w:rsidRDefault="00D73D0E" w:rsidP="00641DD2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D73D0E" w:rsidRPr="005072C8" w:rsidRDefault="00D73D0E" w:rsidP="00641DD2">
            <w:pPr>
              <w:pStyle w:val="BodyText"/>
              <w:tabs>
                <w:tab w:val="decimal" w:pos="884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73D0E" w:rsidRPr="005072C8" w:rsidTr="00641DD2">
        <w:tc>
          <w:tcPr>
            <w:tcW w:w="3591" w:type="pct"/>
          </w:tcPr>
          <w:p w:rsidR="00D73D0E" w:rsidRPr="005072C8" w:rsidRDefault="00D73D0E" w:rsidP="00641DD2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72C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</w:t>
            </w:r>
            <w:r w:rsidRPr="005072C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รส</w:t>
            </w:r>
            <w:r w:rsidRPr="005072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631" w:type="pct"/>
          </w:tcPr>
          <w:p w:rsidR="00D73D0E" w:rsidRPr="005072C8" w:rsidRDefault="00D73D0E" w:rsidP="00641DD2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</w:p>
        </w:tc>
        <w:tc>
          <w:tcPr>
            <w:tcW w:w="149" w:type="pct"/>
          </w:tcPr>
          <w:p w:rsidR="00D73D0E" w:rsidRPr="005072C8" w:rsidRDefault="00D73D0E" w:rsidP="00641DD2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D73D0E" w:rsidRPr="005072C8" w:rsidRDefault="00D73D0E" w:rsidP="00641DD2">
            <w:pPr>
              <w:pStyle w:val="BodyText"/>
              <w:tabs>
                <w:tab w:val="decimal" w:pos="947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56BFB" w:rsidRPr="005072C8" w:rsidTr="00641DD2">
        <w:trPr>
          <w:trHeight w:hRule="exact" w:val="144"/>
        </w:trPr>
        <w:tc>
          <w:tcPr>
            <w:tcW w:w="3591" w:type="pct"/>
          </w:tcPr>
          <w:p w:rsidR="00256BFB" w:rsidRPr="005072C8" w:rsidRDefault="00256BFB" w:rsidP="00641DD2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256BFB" w:rsidRPr="005072C8" w:rsidRDefault="00256BFB" w:rsidP="00641DD2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:rsidR="00256BFB" w:rsidRPr="005072C8" w:rsidRDefault="00256BFB" w:rsidP="00641DD2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256BFB" w:rsidRPr="005072C8" w:rsidRDefault="00256BFB" w:rsidP="00641DD2">
            <w:pPr>
              <w:tabs>
                <w:tab w:val="decimal" w:pos="9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35696" w:rsidRPr="005072C8" w:rsidTr="00C35696">
        <w:tc>
          <w:tcPr>
            <w:tcW w:w="3591" w:type="pct"/>
          </w:tcPr>
          <w:p w:rsidR="00C35696" w:rsidRPr="005072C8" w:rsidRDefault="00C35696" w:rsidP="00C35696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072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ค่าธรรมเนียมสิทธิค้างจ่าย</w:t>
            </w:r>
          </w:p>
        </w:tc>
        <w:tc>
          <w:tcPr>
            <w:tcW w:w="631" w:type="pct"/>
          </w:tcPr>
          <w:p w:rsidR="00C35696" w:rsidRPr="005072C8" w:rsidRDefault="00C35696" w:rsidP="00C35696">
            <w:pPr>
              <w:pStyle w:val="BodyText"/>
              <w:spacing w:after="0" w:line="240" w:lineRule="auto"/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:rsidR="00C35696" w:rsidRPr="005072C8" w:rsidRDefault="00C35696" w:rsidP="00C35696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C35696" w:rsidRPr="005072C8" w:rsidRDefault="00C35696" w:rsidP="00C35696">
            <w:pPr>
              <w:pStyle w:val="BodyText"/>
              <w:spacing w:after="0" w:line="240" w:lineRule="auto"/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35696" w:rsidRPr="005072C8" w:rsidTr="00C35696">
        <w:tc>
          <w:tcPr>
            <w:tcW w:w="3591" w:type="pct"/>
          </w:tcPr>
          <w:p w:rsidR="00C35696" w:rsidRPr="005072C8" w:rsidRDefault="00C35696" w:rsidP="00C35696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072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631" w:type="pct"/>
          </w:tcPr>
          <w:p w:rsidR="00C35696" w:rsidRPr="005072C8" w:rsidRDefault="00C35696" w:rsidP="00C35696">
            <w:pPr>
              <w:pStyle w:val="BodyText"/>
              <w:spacing w:after="0" w:line="240" w:lineRule="auto"/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:rsidR="00C35696" w:rsidRPr="005072C8" w:rsidRDefault="00C35696" w:rsidP="00C35696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C35696" w:rsidRPr="005072C8" w:rsidRDefault="00C35696" w:rsidP="00C35696">
            <w:pPr>
              <w:pStyle w:val="BodyText"/>
              <w:tabs>
                <w:tab w:val="decimal" w:pos="884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35696" w:rsidRPr="005072C8" w:rsidTr="00C35696">
        <w:tc>
          <w:tcPr>
            <w:tcW w:w="3591" w:type="pct"/>
          </w:tcPr>
          <w:p w:rsidR="00C35696" w:rsidRPr="005072C8" w:rsidRDefault="00C35696" w:rsidP="00C35696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72C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</w:t>
            </w:r>
            <w:r w:rsidRPr="005072C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รส</w:t>
            </w:r>
            <w:r w:rsidRPr="005072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631" w:type="pct"/>
          </w:tcPr>
          <w:p w:rsidR="00C35696" w:rsidRPr="005072C8" w:rsidRDefault="00D73D0E" w:rsidP="00C35696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73D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1,923</w:t>
            </w:r>
          </w:p>
        </w:tc>
        <w:tc>
          <w:tcPr>
            <w:tcW w:w="149" w:type="pct"/>
          </w:tcPr>
          <w:p w:rsidR="00C35696" w:rsidRPr="005072C8" w:rsidRDefault="00C35696" w:rsidP="00C35696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C35696" w:rsidRPr="005072C8" w:rsidRDefault="00C35696" w:rsidP="00C35696">
            <w:pPr>
              <w:pStyle w:val="BodyText"/>
              <w:tabs>
                <w:tab w:val="decimal" w:pos="947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72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3,714</w:t>
            </w:r>
          </w:p>
        </w:tc>
      </w:tr>
      <w:tr w:rsidR="00C35696" w:rsidRPr="005072C8" w:rsidTr="00C35696">
        <w:trPr>
          <w:trHeight w:hRule="exact" w:val="144"/>
        </w:trPr>
        <w:tc>
          <w:tcPr>
            <w:tcW w:w="3591" w:type="pct"/>
          </w:tcPr>
          <w:p w:rsidR="00C35696" w:rsidRPr="005072C8" w:rsidRDefault="00C35696" w:rsidP="00C35696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C35696" w:rsidRPr="005072C8" w:rsidRDefault="00C35696" w:rsidP="00C35696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:rsidR="00C35696" w:rsidRPr="005072C8" w:rsidRDefault="00C35696" w:rsidP="00C35696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C35696" w:rsidRPr="005072C8" w:rsidRDefault="00C35696" w:rsidP="00C35696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35696" w:rsidRPr="005072C8" w:rsidTr="00C35696">
        <w:trPr>
          <w:trHeight w:hRule="exact" w:val="407"/>
        </w:trPr>
        <w:tc>
          <w:tcPr>
            <w:tcW w:w="3591" w:type="pct"/>
          </w:tcPr>
          <w:p w:rsidR="00C35696" w:rsidRPr="005072C8" w:rsidRDefault="00C35696" w:rsidP="00C35696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72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631" w:type="pct"/>
          </w:tcPr>
          <w:p w:rsidR="00C35696" w:rsidRPr="005072C8" w:rsidRDefault="00C35696" w:rsidP="00C35696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:rsidR="00C35696" w:rsidRPr="005072C8" w:rsidRDefault="00C35696" w:rsidP="00C35696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C35696" w:rsidRPr="005072C8" w:rsidRDefault="00C35696" w:rsidP="00C35696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35696" w:rsidRPr="005072C8" w:rsidTr="00C35696">
        <w:tc>
          <w:tcPr>
            <w:tcW w:w="3591" w:type="pct"/>
          </w:tcPr>
          <w:p w:rsidR="00C35696" w:rsidRPr="005072C8" w:rsidRDefault="00C35696" w:rsidP="00C35696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072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631" w:type="pct"/>
          </w:tcPr>
          <w:p w:rsidR="00C35696" w:rsidRPr="005072C8" w:rsidRDefault="00C35696" w:rsidP="00C35696">
            <w:pPr>
              <w:pStyle w:val="BodyText"/>
              <w:spacing w:after="0" w:line="240" w:lineRule="auto"/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:rsidR="00C35696" w:rsidRPr="005072C8" w:rsidRDefault="00C35696" w:rsidP="00C35696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C35696" w:rsidRPr="005072C8" w:rsidRDefault="00C35696" w:rsidP="00C35696">
            <w:pPr>
              <w:pStyle w:val="BodyText"/>
              <w:spacing w:after="0" w:line="240" w:lineRule="auto"/>
              <w:ind w:left="-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35696" w:rsidRPr="005072C8" w:rsidTr="00C35696">
        <w:tc>
          <w:tcPr>
            <w:tcW w:w="3591" w:type="pct"/>
          </w:tcPr>
          <w:p w:rsidR="00C35696" w:rsidRPr="005072C8" w:rsidRDefault="00C35696" w:rsidP="00C35696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72C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</w:t>
            </w:r>
            <w:r w:rsidRPr="005072C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รส</w:t>
            </w:r>
            <w:r w:rsidRPr="005072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631" w:type="pct"/>
          </w:tcPr>
          <w:p w:rsidR="00C35696" w:rsidRPr="005072C8" w:rsidRDefault="00D73D0E" w:rsidP="00C35696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73D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</w:t>
            </w:r>
          </w:p>
        </w:tc>
        <w:tc>
          <w:tcPr>
            <w:tcW w:w="149" w:type="pct"/>
          </w:tcPr>
          <w:p w:rsidR="00C35696" w:rsidRPr="005072C8" w:rsidRDefault="00C35696" w:rsidP="00C35696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C35696" w:rsidRPr="005072C8" w:rsidRDefault="00C35696" w:rsidP="00C35696">
            <w:pPr>
              <w:pStyle w:val="BodyText"/>
              <w:tabs>
                <w:tab w:val="decimal" w:pos="952"/>
              </w:tabs>
              <w:spacing w:after="0" w:line="240" w:lineRule="auto"/>
              <w:ind w:left="-60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72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543</w:t>
            </w:r>
          </w:p>
        </w:tc>
      </w:tr>
      <w:tr w:rsidR="00C35696" w:rsidRPr="005072C8" w:rsidTr="00C35696">
        <w:trPr>
          <w:trHeight w:hRule="exact" w:val="144"/>
        </w:trPr>
        <w:tc>
          <w:tcPr>
            <w:tcW w:w="3591" w:type="pct"/>
          </w:tcPr>
          <w:p w:rsidR="00C35696" w:rsidRPr="005072C8" w:rsidRDefault="00C35696" w:rsidP="00C35696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C35696" w:rsidRPr="005072C8" w:rsidRDefault="00C35696" w:rsidP="00C35696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:rsidR="00C35696" w:rsidRPr="005072C8" w:rsidRDefault="00C35696" w:rsidP="00C35696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</w:tcPr>
          <w:p w:rsidR="00C35696" w:rsidRPr="005072C8" w:rsidRDefault="00C35696" w:rsidP="00C35696">
            <w:pPr>
              <w:tabs>
                <w:tab w:val="decimal" w:pos="9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35696" w:rsidRPr="005072C8" w:rsidTr="00C35696">
        <w:tc>
          <w:tcPr>
            <w:tcW w:w="3591" w:type="pct"/>
          </w:tcPr>
          <w:p w:rsidR="00C35696" w:rsidRPr="005072C8" w:rsidRDefault="00C35696" w:rsidP="00C35696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072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ค่าบำเหน็จผู้บริหารและผลตอบแทนอื่นค้างจ่าย</w:t>
            </w:r>
          </w:p>
        </w:tc>
        <w:tc>
          <w:tcPr>
            <w:tcW w:w="631" w:type="pct"/>
          </w:tcPr>
          <w:p w:rsidR="00C35696" w:rsidRPr="005072C8" w:rsidRDefault="00C35696" w:rsidP="00C35696">
            <w:pPr>
              <w:pStyle w:val="BodyText"/>
              <w:tabs>
                <w:tab w:val="decimal" w:pos="883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:rsidR="00C35696" w:rsidRPr="005072C8" w:rsidRDefault="00C35696" w:rsidP="00C35696">
            <w:pPr>
              <w:pStyle w:val="BodyText"/>
              <w:tabs>
                <w:tab w:val="decimal" w:pos="822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C35696" w:rsidRPr="005072C8" w:rsidRDefault="00C35696" w:rsidP="00C35696">
            <w:pPr>
              <w:pStyle w:val="BodyText"/>
              <w:tabs>
                <w:tab w:val="decimal" w:pos="952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73D0E" w:rsidRPr="005072C8" w:rsidTr="00C35696">
        <w:tc>
          <w:tcPr>
            <w:tcW w:w="3591" w:type="pct"/>
          </w:tcPr>
          <w:p w:rsidR="00D73D0E" w:rsidRPr="005072C8" w:rsidRDefault="00D73D0E" w:rsidP="00D73D0E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072C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D73D0E" w:rsidRPr="00D73D0E" w:rsidRDefault="00D73D0E" w:rsidP="00D73D0E">
            <w:pPr>
              <w:pStyle w:val="BodyText"/>
              <w:tabs>
                <w:tab w:val="decimal" w:pos="952"/>
              </w:tabs>
              <w:spacing w:after="0" w:line="240" w:lineRule="auto"/>
              <w:ind w:left="-60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73D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2,494</w:t>
            </w:r>
          </w:p>
        </w:tc>
        <w:tc>
          <w:tcPr>
            <w:tcW w:w="149" w:type="pct"/>
          </w:tcPr>
          <w:p w:rsidR="00D73D0E" w:rsidRPr="005072C8" w:rsidRDefault="00D73D0E" w:rsidP="00D73D0E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D73D0E" w:rsidRPr="005072C8" w:rsidRDefault="00D73D0E" w:rsidP="00D73D0E">
            <w:pPr>
              <w:pStyle w:val="BodyText"/>
              <w:tabs>
                <w:tab w:val="decimal" w:pos="952"/>
              </w:tabs>
              <w:spacing w:after="0" w:line="240" w:lineRule="auto"/>
              <w:ind w:left="-60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72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4,674</w:t>
            </w:r>
          </w:p>
        </w:tc>
      </w:tr>
      <w:tr w:rsidR="00D73D0E" w:rsidRPr="005072C8" w:rsidTr="00C35696">
        <w:tc>
          <w:tcPr>
            <w:tcW w:w="3591" w:type="pct"/>
          </w:tcPr>
          <w:p w:rsidR="00D73D0E" w:rsidRPr="005072C8" w:rsidRDefault="00D73D0E" w:rsidP="00D73D0E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72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D73D0E" w:rsidRPr="00D73D0E" w:rsidRDefault="00D73D0E" w:rsidP="00D73D0E">
            <w:pPr>
              <w:pStyle w:val="BodyText"/>
              <w:tabs>
                <w:tab w:val="decimal" w:pos="952"/>
              </w:tabs>
              <w:spacing w:after="0" w:line="240" w:lineRule="auto"/>
              <w:ind w:left="-60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73D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4,990</w:t>
            </w:r>
          </w:p>
        </w:tc>
        <w:tc>
          <w:tcPr>
            <w:tcW w:w="149" w:type="pct"/>
          </w:tcPr>
          <w:p w:rsidR="00D73D0E" w:rsidRPr="005072C8" w:rsidRDefault="00D73D0E" w:rsidP="00D73D0E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D73D0E" w:rsidRPr="005072C8" w:rsidRDefault="00D73D0E" w:rsidP="00D73D0E">
            <w:pPr>
              <w:pStyle w:val="BodyText"/>
              <w:tabs>
                <w:tab w:val="decimal" w:pos="952"/>
              </w:tabs>
              <w:spacing w:after="0" w:line="240" w:lineRule="auto"/>
              <w:ind w:left="-60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072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8,931</w:t>
            </w:r>
          </w:p>
        </w:tc>
      </w:tr>
    </w:tbl>
    <w:p w:rsidR="003C34CD" w:rsidRPr="005072C8" w:rsidRDefault="003C34CD" w:rsidP="00B0382E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9C4E73" w:rsidRPr="005072C8" w:rsidRDefault="009C4E73">
      <w:pPr>
        <w:spacing w:line="240" w:lineRule="auto"/>
        <w:rPr>
          <w:rFonts w:ascii="Angsana New" w:hAnsi="Angsana New"/>
          <w:sz w:val="30"/>
          <w:szCs w:val="30"/>
          <w:cs/>
        </w:rPr>
      </w:pPr>
      <w:r w:rsidRPr="005072C8">
        <w:rPr>
          <w:rFonts w:ascii="Angsana New" w:hAnsi="Angsana New"/>
          <w:sz w:val="30"/>
          <w:szCs w:val="30"/>
          <w:cs/>
        </w:rPr>
        <w:br w:type="page"/>
      </w:r>
    </w:p>
    <w:p w:rsidR="00370FDA" w:rsidRPr="005072C8" w:rsidRDefault="00370FDA" w:rsidP="004C18A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72C8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รายการเคลื่อนไหวของเงินกู้ยืมระยะสั้นจากกิจการที่เกี่ยวข้องกันสำหรับ</w:t>
      </w:r>
      <w:r w:rsidR="009C4E73" w:rsidRPr="005072C8">
        <w:rPr>
          <w:rFonts w:asciiTheme="majorBidi" w:hAnsiTheme="majorBidi" w:cstheme="majorBidi"/>
          <w:sz w:val="30"/>
          <w:szCs w:val="30"/>
          <w:cs/>
        </w:rPr>
        <w:t>งวด</w:t>
      </w:r>
      <w:r w:rsidR="00C35696" w:rsidRPr="005072C8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9C4E73" w:rsidRPr="005072C8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35696" w:rsidRPr="005072C8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C35696" w:rsidRPr="005072C8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="009C4E73" w:rsidRPr="005072C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9C4E73" w:rsidRPr="005072C8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5072C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370FDA" w:rsidRPr="009A112A" w:rsidRDefault="00370FDA" w:rsidP="004C18A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55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948"/>
        <w:gridCol w:w="1170"/>
        <w:gridCol w:w="270"/>
        <w:gridCol w:w="1170"/>
      </w:tblGrid>
      <w:tr w:rsidR="00370FDA" w:rsidRPr="005072C8" w:rsidTr="009C4E73">
        <w:trPr>
          <w:trHeight w:val="70"/>
        </w:trPr>
        <w:tc>
          <w:tcPr>
            <w:tcW w:w="6948" w:type="dxa"/>
            <w:vAlign w:val="bottom"/>
          </w:tcPr>
          <w:p w:rsidR="00370FDA" w:rsidRPr="005072C8" w:rsidRDefault="00370FDA" w:rsidP="004C18A3">
            <w:pPr>
              <w:tabs>
                <w:tab w:val="left" w:pos="3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70FDA" w:rsidRPr="005072C8" w:rsidRDefault="00370FDA" w:rsidP="004C18A3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72C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51877" w:rsidRPr="005072C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370FDA" w:rsidRPr="005072C8" w:rsidRDefault="00370FDA" w:rsidP="004C18A3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70FDA" w:rsidRPr="005072C8" w:rsidRDefault="00A905B1" w:rsidP="004C18A3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72C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70FDA" w:rsidRPr="005072C8" w:rsidTr="009C4E73">
        <w:tc>
          <w:tcPr>
            <w:tcW w:w="6948" w:type="dxa"/>
            <w:vAlign w:val="bottom"/>
          </w:tcPr>
          <w:p w:rsidR="00370FDA" w:rsidRPr="005072C8" w:rsidRDefault="00370FDA" w:rsidP="004C18A3">
            <w:pPr>
              <w:tabs>
                <w:tab w:val="left" w:pos="3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370FDA" w:rsidRPr="005072C8" w:rsidRDefault="00370FDA" w:rsidP="004C18A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72C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0FDA" w:rsidRPr="005072C8" w:rsidTr="009C4E73">
        <w:tc>
          <w:tcPr>
            <w:tcW w:w="6948" w:type="dxa"/>
          </w:tcPr>
          <w:p w:rsidR="00370FDA" w:rsidRPr="005072C8" w:rsidRDefault="00370FDA" w:rsidP="004C18A3">
            <w:pPr>
              <w:spacing w:line="240" w:lineRule="auto"/>
              <w:ind w:left="15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072C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0" w:type="dxa"/>
            <w:vAlign w:val="bottom"/>
          </w:tcPr>
          <w:p w:rsidR="00370FDA" w:rsidRPr="005072C8" w:rsidRDefault="00370FDA" w:rsidP="004C18A3">
            <w:pPr>
              <w:tabs>
                <w:tab w:val="decimal" w:pos="972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370FDA" w:rsidRPr="005072C8" w:rsidRDefault="00370FDA" w:rsidP="004C18A3">
            <w:pPr>
              <w:tabs>
                <w:tab w:val="decimal" w:pos="1261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70FDA" w:rsidRPr="005072C8" w:rsidRDefault="00370FDA" w:rsidP="004C18A3">
            <w:pPr>
              <w:tabs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70FDA" w:rsidRPr="005072C8" w:rsidTr="009C4E73">
        <w:tc>
          <w:tcPr>
            <w:tcW w:w="6948" w:type="dxa"/>
          </w:tcPr>
          <w:p w:rsidR="00370FDA" w:rsidRPr="005072C8" w:rsidRDefault="00370FDA" w:rsidP="004C18A3">
            <w:pPr>
              <w:spacing w:line="240" w:lineRule="auto"/>
              <w:ind w:left="1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072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170" w:type="dxa"/>
            <w:vAlign w:val="bottom"/>
          </w:tcPr>
          <w:p w:rsidR="00370FDA" w:rsidRPr="005072C8" w:rsidRDefault="00370FDA" w:rsidP="004C18A3">
            <w:pPr>
              <w:tabs>
                <w:tab w:val="decimal" w:pos="972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370FDA" w:rsidRPr="005072C8" w:rsidRDefault="00370FDA" w:rsidP="004C18A3">
            <w:pPr>
              <w:tabs>
                <w:tab w:val="decimal" w:pos="1261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70FDA" w:rsidRPr="005072C8" w:rsidRDefault="00370FDA" w:rsidP="004C18A3">
            <w:pPr>
              <w:tabs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905B1" w:rsidRPr="005072C8" w:rsidTr="009C4E73">
        <w:tc>
          <w:tcPr>
            <w:tcW w:w="6948" w:type="dxa"/>
          </w:tcPr>
          <w:p w:rsidR="00A905B1" w:rsidRPr="005072C8" w:rsidRDefault="00A905B1" w:rsidP="004C18A3">
            <w:pPr>
              <w:tabs>
                <w:tab w:val="left" w:pos="337"/>
              </w:tabs>
              <w:spacing w:line="240" w:lineRule="auto"/>
              <w:ind w:left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72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072C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072C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:rsidR="00A905B1" w:rsidRPr="005072C8" w:rsidRDefault="00A905B1" w:rsidP="004C18A3">
            <w:pPr>
              <w:tabs>
                <w:tab w:val="decimal" w:pos="882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72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A905B1" w:rsidRPr="005072C8" w:rsidRDefault="00A905B1" w:rsidP="004C18A3">
            <w:pPr>
              <w:tabs>
                <w:tab w:val="decimal" w:pos="882"/>
                <w:tab w:val="decimal" w:pos="1261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A905B1" w:rsidRPr="005072C8" w:rsidRDefault="00A905B1" w:rsidP="004C18A3">
            <w:pPr>
              <w:tabs>
                <w:tab w:val="decimal" w:pos="864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72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200,000</w:t>
            </w:r>
          </w:p>
        </w:tc>
      </w:tr>
      <w:tr w:rsidR="00A905B1" w:rsidRPr="005072C8" w:rsidTr="009C4E73">
        <w:tc>
          <w:tcPr>
            <w:tcW w:w="6948" w:type="dxa"/>
          </w:tcPr>
          <w:p w:rsidR="00A905B1" w:rsidRPr="005072C8" w:rsidRDefault="00A905B1" w:rsidP="004C18A3">
            <w:pPr>
              <w:tabs>
                <w:tab w:val="left" w:pos="337"/>
              </w:tabs>
              <w:spacing w:line="240" w:lineRule="auto"/>
              <w:ind w:left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72C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vAlign w:val="bottom"/>
          </w:tcPr>
          <w:p w:rsidR="00A905B1" w:rsidRPr="005072C8" w:rsidRDefault="00D73D0E" w:rsidP="004C18A3">
            <w:pPr>
              <w:tabs>
                <w:tab w:val="decimal" w:pos="882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A905B1" w:rsidRPr="005072C8" w:rsidRDefault="00A905B1" w:rsidP="004C18A3">
            <w:pPr>
              <w:tabs>
                <w:tab w:val="decimal" w:pos="882"/>
                <w:tab w:val="decimal" w:pos="1261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905B1" w:rsidRPr="005072C8" w:rsidRDefault="00FB2234" w:rsidP="004C18A3">
            <w:pPr>
              <w:tabs>
                <w:tab w:val="decimal" w:pos="864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72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(200,000)</w:t>
            </w:r>
          </w:p>
        </w:tc>
      </w:tr>
      <w:tr w:rsidR="00370FDA" w:rsidRPr="004C18A3" w:rsidTr="009C4E73">
        <w:tc>
          <w:tcPr>
            <w:tcW w:w="6948" w:type="dxa"/>
          </w:tcPr>
          <w:p w:rsidR="00370FDA" w:rsidRPr="005072C8" w:rsidRDefault="00370FDA" w:rsidP="004C18A3">
            <w:pPr>
              <w:tabs>
                <w:tab w:val="left" w:pos="337"/>
              </w:tabs>
              <w:spacing w:line="240" w:lineRule="auto"/>
              <w:ind w:left="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72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35696" w:rsidRPr="005072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C35696" w:rsidRPr="005072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0FDA" w:rsidRPr="005072C8" w:rsidRDefault="00D73D0E" w:rsidP="004C18A3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370FDA" w:rsidRPr="005072C8" w:rsidRDefault="00370FDA" w:rsidP="004C18A3">
            <w:pPr>
              <w:tabs>
                <w:tab w:val="decimal" w:pos="882"/>
                <w:tab w:val="decimal" w:pos="1261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70FDA" w:rsidRPr="005072C8" w:rsidRDefault="00FB2234" w:rsidP="004C18A3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072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370FDA" w:rsidRPr="009A112A" w:rsidRDefault="00370FDA" w:rsidP="004C18A3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4C18A3" w:rsidRPr="004C18A3" w:rsidRDefault="004C18A3" w:rsidP="004C18A3">
      <w:pPr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4C18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:rsidR="004C18A3" w:rsidRPr="009A112A" w:rsidRDefault="004C18A3" w:rsidP="004C18A3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:rsidR="004C18A3" w:rsidRPr="004C18A3" w:rsidRDefault="004C18A3" w:rsidP="004C18A3">
      <w:pPr>
        <w:pStyle w:val="a1"/>
        <w:tabs>
          <w:tab w:val="clear" w:pos="360"/>
          <w:tab w:val="clear" w:pos="720"/>
          <w:tab w:val="clear" w:pos="1080"/>
        </w:tabs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pacing w:val="6"/>
          <w:sz w:val="30"/>
          <w:szCs w:val="30"/>
          <w:lang w:val="en-US"/>
        </w:rPr>
      </w:pPr>
      <w:r w:rsidRPr="004C18A3">
        <w:rPr>
          <w:rFonts w:asciiTheme="majorBidi" w:hAnsiTheme="majorBidi" w:cstheme="majorBidi"/>
          <w:b/>
          <w:bCs/>
          <w:i/>
          <w:iCs/>
          <w:spacing w:val="6"/>
          <w:sz w:val="30"/>
          <w:szCs w:val="30"/>
          <w:cs/>
          <w:lang w:val="en-US"/>
        </w:rPr>
        <w:t>สัญญาสิทธิทางเทคนิค</w:t>
      </w:r>
    </w:p>
    <w:p w:rsidR="004C18A3" w:rsidRPr="009A112A" w:rsidRDefault="004C18A3" w:rsidP="004C18A3">
      <w:pPr>
        <w:pStyle w:val="a1"/>
        <w:tabs>
          <w:tab w:val="clear" w:pos="360"/>
          <w:tab w:val="clear" w:pos="720"/>
          <w:tab w:val="clear" w:pos="1080"/>
        </w:tabs>
        <w:ind w:left="540" w:right="-25"/>
        <w:jc w:val="thaiDistribute"/>
        <w:rPr>
          <w:rFonts w:asciiTheme="majorBidi" w:hAnsiTheme="majorBidi" w:cstheme="majorBidi"/>
          <w:spacing w:val="6"/>
          <w:sz w:val="24"/>
          <w:szCs w:val="24"/>
          <w:lang w:val="en-US"/>
        </w:rPr>
      </w:pPr>
    </w:p>
    <w:p w:rsidR="004C18A3" w:rsidRPr="004C18A3" w:rsidRDefault="004C18A3" w:rsidP="004C18A3">
      <w:pPr>
        <w:pStyle w:val="a1"/>
        <w:tabs>
          <w:tab w:val="clear" w:pos="360"/>
          <w:tab w:val="clear" w:pos="720"/>
          <w:tab w:val="clear" w:pos="108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C18A3">
        <w:rPr>
          <w:rFonts w:asciiTheme="majorBidi" w:hAnsiTheme="majorBidi" w:cstheme="majorBidi"/>
          <w:sz w:val="30"/>
          <w:szCs w:val="30"/>
          <w:cs/>
          <w:lang w:val="en-US"/>
        </w:rPr>
        <w:t>บริษัทได้ทำสัญญาสิทธิทางเทคนิคกับบริษัท ทาเคะอุจิเพรส อินดัสตรี้ส์ จำกัด ซึ่งเป็นบริษัทใหญ่ ภายใต้เงื่อนไขของสัญญาดังกล่าวบริษัทใหญ่ตกลงที่จะให้ความช่วยเหลือทางเทคนิครวมถึงข้อมูลทางเทคนิคและความรู้</w:t>
      </w:r>
      <w:r w:rsidRPr="004C18A3">
        <w:rPr>
          <w:rFonts w:asciiTheme="majorBidi" w:hAnsiTheme="majorBidi" w:cstheme="majorBidi"/>
          <w:sz w:val="30"/>
          <w:szCs w:val="30"/>
          <w:lang w:val="en-US"/>
        </w:rPr>
        <w:br/>
      </w:r>
      <w:r w:rsidRPr="004C18A3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ความชำนาญ อุปกรณ์สำหรับการผลิต และให้สิทธิในการขายสินค้า ในการนี้บริษัทมีภาระผูกพันที่จะต้องจ่ายค่าธรรมเนียมสิทธิและค่านายหน้าในอัตราร้อยละของยอดขายตามที่ระบุในสัญญา สัญญามีระยะเวลา </w:t>
      </w:r>
      <w:r w:rsidR="00870657" w:rsidRPr="00870657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4C18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ปี และสามารถต่ออายุโดยอัตโนมัติปีต่อปี เว้นแต่คู่สัญญาฝ่ายใดฝ่ายหนึ่งจะทำการยกเลิกสัญญาเป็นลายลักษณ์อักษรล่วงหน้าไม่น้อยกว่า </w:t>
      </w:r>
      <w:r w:rsidR="00870657" w:rsidRPr="00870657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4C18A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เดือน</w:t>
      </w:r>
    </w:p>
    <w:p w:rsidR="004C18A3" w:rsidRPr="009A112A" w:rsidRDefault="004C18A3" w:rsidP="004C18A3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CE1CFF" w:rsidRPr="004C18A3" w:rsidRDefault="00CE1CFF" w:rsidP="004C18A3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18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ภาระผูกพันตามสัญญาซื้อวัตถุดิบและอะไหล่</w:t>
      </w:r>
    </w:p>
    <w:p w:rsidR="003A2E31" w:rsidRPr="009A112A" w:rsidRDefault="003A2E31" w:rsidP="004C18A3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24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33"/>
        <w:gridCol w:w="1170"/>
        <w:gridCol w:w="270"/>
        <w:gridCol w:w="1170"/>
      </w:tblGrid>
      <w:tr w:rsidR="00DE4B1D" w:rsidRPr="004C18A3" w:rsidTr="00C35696">
        <w:trPr>
          <w:cantSplit/>
        </w:trPr>
        <w:tc>
          <w:tcPr>
            <w:tcW w:w="6633" w:type="dxa"/>
          </w:tcPr>
          <w:p w:rsidR="00DE4B1D" w:rsidRPr="004C18A3" w:rsidRDefault="00DE4B1D" w:rsidP="004C18A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1D" w:rsidRPr="004C18A3" w:rsidRDefault="00C35696" w:rsidP="004C18A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:rsidR="00DE4B1D" w:rsidRPr="004C18A3" w:rsidRDefault="00DE4B1D" w:rsidP="004C18A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1D" w:rsidRPr="004C18A3" w:rsidRDefault="007E4338" w:rsidP="004C18A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18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E4B1D" w:rsidRPr="004C18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E4B1D" w:rsidRPr="004C18A3" w:rsidTr="00C35696">
        <w:trPr>
          <w:cantSplit/>
        </w:trPr>
        <w:tc>
          <w:tcPr>
            <w:tcW w:w="6633" w:type="dxa"/>
          </w:tcPr>
          <w:p w:rsidR="00DE4B1D" w:rsidRPr="004C18A3" w:rsidRDefault="00DE4B1D" w:rsidP="004C18A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1D" w:rsidRPr="004C18A3" w:rsidRDefault="007E4338" w:rsidP="004C18A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18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:rsidR="00DE4B1D" w:rsidRPr="004C18A3" w:rsidRDefault="00DE4B1D" w:rsidP="004C18A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DE4B1D" w:rsidRPr="004C18A3" w:rsidRDefault="00DE4B1D" w:rsidP="004C18A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18A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7E4338" w:rsidRPr="004C18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</w:p>
        </w:tc>
      </w:tr>
      <w:tr w:rsidR="00DE4B1D" w:rsidRPr="004C18A3" w:rsidTr="00C35696">
        <w:trPr>
          <w:cantSplit/>
        </w:trPr>
        <w:tc>
          <w:tcPr>
            <w:tcW w:w="6633" w:type="dxa"/>
          </w:tcPr>
          <w:p w:rsidR="00DE4B1D" w:rsidRPr="004C18A3" w:rsidRDefault="00DE4B1D" w:rsidP="004C18A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DE4B1D" w:rsidRPr="004C18A3" w:rsidRDefault="00DE4B1D" w:rsidP="004C18A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18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4B1D" w:rsidRPr="004C18A3" w:rsidTr="00C35696">
        <w:trPr>
          <w:cantSplit/>
        </w:trPr>
        <w:tc>
          <w:tcPr>
            <w:tcW w:w="6633" w:type="dxa"/>
          </w:tcPr>
          <w:p w:rsidR="00DE4B1D" w:rsidRPr="004C18A3" w:rsidRDefault="00DE4B1D" w:rsidP="00C35696">
            <w:pPr>
              <w:spacing w:line="240" w:lineRule="auto"/>
              <w:ind w:left="6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C18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170" w:type="dxa"/>
          </w:tcPr>
          <w:p w:rsidR="00DE4B1D" w:rsidRPr="004C18A3" w:rsidRDefault="00DE4B1D" w:rsidP="004C18A3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DE4B1D" w:rsidRPr="004C18A3" w:rsidRDefault="00DE4B1D" w:rsidP="004C18A3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:rsidR="00DE4B1D" w:rsidRPr="004C18A3" w:rsidRDefault="00DE4B1D" w:rsidP="004C18A3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4B1D" w:rsidRPr="004C18A3" w:rsidTr="00C35696">
        <w:trPr>
          <w:cantSplit/>
        </w:trPr>
        <w:tc>
          <w:tcPr>
            <w:tcW w:w="6633" w:type="dxa"/>
          </w:tcPr>
          <w:p w:rsidR="00DE4B1D" w:rsidRPr="004C18A3" w:rsidRDefault="00DE4B1D" w:rsidP="00C35696">
            <w:pPr>
              <w:spacing w:line="240" w:lineRule="auto"/>
              <w:ind w:left="6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18A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E4B1D" w:rsidRPr="004C18A3" w:rsidRDefault="00D73D0E" w:rsidP="004C18A3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:rsidR="00DE4B1D" w:rsidRPr="004C18A3" w:rsidRDefault="00DE4B1D" w:rsidP="004C18A3">
            <w:pPr>
              <w:pStyle w:val="BodyText"/>
              <w:tabs>
                <w:tab w:val="decimal" w:pos="113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E4B1D" w:rsidRPr="004C18A3" w:rsidRDefault="00DE4B1D" w:rsidP="004C18A3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072C8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</w:tr>
    </w:tbl>
    <w:p w:rsidR="00AA29BE" w:rsidRPr="004C18A3" w:rsidRDefault="00AA29BE" w:rsidP="004C18A3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4C18A3" w:rsidRDefault="004C18A3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CE1CFF" w:rsidRPr="004C18A3" w:rsidRDefault="00CE1CFF" w:rsidP="004C18A3">
      <w:pPr>
        <w:spacing w:line="240" w:lineRule="auto"/>
        <w:ind w:left="540" w:right="-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18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บันทึกข้อตกลงสำคัญกับกิจการที่เกี่ยวข้องกัน</w:t>
      </w:r>
    </w:p>
    <w:p w:rsidR="003D454D" w:rsidRPr="009A112A" w:rsidRDefault="003D454D" w:rsidP="004C18A3">
      <w:pPr>
        <w:spacing w:line="240" w:lineRule="auto"/>
        <w:ind w:left="540" w:right="-18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6251AD" w:rsidRDefault="003A69CA" w:rsidP="004C18A3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73D0E">
        <w:rPr>
          <w:rFonts w:asciiTheme="majorBidi" w:hAnsiTheme="majorBidi" w:cstheme="majorBidi"/>
          <w:sz w:val="30"/>
          <w:szCs w:val="30"/>
          <w:cs/>
        </w:rPr>
        <w:t>เมื่อ</w:t>
      </w:r>
      <w:r w:rsidR="0012757F" w:rsidRPr="00D73D0E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484F5A" w:rsidRPr="00D73D0E">
        <w:rPr>
          <w:rFonts w:asciiTheme="majorBidi" w:hAnsiTheme="majorBidi" w:cstheme="majorBidi"/>
          <w:sz w:val="30"/>
          <w:szCs w:val="30"/>
        </w:rPr>
        <w:t xml:space="preserve"> </w:t>
      </w:r>
      <w:r w:rsidR="001F7DE4" w:rsidRPr="00D73D0E">
        <w:rPr>
          <w:rFonts w:asciiTheme="majorBidi" w:hAnsiTheme="majorBidi" w:cstheme="majorBidi"/>
          <w:sz w:val="30"/>
          <w:szCs w:val="30"/>
        </w:rPr>
        <w:t>4</w:t>
      </w:r>
      <w:r w:rsidR="0012757F" w:rsidRPr="00D73D0E">
        <w:rPr>
          <w:rFonts w:asciiTheme="majorBidi" w:hAnsiTheme="majorBidi" w:cstheme="majorBidi"/>
          <w:sz w:val="30"/>
          <w:szCs w:val="30"/>
        </w:rPr>
        <w:t xml:space="preserve"> </w:t>
      </w:r>
      <w:r w:rsidR="00D071FD" w:rsidRPr="00D73D0E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6C44C1" w:rsidRPr="00D73D0E">
        <w:rPr>
          <w:rFonts w:asciiTheme="majorBidi" w:hAnsiTheme="majorBidi" w:cstheme="majorBidi"/>
          <w:sz w:val="30"/>
          <w:szCs w:val="30"/>
        </w:rPr>
        <w:t>256</w:t>
      </w:r>
      <w:r w:rsidR="001F7DE4" w:rsidRPr="00D73D0E">
        <w:rPr>
          <w:rFonts w:asciiTheme="majorBidi" w:hAnsiTheme="majorBidi" w:cstheme="majorBidi"/>
          <w:sz w:val="30"/>
          <w:szCs w:val="30"/>
        </w:rPr>
        <w:t>3</w:t>
      </w:r>
      <w:r w:rsidR="00D071FD" w:rsidRPr="00D73D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E1CFF" w:rsidRPr="00D73D0E">
        <w:rPr>
          <w:rFonts w:asciiTheme="majorBidi" w:hAnsiTheme="majorBidi" w:cstheme="majorBidi"/>
          <w:sz w:val="30"/>
          <w:szCs w:val="30"/>
          <w:cs/>
        </w:rPr>
        <w:t>บริษัททำบันทึกข้อตกลง</w:t>
      </w:r>
      <w:r w:rsidR="00623503" w:rsidRPr="00D73D0E">
        <w:rPr>
          <w:rFonts w:asciiTheme="majorBidi" w:hAnsiTheme="majorBidi" w:cstheme="majorBidi"/>
          <w:sz w:val="30"/>
          <w:szCs w:val="30"/>
          <w:cs/>
        </w:rPr>
        <w:t>การส่งมอบเหรียญอลูมิเนียม</w:t>
      </w:r>
      <w:r w:rsidR="008C7EDE" w:rsidRPr="00D73D0E">
        <w:rPr>
          <w:rFonts w:asciiTheme="majorBidi" w:hAnsiTheme="majorBidi" w:cstheme="majorBidi"/>
          <w:sz w:val="30"/>
          <w:szCs w:val="30"/>
          <w:cs/>
        </w:rPr>
        <w:t>กับบริษัท ทาเคะอุจิเพรส</w:t>
      </w:r>
      <w:r w:rsidR="00C50E1D" w:rsidRPr="00D73D0E">
        <w:rPr>
          <w:rFonts w:asciiTheme="majorBidi" w:hAnsiTheme="majorBidi" w:cstheme="majorBidi"/>
          <w:sz w:val="30"/>
          <w:szCs w:val="30"/>
        </w:rPr>
        <w:t xml:space="preserve"> </w:t>
      </w:r>
      <w:r w:rsidR="00C50E1D" w:rsidRPr="00D73D0E">
        <w:rPr>
          <w:rFonts w:asciiTheme="majorBidi" w:hAnsiTheme="majorBidi" w:cstheme="majorBidi"/>
          <w:sz w:val="30"/>
          <w:szCs w:val="30"/>
        </w:rPr>
        <w:br/>
      </w:r>
      <w:r w:rsidR="00CE1CFF" w:rsidRPr="00D73D0E">
        <w:rPr>
          <w:rFonts w:asciiTheme="majorBidi" w:hAnsiTheme="majorBidi" w:cstheme="majorBidi"/>
          <w:sz w:val="30"/>
          <w:szCs w:val="30"/>
          <w:cs/>
        </w:rPr>
        <w:t>อินดัสตรี้ส์ จำกัด โดยกำหนดส่งม</w:t>
      </w:r>
      <w:r w:rsidR="00230865" w:rsidRPr="00D73D0E">
        <w:rPr>
          <w:rFonts w:asciiTheme="majorBidi" w:hAnsiTheme="majorBidi" w:cstheme="majorBidi"/>
          <w:sz w:val="30"/>
          <w:szCs w:val="30"/>
          <w:cs/>
        </w:rPr>
        <w:t>อบเหรียญอลูมิเนียม ปริมาณโดยประมาณ</w:t>
      </w:r>
      <w:r w:rsidR="00CE1CFF" w:rsidRPr="00D73D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688D" w:rsidRPr="00D73D0E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D40187" w:rsidRPr="00D73D0E">
        <w:rPr>
          <w:rFonts w:asciiTheme="majorBidi" w:hAnsiTheme="majorBidi" w:cstheme="majorBidi"/>
          <w:sz w:val="30"/>
          <w:szCs w:val="30"/>
          <w:lang w:val="en-US"/>
        </w:rPr>
        <w:t>,0</w:t>
      </w:r>
      <w:r w:rsidR="00646216" w:rsidRPr="00D73D0E">
        <w:rPr>
          <w:rFonts w:asciiTheme="majorBidi" w:hAnsiTheme="majorBidi" w:cstheme="majorBidi"/>
          <w:sz w:val="30"/>
          <w:szCs w:val="30"/>
          <w:lang w:val="en-US"/>
        </w:rPr>
        <w:t>00</w:t>
      </w:r>
      <w:r w:rsidR="00CE1CFF" w:rsidRPr="00D73D0E">
        <w:rPr>
          <w:rFonts w:asciiTheme="majorBidi" w:hAnsiTheme="majorBidi" w:cstheme="majorBidi"/>
          <w:sz w:val="30"/>
          <w:szCs w:val="30"/>
          <w:cs/>
        </w:rPr>
        <w:t xml:space="preserve"> เมตริกตัน เพื่อสำหรับการผลิต</w:t>
      </w:r>
      <w:r w:rsidR="00A01C92" w:rsidRPr="00D73D0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หลอดอลูมิเนียมชนิดนิ่ม ภาชนะสำหรับบรรจุแก๊ส</w:t>
      </w:r>
      <w:r w:rsidR="00A01C92" w:rsidRPr="00D73D0E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และผลิตภัณฑ์แอโรโซล </w:t>
      </w:r>
      <w:r w:rsidR="00D071FD" w:rsidRPr="00D73D0E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โดยมีระยะเวลาตั้งแต่เดือนเมษายน </w:t>
      </w:r>
      <w:r w:rsidR="007D723E" w:rsidRPr="00D73D0E">
        <w:rPr>
          <w:rFonts w:asciiTheme="majorBidi" w:hAnsiTheme="majorBidi" w:cstheme="majorBidi"/>
          <w:sz w:val="30"/>
          <w:szCs w:val="30"/>
        </w:rPr>
        <w:t>256</w:t>
      </w:r>
      <w:r w:rsidR="001F7DE4" w:rsidRPr="00D73D0E">
        <w:rPr>
          <w:rFonts w:asciiTheme="majorBidi" w:hAnsiTheme="majorBidi" w:cstheme="majorBidi"/>
          <w:sz w:val="30"/>
          <w:szCs w:val="30"/>
        </w:rPr>
        <w:t>3</w:t>
      </w:r>
      <w:r w:rsidR="00D071FD" w:rsidRPr="00D73D0E">
        <w:rPr>
          <w:rFonts w:asciiTheme="majorBidi" w:hAnsiTheme="majorBidi" w:cstheme="majorBidi"/>
          <w:sz w:val="30"/>
          <w:szCs w:val="30"/>
          <w:cs/>
        </w:rPr>
        <w:t xml:space="preserve"> ถึง</w:t>
      </w:r>
      <w:r w:rsidR="00646216" w:rsidRPr="00D73D0E">
        <w:rPr>
          <w:rFonts w:asciiTheme="majorBidi" w:hAnsiTheme="majorBidi" w:cstheme="majorBidi"/>
          <w:sz w:val="30"/>
          <w:szCs w:val="30"/>
          <w:cs/>
        </w:rPr>
        <w:t>เดือน</w:t>
      </w:r>
      <w:r w:rsidR="00D071FD" w:rsidRPr="00D73D0E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300174" w:rsidRPr="00D73D0E">
        <w:rPr>
          <w:rFonts w:asciiTheme="majorBidi" w:hAnsiTheme="majorBidi" w:cstheme="majorBidi"/>
          <w:sz w:val="30"/>
          <w:szCs w:val="30"/>
        </w:rPr>
        <w:t>25</w:t>
      </w:r>
      <w:r w:rsidR="006C44C1" w:rsidRPr="00D73D0E">
        <w:rPr>
          <w:rFonts w:asciiTheme="majorBidi" w:hAnsiTheme="majorBidi" w:cstheme="majorBidi"/>
          <w:sz w:val="30"/>
          <w:szCs w:val="30"/>
        </w:rPr>
        <w:t>6</w:t>
      </w:r>
      <w:r w:rsidR="001F7DE4" w:rsidRPr="00D73D0E">
        <w:rPr>
          <w:rFonts w:asciiTheme="majorBidi" w:hAnsiTheme="majorBidi" w:cstheme="majorBidi"/>
          <w:sz w:val="30"/>
          <w:szCs w:val="30"/>
        </w:rPr>
        <w:t>4</w:t>
      </w:r>
    </w:p>
    <w:p w:rsidR="004C18A3" w:rsidRPr="009A112A" w:rsidRDefault="004C18A3" w:rsidP="004C18A3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:rsidR="004F2911" w:rsidRDefault="007D4BDF" w:rsidP="00C35696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4</w:t>
      </w:r>
      <w:r w:rsidR="004F2911" w:rsidRPr="00D31801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4F2911" w:rsidRPr="006707DF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</w:p>
    <w:p w:rsidR="00CC7FA5" w:rsidRPr="009A112A" w:rsidRDefault="00CC7FA5" w:rsidP="00CC7FA5">
      <w:pPr>
        <w:tabs>
          <w:tab w:val="left" w:pos="513"/>
          <w:tab w:val="decimal" w:pos="7920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  <w:cs/>
          <w:lang w:val="en-US"/>
        </w:rPr>
      </w:pPr>
    </w:p>
    <w:tbl>
      <w:tblPr>
        <w:tblW w:w="9279" w:type="dxa"/>
        <w:tblInd w:w="446" w:type="dxa"/>
        <w:tblLayout w:type="fixed"/>
        <w:tblLook w:val="0000" w:firstRow="0" w:lastRow="0" w:firstColumn="0" w:lastColumn="0" w:noHBand="0" w:noVBand="0"/>
      </w:tblPr>
      <w:tblGrid>
        <w:gridCol w:w="6669"/>
        <w:gridCol w:w="1170"/>
        <w:gridCol w:w="270"/>
        <w:gridCol w:w="1170"/>
      </w:tblGrid>
      <w:tr w:rsidR="00CC7FA5" w:rsidRPr="00533250" w:rsidTr="00883012">
        <w:tc>
          <w:tcPr>
            <w:tcW w:w="6669" w:type="dxa"/>
          </w:tcPr>
          <w:p w:rsidR="00CC7FA5" w:rsidRPr="00533250" w:rsidRDefault="00CC7FA5" w:rsidP="00CC7FA5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C7FA5" w:rsidRDefault="00C35696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:rsidR="00CC7FA5" w:rsidRPr="00151864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C7FA5" w:rsidRDefault="007E4338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4338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CC7FA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C7FA5" w:rsidRPr="00533250" w:rsidTr="00883012">
        <w:tc>
          <w:tcPr>
            <w:tcW w:w="6669" w:type="dxa"/>
          </w:tcPr>
          <w:p w:rsidR="00CC7FA5" w:rsidRPr="00533250" w:rsidRDefault="00CC7FA5" w:rsidP="00CC7FA5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C7FA5" w:rsidRPr="00151864" w:rsidRDefault="007E4338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4338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:rsidR="00CC7FA5" w:rsidRPr="00151864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C7FA5" w:rsidRPr="00151864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E4338" w:rsidRPr="007E4338">
              <w:rPr>
                <w:rFonts w:ascii="Angsana New" w:hAnsi="Angsana New" w:hint="cs"/>
                <w:sz w:val="30"/>
                <w:szCs w:val="30"/>
                <w:lang w:val="en-US"/>
              </w:rPr>
              <w:t>62</w:t>
            </w:r>
          </w:p>
        </w:tc>
      </w:tr>
      <w:tr w:rsidR="00CC7FA5" w:rsidRPr="00533250" w:rsidTr="00883012">
        <w:tc>
          <w:tcPr>
            <w:tcW w:w="6669" w:type="dxa"/>
          </w:tcPr>
          <w:p w:rsidR="00CC7FA5" w:rsidRPr="00533250" w:rsidRDefault="00CC7FA5" w:rsidP="00CC7FA5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CC7FA5" w:rsidRPr="00533250" w:rsidRDefault="00CC7FA5" w:rsidP="00CC7FA5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332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3325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332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73D0E" w:rsidRPr="005072C8" w:rsidTr="00883012">
        <w:tc>
          <w:tcPr>
            <w:tcW w:w="6669" w:type="dxa"/>
          </w:tcPr>
          <w:p w:rsidR="00D73D0E" w:rsidRPr="005072C8" w:rsidRDefault="00D73D0E" w:rsidP="00D73D0E">
            <w:pPr>
              <w:pStyle w:val="MacroText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:rsidR="00D73D0E" w:rsidRPr="00D73D0E" w:rsidRDefault="00D73D0E" w:rsidP="00D73D0E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sz w:val="30"/>
                <w:szCs w:val="30"/>
                <w:lang w:val="en-US"/>
              </w:rPr>
              <w:t>163,206</w:t>
            </w:r>
          </w:p>
        </w:tc>
        <w:tc>
          <w:tcPr>
            <w:tcW w:w="270" w:type="dxa"/>
          </w:tcPr>
          <w:p w:rsidR="00D73D0E" w:rsidRPr="005072C8" w:rsidRDefault="00D73D0E" w:rsidP="00D73D0E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73D0E" w:rsidRPr="005072C8" w:rsidRDefault="00D73D0E" w:rsidP="00D73D0E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sz w:val="30"/>
                <w:szCs w:val="30"/>
                <w:lang w:val="en-US"/>
              </w:rPr>
              <w:t>150,779</w:t>
            </w:r>
          </w:p>
        </w:tc>
      </w:tr>
      <w:tr w:rsidR="00D73D0E" w:rsidRPr="005072C8" w:rsidTr="00883012">
        <w:tc>
          <w:tcPr>
            <w:tcW w:w="6669" w:type="dxa"/>
          </w:tcPr>
          <w:p w:rsidR="00D73D0E" w:rsidRPr="005072C8" w:rsidRDefault="00D73D0E" w:rsidP="00D73D0E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</w:tcPr>
          <w:p w:rsidR="00D73D0E" w:rsidRPr="00D73D0E" w:rsidRDefault="00D73D0E" w:rsidP="00D73D0E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sz w:val="30"/>
                <w:szCs w:val="30"/>
                <w:lang w:val="en-US"/>
              </w:rPr>
              <w:t>142,438</w:t>
            </w:r>
          </w:p>
        </w:tc>
        <w:tc>
          <w:tcPr>
            <w:tcW w:w="270" w:type="dxa"/>
          </w:tcPr>
          <w:p w:rsidR="00D73D0E" w:rsidRPr="005072C8" w:rsidRDefault="00D73D0E" w:rsidP="00D73D0E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73D0E" w:rsidRPr="005072C8" w:rsidRDefault="00D73D0E" w:rsidP="00D73D0E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135,755</w:t>
            </w:r>
          </w:p>
        </w:tc>
      </w:tr>
      <w:tr w:rsidR="00D73D0E" w:rsidRPr="005072C8" w:rsidTr="00883012">
        <w:tc>
          <w:tcPr>
            <w:tcW w:w="6669" w:type="dxa"/>
          </w:tcPr>
          <w:p w:rsidR="00D73D0E" w:rsidRPr="005072C8" w:rsidRDefault="00D73D0E" w:rsidP="00D73D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</w:tcPr>
          <w:p w:rsidR="00D73D0E" w:rsidRPr="00D73D0E" w:rsidRDefault="00D73D0E" w:rsidP="00D73D0E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sz w:val="30"/>
                <w:szCs w:val="30"/>
                <w:lang w:val="en-US"/>
              </w:rPr>
              <w:t>418,981</w:t>
            </w:r>
          </w:p>
        </w:tc>
        <w:tc>
          <w:tcPr>
            <w:tcW w:w="270" w:type="dxa"/>
          </w:tcPr>
          <w:p w:rsidR="00D73D0E" w:rsidRPr="005072C8" w:rsidRDefault="00D73D0E" w:rsidP="00D73D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73D0E" w:rsidRPr="005072C8" w:rsidRDefault="00D73D0E" w:rsidP="00D73D0E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636,572</w:t>
            </w:r>
          </w:p>
        </w:tc>
      </w:tr>
      <w:tr w:rsidR="00D73D0E" w:rsidRPr="005072C8" w:rsidTr="00883012">
        <w:tc>
          <w:tcPr>
            <w:tcW w:w="6669" w:type="dxa"/>
          </w:tcPr>
          <w:p w:rsidR="00D73D0E" w:rsidRPr="005072C8" w:rsidRDefault="00D73D0E" w:rsidP="00D73D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1170" w:type="dxa"/>
          </w:tcPr>
          <w:p w:rsidR="00D73D0E" w:rsidRPr="00D73D0E" w:rsidRDefault="00D73D0E" w:rsidP="00D73D0E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sz w:val="30"/>
                <w:szCs w:val="30"/>
                <w:lang w:val="en-US"/>
              </w:rPr>
              <w:t>211,200</w:t>
            </w:r>
          </w:p>
        </w:tc>
        <w:tc>
          <w:tcPr>
            <w:tcW w:w="270" w:type="dxa"/>
          </w:tcPr>
          <w:p w:rsidR="00D73D0E" w:rsidRPr="005072C8" w:rsidRDefault="00D73D0E" w:rsidP="00D73D0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73D0E" w:rsidRPr="005072C8" w:rsidRDefault="00D73D0E" w:rsidP="00D73D0E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213,954</w:t>
            </w:r>
          </w:p>
        </w:tc>
      </w:tr>
      <w:tr w:rsidR="00D73D0E" w:rsidRPr="005072C8" w:rsidTr="00883012">
        <w:tc>
          <w:tcPr>
            <w:tcW w:w="6669" w:type="dxa"/>
          </w:tcPr>
          <w:p w:rsidR="00D73D0E" w:rsidRPr="005072C8" w:rsidRDefault="00D73D0E" w:rsidP="00D73D0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072C8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73D0E" w:rsidRPr="00D73D0E" w:rsidRDefault="00D73D0E" w:rsidP="00D73D0E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sz w:val="30"/>
                <w:szCs w:val="30"/>
                <w:lang w:val="en-US"/>
              </w:rPr>
              <w:t>157,593</w:t>
            </w:r>
          </w:p>
        </w:tc>
        <w:tc>
          <w:tcPr>
            <w:tcW w:w="270" w:type="dxa"/>
          </w:tcPr>
          <w:p w:rsidR="00D73D0E" w:rsidRPr="005072C8" w:rsidRDefault="00D73D0E" w:rsidP="00D73D0E">
            <w:pPr>
              <w:pStyle w:val="a0"/>
              <w:tabs>
                <w:tab w:val="decimal" w:pos="88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73D0E" w:rsidRPr="005072C8" w:rsidRDefault="00D73D0E" w:rsidP="00D73D0E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217,375</w:t>
            </w:r>
          </w:p>
        </w:tc>
      </w:tr>
      <w:tr w:rsidR="00D73D0E" w:rsidRPr="005072C8" w:rsidTr="00883012">
        <w:tc>
          <w:tcPr>
            <w:tcW w:w="6669" w:type="dxa"/>
          </w:tcPr>
          <w:p w:rsidR="00D73D0E" w:rsidRPr="005072C8" w:rsidRDefault="00D73D0E" w:rsidP="00D73D0E">
            <w:pPr>
              <w:pStyle w:val="MacroText"/>
              <w:rPr>
                <w:rFonts w:ascii="Angsana New" w:hAnsi="Angsana New"/>
                <w:sz w:val="30"/>
                <w:szCs w:val="30"/>
                <w:cs/>
              </w:rPr>
            </w:pPr>
            <w:r w:rsidRPr="005072C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73D0E" w:rsidRPr="00D73D0E" w:rsidRDefault="00D73D0E" w:rsidP="00D73D0E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sz w:val="30"/>
                <w:szCs w:val="30"/>
                <w:lang w:val="en-US"/>
              </w:rPr>
              <w:t>1,093,418</w:t>
            </w:r>
          </w:p>
        </w:tc>
        <w:tc>
          <w:tcPr>
            <w:tcW w:w="270" w:type="dxa"/>
          </w:tcPr>
          <w:p w:rsidR="00D73D0E" w:rsidRPr="005072C8" w:rsidRDefault="00D73D0E" w:rsidP="00D73D0E">
            <w:pPr>
              <w:pStyle w:val="a0"/>
              <w:tabs>
                <w:tab w:val="decimal" w:pos="88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73D0E" w:rsidRPr="005072C8" w:rsidRDefault="00D73D0E" w:rsidP="00D73D0E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1,354,435</w:t>
            </w:r>
          </w:p>
        </w:tc>
      </w:tr>
      <w:tr w:rsidR="00D73D0E" w:rsidRPr="005072C8" w:rsidTr="00883012">
        <w:tc>
          <w:tcPr>
            <w:tcW w:w="6669" w:type="dxa"/>
          </w:tcPr>
          <w:p w:rsidR="00D73D0E" w:rsidRPr="005072C8" w:rsidRDefault="00D73D0E" w:rsidP="00D73D0E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072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072C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73D0E" w:rsidRPr="00D73D0E" w:rsidRDefault="00D73D0E" w:rsidP="00D73D0E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sz w:val="30"/>
                <w:szCs w:val="30"/>
                <w:lang w:val="en-US"/>
              </w:rPr>
              <w:t>(1,345)</w:t>
            </w:r>
          </w:p>
        </w:tc>
        <w:tc>
          <w:tcPr>
            <w:tcW w:w="270" w:type="dxa"/>
          </w:tcPr>
          <w:p w:rsidR="00D73D0E" w:rsidRPr="005072C8" w:rsidRDefault="00D73D0E" w:rsidP="00D73D0E">
            <w:pPr>
              <w:pStyle w:val="a0"/>
              <w:tabs>
                <w:tab w:val="decimal" w:pos="882"/>
              </w:tabs>
              <w:ind w:left="-108"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73D0E" w:rsidRPr="005072C8" w:rsidRDefault="00D73D0E" w:rsidP="00D73D0E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(2,330)</w:t>
            </w:r>
          </w:p>
        </w:tc>
      </w:tr>
      <w:tr w:rsidR="00D73D0E" w:rsidRPr="00D9232C" w:rsidTr="00883012">
        <w:tc>
          <w:tcPr>
            <w:tcW w:w="6669" w:type="dxa"/>
          </w:tcPr>
          <w:p w:rsidR="00D73D0E" w:rsidRPr="005072C8" w:rsidRDefault="00D73D0E" w:rsidP="00D73D0E">
            <w:pPr>
              <w:pStyle w:val="MacroTex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72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73D0E" w:rsidRPr="00D73D0E" w:rsidRDefault="00D73D0E" w:rsidP="00D73D0E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3D0E">
              <w:rPr>
                <w:rFonts w:ascii="Angsana New" w:hAnsi="Angsana New"/>
                <w:b/>
                <w:bCs/>
                <w:sz w:val="30"/>
                <w:szCs w:val="30"/>
              </w:rPr>
              <w:t>1,092,073</w:t>
            </w:r>
          </w:p>
        </w:tc>
        <w:tc>
          <w:tcPr>
            <w:tcW w:w="270" w:type="dxa"/>
          </w:tcPr>
          <w:p w:rsidR="00D73D0E" w:rsidRPr="00D73D0E" w:rsidRDefault="00D73D0E" w:rsidP="00D73D0E">
            <w:pPr>
              <w:pStyle w:val="a0"/>
              <w:tabs>
                <w:tab w:val="decimal" w:pos="882"/>
              </w:tabs>
              <w:ind w:left="-10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73D0E" w:rsidRPr="005072C8" w:rsidRDefault="00D73D0E" w:rsidP="00D73D0E">
            <w:pPr>
              <w:tabs>
                <w:tab w:val="decimal" w:pos="96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</w:rPr>
              <w:t>1,352,105</w:t>
            </w:r>
          </w:p>
        </w:tc>
      </w:tr>
    </w:tbl>
    <w:p w:rsidR="000829A2" w:rsidRPr="009A112A" w:rsidRDefault="000829A2" w:rsidP="002F2646">
      <w:pPr>
        <w:spacing w:line="240" w:lineRule="auto"/>
        <w:ind w:left="547" w:right="389"/>
        <w:jc w:val="thaiDistribute"/>
        <w:rPr>
          <w:rFonts w:ascii="Angsana New" w:hAnsi="Angsana New"/>
          <w:sz w:val="24"/>
          <w:szCs w:val="24"/>
          <w:lang w:val="en-US"/>
        </w:rPr>
      </w:pPr>
    </w:p>
    <w:p w:rsidR="00770F0F" w:rsidRDefault="00770F0F" w:rsidP="00770F0F">
      <w:pPr>
        <w:spacing w:line="240" w:lineRule="auto"/>
        <w:ind w:left="547" w:right="389"/>
        <w:jc w:val="thaiDistribute"/>
        <w:rPr>
          <w:rFonts w:ascii="Angsana New" w:hAnsi="Angsana New"/>
          <w:sz w:val="30"/>
          <w:szCs w:val="30"/>
        </w:rPr>
      </w:pPr>
      <w:r w:rsidRPr="00212285">
        <w:rPr>
          <w:rFonts w:ascii="Angsana New" w:hAnsi="Angsana New" w:hint="cs"/>
          <w:sz w:val="30"/>
          <w:szCs w:val="30"/>
          <w:cs/>
        </w:rPr>
        <w:t>ต้นทุนของสินค้าคงเหลือบันทึกเป็นค่าใช้จ่ายและได้รวมในบัญชีต้นทุนขาย</w:t>
      </w:r>
    </w:p>
    <w:p w:rsidR="00770F0F" w:rsidRPr="009A112A" w:rsidRDefault="00770F0F" w:rsidP="00770F0F">
      <w:pPr>
        <w:spacing w:line="240" w:lineRule="auto"/>
        <w:ind w:left="547" w:right="389"/>
        <w:jc w:val="thaiDistribute"/>
        <w:rPr>
          <w:rFonts w:ascii="Angsana New" w:hAnsi="Angsana New"/>
          <w:sz w:val="24"/>
          <w:szCs w:val="24"/>
          <w:lang w:val="en-US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88"/>
        <w:gridCol w:w="236"/>
        <w:gridCol w:w="1197"/>
        <w:gridCol w:w="236"/>
        <w:gridCol w:w="1175"/>
        <w:gridCol w:w="13"/>
        <w:gridCol w:w="236"/>
        <w:gridCol w:w="21"/>
        <w:gridCol w:w="1260"/>
      </w:tblGrid>
      <w:tr w:rsidR="00770F0F" w:rsidRPr="00ED3069" w:rsidTr="00B231B5">
        <w:trPr>
          <w:tblHeader/>
        </w:trPr>
        <w:tc>
          <w:tcPr>
            <w:tcW w:w="3888" w:type="dxa"/>
            <w:vAlign w:val="bottom"/>
          </w:tcPr>
          <w:p w:rsidR="00770F0F" w:rsidRPr="00ED3069" w:rsidRDefault="00770F0F" w:rsidP="00B231B5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1" w:type="dxa"/>
            <w:gridSpan w:val="3"/>
          </w:tcPr>
          <w:p w:rsidR="00770F0F" w:rsidRPr="00ED3069" w:rsidRDefault="00770F0F" w:rsidP="00B231B5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36" w:type="dxa"/>
          </w:tcPr>
          <w:p w:rsidR="00770F0F" w:rsidRPr="00ED3069" w:rsidRDefault="00770F0F" w:rsidP="00B231B5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5" w:type="dxa"/>
            <w:gridSpan w:val="5"/>
            <w:vAlign w:val="bottom"/>
          </w:tcPr>
          <w:p w:rsidR="00770F0F" w:rsidRPr="00ED3069" w:rsidRDefault="00770F0F" w:rsidP="00B231B5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ED306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770F0F" w:rsidRPr="00ED3069" w:rsidTr="00B231B5">
        <w:trPr>
          <w:tblHeader/>
        </w:trPr>
        <w:tc>
          <w:tcPr>
            <w:tcW w:w="3888" w:type="dxa"/>
            <w:vAlign w:val="bottom"/>
          </w:tcPr>
          <w:p w:rsidR="00770F0F" w:rsidRPr="00ED3069" w:rsidRDefault="00770F0F" w:rsidP="00B231B5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1" w:type="dxa"/>
            <w:gridSpan w:val="3"/>
            <w:vAlign w:val="bottom"/>
          </w:tcPr>
          <w:p w:rsidR="00770F0F" w:rsidRPr="00ED3069" w:rsidRDefault="00770F0F" w:rsidP="00B231B5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สิ้นสุด</w:t>
            </w:r>
            <w:r w:rsidRPr="00ED30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วันที่</w:t>
            </w: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ED30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:rsidR="00770F0F" w:rsidRPr="00ED3069" w:rsidRDefault="00770F0F" w:rsidP="00B231B5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5" w:type="dxa"/>
            <w:gridSpan w:val="5"/>
            <w:vAlign w:val="bottom"/>
          </w:tcPr>
          <w:p w:rsidR="00770F0F" w:rsidRPr="00ED3069" w:rsidRDefault="00770F0F" w:rsidP="00B231B5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สิ้นสุด</w:t>
            </w:r>
            <w:r w:rsidRPr="00ED306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วันที่</w:t>
            </w:r>
            <w:r w:rsidRPr="00ED306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ED306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770F0F" w:rsidRPr="00ED3069" w:rsidTr="00B231B5">
        <w:trPr>
          <w:tblHeader/>
        </w:trPr>
        <w:tc>
          <w:tcPr>
            <w:tcW w:w="3888" w:type="dxa"/>
            <w:vAlign w:val="bottom"/>
          </w:tcPr>
          <w:p w:rsidR="00770F0F" w:rsidRPr="00ED3069" w:rsidRDefault="00770F0F" w:rsidP="00B231B5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770F0F" w:rsidRPr="007660C9" w:rsidRDefault="00770F0F" w:rsidP="00B231B5">
            <w:pPr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:rsidR="00770F0F" w:rsidRPr="00ED3069" w:rsidRDefault="00770F0F" w:rsidP="00B231B5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770F0F" w:rsidRPr="007660C9" w:rsidRDefault="00770F0F" w:rsidP="00B231B5">
            <w:pPr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36" w:type="dxa"/>
          </w:tcPr>
          <w:p w:rsidR="00770F0F" w:rsidRPr="00ED3069" w:rsidRDefault="00770F0F" w:rsidP="00B231B5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:rsidR="00770F0F" w:rsidRPr="00ED3069" w:rsidRDefault="00770F0F" w:rsidP="00B231B5">
            <w:pPr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3"/>
            <w:vAlign w:val="bottom"/>
          </w:tcPr>
          <w:p w:rsidR="00770F0F" w:rsidRPr="00ED3069" w:rsidRDefault="00770F0F" w:rsidP="00B231B5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770F0F" w:rsidRPr="00ED3069" w:rsidRDefault="00770F0F" w:rsidP="00B231B5">
            <w:pPr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70F0F" w:rsidRPr="00ED3069" w:rsidTr="00B231B5">
        <w:trPr>
          <w:tblHeader/>
        </w:trPr>
        <w:tc>
          <w:tcPr>
            <w:tcW w:w="3888" w:type="dxa"/>
            <w:vAlign w:val="bottom"/>
          </w:tcPr>
          <w:p w:rsidR="00770F0F" w:rsidRPr="00ED3069" w:rsidRDefault="00770F0F" w:rsidP="00B231B5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2" w:type="dxa"/>
            <w:gridSpan w:val="9"/>
          </w:tcPr>
          <w:p w:rsidR="00770F0F" w:rsidRPr="00ED3069" w:rsidRDefault="00770F0F" w:rsidP="00B231B5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0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0F0F" w:rsidRPr="005072C8" w:rsidTr="00B85EE7">
        <w:tc>
          <w:tcPr>
            <w:tcW w:w="3888" w:type="dxa"/>
          </w:tcPr>
          <w:p w:rsidR="00770F0F" w:rsidRPr="005072C8" w:rsidRDefault="00770F0F" w:rsidP="00770F0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072C8">
              <w:rPr>
                <w:rFonts w:ascii="Angsana New" w:hAnsi="Angsana New" w:hint="cs"/>
                <w:sz w:val="30"/>
                <w:szCs w:val="30"/>
                <w:cs/>
              </w:rPr>
              <w:t>-  ต้นทุนขาย</w:t>
            </w:r>
          </w:p>
        </w:tc>
        <w:tc>
          <w:tcPr>
            <w:tcW w:w="1188" w:type="dxa"/>
          </w:tcPr>
          <w:p w:rsidR="00770F0F" w:rsidRPr="005072C8" w:rsidRDefault="00D73D0E" w:rsidP="00770F0F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1E45">
              <w:rPr>
                <w:rFonts w:ascii="Angsana New" w:hAnsi="Angsana New"/>
                <w:sz w:val="30"/>
                <w:szCs w:val="30"/>
                <w:lang w:val="en-US"/>
              </w:rPr>
              <w:t>1,054,129</w:t>
            </w:r>
          </w:p>
        </w:tc>
        <w:tc>
          <w:tcPr>
            <w:tcW w:w="236" w:type="dxa"/>
          </w:tcPr>
          <w:p w:rsidR="00770F0F" w:rsidRPr="005072C8" w:rsidRDefault="00770F0F" w:rsidP="00770F0F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:rsidR="00770F0F" w:rsidRPr="005072C8" w:rsidRDefault="00770F0F" w:rsidP="00770F0F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sz w:val="30"/>
                <w:szCs w:val="30"/>
                <w:lang w:val="en-US"/>
              </w:rPr>
              <w:t>1,257,348</w:t>
            </w:r>
          </w:p>
        </w:tc>
        <w:tc>
          <w:tcPr>
            <w:tcW w:w="236" w:type="dxa"/>
          </w:tcPr>
          <w:p w:rsidR="00770F0F" w:rsidRPr="005072C8" w:rsidRDefault="00770F0F" w:rsidP="00770F0F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gridSpan w:val="2"/>
          </w:tcPr>
          <w:p w:rsidR="00770F0F" w:rsidRPr="005072C8" w:rsidRDefault="00D73D0E" w:rsidP="00770F0F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sz w:val="30"/>
                <w:szCs w:val="30"/>
                <w:lang w:val="en-US"/>
              </w:rPr>
              <w:t>2,188,619</w:t>
            </w:r>
          </w:p>
        </w:tc>
        <w:tc>
          <w:tcPr>
            <w:tcW w:w="236" w:type="dxa"/>
          </w:tcPr>
          <w:p w:rsidR="00770F0F" w:rsidRPr="005072C8" w:rsidRDefault="00770F0F" w:rsidP="00770F0F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1" w:type="dxa"/>
            <w:gridSpan w:val="2"/>
          </w:tcPr>
          <w:p w:rsidR="00770F0F" w:rsidRPr="005072C8" w:rsidRDefault="00770F0F" w:rsidP="00770F0F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sz w:val="30"/>
                <w:szCs w:val="30"/>
                <w:lang w:val="en-US"/>
              </w:rPr>
              <w:t>2,486,514</w:t>
            </w:r>
          </w:p>
        </w:tc>
      </w:tr>
      <w:tr w:rsidR="00770F0F" w:rsidRPr="005072C8" w:rsidTr="00B85EE7">
        <w:tc>
          <w:tcPr>
            <w:tcW w:w="3888" w:type="dxa"/>
          </w:tcPr>
          <w:p w:rsidR="00770F0F" w:rsidRPr="005072C8" w:rsidRDefault="00770F0F" w:rsidP="00770F0F">
            <w:pPr>
              <w:tabs>
                <w:tab w:val="left" w:pos="8040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072C8">
              <w:rPr>
                <w:rFonts w:ascii="Angsana New" w:hAnsi="Angsana New" w:hint="cs"/>
                <w:sz w:val="30"/>
                <w:szCs w:val="30"/>
                <w:cs/>
              </w:rPr>
              <w:t>-  กลับรายการปรับลดมูลค่าสุทธิที่คาดว่า</w:t>
            </w:r>
          </w:p>
        </w:tc>
        <w:tc>
          <w:tcPr>
            <w:tcW w:w="1188" w:type="dxa"/>
            <w:vAlign w:val="bottom"/>
          </w:tcPr>
          <w:p w:rsidR="00770F0F" w:rsidRPr="005072C8" w:rsidRDefault="00770F0F" w:rsidP="00770F0F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770F0F" w:rsidRPr="005072C8" w:rsidRDefault="00770F0F" w:rsidP="00770F0F">
            <w:pPr>
              <w:tabs>
                <w:tab w:val="decimal" w:pos="954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vAlign w:val="bottom"/>
          </w:tcPr>
          <w:p w:rsidR="00770F0F" w:rsidRPr="005072C8" w:rsidRDefault="00770F0F" w:rsidP="00770F0F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770F0F" w:rsidRPr="005072C8" w:rsidRDefault="00770F0F" w:rsidP="00770F0F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vAlign w:val="bottom"/>
          </w:tcPr>
          <w:p w:rsidR="00770F0F" w:rsidRPr="005072C8" w:rsidRDefault="00770F0F" w:rsidP="00770F0F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:rsidR="00770F0F" w:rsidRPr="005072C8" w:rsidRDefault="00770F0F" w:rsidP="00770F0F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gridSpan w:val="2"/>
            <w:vAlign w:val="bottom"/>
          </w:tcPr>
          <w:p w:rsidR="00770F0F" w:rsidRPr="005072C8" w:rsidRDefault="00770F0F" w:rsidP="00770F0F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85EE7" w:rsidRPr="005072C8" w:rsidTr="00B85EE7">
        <w:tc>
          <w:tcPr>
            <w:tcW w:w="3888" w:type="dxa"/>
          </w:tcPr>
          <w:p w:rsidR="00B85EE7" w:rsidRPr="005072C8" w:rsidRDefault="00B85EE7" w:rsidP="00B85EE7">
            <w:pPr>
              <w:tabs>
                <w:tab w:val="left" w:pos="8040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5072C8">
              <w:rPr>
                <w:rFonts w:ascii="Angsana New" w:hAnsi="Angsana New" w:hint="cs"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:rsidR="00B85EE7" w:rsidRPr="005072C8" w:rsidRDefault="00B85EE7" w:rsidP="00B85EE7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1E45">
              <w:rPr>
                <w:rFonts w:ascii="Angsana New" w:hAnsi="Angsana New"/>
                <w:sz w:val="30"/>
                <w:szCs w:val="30"/>
                <w:lang w:val="en-US"/>
              </w:rPr>
              <w:t>(2,548)</w:t>
            </w:r>
          </w:p>
        </w:tc>
        <w:tc>
          <w:tcPr>
            <w:tcW w:w="236" w:type="dxa"/>
            <w:vAlign w:val="bottom"/>
          </w:tcPr>
          <w:p w:rsidR="00B85EE7" w:rsidRPr="005072C8" w:rsidRDefault="00B85EE7" w:rsidP="00B85EE7">
            <w:pPr>
              <w:tabs>
                <w:tab w:val="decimal" w:pos="954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:rsidR="00B85EE7" w:rsidRPr="005072C8" w:rsidRDefault="00B85EE7" w:rsidP="00B85EE7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sz w:val="30"/>
                <w:szCs w:val="30"/>
                <w:lang w:val="en-US"/>
              </w:rPr>
              <w:t>(2,529)</w:t>
            </w:r>
          </w:p>
        </w:tc>
        <w:tc>
          <w:tcPr>
            <w:tcW w:w="236" w:type="dxa"/>
            <w:vAlign w:val="bottom"/>
          </w:tcPr>
          <w:p w:rsidR="00B85EE7" w:rsidRPr="005072C8" w:rsidRDefault="00B85EE7" w:rsidP="00B85EE7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vAlign w:val="bottom"/>
          </w:tcPr>
          <w:p w:rsidR="00B85EE7" w:rsidRPr="005072C8" w:rsidRDefault="00B85EE7" w:rsidP="00B85EE7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sz w:val="30"/>
                <w:szCs w:val="30"/>
                <w:lang w:val="en-US"/>
              </w:rPr>
              <w:t>(985)</w:t>
            </w:r>
          </w:p>
        </w:tc>
        <w:tc>
          <w:tcPr>
            <w:tcW w:w="236" w:type="dxa"/>
            <w:vAlign w:val="bottom"/>
          </w:tcPr>
          <w:p w:rsidR="00B85EE7" w:rsidRPr="005072C8" w:rsidRDefault="00B85EE7" w:rsidP="00B85EE7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  <w:vAlign w:val="bottom"/>
          </w:tcPr>
          <w:p w:rsidR="00B85EE7" w:rsidRPr="005072C8" w:rsidRDefault="00B85EE7" w:rsidP="00B85EE7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sz w:val="30"/>
                <w:szCs w:val="30"/>
                <w:lang w:val="en-US"/>
              </w:rPr>
              <w:t>(990)</w:t>
            </w:r>
          </w:p>
        </w:tc>
      </w:tr>
      <w:tr w:rsidR="00B85EE7" w:rsidRPr="00ED3069" w:rsidTr="00B231B5">
        <w:tc>
          <w:tcPr>
            <w:tcW w:w="3888" w:type="dxa"/>
          </w:tcPr>
          <w:p w:rsidR="00B85EE7" w:rsidRPr="005072C8" w:rsidRDefault="00B85EE7" w:rsidP="00B85EE7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72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B85EE7" w:rsidRPr="005072C8" w:rsidRDefault="00B85EE7" w:rsidP="00B85EE7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b/>
                <w:bCs/>
                <w:sz w:val="30"/>
                <w:szCs w:val="30"/>
              </w:rPr>
              <w:t>1,051,581</w:t>
            </w:r>
          </w:p>
        </w:tc>
        <w:tc>
          <w:tcPr>
            <w:tcW w:w="236" w:type="dxa"/>
          </w:tcPr>
          <w:p w:rsidR="00B85EE7" w:rsidRPr="005072C8" w:rsidRDefault="00B85EE7" w:rsidP="00B85EE7">
            <w:pPr>
              <w:tabs>
                <w:tab w:val="decimal" w:pos="95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:rsidR="00B85EE7" w:rsidRPr="005072C8" w:rsidRDefault="00B85EE7" w:rsidP="00B85EE7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1,254,819</w:t>
            </w:r>
          </w:p>
        </w:tc>
        <w:tc>
          <w:tcPr>
            <w:tcW w:w="236" w:type="dxa"/>
          </w:tcPr>
          <w:p w:rsidR="00B85EE7" w:rsidRPr="005072C8" w:rsidRDefault="00B85EE7" w:rsidP="00B85EE7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85EE7" w:rsidRPr="005072C8" w:rsidRDefault="00B85EE7" w:rsidP="00B85EE7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2,187,634</w:t>
            </w:r>
          </w:p>
        </w:tc>
        <w:tc>
          <w:tcPr>
            <w:tcW w:w="236" w:type="dxa"/>
            <w:vAlign w:val="bottom"/>
          </w:tcPr>
          <w:p w:rsidR="00B85EE7" w:rsidRPr="005072C8" w:rsidRDefault="00B85EE7" w:rsidP="00B85EE7">
            <w:pPr>
              <w:spacing w:line="240" w:lineRule="auto"/>
              <w:ind w:left="-59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85EE7" w:rsidRPr="005072C8" w:rsidRDefault="00B85EE7" w:rsidP="00B85EE7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2,485,524</w:t>
            </w:r>
          </w:p>
        </w:tc>
      </w:tr>
    </w:tbl>
    <w:p w:rsidR="00BB433A" w:rsidRDefault="00BB433A" w:rsidP="006B7128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:rsidR="00436040" w:rsidRPr="00D31801" w:rsidRDefault="00584601" w:rsidP="006B7128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5</w:t>
      </w:r>
      <w:r w:rsidR="00436040" w:rsidRPr="00D31801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436040" w:rsidRPr="00D31801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ที่ดิน อาคารและอุปกรณ์</w:t>
      </w:r>
    </w:p>
    <w:p w:rsidR="00436040" w:rsidRPr="009A112A" w:rsidRDefault="00436040" w:rsidP="006B7128">
      <w:pPr>
        <w:spacing w:line="240" w:lineRule="auto"/>
        <w:ind w:left="522"/>
        <w:jc w:val="thaiDistribute"/>
        <w:rPr>
          <w:rFonts w:ascii="Angsana New" w:hAnsi="Angsana New"/>
          <w:sz w:val="24"/>
          <w:szCs w:val="24"/>
        </w:rPr>
      </w:pPr>
    </w:p>
    <w:p w:rsidR="00C35696" w:rsidRPr="008723E4" w:rsidRDefault="00C35696" w:rsidP="00C35696">
      <w:pPr>
        <w:spacing w:line="240" w:lineRule="auto"/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8723E4">
        <w:rPr>
          <w:rFonts w:ascii="Angsana New" w:hAnsi="Angsana New"/>
          <w:spacing w:val="-4"/>
          <w:sz w:val="30"/>
          <w:szCs w:val="30"/>
          <w:cs/>
        </w:rPr>
        <w:t>การซื้อ จำหน่าย และโอนที่ดิน อาคารและอุปกรณ์ระหว่างงว</w:t>
      </w:r>
      <w:r w:rsidRPr="008723E4">
        <w:rPr>
          <w:rFonts w:ascii="Angsana New" w:hAnsi="Angsana New" w:hint="cs"/>
          <w:spacing w:val="-4"/>
          <w:sz w:val="30"/>
          <w:szCs w:val="30"/>
          <w:cs/>
        </w:rPr>
        <w:t>ดหก</w:t>
      </w:r>
      <w:r w:rsidRPr="008723E4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Pr="008723E4">
        <w:rPr>
          <w:rFonts w:ascii="Angsana New" w:hAnsi="Angsana New"/>
          <w:spacing w:val="-4"/>
          <w:sz w:val="30"/>
          <w:szCs w:val="30"/>
          <w:lang w:val="en-US"/>
        </w:rPr>
        <w:t xml:space="preserve">30 </w:t>
      </w:r>
      <w:r w:rsidRPr="008723E4">
        <w:rPr>
          <w:rFonts w:ascii="Angsana New" w:hAnsi="Angsana New" w:hint="cs"/>
          <w:spacing w:val="-4"/>
          <w:sz w:val="30"/>
          <w:szCs w:val="30"/>
          <w:cs/>
          <w:lang w:val="en-US"/>
        </w:rPr>
        <w:t>มิถุนายน</w:t>
      </w:r>
      <w:r w:rsidRPr="008723E4">
        <w:rPr>
          <w:rFonts w:ascii="Angsana New" w:hAnsi="Angsana New"/>
          <w:spacing w:val="-4"/>
          <w:sz w:val="30"/>
          <w:szCs w:val="30"/>
        </w:rPr>
        <w:t xml:space="preserve"> </w:t>
      </w:r>
      <w:r w:rsidRPr="008723E4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:rsidR="00C35696" w:rsidRPr="009A112A" w:rsidRDefault="00C35696" w:rsidP="00C35696">
      <w:pPr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4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256"/>
        <w:gridCol w:w="264"/>
        <w:gridCol w:w="1183"/>
        <w:gridCol w:w="264"/>
        <w:gridCol w:w="1198"/>
        <w:gridCol w:w="249"/>
        <w:gridCol w:w="1205"/>
      </w:tblGrid>
      <w:tr w:rsidR="00C35696" w:rsidRPr="008723E4" w:rsidTr="0059033E">
        <w:tc>
          <w:tcPr>
            <w:tcW w:w="2017" w:type="pct"/>
          </w:tcPr>
          <w:p w:rsidR="00C35696" w:rsidRPr="008723E4" w:rsidRDefault="00C35696" w:rsidP="0059033E">
            <w:pPr>
              <w:spacing w:line="380" w:lineRule="exact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23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1435" w:type="pct"/>
            <w:gridSpan w:val="3"/>
          </w:tcPr>
          <w:p w:rsidR="00C35696" w:rsidRPr="008723E4" w:rsidRDefault="00C35696" w:rsidP="0059033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0" w:type="pct"/>
          </w:tcPr>
          <w:p w:rsidR="00C35696" w:rsidRPr="008723E4" w:rsidRDefault="00C35696" w:rsidP="0059033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C35696" w:rsidRPr="008723E4" w:rsidRDefault="00C35696" w:rsidP="0059033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C35696" w:rsidRPr="008723E4" w:rsidTr="0059033E">
        <w:tc>
          <w:tcPr>
            <w:tcW w:w="2017" w:type="pct"/>
          </w:tcPr>
          <w:p w:rsidR="00C35696" w:rsidRPr="008723E4" w:rsidRDefault="00C35696" w:rsidP="0059033E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:rsidR="00C35696" w:rsidRPr="008723E4" w:rsidRDefault="00C35696" w:rsidP="0059033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0" w:type="pct"/>
          </w:tcPr>
          <w:p w:rsidR="00C35696" w:rsidRPr="008723E4" w:rsidRDefault="00C35696" w:rsidP="0059033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C35696" w:rsidRPr="008723E4" w:rsidRDefault="00C35696" w:rsidP="0059033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0" w:type="pct"/>
          </w:tcPr>
          <w:p w:rsidR="00C35696" w:rsidRPr="008723E4" w:rsidRDefault="00C35696" w:rsidP="0059033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C35696" w:rsidRPr="008723E4" w:rsidRDefault="00C35696" w:rsidP="0059033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32" w:type="pct"/>
          </w:tcPr>
          <w:p w:rsidR="00C35696" w:rsidRPr="008723E4" w:rsidRDefault="00C35696" w:rsidP="0059033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C35696" w:rsidRPr="008723E4" w:rsidRDefault="00C35696" w:rsidP="0059033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C35696" w:rsidRPr="008723E4" w:rsidTr="0059033E">
        <w:tc>
          <w:tcPr>
            <w:tcW w:w="2017" w:type="pct"/>
          </w:tcPr>
          <w:p w:rsidR="00C35696" w:rsidRPr="008723E4" w:rsidRDefault="00C35696" w:rsidP="0059033E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:rsidR="00C35696" w:rsidRPr="008723E4" w:rsidRDefault="00C35696" w:rsidP="0059033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</w:p>
        </w:tc>
        <w:tc>
          <w:tcPr>
            <w:tcW w:w="140" w:type="pct"/>
          </w:tcPr>
          <w:p w:rsidR="00C35696" w:rsidRPr="008723E4" w:rsidRDefault="00C35696" w:rsidP="0059033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C35696" w:rsidRPr="008723E4" w:rsidRDefault="00C35696" w:rsidP="0059033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8723E4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140" w:type="pct"/>
          </w:tcPr>
          <w:p w:rsidR="00C35696" w:rsidRPr="008723E4" w:rsidRDefault="00C35696" w:rsidP="0059033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C35696" w:rsidRPr="008723E4" w:rsidRDefault="00C35696" w:rsidP="0059033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</w:p>
        </w:tc>
        <w:tc>
          <w:tcPr>
            <w:tcW w:w="132" w:type="pct"/>
          </w:tcPr>
          <w:p w:rsidR="00C35696" w:rsidRPr="008723E4" w:rsidRDefault="00C35696" w:rsidP="0059033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C35696" w:rsidRPr="008723E4" w:rsidRDefault="00C35696" w:rsidP="0059033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8723E4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</w:tr>
      <w:tr w:rsidR="00C35696" w:rsidRPr="008723E4" w:rsidTr="0059033E">
        <w:tc>
          <w:tcPr>
            <w:tcW w:w="2017" w:type="pct"/>
          </w:tcPr>
          <w:p w:rsidR="00C35696" w:rsidRPr="008723E4" w:rsidRDefault="00C35696" w:rsidP="0059033E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:rsidR="00C35696" w:rsidRPr="008723E4" w:rsidRDefault="00C35696" w:rsidP="0059033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8723E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0" w:type="pct"/>
          </w:tcPr>
          <w:p w:rsidR="00C35696" w:rsidRPr="008723E4" w:rsidRDefault="00C35696" w:rsidP="0059033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C35696" w:rsidRPr="008723E4" w:rsidRDefault="00C35696" w:rsidP="0059033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140" w:type="pct"/>
          </w:tcPr>
          <w:p w:rsidR="00C35696" w:rsidRPr="008723E4" w:rsidRDefault="00C35696" w:rsidP="0059033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C35696" w:rsidRPr="008723E4" w:rsidRDefault="00C35696" w:rsidP="0059033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8723E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" w:type="pct"/>
          </w:tcPr>
          <w:p w:rsidR="00C35696" w:rsidRPr="008723E4" w:rsidRDefault="00C35696" w:rsidP="0059033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C35696" w:rsidRPr="008723E4" w:rsidRDefault="00C35696" w:rsidP="0059033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C35696" w:rsidRPr="008723E4" w:rsidTr="0059033E">
        <w:tc>
          <w:tcPr>
            <w:tcW w:w="2017" w:type="pct"/>
          </w:tcPr>
          <w:p w:rsidR="00C35696" w:rsidRPr="008723E4" w:rsidRDefault="00C35696" w:rsidP="0059033E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83" w:type="pct"/>
            <w:gridSpan w:val="7"/>
          </w:tcPr>
          <w:p w:rsidR="00C35696" w:rsidRPr="008723E4" w:rsidRDefault="00C35696" w:rsidP="0059033E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23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3D0E" w:rsidRPr="008723E4" w:rsidTr="0059033E">
        <w:tc>
          <w:tcPr>
            <w:tcW w:w="2017" w:type="pct"/>
          </w:tcPr>
          <w:p w:rsidR="00D73D0E" w:rsidRPr="00E03107" w:rsidRDefault="00D73D0E" w:rsidP="00D73D0E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 w:rsidRPr="002957A5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67" w:type="pct"/>
          </w:tcPr>
          <w:p w:rsidR="00D73D0E" w:rsidRPr="00D73D0E" w:rsidRDefault="00D73D0E" w:rsidP="00D73D0E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</w:p>
        </w:tc>
        <w:tc>
          <w:tcPr>
            <w:tcW w:w="140" w:type="pct"/>
          </w:tcPr>
          <w:p w:rsidR="00D73D0E" w:rsidRPr="00D73D0E" w:rsidRDefault="00D73D0E" w:rsidP="00D73D0E">
            <w:pPr>
              <w:tabs>
                <w:tab w:val="decimal" w:pos="972"/>
              </w:tabs>
              <w:spacing w:line="240" w:lineRule="atLeast"/>
              <w:ind w:left="-108"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:rsidR="00D73D0E" w:rsidRPr="00D73D0E" w:rsidRDefault="00D73D0E" w:rsidP="007B1975">
            <w:pPr>
              <w:tabs>
                <w:tab w:val="decimal" w:pos="780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:rsidR="00D73D0E" w:rsidRPr="008723E4" w:rsidRDefault="00D73D0E" w:rsidP="00D73D0E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:rsidR="00D73D0E" w:rsidRPr="005072C8" w:rsidRDefault="00D73D0E" w:rsidP="00D73D0E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sz w:val="30"/>
                <w:szCs w:val="30"/>
                <w:lang w:val="en-US"/>
              </w:rPr>
              <w:t>2,997</w:t>
            </w:r>
          </w:p>
        </w:tc>
        <w:tc>
          <w:tcPr>
            <w:tcW w:w="132" w:type="pct"/>
          </w:tcPr>
          <w:p w:rsidR="00D73D0E" w:rsidRPr="005072C8" w:rsidRDefault="00D73D0E" w:rsidP="00D73D0E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:rsidR="00D73D0E" w:rsidRPr="005072C8" w:rsidRDefault="00D73D0E" w:rsidP="007B1975">
            <w:pPr>
              <w:tabs>
                <w:tab w:val="decimal" w:pos="860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73D0E" w:rsidRPr="008723E4" w:rsidTr="0059033E">
        <w:tc>
          <w:tcPr>
            <w:tcW w:w="2017" w:type="pct"/>
          </w:tcPr>
          <w:p w:rsidR="00D73D0E" w:rsidRPr="008723E4" w:rsidRDefault="00D73D0E" w:rsidP="00D73D0E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667" w:type="pct"/>
          </w:tcPr>
          <w:p w:rsidR="00D73D0E" w:rsidRPr="00D73D0E" w:rsidRDefault="00D73D0E" w:rsidP="00D73D0E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sz w:val="30"/>
                <w:szCs w:val="30"/>
                <w:lang w:val="en-US"/>
              </w:rPr>
              <w:t>1,840</w:t>
            </w:r>
          </w:p>
        </w:tc>
        <w:tc>
          <w:tcPr>
            <w:tcW w:w="140" w:type="pct"/>
          </w:tcPr>
          <w:p w:rsidR="00D73D0E" w:rsidRPr="00D73D0E" w:rsidRDefault="00D73D0E" w:rsidP="00D73D0E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:rsidR="00D73D0E" w:rsidRPr="00D73D0E" w:rsidRDefault="00D73D0E" w:rsidP="007B1975">
            <w:pPr>
              <w:tabs>
                <w:tab w:val="decimal" w:pos="780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:rsidR="00D73D0E" w:rsidRPr="008723E4" w:rsidRDefault="00D73D0E" w:rsidP="00D73D0E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:rsidR="00D73D0E" w:rsidRPr="005072C8" w:rsidRDefault="00D73D0E" w:rsidP="00D73D0E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sz w:val="30"/>
                <w:szCs w:val="30"/>
                <w:lang w:val="en-US"/>
              </w:rPr>
              <w:t>43,471</w:t>
            </w:r>
          </w:p>
        </w:tc>
        <w:tc>
          <w:tcPr>
            <w:tcW w:w="132" w:type="pct"/>
          </w:tcPr>
          <w:p w:rsidR="00D73D0E" w:rsidRPr="005072C8" w:rsidRDefault="00D73D0E" w:rsidP="00D73D0E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:rsidR="00D73D0E" w:rsidRPr="005072C8" w:rsidRDefault="00D73D0E" w:rsidP="007B1975">
            <w:pPr>
              <w:tabs>
                <w:tab w:val="decimal" w:pos="860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73D0E" w:rsidRPr="008723E4" w:rsidTr="0059033E">
        <w:tc>
          <w:tcPr>
            <w:tcW w:w="2017" w:type="pct"/>
          </w:tcPr>
          <w:p w:rsidR="00D73D0E" w:rsidRPr="008723E4" w:rsidRDefault="00D73D0E" w:rsidP="00D73D0E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67" w:type="pct"/>
          </w:tcPr>
          <w:p w:rsidR="00D73D0E" w:rsidRPr="00D73D0E" w:rsidRDefault="00D73D0E" w:rsidP="00D73D0E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sz w:val="30"/>
                <w:szCs w:val="30"/>
                <w:lang w:val="en-US"/>
              </w:rPr>
              <w:t>74,333</w:t>
            </w:r>
          </w:p>
        </w:tc>
        <w:tc>
          <w:tcPr>
            <w:tcW w:w="140" w:type="pct"/>
          </w:tcPr>
          <w:p w:rsidR="00D73D0E" w:rsidRPr="00D73D0E" w:rsidRDefault="00D73D0E" w:rsidP="00D73D0E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:rsidR="00D73D0E" w:rsidRPr="00D73D0E" w:rsidRDefault="00D73D0E" w:rsidP="007B1975">
            <w:pPr>
              <w:tabs>
                <w:tab w:val="decimal" w:pos="780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sz w:val="30"/>
                <w:szCs w:val="30"/>
                <w:lang w:val="en-US"/>
              </w:rPr>
              <w:t>(87)</w:t>
            </w:r>
          </w:p>
        </w:tc>
        <w:tc>
          <w:tcPr>
            <w:tcW w:w="140" w:type="pct"/>
          </w:tcPr>
          <w:p w:rsidR="00D73D0E" w:rsidRPr="008723E4" w:rsidRDefault="00D73D0E" w:rsidP="00D73D0E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:rsidR="00D73D0E" w:rsidRPr="005072C8" w:rsidRDefault="00D73D0E" w:rsidP="00D73D0E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sz w:val="30"/>
                <w:szCs w:val="30"/>
                <w:lang w:val="en-US"/>
              </w:rPr>
              <w:t>70,175</w:t>
            </w:r>
          </w:p>
        </w:tc>
        <w:tc>
          <w:tcPr>
            <w:tcW w:w="132" w:type="pct"/>
          </w:tcPr>
          <w:p w:rsidR="00D73D0E" w:rsidRPr="005072C8" w:rsidRDefault="00D73D0E" w:rsidP="00D73D0E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:rsidR="00D73D0E" w:rsidRPr="005072C8" w:rsidRDefault="00D73D0E" w:rsidP="007B1975">
            <w:pPr>
              <w:tabs>
                <w:tab w:val="decimal" w:pos="860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sz w:val="30"/>
                <w:szCs w:val="30"/>
                <w:lang w:val="en-US"/>
              </w:rPr>
              <w:t>(1,096)</w:t>
            </w:r>
          </w:p>
        </w:tc>
      </w:tr>
      <w:tr w:rsidR="00D73D0E" w:rsidRPr="008723E4" w:rsidTr="0059033E">
        <w:tc>
          <w:tcPr>
            <w:tcW w:w="2017" w:type="pct"/>
          </w:tcPr>
          <w:p w:rsidR="00D73D0E" w:rsidRPr="008723E4" w:rsidRDefault="00D73D0E" w:rsidP="00D73D0E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67" w:type="pct"/>
          </w:tcPr>
          <w:p w:rsidR="00D73D0E" w:rsidRPr="00D73D0E" w:rsidRDefault="00D73D0E" w:rsidP="00D73D0E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sz w:val="30"/>
                <w:szCs w:val="30"/>
                <w:lang w:val="en-US"/>
              </w:rPr>
              <w:t>1,028</w:t>
            </w:r>
          </w:p>
        </w:tc>
        <w:tc>
          <w:tcPr>
            <w:tcW w:w="140" w:type="pct"/>
          </w:tcPr>
          <w:p w:rsidR="00D73D0E" w:rsidRPr="00D73D0E" w:rsidRDefault="00D73D0E" w:rsidP="00D73D0E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:rsidR="00D73D0E" w:rsidRPr="00D73D0E" w:rsidRDefault="00D73D0E" w:rsidP="007B1975">
            <w:pPr>
              <w:tabs>
                <w:tab w:val="decimal" w:pos="780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:rsidR="00D73D0E" w:rsidRPr="008723E4" w:rsidRDefault="00D73D0E" w:rsidP="00D73D0E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:rsidR="00D73D0E" w:rsidRPr="005072C8" w:rsidRDefault="00D73D0E" w:rsidP="00D73D0E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sz w:val="30"/>
                <w:szCs w:val="30"/>
                <w:lang w:val="en-US"/>
              </w:rPr>
              <w:t>557</w:t>
            </w:r>
          </w:p>
        </w:tc>
        <w:tc>
          <w:tcPr>
            <w:tcW w:w="132" w:type="pct"/>
          </w:tcPr>
          <w:p w:rsidR="00D73D0E" w:rsidRPr="005072C8" w:rsidRDefault="00D73D0E" w:rsidP="00D73D0E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:rsidR="00D73D0E" w:rsidRPr="005072C8" w:rsidRDefault="00D73D0E" w:rsidP="007B1975">
            <w:pPr>
              <w:tabs>
                <w:tab w:val="decimal" w:pos="860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73D0E" w:rsidRPr="008723E4" w:rsidTr="0059033E">
        <w:tc>
          <w:tcPr>
            <w:tcW w:w="2017" w:type="pct"/>
          </w:tcPr>
          <w:p w:rsidR="00D73D0E" w:rsidRPr="008723E4" w:rsidRDefault="00D73D0E" w:rsidP="00D73D0E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67" w:type="pct"/>
          </w:tcPr>
          <w:p w:rsidR="00D73D0E" w:rsidRPr="00D73D0E" w:rsidRDefault="00D73D0E" w:rsidP="00D73D0E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sz w:val="30"/>
                <w:szCs w:val="30"/>
                <w:lang w:val="en-US"/>
              </w:rPr>
              <w:t>1,916</w:t>
            </w:r>
          </w:p>
        </w:tc>
        <w:tc>
          <w:tcPr>
            <w:tcW w:w="140" w:type="pct"/>
          </w:tcPr>
          <w:p w:rsidR="00D73D0E" w:rsidRPr="00D73D0E" w:rsidRDefault="00D73D0E" w:rsidP="00D73D0E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:rsidR="00D73D0E" w:rsidRPr="00D73D0E" w:rsidRDefault="00D73D0E" w:rsidP="007B1975">
            <w:pPr>
              <w:tabs>
                <w:tab w:val="decimal" w:pos="780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:rsidR="00D73D0E" w:rsidRPr="008723E4" w:rsidRDefault="00D73D0E" w:rsidP="00D73D0E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:rsidR="00D73D0E" w:rsidRPr="005072C8" w:rsidRDefault="00D73D0E" w:rsidP="00D73D0E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sz w:val="30"/>
                <w:szCs w:val="30"/>
                <w:lang w:val="en-US"/>
              </w:rPr>
              <w:t>2,850</w:t>
            </w:r>
          </w:p>
        </w:tc>
        <w:tc>
          <w:tcPr>
            <w:tcW w:w="132" w:type="pct"/>
          </w:tcPr>
          <w:p w:rsidR="00D73D0E" w:rsidRPr="005072C8" w:rsidRDefault="00D73D0E" w:rsidP="00D73D0E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:rsidR="00D73D0E" w:rsidRPr="005072C8" w:rsidRDefault="00D73D0E" w:rsidP="007B1975">
            <w:pPr>
              <w:tabs>
                <w:tab w:val="decimal" w:pos="860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73D0E" w:rsidRPr="008723E4" w:rsidTr="0059033E">
        <w:tc>
          <w:tcPr>
            <w:tcW w:w="2017" w:type="pct"/>
          </w:tcPr>
          <w:p w:rsidR="00D73D0E" w:rsidRPr="008723E4" w:rsidRDefault="00D73D0E" w:rsidP="00D73D0E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667" w:type="pct"/>
          </w:tcPr>
          <w:p w:rsidR="00D73D0E" w:rsidRPr="00D73D0E" w:rsidRDefault="00D73D0E" w:rsidP="00D73D0E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140" w:type="pct"/>
          </w:tcPr>
          <w:p w:rsidR="00D73D0E" w:rsidRPr="00D73D0E" w:rsidRDefault="00D73D0E" w:rsidP="00D73D0E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:rsidR="00D73D0E" w:rsidRPr="00D73D0E" w:rsidRDefault="00D73D0E" w:rsidP="007B1975">
            <w:pPr>
              <w:tabs>
                <w:tab w:val="decimal" w:pos="780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:rsidR="00D73D0E" w:rsidRPr="008723E4" w:rsidRDefault="00D73D0E" w:rsidP="00D73D0E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:rsidR="00D73D0E" w:rsidRPr="005072C8" w:rsidRDefault="00D73D0E" w:rsidP="00D73D0E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sz w:val="30"/>
                <w:szCs w:val="30"/>
                <w:lang w:val="en-US"/>
              </w:rPr>
              <w:t>3,927</w:t>
            </w:r>
          </w:p>
        </w:tc>
        <w:tc>
          <w:tcPr>
            <w:tcW w:w="132" w:type="pct"/>
          </w:tcPr>
          <w:p w:rsidR="00D73D0E" w:rsidRPr="005072C8" w:rsidRDefault="00D73D0E" w:rsidP="00D73D0E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:rsidR="00D73D0E" w:rsidRPr="005072C8" w:rsidRDefault="00D73D0E" w:rsidP="007B1975">
            <w:pPr>
              <w:tabs>
                <w:tab w:val="decimal" w:pos="860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73D0E" w:rsidRPr="008723E4" w:rsidTr="0059033E">
        <w:tc>
          <w:tcPr>
            <w:tcW w:w="2017" w:type="pct"/>
          </w:tcPr>
          <w:p w:rsidR="00D73D0E" w:rsidRPr="008723E4" w:rsidRDefault="00D73D0E" w:rsidP="00D73D0E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:rsidR="00D73D0E" w:rsidRPr="00D73D0E" w:rsidRDefault="00D73D0E" w:rsidP="00D73D0E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sz w:val="30"/>
                <w:szCs w:val="30"/>
                <w:lang w:val="en-US"/>
              </w:rPr>
              <w:t>(2,863)</w:t>
            </w:r>
          </w:p>
        </w:tc>
        <w:tc>
          <w:tcPr>
            <w:tcW w:w="140" w:type="pct"/>
          </w:tcPr>
          <w:p w:rsidR="00D73D0E" w:rsidRPr="00D73D0E" w:rsidRDefault="00D73D0E" w:rsidP="00D73D0E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D73D0E" w:rsidRPr="00D73D0E" w:rsidRDefault="00D73D0E" w:rsidP="007B1975">
            <w:pPr>
              <w:tabs>
                <w:tab w:val="decimal" w:pos="780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:rsidR="00D73D0E" w:rsidRPr="008723E4" w:rsidRDefault="00D73D0E" w:rsidP="00D73D0E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:rsidR="00D73D0E" w:rsidRPr="005072C8" w:rsidRDefault="00D73D0E" w:rsidP="00D73D0E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sz w:val="30"/>
                <w:szCs w:val="30"/>
                <w:lang w:val="en-US"/>
              </w:rPr>
              <w:t>10,468</w:t>
            </w:r>
          </w:p>
        </w:tc>
        <w:tc>
          <w:tcPr>
            <w:tcW w:w="132" w:type="pct"/>
          </w:tcPr>
          <w:p w:rsidR="00D73D0E" w:rsidRPr="005072C8" w:rsidRDefault="00D73D0E" w:rsidP="00D73D0E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D73D0E" w:rsidRPr="005072C8" w:rsidRDefault="00D73D0E" w:rsidP="007B1975">
            <w:pPr>
              <w:tabs>
                <w:tab w:val="decimal" w:pos="860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73D0E" w:rsidRPr="008723E4" w:rsidTr="0059033E">
        <w:tc>
          <w:tcPr>
            <w:tcW w:w="2017" w:type="pct"/>
          </w:tcPr>
          <w:p w:rsidR="00D73D0E" w:rsidRPr="008723E4" w:rsidRDefault="00D73D0E" w:rsidP="00D73D0E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:rsidR="00D73D0E" w:rsidRPr="00D73D0E" w:rsidRDefault="00D73D0E" w:rsidP="00D73D0E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76,903</w:t>
            </w:r>
          </w:p>
        </w:tc>
        <w:tc>
          <w:tcPr>
            <w:tcW w:w="140" w:type="pct"/>
          </w:tcPr>
          <w:p w:rsidR="00D73D0E" w:rsidRPr="00D73D0E" w:rsidRDefault="00D73D0E" w:rsidP="00D73D0E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:rsidR="00D73D0E" w:rsidRPr="00D73D0E" w:rsidRDefault="00D73D0E" w:rsidP="007B1975">
            <w:pPr>
              <w:tabs>
                <w:tab w:val="decimal" w:pos="780"/>
              </w:tabs>
              <w:spacing w:line="240" w:lineRule="atLeast"/>
              <w:ind w:right="9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(87)</w:t>
            </w:r>
          </w:p>
        </w:tc>
        <w:tc>
          <w:tcPr>
            <w:tcW w:w="140" w:type="pct"/>
          </w:tcPr>
          <w:p w:rsidR="00D73D0E" w:rsidRPr="008723E4" w:rsidRDefault="00D73D0E" w:rsidP="00D73D0E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:rsidR="00D73D0E" w:rsidRPr="005072C8" w:rsidRDefault="00D73D0E" w:rsidP="00D73D0E">
            <w:pPr>
              <w:tabs>
                <w:tab w:val="decimal" w:pos="972"/>
              </w:tabs>
              <w:spacing w:line="240" w:lineRule="atLeast"/>
              <w:ind w:right="9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134,445</w:t>
            </w:r>
          </w:p>
        </w:tc>
        <w:tc>
          <w:tcPr>
            <w:tcW w:w="132" w:type="pct"/>
          </w:tcPr>
          <w:p w:rsidR="00D73D0E" w:rsidRPr="005072C8" w:rsidRDefault="00D73D0E" w:rsidP="00D73D0E">
            <w:pPr>
              <w:tabs>
                <w:tab w:val="decimal" w:pos="909"/>
              </w:tabs>
              <w:spacing w:line="240" w:lineRule="atLeast"/>
              <w:ind w:right="9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:rsidR="00D73D0E" w:rsidRPr="005072C8" w:rsidRDefault="00D73D0E" w:rsidP="007B1975">
            <w:pPr>
              <w:tabs>
                <w:tab w:val="decimal" w:pos="860"/>
              </w:tabs>
              <w:spacing w:line="240" w:lineRule="atLeast"/>
              <w:ind w:right="9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(1,096)</w:t>
            </w:r>
          </w:p>
        </w:tc>
      </w:tr>
    </w:tbl>
    <w:p w:rsidR="00C35696" w:rsidRPr="009A112A" w:rsidRDefault="00C35696" w:rsidP="00D31101">
      <w:pPr>
        <w:spacing w:line="240" w:lineRule="auto"/>
        <w:ind w:left="547" w:right="-43"/>
        <w:jc w:val="thaiDistribute"/>
        <w:rPr>
          <w:rFonts w:ascii="Angsana New" w:hAnsi="Angsana New"/>
          <w:color w:val="FF0000"/>
          <w:spacing w:val="-4"/>
          <w:sz w:val="24"/>
          <w:szCs w:val="24"/>
        </w:rPr>
      </w:pPr>
    </w:p>
    <w:p w:rsidR="00436040" w:rsidRPr="00D31801" w:rsidRDefault="00584601" w:rsidP="00553670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6</w:t>
      </w:r>
      <w:r w:rsidR="00436040" w:rsidRPr="00D31801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436040" w:rsidRPr="00D31801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เจ้าหนี้การค้า</w:t>
      </w:r>
    </w:p>
    <w:p w:rsidR="000F1D01" w:rsidRPr="009A112A" w:rsidRDefault="000F1D01" w:rsidP="000F1D01">
      <w:pPr>
        <w:spacing w:line="240" w:lineRule="auto"/>
        <w:ind w:left="522"/>
        <w:jc w:val="thaiDistribute"/>
        <w:rPr>
          <w:rFonts w:ascii="Angsana New" w:hAnsi="Angsana New"/>
          <w:sz w:val="24"/>
          <w:szCs w:val="24"/>
        </w:rPr>
      </w:pPr>
    </w:p>
    <w:tbl>
      <w:tblPr>
        <w:tblW w:w="93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18"/>
        <w:gridCol w:w="1350"/>
        <w:gridCol w:w="1170"/>
        <w:gridCol w:w="270"/>
        <w:gridCol w:w="1170"/>
      </w:tblGrid>
      <w:tr w:rsidR="00CC7FA5" w:rsidRPr="00A33503" w:rsidTr="002F2646">
        <w:trPr>
          <w:cantSplit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A33503" w:rsidRDefault="00CC7FA5" w:rsidP="00CC7FA5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A33503" w:rsidRDefault="00CC7FA5" w:rsidP="00CC7FA5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C7FA5" w:rsidRDefault="00553670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151864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C7FA5" w:rsidRDefault="007E4338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4338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CC7FA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C7FA5" w:rsidRPr="00A33503" w:rsidTr="002F2646">
        <w:trPr>
          <w:cantSplit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A33503" w:rsidRDefault="00CC7FA5" w:rsidP="00CC7FA5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A33503" w:rsidRDefault="00CC7FA5" w:rsidP="00CC7FA5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151864" w:rsidRDefault="007E4338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4338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151864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151864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7E4338" w:rsidRPr="007E4338">
              <w:rPr>
                <w:rFonts w:ascii="Angsana New" w:hAnsi="Angsana New" w:hint="cs"/>
                <w:sz w:val="30"/>
                <w:szCs w:val="30"/>
                <w:lang w:val="en-US"/>
              </w:rPr>
              <w:t>62</w:t>
            </w:r>
          </w:p>
        </w:tc>
      </w:tr>
      <w:tr w:rsidR="00CC7FA5" w:rsidRPr="00A33503" w:rsidTr="002F2646">
        <w:trPr>
          <w:cantSplit/>
        </w:trPr>
        <w:tc>
          <w:tcPr>
            <w:tcW w:w="5418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A33503" w:rsidRDefault="00CC7FA5" w:rsidP="00CC7FA5">
            <w:pPr>
              <w:spacing w:line="240" w:lineRule="auto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A33503" w:rsidRDefault="00CC7FA5" w:rsidP="00CC7FA5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C7FA5" w:rsidRPr="00A33503" w:rsidRDefault="00CC7FA5" w:rsidP="00CC7FA5">
            <w:pPr>
              <w:spacing w:line="240" w:lineRule="auto"/>
              <w:ind w:left="-108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335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73D0E" w:rsidRPr="005072C8" w:rsidTr="002F2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418" w:type="dxa"/>
          </w:tcPr>
          <w:p w:rsidR="00D73D0E" w:rsidRPr="005072C8" w:rsidRDefault="00D73D0E" w:rsidP="00D73D0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72C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D73D0E" w:rsidRPr="005072C8" w:rsidRDefault="00D73D0E" w:rsidP="00D73D0E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170" w:type="dxa"/>
          </w:tcPr>
          <w:p w:rsidR="00D73D0E" w:rsidRPr="00D73D0E" w:rsidRDefault="00D73D0E" w:rsidP="00D73D0E">
            <w:pPr>
              <w:tabs>
                <w:tab w:val="decimal" w:pos="95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</w:p>
        </w:tc>
        <w:tc>
          <w:tcPr>
            <w:tcW w:w="270" w:type="dxa"/>
          </w:tcPr>
          <w:p w:rsidR="00D73D0E" w:rsidRPr="005072C8" w:rsidRDefault="00D73D0E" w:rsidP="00D73D0E">
            <w:pPr>
              <w:pStyle w:val="BodyText"/>
              <w:tabs>
                <w:tab w:val="decimal" w:pos="954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D73D0E" w:rsidRPr="005072C8" w:rsidRDefault="00D73D0E" w:rsidP="00D73D0E">
            <w:pPr>
              <w:tabs>
                <w:tab w:val="decimal" w:pos="95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sz w:val="30"/>
                <w:szCs w:val="30"/>
                <w:lang w:val="en-US"/>
              </w:rPr>
              <w:t>1,579</w:t>
            </w:r>
          </w:p>
        </w:tc>
      </w:tr>
      <w:tr w:rsidR="00D73D0E" w:rsidRPr="005072C8" w:rsidTr="002F2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418" w:type="dxa"/>
          </w:tcPr>
          <w:p w:rsidR="00D73D0E" w:rsidRPr="005072C8" w:rsidRDefault="00D73D0E" w:rsidP="00D73D0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72C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350" w:type="dxa"/>
          </w:tcPr>
          <w:p w:rsidR="00D73D0E" w:rsidRPr="005072C8" w:rsidRDefault="00D73D0E" w:rsidP="00D73D0E">
            <w:pPr>
              <w:pStyle w:val="BodyText"/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73D0E" w:rsidRPr="00D73D0E" w:rsidRDefault="00D73D0E" w:rsidP="00D73D0E">
            <w:pPr>
              <w:tabs>
                <w:tab w:val="decimal" w:pos="95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sz w:val="30"/>
                <w:szCs w:val="30"/>
                <w:lang w:val="en-US"/>
              </w:rPr>
              <w:t>145,258</w:t>
            </w:r>
          </w:p>
        </w:tc>
        <w:tc>
          <w:tcPr>
            <w:tcW w:w="270" w:type="dxa"/>
          </w:tcPr>
          <w:p w:rsidR="00D73D0E" w:rsidRPr="005072C8" w:rsidRDefault="00D73D0E" w:rsidP="00D73D0E">
            <w:pPr>
              <w:pStyle w:val="BodyText"/>
              <w:tabs>
                <w:tab w:val="decimal" w:pos="954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73D0E" w:rsidRPr="005072C8" w:rsidRDefault="00D73D0E" w:rsidP="00D73D0E">
            <w:pPr>
              <w:tabs>
                <w:tab w:val="decimal" w:pos="95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sz w:val="30"/>
                <w:szCs w:val="30"/>
                <w:lang w:val="en-US"/>
              </w:rPr>
              <w:t>226,384</w:t>
            </w:r>
          </w:p>
        </w:tc>
      </w:tr>
      <w:tr w:rsidR="00D73D0E" w:rsidRPr="005072C8" w:rsidTr="007F69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418" w:type="dxa"/>
          </w:tcPr>
          <w:p w:rsidR="00D73D0E" w:rsidRPr="005072C8" w:rsidRDefault="00D73D0E" w:rsidP="00D73D0E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D73D0E" w:rsidRPr="005072C8" w:rsidRDefault="00D73D0E" w:rsidP="00D73D0E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73D0E" w:rsidRPr="00D73D0E" w:rsidRDefault="00D73D0E" w:rsidP="00D73D0E">
            <w:pPr>
              <w:tabs>
                <w:tab w:val="decimal" w:pos="957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145,381</w:t>
            </w:r>
          </w:p>
        </w:tc>
        <w:tc>
          <w:tcPr>
            <w:tcW w:w="270" w:type="dxa"/>
          </w:tcPr>
          <w:p w:rsidR="00D73D0E" w:rsidRPr="005072C8" w:rsidRDefault="00D73D0E" w:rsidP="00D73D0E">
            <w:pPr>
              <w:pStyle w:val="BodyText"/>
              <w:tabs>
                <w:tab w:val="decimal" w:pos="954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73D0E" w:rsidRPr="005072C8" w:rsidRDefault="00D73D0E" w:rsidP="00D73D0E">
            <w:pPr>
              <w:tabs>
                <w:tab w:val="decimal" w:pos="957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227,963</w:t>
            </w:r>
          </w:p>
        </w:tc>
      </w:tr>
      <w:tr w:rsidR="00D73D0E" w:rsidRPr="005072C8" w:rsidTr="007F69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418" w:type="dxa"/>
          </w:tcPr>
          <w:p w:rsidR="00D73D0E" w:rsidRPr="005072C8" w:rsidRDefault="00D73D0E" w:rsidP="00D73D0E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:rsidR="00D73D0E" w:rsidRPr="005072C8" w:rsidRDefault="00D73D0E" w:rsidP="00D73D0E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73D0E" w:rsidRPr="005072C8" w:rsidRDefault="00D73D0E" w:rsidP="00D73D0E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D73D0E" w:rsidRPr="005072C8" w:rsidRDefault="00D73D0E" w:rsidP="00D73D0E">
            <w:pPr>
              <w:pStyle w:val="BodyText"/>
              <w:tabs>
                <w:tab w:val="decimal" w:pos="954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73D0E" w:rsidRPr="005072C8" w:rsidRDefault="00D73D0E" w:rsidP="00D73D0E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73D0E" w:rsidRPr="005072C8" w:rsidTr="002F2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418" w:type="dxa"/>
          </w:tcPr>
          <w:p w:rsidR="00D73D0E" w:rsidRPr="005072C8" w:rsidRDefault="00D73D0E" w:rsidP="00D73D0E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72C8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350" w:type="dxa"/>
          </w:tcPr>
          <w:p w:rsidR="00D73D0E" w:rsidRPr="005072C8" w:rsidRDefault="00D73D0E" w:rsidP="00D73D0E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73D0E" w:rsidRPr="005072C8" w:rsidRDefault="00D73D0E" w:rsidP="00D73D0E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sz w:val="30"/>
                <w:szCs w:val="30"/>
                <w:lang w:val="en-US"/>
              </w:rPr>
              <w:t>145,381</w:t>
            </w:r>
          </w:p>
        </w:tc>
        <w:tc>
          <w:tcPr>
            <w:tcW w:w="270" w:type="dxa"/>
          </w:tcPr>
          <w:p w:rsidR="00D73D0E" w:rsidRPr="005072C8" w:rsidRDefault="00D73D0E" w:rsidP="00D73D0E">
            <w:pPr>
              <w:pStyle w:val="BodyText"/>
              <w:tabs>
                <w:tab w:val="decimal" w:pos="954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73D0E" w:rsidRPr="005072C8" w:rsidRDefault="00D73D0E" w:rsidP="00D73D0E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sz w:val="30"/>
                <w:szCs w:val="30"/>
                <w:lang w:val="en-US"/>
              </w:rPr>
              <w:t>227,963</w:t>
            </w:r>
          </w:p>
        </w:tc>
      </w:tr>
      <w:tr w:rsidR="00D73D0E" w:rsidRPr="00A33503" w:rsidTr="002F26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418" w:type="dxa"/>
          </w:tcPr>
          <w:p w:rsidR="00D73D0E" w:rsidRPr="005072C8" w:rsidRDefault="00D73D0E" w:rsidP="00D73D0E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D73D0E" w:rsidRPr="005072C8" w:rsidRDefault="00D73D0E" w:rsidP="00D73D0E">
            <w:pPr>
              <w:pStyle w:val="BodyText"/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73D0E" w:rsidRPr="005072C8" w:rsidRDefault="00D73D0E" w:rsidP="00D73D0E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73D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145,381</w:t>
            </w:r>
          </w:p>
        </w:tc>
        <w:tc>
          <w:tcPr>
            <w:tcW w:w="270" w:type="dxa"/>
          </w:tcPr>
          <w:p w:rsidR="00D73D0E" w:rsidRPr="005072C8" w:rsidRDefault="00D73D0E" w:rsidP="00D73D0E">
            <w:pPr>
              <w:pStyle w:val="BodyText"/>
              <w:tabs>
                <w:tab w:val="decimal" w:pos="954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73D0E" w:rsidRPr="005072C8" w:rsidRDefault="00D73D0E" w:rsidP="00D73D0E">
            <w:pPr>
              <w:tabs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227,963</w:t>
            </w:r>
          </w:p>
        </w:tc>
      </w:tr>
    </w:tbl>
    <w:p w:rsidR="002957A5" w:rsidRDefault="002957A5" w:rsidP="006251AD">
      <w:pPr>
        <w:spacing w:line="240" w:lineRule="auto"/>
        <w:ind w:left="522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:rsidR="00A928D3" w:rsidRPr="007830DE" w:rsidRDefault="00584601" w:rsidP="006B7128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color w:val="000000"/>
          <w:sz w:val="30"/>
          <w:szCs w:val="30"/>
          <w:lang w:val="en-US"/>
        </w:rPr>
        <w:lastRenderedPageBreak/>
        <w:t>7</w:t>
      </w:r>
      <w:r w:rsidR="00A928D3" w:rsidRPr="007830DE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ab/>
      </w:r>
      <w:r w:rsidR="00A928D3" w:rsidRPr="007830DE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ส่วนงาน</w:t>
      </w:r>
      <w:r w:rsidR="00E437E6" w:rsidRPr="002957A5">
        <w:rPr>
          <w:rFonts w:ascii="Angsana New" w:hAnsi="Angsana New" w:hint="cs"/>
          <w:b/>
          <w:bCs/>
          <w:color w:val="000000"/>
          <w:sz w:val="30"/>
          <w:szCs w:val="30"/>
          <w:cs/>
          <w:lang w:val="en-US"/>
        </w:rPr>
        <w:t>ดำเนินงาน</w:t>
      </w:r>
      <w:r w:rsidR="00C3678F" w:rsidRPr="002957A5">
        <w:rPr>
          <w:rFonts w:ascii="Angsana New" w:hAnsi="Angsana New" w:hint="cs"/>
          <w:b/>
          <w:bCs/>
          <w:color w:val="000000"/>
          <w:sz w:val="30"/>
          <w:szCs w:val="30"/>
          <w:cs/>
          <w:lang w:val="en-US"/>
        </w:rPr>
        <w:t>และ</w:t>
      </w:r>
      <w:r w:rsidR="0088301C" w:rsidRPr="002957A5">
        <w:rPr>
          <w:rFonts w:ascii="Angsana New" w:hAnsi="Angsana New" w:hint="cs"/>
          <w:b/>
          <w:bCs/>
          <w:color w:val="000000"/>
          <w:sz w:val="30"/>
          <w:szCs w:val="30"/>
          <w:cs/>
          <w:lang w:val="en-US"/>
        </w:rPr>
        <w:t>การจำแนกรายได้</w:t>
      </w:r>
    </w:p>
    <w:p w:rsidR="0092377A" w:rsidRPr="009A112A" w:rsidRDefault="0092377A" w:rsidP="0044004D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E650CA" w:rsidRPr="00F17CD2" w:rsidRDefault="00E278FA" w:rsidP="0044004D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17CD2">
        <w:rPr>
          <w:rFonts w:asciiTheme="majorBidi" w:hAnsiTheme="majorBidi" w:cstheme="majorBidi"/>
          <w:sz w:val="30"/>
          <w:szCs w:val="30"/>
          <w:cs/>
        </w:rPr>
        <w:t>บริษัทมี</w:t>
      </w:r>
      <w:r w:rsidR="00B92D4F" w:rsidRPr="00F17CD2">
        <w:rPr>
          <w:rFonts w:asciiTheme="majorBidi" w:hAnsiTheme="majorBidi" w:cstheme="majorBidi"/>
          <w:sz w:val="30"/>
          <w:szCs w:val="30"/>
          <w:cs/>
        </w:rPr>
        <w:t>สอง</w:t>
      </w:r>
      <w:r w:rsidRPr="00F17CD2">
        <w:rPr>
          <w:rFonts w:asciiTheme="majorBidi" w:hAnsiTheme="majorBidi" w:cstheme="majorBidi"/>
          <w:sz w:val="30"/>
          <w:szCs w:val="30"/>
          <w:cs/>
        </w:rPr>
        <w:t>ส่วนงานที่รายงาน</w:t>
      </w:r>
      <w:r w:rsidRPr="00F17CD2">
        <w:rPr>
          <w:rFonts w:asciiTheme="majorBidi" w:hAnsiTheme="majorBidi" w:cstheme="majorBidi"/>
          <w:sz w:val="30"/>
          <w:szCs w:val="30"/>
        </w:rPr>
        <w:t xml:space="preserve"> </w:t>
      </w:r>
      <w:r w:rsidR="00B92D4F" w:rsidRPr="00F17CD2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การดำเนินงานของแต่ละส่วนงานที่รายงานของบริษัทโดยสรุป</w:t>
      </w:r>
      <w:r w:rsidR="008C51A6" w:rsidRPr="00F17CD2">
        <w:rPr>
          <w:rFonts w:asciiTheme="majorBidi" w:hAnsiTheme="majorBidi" w:cstheme="majorBidi"/>
          <w:sz w:val="30"/>
          <w:szCs w:val="30"/>
        </w:rPr>
        <w:t xml:space="preserve"> </w:t>
      </w:r>
      <w:r w:rsidR="00B92D4F" w:rsidRPr="00F17CD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E278FA" w:rsidRPr="009A112A" w:rsidRDefault="00E278FA" w:rsidP="0044004D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:rsidR="00E278FA" w:rsidRPr="00F17CD2" w:rsidRDefault="00E278FA" w:rsidP="00E278FA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7CD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F17CD2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F17CD2">
        <w:rPr>
          <w:rFonts w:asciiTheme="majorBidi" w:hAnsiTheme="majorBidi" w:cstheme="majorBidi"/>
          <w:sz w:val="30"/>
          <w:szCs w:val="30"/>
          <w:cs/>
        </w:rPr>
        <w:tab/>
      </w:r>
      <w:r w:rsidRPr="00F17CD2">
        <w:rPr>
          <w:rFonts w:asciiTheme="majorBidi" w:hAnsiTheme="majorBidi" w:cstheme="majorBidi"/>
          <w:sz w:val="30"/>
          <w:szCs w:val="30"/>
          <w:cs/>
        </w:rPr>
        <w:tab/>
        <w:t>กระป๋องและหลอดอลูมิเนียม</w:t>
      </w:r>
    </w:p>
    <w:p w:rsidR="00E278FA" w:rsidRPr="00F17CD2" w:rsidRDefault="00E278FA" w:rsidP="00E278F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7CD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F17CD2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F17CD2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F17CD2">
        <w:rPr>
          <w:rFonts w:asciiTheme="majorBidi" w:hAnsiTheme="majorBidi" w:cstheme="majorBidi"/>
          <w:sz w:val="30"/>
          <w:szCs w:val="30"/>
          <w:cs/>
        </w:rPr>
        <w:tab/>
        <w:t>เหรียญอลูมิเนียม</w:t>
      </w:r>
    </w:p>
    <w:p w:rsidR="00B92D4F" w:rsidRPr="009A112A" w:rsidRDefault="00B92D4F" w:rsidP="00E278FA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EC1896" w:rsidRPr="00F17CD2" w:rsidRDefault="00EC1896" w:rsidP="00E278F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7CD2">
        <w:rPr>
          <w:rFonts w:asciiTheme="majorBidi" w:hAnsiTheme="majorBidi" w:cstheme="majorBidi"/>
          <w:sz w:val="30"/>
          <w:szCs w:val="30"/>
          <w:cs/>
        </w:rPr>
        <w:t>การดำเนินงานของบริษัทและรายได้หลักได้กล่าวไว้ในงบการเงินประจำปีก่อน รายได้หลักของบริษัทได้มาจากรายได้จากสัญญาที่ทำกับลูกค้า และรับรู้รายได้ ณ เวลาหนึ่ง</w:t>
      </w:r>
    </w:p>
    <w:p w:rsidR="00EC1896" w:rsidRPr="009A112A" w:rsidRDefault="00EC1896" w:rsidP="00E278FA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B92D4F" w:rsidRDefault="00B92D4F" w:rsidP="00E278FA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17C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  <w:r w:rsidR="00EC1896" w:rsidRPr="00F17C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และการจำแนกรายได้</w:t>
      </w:r>
    </w:p>
    <w:p w:rsidR="00553670" w:rsidRPr="009A112A" w:rsidRDefault="00553670" w:rsidP="00E278FA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8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38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553670" w:rsidRPr="007B34F6" w:rsidTr="0059033E">
        <w:tc>
          <w:tcPr>
            <w:tcW w:w="2538" w:type="dxa"/>
          </w:tcPr>
          <w:p w:rsidR="00553670" w:rsidRPr="001608A3" w:rsidRDefault="00553670" w:rsidP="0059033E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34F6">
              <w:rPr>
                <w:rFonts w:ascii="Angsana New" w:hAnsi="Angsana New"/>
                <w:sz w:val="30"/>
                <w:szCs w:val="30"/>
              </w:rPr>
              <w:br w:type="page"/>
            </w:r>
            <w:r w:rsidRPr="007B34F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B34F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250" w:type="dxa"/>
            <w:gridSpan w:val="3"/>
          </w:tcPr>
          <w:p w:rsidR="00553670" w:rsidRPr="007B34F6" w:rsidRDefault="00553670" w:rsidP="0059033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34F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ส่วนงาน </w:t>
            </w:r>
            <w:r w:rsidRPr="007B34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553670" w:rsidRPr="007B34F6" w:rsidRDefault="00553670" w:rsidP="005903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:rsidR="00553670" w:rsidRPr="007B34F6" w:rsidRDefault="00553670" w:rsidP="0059033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34F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ส่วนงาน </w:t>
            </w:r>
            <w:r w:rsidRPr="007B34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553670" w:rsidRPr="007B34F6" w:rsidRDefault="00553670" w:rsidP="005903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:rsidR="00553670" w:rsidRPr="007B34F6" w:rsidRDefault="00553670" w:rsidP="0059033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34F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553670" w:rsidRPr="007B34F6" w:rsidTr="0059033E">
        <w:tc>
          <w:tcPr>
            <w:tcW w:w="2538" w:type="dxa"/>
          </w:tcPr>
          <w:p w:rsidR="00553670" w:rsidRPr="007B34F6" w:rsidRDefault="00553670" w:rsidP="0059033E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34F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B34F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7B34F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7B34F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:rsidR="00553670" w:rsidRPr="007B34F6" w:rsidRDefault="00553670" w:rsidP="005903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:rsidR="00553670" w:rsidRPr="007B34F6" w:rsidRDefault="00553670" w:rsidP="005903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553670" w:rsidRPr="007B34F6" w:rsidRDefault="00553670" w:rsidP="005903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:rsidR="00553670" w:rsidRPr="007B34F6" w:rsidRDefault="00553670" w:rsidP="005903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553670" w:rsidRPr="007B34F6" w:rsidRDefault="00553670" w:rsidP="005903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:rsidR="00553670" w:rsidRPr="007B34F6" w:rsidRDefault="00553670" w:rsidP="005903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553670" w:rsidRPr="007B34F6" w:rsidRDefault="00553670" w:rsidP="005903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:rsidR="00553670" w:rsidRPr="007B34F6" w:rsidRDefault="00553670" w:rsidP="005903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553670" w:rsidRPr="007B34F6" w:rsidRDefault="00553670" w:rsidP="005903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:rsidR="00553670" w:rsidRPr="007B34F6" w:rsidRDefault="00553670" w:rsidP="005903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553670" w:rsidRPr="007B34F6" w:rsidRDefault="00553670" w:rsidP="005903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553670" w:rsidRPr="007B34F6" w:rsidTr="0059033E">
        <w:tc>
          <w:tcPr>
            <w:tcW w:w="2538" w:type="dxa"/>
          </w:tcPr>
          <w:p w:rsidR="00553670" w:rsidRPr="007B34F6" w:rsidRDefault="00553670" w:rsidP="0059033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290" w:type="dxa"/>
            <w:gridSpan w:val="11"/>
          </w:tcPr>
          <w:p w:rsidR="00553670" w:rsidRPr="007B34F6" w:rsidRDefault="00553670" w:rsidP="0059033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7B34F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73D0E" w:rsidRPr="005072C8" w:rsidTr="0059033E">
        <w:tc>
          <w:tcPr>
            <w:tcW w:w="2538" w:type="dxa"/>
          </w:tcPr>
          <w:p w:rsidR="00D73D0E" w:rsidRPr="005072C8" w:rsidRDefault="00D73D0E" w:rsidP="00D73D0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990" w:type="dxa"/>
          </w:tcPr>
          <w:p w:rsidR="00D73D0E" w:rsidRPr="00D73D0E" w:rsidRDefault="00D73D0E" w:rsidP="00D73D0E">
            <w:pPr>
              <w:tabs>
                <w:tab w:val="decimal" w:pos="792"/>
              </w:tabs>
              <w:spacing w:line="240" w:lineRule="auto"/>
              <w:ind w:left="-59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73D0E">
              <w:rPr>
                <w:rFonts w:ascii="Angsana New" w:hAnsi="Angsana New"/>
                <w:sz w:val="30"/>
                <w:szCs w:val="30"/>
              </w:rPr>
              <w:t>740,690</w:t>
            </w: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73D0E" w:rsidRPr="005072C8" w:rsidRDefault="00D73D0E" w:rsidP="00D73D0E">
            <w:pPr>
              <w:tabs>
                <w:tab w:val="decimal" w:pos="792"/>
              </w:tabs>
              <w:spacing w:line="240" w:lineRule="auto"/>
              <w:ind w:left="-59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904,654</w:t>
            </w: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73D0E" w:rsidRPr="0004479F" w:rsidRDefault="00D73D0E" w:rsidP="00D73D0E">
            <w:pPr>
              <w:tabs>
                <w:tab w:val="decimal" w:pos="792"/>
              </w:tabs>
              <w:spacing w:line="240" w:lineRule="auto"/>
              <w:ind w:left="-59" w:right="-45"/>
              <w:jc w:val="both"/>
              <w:rPr>
                <w:sz w:val="20"/>
                <w:szCs w:val="20"/>
                <w:lang w:val="en-US"/>
              </w:rPr>
            </w:pPr>
            <w:r w:rsidRPr="00D73D0E">
              <w:rPr>
                <w:rFonts w:ascii="Angsana New" w:hAnsi="Angsana New"/>
                <w:sz w:val="30"/>
                <w:szCs w:val="30"/>
              </w:rPr>
              <w:t>553,942</w:t>
            </w: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73D0E" w:rsidRPr="005072C8" w:rsidRDefault="00D73D0E" w:rsidP="00D73D0E">
            <w:pPr>
              <w:tabs>
                <w:tab w:val="decimal" w:pos="677"/>
                <w:tab w:val="decimal" w:pos="792"/>
              </w:tabs>
              <w:spacing w:line="240" w:lineRule="auto"/>
              <w:ind w:left="-59"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552,670</w:t>
            </w: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73D0E" w:rsidRPr="00D73D0E" w:rsidRDefault="00D73D0E" w:rsidP="00BE1F4C">
            <w:pPr>
              <w:tabs>
                <w:tab w:val="decimal" w:pos="770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  <w:r w:rsidRPr="00D73D0E">
              <w:rPr>
                <w:rFonts w:ascii="Angsana New" w:hAnsi="Angsana New"/>
                <w:sz w:val="30"/>
                <w:szCs w:val="30"/>
              </w:rPr>
              <w:t>1,294,632</w:t>
            </w: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73D0E" w:rsidRPr="005072C8" w:rsidRDefault="00D73D0E" w:rsidP="00BE1F4C">
            <w:pPr>
              <w:tabs>
                <w:tab w:val="decimal" w:pos="770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1,457,324</w:t>
            </w:r>
          </w:p>
        </w:tc>
      </w:tr>
      <w:tr w:rsidR="00D73D0E" w:rsidRPr="005072C8" w:rsidTr="0059033E">
        <w:tc>
          <w:tcPr>
            <w:tcW w:w="2538" w:type="dxa"/>
          </w:tcPr>
          <w:p w:rsidR="00D73D0E" w:rsidRPr="005072C8" w:rsidRDefault="00D73D0E" w:rsidP="00D73D0E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73D0E" w:rsidRPr="0004479F" w:rsidRDefault="00D73D0E" w:rsidP="00D73D0E">
            <w:pPr>
              <w:tabs>
                <w:tab w:val="decimal" w:pos="680"/>
                <w:tab w:val="decimal" w:pos="792"/>
                <w:tab w:val="decimal" w:pos="846"/>
              </w:tabs>
              <w:spacing w:line="240" w:lineRule="auto"/>
              <w:ind w:left="-59" w:right="-45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73D0E">
              <w:rPr>
                <w:rFonts w:ascii="Angsana New" w:hAnsi="Angsana New"/>
                <w:b/>
                <w:bCs/>
                <w:sz w:val="30"/>
                <w:szCs w:val="30"/>
              </w:rPr>
              <w:t>159,085</w:t>
            </w: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792"/>
                <w:tab w:val="decimal" w:pos="846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73D0E" w:rsidRPr="005072C8" w:rsidRDefault="00D73D0E" w:rsidP="00D73D0E">
            <w:pPr>
              <w:tabs>
                <w:tab w:val="decimal" w:pos="792"/>
                <w:tab w:val="decimal" w:pos="846"/>
              </w:tabs>
              <w:spacing w:line="240" w:lineRule="auto"/>
              <w:ind w:left="-5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</w:rPr>
              <w:t>176,451</w:t>
            </w: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792"/>
                <w:tab w:val="decimal" w:pos="846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73D0E" w:rsidRPr="0004479F" w:rsidRDefault="00D73D0E" w:rsidP="00D73D0E">
            <w:pPr>
              <w:tabs>
                <w:tab w:val="decimal" w:pos="680"/>
                <w:tab w:val="decimal" w:pos="792"/>
                <w:tab w:val="decimal" w:pos="846"/>
              </w:tabs>
              <w:spacing w:line="240" w:lineRule="auto"/>
              <w:ind w:left="-59" w:right="-45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D73D0E">
              <w:rPr>
                <w:rFonts w:ascii="Angsana New" w:hAnsi="Angsana New"/>
                <w:b/>
                <w:bCs/>
                <w:sz w:val="30"/>
                <w:szCs w:val="30"/>
              </w:rPr>
              <w:t>83,966</w:t>
            </w: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792"/>
                <w:tab w:val="decimal" w:pos="846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73D0E" w:rsidRPr="005072C8" w:rsidRDefault="00D73D0E" w:rsidP="00D73D0E">
            <w:pPr>
              <w:tabs>
                <w:tab w:val="decimal" w:pos="677"/>
                <w:tab w:val="decimal" w:pos="792"/>
                <w:tab w:val="decimal" w:pos="846"/>
              </w:tabs>
              <w:spacing w:line="240" w:lineRule="auto"/>
              <w:ind w:left="-59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</w:rPr>
              <w:t>26,054</w:t>
            </w: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792"/>
                <w:tab w:val="decimal" w:pos="846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73D0E" w:rsidRPr="00D73D0E" w:rsidRDefault="00D73D0E" w:rsidP="00BE1F4C">
            <w:pPr>
              <w:tabs>
                <w:tab w:val="decimal" w:pos="770"/>
              </w:tabs>
              <w:spacing w:line="240" w:lineRule="auto"/>
              <w:ind w:left="-5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3D0E">
              <w:rPr>
                <w:rFonts w:ascii="Angsana New" w:hAnsi="Angsana New"/>
                <w:b/>
                <w:bCs/>
                <w:sz w:val="30"/>
                <w:szCs w:val="30"/>
              </w:rPr>
              <w:t>243,051</w:t>
            </w: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73D0E" w:rsidRPr="005072C8" w:rsidRDefault="00D73D0E" w:rsidP="00BE1F4C">
            <w:pPr>
              <w:tabs>
                <w:tab w:val="decimal" w:pos="770"/>
              </w:tabs>
              <w:spacing w:line="240" w:lineRule="atLeast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</w:rPr>
              <w:t>202,505</w:t>
            </w:r>
          </w:p>
        </w:tc>
      </w:tr>
      <w:tr w:rsidR="00D73D0E" w:rsidRPr="005072C8" w:rsidTr="0059033E">
        <w:tc>
          <w:tcPr>
            <w:tcW w:w="2538" w:type="dxa"/>
          </w:tcPr>
          <w:p w:rsidR="00D73D0E" w:rsidRPr="005072C8" w:rsidRDefault="00D73D0E" w:rsidP="00D73D0E">
            <w:pPr>
              <w:pStyle w:val="Heading7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73D0E" w:rsidRPr="005072C8" w:rsidRDefault="00D73D0E" w:rsidP="00D73D0E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73D0E" w:rsidRPr="005072C8" w:rsidRDefault="00D73D0E" w:rsidP="00D73D0E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73D0E" w:rsidRPr="005072C8" w:rsidRDefault="00D73D0E" w:rsidP="00D73D0E">
            <w:pPr>
              <w:tabs>
                <w:tab w:val="decimal" w:pos="828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73D0E" w:rsidRPr="005072C8" w:rsidRDefault="00D73D0E" w:rsidP="00D73D0E">
            <w:pPr>
              <w:tabs>
                <w:tab w:val="decimal" w:pos="828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73D0E" w:rsidRPr="005072C8" w:rsidRDefault="00D73D0E" w:rsidP="00BE1F4C">
            <w:pPr>
              <w:tabs>
                <w:tab w:val="decimal" w:pos="770"/>
              </w:tabs>
              <w:spacing w:line="240" w:lineRule="auto"/>
              <w:ind w:left="-59" w:right="-4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73D0E" w:rsidRPr="005072C8" w:rsidRDefault="00D73D0E" w:rsidP="00BE1F4C">
            <w:pPr>
              <w:tabs>
                <w:tab w:val="decimal" w:pos="770"/>
              </w:tabs>
              <w:spacing w:line="240" w:lineRule="auto"/>
              <w:ind w:left="-59" w:right="-4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D73D0E" w:rsidRPr="005072C8" w:rsidTr="0059033E">
        <w:tc>
          <w:tcPr>
            <w:tcW w:w="2538" w:type="dxa"/>
          </w:tcPr>
          <w:p w:rsidR="00D73D0E" w:rsidRPr="005072C8" w:rsidRDefault="00D73D0E" w:rsidP="00D73D0E">
            <w:pPr>
              <w:pStyle w:val="Heading7"/>
              <w:rPr>
                <w:rFonts w:ascii="Angsana New" w:hAnsi="Angsana New"/>
                <w:sz w:val="30"/>
                <w:szCs w:val="30"/>
                <w:cs/>
              </w:rPr>
            </w:pPr>
            <w:r w:rsidRPr="005072C8">
              <w:rPr>
                <w:rFonts w:ascii="Angsana New" w:hAnsi="Angsana New" w:hint="cs"/>
                <w:sz w:val="30"/>
                <w:szCs w:val="30"/>
                <w:cs/>
              </w:rPr>
              <w:t>รายได้ที่ปันส่วนไม่ได้</w:t>
            </w:r>
          </w:p>
        </w:tc>
        <w:tc>
          <w:tcPr>
            <w:tcW w:w="990" w:type="dxa"/>
          </w:tcPr>
          <w:p w:rsidR="00D73D0E" w:rsidRPr="005072C8" w:rsidRDefault="00D73D0E" w:rsidP="00D73D0E">
            <w:pPr>
              <w:tabs>
                <w:tab w:val="decimal" w:pos="792"/>
              </w:tabs>
              <w:spacing w:line="240" w:lineRule="auto"/>
              <w:ind w:left="-59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73D0E" w:rsidRPr="005072C8" w:rsidRDefault="00D73D0E" w:rsidP="00D73D0E">
            <w:pPr>
              <w:tabs>
                <w:tab w:val="decimal" w:pos="792"/>
              </w:tabs>
              <w:spacing w:line="240" w:lineRule="auto"/>
              <w:ind w:left="-59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73D0E" w:rsidRPr="005072C8" w:rsidRDefault="00D73D0E" w:rsidP="00D73D0E">
            <w:pPr>
              <w:tabs>
                <w:tab w:val="decimal" w:pos="828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73D0E" w:rsidRPr="005072C8" w:rsidRDefault="00D73D0E" w:rsidP="00D73D0E">
            <w:pPr>
              <w:tabs>
                <w:tab w:val="decimal" w:pos="828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73D0E" w:rsidRPr="00D73D0E" w:rsidRDefault="00D73D0E" w:rsidP="00BE1F4C">
            <w:pPr>
              <w:tabs>
                <w:tab w:val="decimal" w:pos="770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73D0E">
              <w:rPr>
                <w:rFonts w:ascii="Angsana New" w:hAnsi="Angsana New"/>
                <w:sz w:val="30"/>
                <w:szCs w:val="30"/>
              </w:rPr>
              <w:t>28,218</w:t>
            </w: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73D0E" w:rsidRPr="005072C8" w:rsidRDefault="00D73D0E" w:rsidP="00BE1F4C">
            <w:pPr>
              <w:tabs>
                <w:tab w:val="decimal" w:pos="770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40,845</w:t>
            </w:r>
          </w:p>
        </w:tc>
      </w:tr>
      <w:tr w:rsidR="00D73D0E" w:rsidRPr="005072C8" w:rsidTr="0059033E">
        <w:tc>
          <w:tcPr>
            <w:tcW w:w="2538" w:type="dxa"/>
          </w:tcPr>
          <w:p w:rsidR="00D73D0E" w:rsidRPr="005072C8" w:rsidRDefault="00D73D0E" w:rsidP="00D73D0E">
            <w:pPr>
              <w:pStyle w:val="Heading7"/>
              <w:rPr>
                <w:rFonts w:ascii="Angsana New" w:hAnsi="Angsana New"/>
                <w:sz w:val="30"/>
                <w:szCs w:val="30"/>
                <w:cs/>
              </w:rPr>
            </w:pPr>
            <w:r w:rsidRPr="005072C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ค่าใช้จ่ายที่ปันส่วนไม่ได้</w:t>
            </w:r>
          </w:p>
        </w:tc>
        <w:tc>
          <w:tcPr>
            <w:tcW w:w="990" w:type="dxa"/>
          </w:tcPr>
          <w:p w:rsidR="00D73D0E" w:rsidRPr="005072C8" w:rsidRDefault="00D73D0E" w:rsidP="00D73D0E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73D0E" w:rsidRPr="005072C8" w:rsidRDefault="00D73D0E" w:rsidP="00D73D0E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73D0E" w:rsidRPr="005072C8" w:rsidRDefault="00D73D0E" w:rsidP="00D73D0E">
            <w:pPr>
              <w:tabs>
                <w:tab w:val="decimal" w:pos="828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73D0E" w:rsidRPr="005072C8" w:rsidRDefault="00D73D0E" w:rsidP="00D73D0E">
            <w:pPr>
              <w:tabs>
                <w:tab w:val="decimal" w:pos="88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73D0E" w:rsidRPr="00D73D0E" w:rsidRDefault="00D73D0E" w:rsidP="00BE1F4C">
            <w:pPr>
              <w:tabs>
                <w:tab w:val="decimal" w:pos="770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73D0E">
              <w:rPr>
                <w:rFonts w:ascii="Angsana New" w:hAnsi="Angsana New"/>
                <w:sz w:val="30"/>
                <w:szCs w:val="30"/>
              </w:rPr>
              <w:t>(115,772)</w:t>
            </w: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73D0E" w:rsidRPr="005072C8" w:rsidRDefault="00D73D0E" w:rsidP="00BE1F4C">
            <w:pPr>
              <w:tabs>
                <w:tab w:val="decimal" w:pos="770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(106,165)</w:t>
            </w:r>
          </w:p>
        </w:tc>
      </w:tr>
      <w:tr w:rsidR="00D73D0E" w:rsidRPr="005072C8" w:rsidTr="0059033E">
        <w:tc>
          <w:tcPr>
            <w:tcW w:w="2538" w:type="dxa"/>
          </w:tcPr>
          <w:p w:rsidR="00D73D0E" w:rsidRPr="005072C8" w:rsidRDefault="00D73D0E" w:rsidP="00D73D0E">
            <w:pPr>
              <w:pStyle w:val="Heading7"/>
              <w:rPr>
                <w:rFonts w:ascii="Angsana New" w:hAnsi="Angsana New"/>
                <w:sz w:val="30"/>
                <w:szCs w:val="30"/>
                <w:cs/>
              </w:rPr>
            </w:pPr>
            <w:r w:rsidRPr="005072C8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:rsidR="00D73D0E" w:rsidRPr="005072C8" w:rsidRDefault="00D73D0E" w:rsidP="00D73D0E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73D0E" w:rsidRPr="005072C8" w:rsidRDefault="00D73D0E" w:rsidP="00D73D0E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73D0E" w:rsidRPr="005072C8" w:rsidRDefault="00D73D0E" w:rsidP="00D73D0E">
            <w:pPr>
              <w:tabs>
                <w:tab w:val="decimal" w:pos="828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73D0E" w:rsidRPr="005072C8" w:rsidRDefault="00D73D0E" w:rsidP="00D73D0E">
            <w:pPr>
              <w:tabs>
                <w:tab w:val="decimal" w:pos="88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73D0E" w:rsidRPr="00D73D0E" w:rsidRDefault="00D73D0E" w:rsidP="00BE1F4C">
            <w:pPr>
              <w:tabs>
                <w:tab w:val="decimal" w:pos="770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73D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73D0E" w:rsidRPr="005072C8" w:rsidRDefault="00D73D0E" w:rsidP="00BE1F4C">
            <w:pPr>
              <w:tabs>
                <w:tab w:val="decimal" w:pos="770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(427)</w:t>
            </w:r>
          </w:p>
        </w:tc>
      </w:tr>
      <w:tr w:rsidR="00D73D0E" w:rsidRPr="005072C8" w:rsidTr="0059033E">
        <w:tc>
          <w:tcPr>
            <w:tcW w:w="2538" w:type="dxa"/>
          </w:tcPr>
          <w:p w:rsidR="00D73D0E" w:rsidRPr="005072C8" w:rsidRDefault="00D73D0E" w:rsidP="00D73D0E">
            <w:pPr>
              <w:pStyle w:val="Heading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72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:rsidR="00D73D0E" w:rsidRPr="005072C8" w:rsidRDefault="00D73D0E" w:rsidP="00D73D0E">
            <w:pPr>
              <w:tabs>
                <w:tab w:val="decimal" w:pos="79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D73D0E" w:rsidRPr="005072C8" w:rsidRDefault="00D73D0E" w:rsidP="00D73D0E">
            <w:pPr>
              <w:tabs>
                <w:tab w:val="decimal" w:pos="792"/>
              </w:tabs>
              <w:spacing w:line="240" w:lineRule="auto"/>
              <w:ind w:left="-5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D73D0E" w:rsidRPr="005072C8" w:rsidRDefault="00D73D0E" w:rsidP="00D73D0E">
            <w:pPr>
              <w:tabs>
                <w:tab w:val="decimal" w:pos="828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D73D0E" w:rsidRPr="005072C8" w:rsidRDefault="00D73D0E" w:rsidP="00D73D0E">
            <w:pPr>
              <w:tabs>
                <w:tab w:val="decimal" w:pos="88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73D0E" w:rsidRPr="00D73D0E" w:rsidRDefault="00D73D0E" w:rsidP="00BE1F4C">
            <w:pPr>
              <w:tabs>
                <w:tab w:val="decimal" w:pos="770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3D0E">
              <w:rPr>
                <w:rFonts w:ascii="Angsana New" w:hAnsi="Angsana New"/>
                <w:b/>
                <w:bCs/>
                <w:sz w:val="30"/>
                <w:szCs w:val="30"/>
              </w:rPr>
              <w:t>155,497</w:t>
            </w: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73D0E" w:rsidRPr="005072C8" w:rsidRDefault="00D73D0E" w:rsidP="00BE1F4C">
            <w:pPr>
              <w:tabs>
                <w:tab w:val="decimal" w:pos="770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</w:rPr>
              <w:t>136,758</w:t>
            </w:r>
          </w:p>
        </w:tc>
      </w:tr>
    </w:tbl>
    <w:p w:rsidR="00553670" w:rsidRPr="005072C8" w:rsidRDefault="00553670" w:rsidP="00553670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8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38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553670" w:rsidRPr="005072C8" w:rsidTr="0059033E">
        <w:tc>
          <w:tcPr>
            <w:tcW w:w="2538" w:type="dxa"/>
          </w:tcPr>
          <w:p w:rsidR="00553670" w:rsidRPr="005072C8" w:rsidRDefault="00553670" w:rsidP="0059033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br w:type="page"/>
            </w:r>
            <w:r w:rsidRPr="005072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</w:t>
            </w:r>
          </w:p>
        </w:tc>
        <w:tc>
          <w:tcPr>
            <w:tcW w:w="2250" w:type="dxa"/>
            <w:gridSpan w:val="3"/>
          </w:tcPr>
          <w:p w:rsidR="00553670" w:rsidRPr="005072C8" w:rsidRDefault="00553670" w:rsidP="0059033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553670" w:rsidRPr="005072C8" w:rsidRDefault="00553670" w:rsidP="005903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:rsidR="00553670" w:rsidRPr="005072C8" w:rsidRDefault="00553670" w:rsidP="0059033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553670" w:rsidRPr="005072C8" w:rsidRDefault="00553670" w:rsidP="005903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:rsidR="00553670" w:rsidRPr="005072C8" w:rsidRDefault="00553670" w:rsidP="0059033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553670" w:rsidRPr="005072C8" w:rsidTr="0059033E">
        <w:tc>
          <w:tcPr>
            <w:tcW w:w="2538" w:type="dxa"/>
          </w:tcPr>
          <w:p w:rsidR="00553670" w:rsidRPr="005072C8" w:rsidRDefault="00553670" w:rsidP="00553670">
            <w:pPr>
              <w:pStyle w:val="Heading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5072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5072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072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:rsidR="00553670" w:rsidRPr="005072C8" w:rsidRDefault="00553670" w:rsidP="0055367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553670" w:rsidRPr="005072C8" w:rsidRDefault="00553670" w:rsidP="0055367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553670" w:rsidRPr="005072C8" w:rsidRDefault="00553670" w:rsidP="0055367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553670" w:rsidRPr="005072C8" w:rsidRDefault="00553670" w:rsidP="0055367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553670" w:rsidRPr="005072C8" w:rsidRDefault="00553670" w:rsidP="0055367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553670" w:rsidRPr="005072C8" w:rsidRDefault="00553670" w:rsidP="0055367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553670" w:rsidRPr="005072C8" w:rsidRDefault="00553670" w:rsidP="0055367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553670" w:rsidRPr="005072C8" w:rsidRDefault="00553670" w:rsidP="0055367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553670" w:rsidRPr="005072C8" w:rsidRDefault="00553670" w:rsidP="0055367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553670" w:rsidRPr="005072C8" w:rsidRDefault="00553670" w:rsidP="0055367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553670" w:rsidRPr="005072C8" w:rsidRDefault="00553670" w:rsidP="0055367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53670" w:rsidRPr="005072C8" w:rsidTr="0059033E">
        <w:trPr>
          <w:trHeight w:hRule="exact" w:val="407"/>
        </w:trPr>
        <w:tc>
          <w:tcPr>
            <w:tcW w:w="2538" w:type="dxa"/>
          </w:tcPr>
          <w:p w:rsidR="00553670" w:rsidRPr="005072C8" w:rsidRDefault="00553670" w:rsidP="00553670">
            <w:pPr>
              <w:pStyle w:val="Heading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0" w:type="dxa"/>
            <w:gridSpan w:val="11"/>
          </w:tcPr>
          <w:p w:rsidR="00553670" w:rsidRPr="005072C8" w:rsidRDefault="00553670" w:rsidP="0055367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D73D0E" w:rsidRPr="005072C8" w:rsidTr="0059033E">
        <w:tc>
          <w:tcPr>
            <w:tcW w:w="2538" w:type="dxa"/>
          </w:tcPr>
          <w:p w:rsidR="00D73D0E" w:rsidRPr="005072C8" w:rsidRDefault="00D73D0E" w:rsidP="00D73D0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990" w:type="dxa"/>
          </w:tcPr>
          <w:p w:rsidR="00D73D0E" w:rsidRPr="00D73D0E" w:rsidRDefault="00D73D0E" w:rsidP="00D73D0E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73D0E">
              <w:rPr>
                <w:rFonts w:ascii="Angsana New" w:hAnsi="Angsana New"/>
                <w:sz w:val="30"/>
                <w:szCs w:val="30"/>
              </w:rPr>
              <w:t>1,588,171</w:t>
            </w:r>
          </w:p>
        </w:tc>
        <w:tc>
          <w:tcPr>
            <w:tcW w:w="270" w:type="dxa"/>
          </w:tcPr>
          <w:p w:rsidR="00D73D0E" w:rsidRPr="00D73D0E" w:rsidRDefault="00D73D0E" w:rsidP="00D73D0E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73D0E" w:rsidRPr="00D73D0E" w:rsidRDefault="00D73D0E" w:rsidP="00D73D0E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73D0E">
              <w:rPr>
                <w:rFonts w:ascii="Angsana New" w:hAnsi="Angsana New"/>
                <w:sz w:val="30"/>
                <w:szCs w:val="30"/>
              </w:rPr>
              <w:t>1,800,796</w:t>
            </w:r>
          </w:p>
        </w:tc>
        <w:tc>
          <w:tcPr>
            <w:tcW w:w="270" w:type="dxa"/>
          </w:tcPr>
          <w:p w:rsidR="00D73D0E" w:rsidRPr="00D73D0E" w:rsidRDefault="00D73D0E" w:rsidP="00D73D0E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73D0E" w:rsidRPr="00D73D0E" w:rsidRDefault="00D73D0E" w:rsidP="00D73D0E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73D0E">
              <w:rPr>
                <w:rFonts w:ascii="Angsana New" w:hAnsi="Angsana New"/>
                <w:sz w:val="30"/>
                <w:szCs w:val="30"/>
              </w:rPr>
              <w:t>1,155,907</w:t>
            </w:r>
          </w:p>
        </w:tc>
        <w:tc>
          <w:tcPr>
            <w:tcW w:w="270" w:type="dxa"/>
          </w:tcPr>
          <w:p w:rsidR="00D73D0E" w:rsidRPr="00D73D0E" w:rsidRDefault="00D73D0E" w:rsidP="00D73D0E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73D0E" w:rsidRPr="00D73D0E" w:rsidRDefault="00D73D0E" w:rsidP="00D73D0E">
            <w:pPr>
              <w:tabs>
                <w:tab w:val="decimal" w:pos="698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73D0E">
              <w:rPr>
                <w:rFonts w:ascii="Angsana New" w:hAnsi="Angsana New"/>
                <w:sz w:val="30"/>
                <w:szCs w:val="30"/>
              </w:rPr>
              <w:t>1,128,187</w:t>
            </w:r>
          </w:p>
        </w:tc>
        <w:tc>
          <w:tcPr>
            <w:tcW w:w="270" w:type="dxa"/>
          </w:tcPr>
          <w:p w:rsidR="00D73D0E" w:rsidRPr="00D73D0E" w:rsidRDefault="00D73D0E" w:rsidP="00D73D0E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73D0E" w:rsidRPr="00D73D0E" w:rsidRDefault="00D73D0E" w:rsidP="00BE1F4C">
            <w:pPr>
              <w:tabs>
                <w:tab w:val="decimal" w:pos="770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73D0E">
              <w:rPr>
                <w:rFonts w:ascii="Angsana New" w:hAnsi="Angsana New"/>
                <w:sz w:val="30"/>
                <w:szCs w:val="30"/>
              </w:rPr>
              <w:t>2,744,078</w:t>
            </w: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73D0E" w:rsidRPr="005072C8" w:rsidRDefault="00D73D0E" w:rsidP="00BE1F4C">
            <w:pPr>
              <w:tabs>
                <w:tab w:val="decimal" w:pos="770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2,928,983</w:t>
            </w:r>
          </w:p>
        </w:tc>
      </w:tr>
      <w:tr w:rsidR="00D73D0E" w:rsidRPr="005072C8" w:rsidTr="0059033E">
        <w:tc>
          <w:tcPr>
            <w:tcW w:w="2538" w:type="dxa"/>
          </w:tcPr>
          <w:p w:rsidR="00D73D0E" w:rsidRPr="005072C8" w:rsidRDefault="00D73D0E" w:rsidP="00D73D0E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72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73D0E" w:rsidRPr="00D73D0E" w:rsidRDefault="00D73D0E" w:rsidP="00D73D0E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3D0E">
              <w:rPr>
                <w:rFonts w:ascii="Angsana New" w:hAnsi="Angsana New"/>
                <w:b/>
                <w:bCs/>
                <w:sz w:val="30"/>
                <w:szCs w:val="30"/>
              </w:rPr>
              <w:t>372,894</w:t>
            </w:r>
          </w:p>
        </w:tc>
        <w:tc>
          <w:tcPr>
            <w:tcW w:w="270" w:type="dxa"/>
          </w:tcPr>
          <w:p w:rsidR="00D73D0E" w:rsidRPr="00D73D0E" w:rsidRDefault="00D73D0E" w:rsidP="00D73D0E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3D0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73D0E" w:rsidRPr="00D73D0E" w:rsidRDefault="00D73D0E" w:rsidP="00D73D0E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3D0E">
              <w:rPr>
                <w:rFonts w:ascii="Angsana New" w:hAnsi="Angsana New"/>
                <w:b/>
                <w:bCs/>
                <w:sz w:val="30"/>
                <w:szCs w:val="30"/>
              </w:rPr>
              <w:t>376,863</w:t>
            </w:r>
          </w:p>
        </w:tc>
        <w:tc>
          <w:tcPr>
            <w:tcW w:w="270" w:type="dxa"/>
          </w:tcPr>
          <w:p w:rsidR="00D73D0E" w:rsidRPr="00D73D0E" w:rsidRDefault="00D73D0E" w:rsidP="00D73D0E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73D0E" w:rsidRPr="00D73D0E" w:rsidRDefault="00D73D0E" w:rsidP="00D73D0E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3D0E">
              <w:rPr>
                <w:rFonts w:ascii="Angsana New" w:hAnsi="Angsana New"/>
                <w:b/>
                <w:bCs/>
                <w:sz w:val="30"/>
                <w:szCs w:val="30"/>
              </w:rPr>
              <w:t>183,550</w:t>
            </w:r>
          </w:p>
        </w:tc>
        <w:tc>
          <w:tcPr>
            <w:tcW w:w="270" w:type="dxa"/>
          </w:tcPr>
          <w:p w:rsidR="00D73D0E" w:rsidRPr="00D73D0E" w:rsidRDefault="00D73D0E" w:rsidP="00D73D0E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73D0E" w:rsidRPr="00D73D0E" w:rsidRDefault="00D73D0E" w:rsidP="00D73D0E">
            <w:pPr>
              <w:tabs>
                <w:tab w:val="decimal" w:pos="698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3D0E">
              <w:rPr>
                <w:rFonts w:ascii="Angsana New" w:hAnsi="Angsana New"/>
                <w:b/>
                <w:bCs/>
                <w:sz w:val="30"/>
                <w:szCs w:val="30"/>
              </w:rPr>
              <w:t>66,596</w:t>
            </w:r>
          </w:p>
        </w:tc>
        <w:tc>
          <w:tcPr>
            <w:tcW w:w="270" w:type="dxa"/>
          </w:tcPr>
          <w:p w:rsidR="00D73D0E" w:rsidRPr="00D73D0E" w:rsidRDefault="00D73D0E" w:rsidP="00D73D0E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73D0E" w:rsidRPr="00D73D0E" w:rsidRDefault="00D73D0E" w:rsidP="00BE1F4C">
            <w:pPr>
              <w:tabs>
                <w:tab w:val="decimal" w:pos="770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3D0E">
              <w:rPr>
                <w:rFonts w:ascii="Angsana New" w:hAnsi="Angsana New"/>
                <w:b/>
                <w:bCs/>
                <w:sz w:val="30"/>
                <w:szCs w:val="30"/>
              </w:rPr>
              <w:t>556,444</w:t>
            </w: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73D0E" w:rsidRPr="005072C8" w:rsidRDefault="00D73D0E" w:rsidP="00BE1F4C">
            <w:pPr>
              <w:tabs>
                <w:tab w:val="decimal" w:pos="770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</w:rPr>
              <w:t>443,459</w:t>
            </w:r>
          </w:p>
        </w:tc>
      </w:tr>
      <w:tr w:rsidR="00D73D0E" w:rsidRPr="005072C8" w:rsidTr="0059033E">
        <w:tc>
          <w:tcPr>
            <w:tcW w:w="2538" w:type="dxa"/>
          </w:tcPr>
          <w:p w:rsidR="00D73D0E" w:rsidRPr="005072C8" w:rsidRDefault="00D73D0E" w:rsidP="00D73D0E">
            <w:pPr>
              <w:pStyle w:val="Heading7"/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73D0E" w:rsidRPr="005072C8" w:rsidRDefault="00D73D0E" w:rsidP="00D73D0E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73D0E" w:rsidRPr="005072C8" w:rsidRDefault="00D73D0E" w:rsidP="00D73D0E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73D0E" w:rsidRPr="005072C8" w:rsidRDefault="00D73D0E" w:rsidP="00D73D0E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73D0E" w:rsidRPr="005072C8" w:rsidRDefault="00D73D0E" w:rsidP="00D73D0E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73D0E" w:rsidRPr="005072C8" w:rsidRDefault="00D73D0E" w:rsidP="00BE1F4C">
            <w:pPr>
              <w:tabs>
                <w:tab w:val="decimal" w:pos="770"/>
              </w:tabs>
              <w:spacing w:line="240" w:lineRule="atLeast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73D0E" w:rsidRPr="005072C8" w:rsidRDefault="00D73D0E" w:rsidP="00BE1F4C">
            <w:pPr>
              <w:tabs>
                <w:tab w:val="decimal" w:pos="770"/>
              </w:tabs>
              <w:spacing w:line="240" w:lineRule="atLeast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D73D0E" w:rsidRPr="005072C8" w:rsidTr="0059033E">
        <w:tc>
          <w:tcPr>
            <w:tcW w:w="2538" w:type="dxa"/>
          </w:tcPr>
          <w:p w:rsidR="00D73D0E" w:rsidRPr="005072C8" w:rsidRDefault="00D73D0E" w:rsidP="00D73D0E">
            <w:pPr>
              <w:pStyle w:val="Heading7"/>
              <w:rPr>
                <w:rFonts w:ascii="Angsana New" w:hAnsi="Angsana New"/>
                <w:sz w:val="30"/>
                <w:szCs w:val="30"/>
                <w:cs/>
              </w:rPr>
            </w:pPr>
            <w:r w:rsidRPr="005072C8">
              <w:rPr>
                <w:rFonts w:ascii="Angsana New" w:hAnsi="Angsana New" w:hint="cs"/>
                <w:sz w:val="30"/>
                <w:szCs w:val="30"/>
                <w:cs/>
              </w:rPr>
              <w:t>รายได้ที่ปันส่วนไม่ได้</w:t>
            </w:r>
          </w:p>
        </w:tc>
        <w:tc>
          <w:tcPr>
            <w:tcW w:w="990" w:type="dxa"/>
          </w:tcPr>
          <w:p w:rsidR="00D73D0E" w:rsidRPr="005072C8" w:rsidRDefault="00D73D0E" w:rsidP="00D73D0E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D73D0E" w:rsidRPr="005072C8" w:rsidRDefault="00D73D0E" w:rsidP="00D73D0E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D73D0E" w:rsidRPr="005072C8" w:rsidRDefault="00D73D0E" w:rsidP="00D73D0E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D73D0E" w:rsidRPr="005072C8" w:rsidRDefault="00D73D0E" w:rsidP="00D73D0E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D73D0E" w:rsidRPr="00D73D0E" w:rsidRDefault="00D73D0E" w:rsidP="00BE1F4C">
            <w:pPr>
              <w:tabs>
                <w:tab w:val="decimal" w:pos="770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73D0E">
              <w:rPr>
                <w:rFonts w:ascii="Angsana New" w:hAnsi="Angsana New"/>
                <w:sz w:val="30"/>
                <w:szCs w:val="30"/>
              </w:rPr>
              <w:t>83,689</w:t>
            </w: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73D0E" w:rsidRPr="005072C8" w:rsidRDefault="00D73D0E" w:rsidP="00BE1F4C">
            <w:pPr>
              <w:tabs>
                <w:tab w:val="decimal" w:pos="770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81,363</w:t>
            </w:r>
          </w:p>
        </w:tc>
      </w:tr>
      <w:tr w:rsidR="00D73D0E" w:rsidRPr="005072C8" w:rsidTr="0059033E">
        <w:tc>
          <w:tcPr>
            <w:tcW w:w="2538" w:type="dxa"/>
          </w:tcPr>
          <w:p w:rsidR="00D73D0E" w:rsidRPr="005072C8" w:rsidRDefault="00D73D0E" w:rsidP="00D73D0E">
            <w:pPr>
              <w:pStyle w:val="Heading7"/>
              <w:rPr>
                <w:rFonts w:ascii="Angsana New" w:hAnsi="Angsana New"/>
                <w:sz w:val="30"/>
                <w:szCs w:val="30"/>
                <w:cs/>
              </w:rPr>
            </w:pPr>
            <w:r w:rsidRPr="005072C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ค่าใช้จ่ายที่ปันส่วนไม่ได้</w:t>
            </w:r>
          </w:p>
        </w:tc>
        <w:tc>
          <w:tcPr>
            <w:tcW w:w="990" w:type="dxa"/>
          </w:tcPr>
          <w:p w:rsidR="00D73D0E" w:rsidRPr="005072C8" w:rsidRDefault="00D73D0E" w:rsidP="00D73D0E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D73D0E" w:rsidRPr="005072C8" w:rsidRDefault="00D73D0E" w:rsidP="00D73D0E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D73D0E" w:rsidRPr="005072C8" w:rsidRDefault="00D73D0E" w:rsidP="00D73D0E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D73D0E" w:rsidRPr="005072C8" w:rsidRDefault="00D73D0E" w:rsidP="00D73D0E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D73D0E" w:rsidRPr="00D73D0E" w:rsidRDefault="00D73D0E" w:rsidP="00BE1F4C">
            <w:pPr>
              <w:tabs>
                <w:tab w:val="decimal" w:pos="770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D73D0E">
              <w:rPr>
                <w:rFonts w:ascii="Angsana New" w:hAnsi="Angsana New"/>
                <w:sz w:val="30"/>
                <w:szCs w:val="30"/>
              </w:rPr>
              <w:t>(145,966)</w:t>
            </w: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73D0E" w:rsidRPr="005072C8" w:rsidRDefault="00D73D0E" w:rsidP="00BE1F4C">
            <w:pPr>
              <w:tabs>
                <w:tab w:val="decimal" w:pos="770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(184,955)</w:t>
            </w:r>
          </w:p>
        </w:tc>
      </w:tr>
      <w:tr w:rsidR="00D73D0E" w:rsidRPr="005072C8" w:rsidTr="0059033E">
        <w:tc>
          <w:tcPr>
            <w:tcW w:w="2538" w:type="dxa"/>
          </w:tcPr>
          <w:p w:rsidR="00D73D0E" w:rsidRPr="005072C8" w:rsidRDefault="00D73D0E" w:rsidP="00D73D0E">
            <w:pPr>
              <w:pStyle w:val="Heading7"/>
              <w:rPr>
                <w:rFonts w:ascii="Angsana New" w:hAnsi="Angsana New"/>
                <w:sz w:val="30"/>
                <w:szCs w:val="30"/>
                <w:cs/>
              </w:rPr>
            </w:pPr>
            <w:r w:rsidRPr="005072C8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:rsidR="00D73D0E" w:rsidRPr="005072C8" w:rsidRDefault="00D73D0E" w:rsidP="00D73D0E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D73D0E" w:rsidRPr="005072C8" w:rsidRDefault="00D73D0E" w:rsidP="00D73D0E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D73D0E" w:rsidRPr="005072C8" w:rsidRDefault="00D73D0E" w:rsidP="00D73D0E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D73D0E" w:rsidRPr="005072C8" w:rsidRDefault="00D73D0E" w:rsidP="00D73D0E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73D0E" w:rsidRPr="00D73D0E" w:rsidRDefault="00D73D0E" w:rsidP="00BE1F4C">
            <w:pPr>
              <w:tabs>
                <w:tab w:val="decimal" w:pos="770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73D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73D0E" w:rsidRPr="005072C8" w:rsidRDefault="00D73D0E" w:rsidP="00BE1F4C">
            <w:pPr>
              <w:tabs>
                <w:tab w:val="decimal" w:pos="770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(1,240)</w:t>
            </w:r>
          </w:p>
        </w:tc>
      </w:tr>
      <w:tr w:rsidR="00D73D0E" w:rsidRPr="009A2EF6" w:rsidTr="0059033E">
        <w:tc>
          <w:tcPr>
            <w:tcW w:w="2538" w:type="dxa"/>
          </w:tcPr>
          <w:p w:rsidR="00D73D0E" w:rsidRPr="005072C8" w:rsidRDefault="00D73D0E" w:rsidP="00D73D0E">
            <w:pPr>
              <w:pStyle w:val="Heading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72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:rsidR="00D73D0E" w:rsidRPr="005072C8" w:rsidRDefault="00D73D0E" w:rsidP="00D73D0E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D73D0E" w:rsidRPr="005072C8" w:rsidRDefault="00D73D0E" w:rsidP="00D73D0E">
            <w:pPr>
              <w:tabs>
                <w:tab w:val="left" w:pos="774"/>
                <w:tab w:val="decimal" w:pos="972"/>
              </w:tabs>
              <w:spacing w:line="240" w:lineRule="auto"/>
              <w:ind w:left="-5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D73D0E" w:rsidRPr="005072C8" w:rsidRDefault="00D73D0E" w:rsidP="00D73D0E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D73D0E" w:rsidRPr="005072C8" w:rsidRDefault="00D73D0E" w:rsidP="00D73D0E">
            <w:pPr>
              <w:tabs>
                <w:tab w:val="decimal" w:pos="702"/>
                <w:tab w:val="decimal" w:pos="972"/>
              </w:tabs>
              <w:spacing w:line="240" w:lineRule="atLeast"/>
              <w:ind w:left="-108" w:right="-28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846"/>
                <w:tab w:val="decimal" w:pos="972"/>
              </w:tabs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73D0E" w:rsidRPr="0004479F" w:rsidRDefault="00D73D0E" w:rsidP="00BE1F4C">
            <w:pPr>
              <w:tabs>
                <w:tab w:val="decimal" w:pos="770"/>
              </w:tabs>
              <w:spacing w:line="240" w:lineRule="auto"/>
              <w:ind w:right="-45"/>
              <w:rPr>
                <w:b/>
                <w:bCs/>
                <w:sz w:val="20"/>
                <w:szCs w:val="20"/>
                <w:lang w:val="en-US"/>
              </w:rPr>
            </w:pPr>
            <w:r w:rsidRPr="00D73D0E">
              <w:rPr>
                <w:rFonts w:ascii="Angsana New" w:hAnsi="Angsana New"/>
                <w:b/>
                <w:bCs/>
                <w:sz w:val="30"/>
                <w:szCs w:val="30"/>
              </w:rPr>
              <w:t>494,167</w:t>
            </w:r>
          </w:p>
        </w:tc>
        <w:tc>
          <w:tcPr>
            <w:tcW w:w="270" w:type="dxa"/>
          </w:tcPr>
          <w:p w:rsidR="00D73D0E" w:rsidRPr="005072C8" w:rsidRDefault="00D73D0E" w:rsidP="00D73D0E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73D0E" w:rsidRPr="005072C8" w:rsidRDefault="00D73D0E" w:rsidP="00BE1F4C">
            <w:pPr>
              <w:tabs>
                <w:tab w:val="decimal" w:pos="770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</w:rPr>
              <w:t>338,627</w:t>
            </w:r>
          </w:p>
        </w:tc>
      </w:tr>
    </w:tbl>
    <w:p w:rsidR="00073EA2" w:rsidRPr="00F17CD2" w:rsidRDefault="00073EA2" w:rsidP="002F2646">
      <w:pPr>
        <w:spacing w:line="240" w:lineRule="auto"/>
        <w:ind w:left="540" w:right="387"/>
        <w:rPr>
          <w:rFonts w:asciiTheme="majorBidi" w:hAnsiTheme="majorBidi" w:cstheme="majorBidi"/>
          <w:i/>
          <w:iCs/>
          <w:sz w:val="30"/>
          <w:szCs w:val="30"/>
        </w:rPr>
      </w:pPr>
      <w:r w:rsidRPr="00F17CD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ยอดคงเหลือของสัญญา</w:t>
      </w:r>
    </w:p>
    <w:p w:rsidR="00073EA2" w:rsidRPr="009A112A" w:rsidRDefault="00073EA2" w:rsidP="002F2646">
      <w:pPr>
        <w:spacing w:line="240" w:lineRule="auto"/>
        <w:ind w:left="540" w:right="387"/>
        <w:rPr>
          <w:rFonts w:asciiTheme="majorBidi" w:hAnsiTheme="majorBidi" w:cstheme="majorBidi"/>
          <w:i/>
          <w:iCs/>
          <w:sz w:val="24"/>
          <w:szCs w:val="24"/>
        </w:rPr>
      </w:pPr>
    </w:p>
    <w:p w:rsidR="00073EA2" w:rsidRPr="00F17CD2" w:rsidRDefault="00073EA2" w:rsidP="002F2646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  <w:r w:rsidRPr="00F17CD2">
        <w:rPr>
          <w:rFonts w:asciiTheme="majorBidi" w:hAnsiTheme="majorBidi" w:cstheme="majorBidi"/>
          <w:sz w:val="30"/>
          <w:szCs w:val="30"/>
          <w:cs/>
          <w:lang w:val="en-AU"/>
        </w:rPr>
        <w:t>ตารางต่อไปนี้ให้ข้อมูลเกี่ยวกับลูกหนี้ และหนี้สินที่เกิดจากสัญญาที่ทำกับลูกค้า</w:t>
      </w:r>
      <w:r w:rsidRPr="00F17CD2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</w:p>
    <w:p w:rsidR="00492682" w:rsidRPr="009A112A" w:rsidRDefault="00492682" w:rsidP="002F2646">
      <w:pPr>
        <w:ind w:left="540"/>
        <w:jc w:val="thaiDistribute"/>
        <w:rPr>
          <w:rFonts w:asciiTheme="majorBidi" w:hAnsiTheme="majorBidi" w:cstheme="majorBidi"/>
          <w:sz w:val="24"/>
          <w:szCs w:val="24"/>
          <w:lang w:val="en-AU"/>
        </w:rPr>
      </w:pPr>
    </w:p>
    <w:tbl>
      <w:tblPr>
        <w:tblW w:w="918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9"/>
        <w:gridCol w:w="1098"/>
        <w:gridCol w:w="1332"/>
        <w:gridCol w:w="270"/>
        <w:gridCol w:w="1260"/>
      </w:tblGrid>
      <w:tr w:rsidR="00CC7FA5" w:rsidRPr="00F17CD2" w:rsidTr="00A92CDF">
        <w:trPr>
          <w:cantSplit/>
        </w:trPr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F17CD2" w:rsidRDefault="00CC7FA5" w:rsidP="00CC7FA5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F17CD2" w:rsidRDefault="00CC7FA5" w:rsidP="00CC7FA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F17CD2" w:rsidRDefault="00A92CDF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F17CD2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F17CD2" w:rsidRDefault="007E4338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4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C7FA5" w:rsidRPr="00F17C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C7FA5" w:rsidRPr="00F17CD2" w:rsidTr="00A92CDF">
        <w:trPr>
          <w:cantSplit/>
        </w:trPr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F17CD2" w:rsidRDefault="00CC7FA5" w:rsidP="00CC7FA5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F17CD2" w:rsidRDefault="00CC7FA5" w:rsidP="00CC7FA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F17CD2" w:rsidRDefault="007E4338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4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F17CD2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F17CD2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7CD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7E4338" w:rsidRPr="007E4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</w:p>
        </w:tc>
      </w:tr>
      <w:tr w:rsidR="00CC7FA5" w:rsidRPr="00F17CD2" w:rsidTr="00A92CDF">
        <w:trPr>
          <w:cantSplit/>
        </w:trPr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F17CD2" w:rsidRDefault="00CC7FA5" w:rsidP="00CC7FA5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CC7FA5" w:rsidRPr="00F17CD2" w:rsidRDefault="00CC7FA5" w:rsidP="00CC7FA5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C7FA5" w:rsidRPr="00F17CD2" w:rsidRDefault="00CC7FA5" w:rsidP="00CC7FA5">
            <w:pPr>
              <w:spacing w:line="240" w:lineRule="auto"/>
              <w:ind w:lef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  <w:r w:rsidRPr="00F17CD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7FA5" w:rsidRPr="005072C8" w:rsidTr="00A92C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229" w:type="dxa"/>
          </w:tcPr>
          <w:p w:rsidR="00CC7FA5" w:rsidRPr="005072C8" w:rsidRDefault="00CC7FA5" w:rsidP="00CC7FA5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072C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098" w:type="dxa"/>
          </w:tcPr>
          <w:p w:rsidR="00CC7FA5" w:rsidRPr="005072C8" w:rsidRDefault="00CC7FA5" w:rsidP="00CC7FA5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</w:tcPr>
          <w:p w:rsidR="00CC7FA5" w:rsidRPr="005072C8" w:rsidRDefault="00954C9F" w:rsidP="00EC58ED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54C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887,670</w:t>
            </w:r>
          </w:p>
        </w:tc>
        <w:tc>
          <w:tcPr>
            <w:tcW w:w="270" w:type="dxa"/>
          </w:tcPr>
          <w:p w:rsidR="00CC7FA5" w:rsidRPr="005072C8" w:rsidRDefault="00CC7FA5" w:rsidP="00CC7FA5">
            <w:pPr>
              <w:tabs>
                <w:tab w:val="decimal" w:pos="1161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CC7FA5" w:rsidRPr="005072C8" w:rsidRDefault="00CC7FA5" w:rsidP="00CC7FA5">
            <w:pPr>
              <w:tabs>
                <w:tab w:val="decimal" w:pos="95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72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891,934</w:t>
            </w:r>
          </w:p>
        </w:tc>
      </w:tr>
      <w:tr w:rsidR="00CC7FA5" w:rsidRPr="005072C8" w:rsidTr="00A92C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229" w:type="dxa"/>
          </w:tcPr>
          <w:p w:rsidR="00CC7FA5" w:rsidRPr="005072C8" w:rsidRDefault="00CC7FA5" w:rsidP="00CC7FA5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072C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098" w:type="dxa"/>
          </w:tcPr>
          <w:p w:rsidR="00CC7FA5" w:rsidRPr="005072C8" w:rsidRDefault="00CC7FA5" w:rsidP="00CC7FA5">
            <w:pPr>
              <w:pStyle w:val="BodyText"/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:rsidR="00CC7FA5" w:rsidRPr="005072C8" w:rsidRDefault="00CC7FA5" w:rsidP="00EC58ED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C7FA5" w:rsidRPr="005072C8" w:rsidRDefault="00CC7FA5" w:rsidP="00CC7FA5">
            <w:pPr>
              <w:tabs>
                <w:tab w:val="decimal" w:pos="1161"/>
              </w:tabs>
              <w:spacing w:line="240" w:lineRule="auto"/>
              <w:ind w:left="1124" w:right="92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CC7FA5" w:rsidRPr="005072C8" w:rsidRDefault="00CC7FA5" w:rsidP="00CC7FA5">
            <w:pPr>
              <w:tabs>
                <w:tab w:val="decimal" w:pos="95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C7FA5" w:rsidRPr="005072C8" w:rsidTr="00A92C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229" w:type="dxa"/>
          </w:tcPr>
          <w:p w:rsidR="00CC7FA5" w:rsidRPr="005072C8" w:rsidRDefault="00CC7FA5" w:rsidP="00CC7FA5">
            <w:pPr>
              <w:pStyle w:val="BodyText"/>
              <w:numPr>
                <w:ilvl w:val="0"/>
                <w:numId w:val="36"/>
              </w:numPr>
              <w:spacing w:after="0" w:line="240" w:lineRule="auto"/>
              <w:ind w:left="162" w:hanging="16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72C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98" w:type="dxa"/>
          </w:tcPr>
          <w:p w:rsidR="00CC7FA5" w:rsidRPr="005072C8" w:rsidRDefault="00CC7FA5" w:rsidP="00584601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:rsidR="00CC7FA5" w:rsidRPr="005072C8" w:rsidRDefault="00954C9F" w:rsidP="00EC58ED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54C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15,378</w:t>
            </w:r>
          </w:p>
        </w:tc>
        <w:tc>
          <w:tcPr>
            <w:tcW w:w="270" w:type="dxa"/>
          </w:tcPr>
          <w:p w:rsidR="00CC7FA5" w:rsidRPr="005072C8" w:rsidRDefault="00CC7FA5" w:rsidP="00CC7FA5">
            <w:pPr>
              <w:tabs>
                <w:tab w:val="decimal" w:pos="1161"/>
              </w:tabs>
              <w:spacing w:line="240" w:lineRule="auto"/>
              <w:ind w:left="1124" w:right="92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CC7FA5" w:rsidRPr="005072C8" w:rsidRDefault="00CC7FA5" w:rsidP="00CC7FA5">
            <w:pPr>
              <w:tabs>
                <w:tab w:val="decimal" w:pos="95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72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7,124</w:t>
            </w:r>
          </w:p>
        </w:tc>
      </w:tr>
    </w:tbl>
    <w:p w:rsidR="00492682" w:rsidRPr="009A112A" w:rsidRDefault="00492682" w:rsidP="00D67051">
      <w:pPr>
        <w:tabs>
          <w:tab w:val="left" w:pos="513"/>
          <w:tab w:val="decimal" w:pos="7920"/>
        </w:tabs>
        <w:spacing w:line="240" w:lineRule="atLeast"/>
        <w:ind w:left="513" w:right="-45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:rsidR="0088301C" w:rsidRPr="005072C8" w:rsidRDefault="004D51BB" w:rsidP="00870657">
      <w:pPr>
        <w:tabs>
          <w:tab w:val="left" w:pos="513"/>
          <w:tab w:val="decimal" w:pos="7920"/>
        </w:tabs>
        <w:spacing w:line="240" w:lineRule="atLeast"/>
        <w:ind w:left="513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072C8">
        <w:rPr>
          <w:rFonts w:asciiTheme="majorBidi" w:hAnsiTheme="majorBidi" w:cstheme="majorBidi"/>
          <w:sz w:val="30"/>
          <w:szCs w:val="30"/>
          <w:cs/>
        </w:rPr>
        <w:t xml:space="preserve"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 โดยบริษัทจะรับรู้หนี้สินที่เกิดจากสัญญาดังกล่าวเป็นรายได้เมื่อส่งมอบการควบคุมสินค้าให้กับลูกค้า </w:t>
      </w:r>
    </w:p>
    <w:p w:rsidR="00915D0C" w:rsidRPr="009A112A" w:rsidRDefault="00915D0C" w:rsidP="00915D0C">
      <w:pPr>
        <w:tabs>
          <w:tab w:val="left" w:pos="513"/>
          <w:tab w:val="decimal" w:pos="7920"/>
        </w:tabs>
        <w:spacing w:line="240" w:lineRule="atLeast"/>
        <w:ind w:left="540" w:right="-27"/>
        <w:jc w:val="thaiDistribute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:rsidR="00BD3EB7" w:rsidRPr="005072C8" w:rsidRDefault="00584601" w:rsidP="004D51BB">
      <w:pPr>
        <w:tabs>
          <w:tab w:val="left" w:pos="513"/>
          <w:tab w:val="decimal" w:pos="7920"/>
        </w:tabs>
        <w:spacing w:line="240" w:lineRule="atLeast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072C8">
        <w:rPr>
          <w:rFonts w:ascii="Angsana New" w:hAnsi="Angsana New"/>
          <w:b/>
          <w:bCs/>
          <w:sz w:val="30"/>
          <w:szCs w:val="30"/>
        </w:rPr>
        <w:t>8</w:t>
      </w:r>
      <w:r w:rsidR="00BD3EB7" w:rsidRPr="005072C8">
        <w:rPr>
          <w:rFonts w:ascii="Angsana New" w:hAnsi="Angsana New"/>
          <w:b/>
          <w:bCs/>
          <w:sz w:val="30"/>
          <w:szCs w:val="30"/>
        </w:rPr>
        <w:tab/>
      </w:r>
      <w:r w:rsidR="00BD3EB7" w:rsidRPr="005072C8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:rsidR="00CC7FA5" w:rsidRPr="009A112A" w:rsidRDefault="00CC7FA5" w:rsidP="00CC7FA5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1F718B" w:rsidRPr="005072C8" w:rsidRDefault="001F718B" w:rsidP="001F718B">
      <w:pPr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072C8">
        <w:rPr>
          <w:rFonts w:ascii="Angsana New" w:hAnsi="Angsana New"/>
          <w:sz w:val="30"/>
          <w:szCs w:val="30"/>
          <w:cs/>
        </w:rPr>
        <w:t>กำไรต่อหุ้นขั้นพื้นฐานสำหรับงวดสามเดือน</w:t>
      </w:r>
      <w:r w:rsidRPr="005072C8">
        <w:rPr>
          <w:rFonts w:ascii="Angsana New" w:hAnsi="Angsana New" w:hint="cs"/>
          <w:sz w:val="30"/>
          <w:szCs w:val="30"/>
          <w:cs/>
        </w:rPr>
        <w:t>และหกเดือน</w:t>
      </w:r>
      <w:r w:rsidRPr="005072C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5072C8">
        <w:rPr>
          <w:rFonts w:ascii="Angsana New" w:hAnsi="Angsana New"/>
          <w:sz w:val="30"/>
          <w:szCs w:val="30"/>
        </w:rPr>
        <w:t>30</w:t>
      </w:r>
      <w:r w:rsidRPr="005072C8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5072C8">
        <w:rPr>
          <w:rFonts w:ascii="Angsana New" w:hAnsi="Angsana New"/>
          <w:sz w:val="30"/>
          <w:szCs w:val="30"/>
        </w:rPr>
        <w:t xml:space="preserve">2563 </w:t>
      </w:r>
      <w:r w:rsidRPr="005072C8">
        <w:rPr>
          <w:rFonts w:ascii="Angsana New" w:hAnsi="Angsana New"/>
          <w:sz w:val="30"/>
          <w:szCs w:val="30"/>
          <w:cs/>
        </w:rPr>
        <w:t>และ</w:t>
      </w:r>
      <w:r w:rsidRPr="005072C8">
        <w:rPr>
          <w:rFonts w:ascii="Angsana New" w:hAnsi="Angsana New" w:hint="cs"/>
          <w:sz w:val="30"/>
          <w:szCs w:val="30"/>
          <w:cs/>
        </w:rPr>
        <w:t xml:space="preserve"> </w:t>
      </w:r>
      <w:r w:rsidRPr="005072C8">
        <w:rPr>
          <w:rFonts w:ascii="Angsana New" w:hAnsi="Angsana New"/>
          <w:sz w:val="30"/>
          <w:szCs w:val="30"/>
        </w:rPr>
        <w:t xml:space="preserve">2562 </w:t>
      </w:r>
      <w:r w:rsidRPr="005072C8">
        <w:rPr>
          <w:rFonts w:ascii="Angsana New" w:hAnsi="Angsana New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</w:p>
    <w:p w:rsidR="001F718B" w:rsidRPr="005072C8" w:rsidRDefault="001F718B" w:rsidP="001F718B">
      <w:pPr>
        <w:spacing w:line="240" w:lineRule="auto"/>
        <w:rPr>
          <w:sz w:val="2"/>
          <w:szCs w:val="2"/>
        </w:rPr>
      </w:pPr>
    </w:p>
    <w:tbl>
      <w:tblPr>
        <w:tblW w:w="9369" w:type="dxa"/>
        <w:tblInd w:w="450" w:type="dxa"/>
        <w:tblLook w:val="01E0" w:firstRow="1" w:lastRow="1" w:firstColumn="1" w:lastColumn="1" w:noHBand="0" w:noVBand="0"/>
      </w:tblPr>
      <w:tblGrid>
        <w:gridCol w:w="4085"/>
        <w:gridCol w:w="1128"/>
        <w:gridCol w:w="263"/>
        <w:gridCol w:w="1128"/>
        <w:gridCol w:w="286"/>
        <w:gridCol w:w="1128"/>
        <w:gridCol w:w="231"/>
        <w:gridCol w:w="1120"/>
      </w:tblGrid>
      <w:tr w:rsidR="001F718B" w:rsidRPr="005072C8" w:rsidTr="0059033E">
        <w:tc>
          <w:tcPr>
            <w:tcW w:w="4093" w:type="dxa"/>
          </w:tcPr>
          <w:p w:rsidR="001F718B" w:rsidRPr="005072C8" w:rsidRDefault="001F718B" w:rsidP="0059033E">
            <w:pPr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19" w:type="dxa"/>
            <w:gridSpan w:val="3"/>
          </w:tcPr>
          <w:p w:rsidR="001F718B" w:rsidRPr="005072C8" w:rsidRDefault="001F718B" w:rsidP="0059033E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072C8">
              <w:rPr>
                <w:rFonts w:ascii="Angsana New" w:hAnsi="Angsana New"/>
                <w:b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86" w:type="dxa"/>
          </w:tcPr>
          <w:p w:rsidR="001F718B" w:rsidRPr="005072C8" w:rsidRDefault="001F718B" w:rsidP="0059033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71" w:type="dxa"/>
            <w:gridSpan w:val="3"/>
            <w:shd w:val="clear" w:color="auto" w:fill="auto"/>
          </w:tcPr>
          <w:p w:rsidR="001F718B" w:rsidRPr="005072C8" w:rsidRDefault="001F718B" w:rsidP="0059033E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072C8">
              <w:rPr>
                <w:rFonts w:ascii="Angsana New" w:hAnsi="Angsana New"/>
                <w:b/>
                <w:sz w:val="30"/>
                <w:szCs w:val="30"/>
                <w:cs/>
              </w:rPr>
              <w:t>สำห</w:t>
            </w:r>
            <w:r w:rsidRPr="005072C8">
              <w:rPr>
                <w:rFonts w:ascii="Angsana New" w:hAnsi="Angsana New" w:hint="cs"/>
                <w:b/>
                <w:sz w:val="30"/>
                <w:szCs w:val="30"/>
                <w:cs/>
              </w:rPr>
              <w:t>รั</w:t>
            </w:r>
            <w:r w:rsidRPr="005072C8">
              <w:rPr>
                <w:rFonts w:ascii="Angsana New" w:hAnsi="Angsana New"/>
                <w:b/>
                <w:sz w:val="30"/>
                <w:szCs w:val="30"/>
                <w:cs/>
              </w:rPr>
              <w:t>บงวดหกเดือน</w:t>
            </w:r>
          </w:p>
        </w:tc>
      </w:tr>
      <w:tr w:rsidR="001F718B" w:rsidRPr="005072C8" w:rsidTr="0059033E">
        <w:tc>
          <w:tcPr>
            <w:tcW w:w="4093" w:type="dxa"/>
          </w:tcPr>
          <w:p w:rsidR="001F718B" w:rsidRPr="005072C8" w:rsidRDefault="001F718B" w:rsidP="0059033E">
            <w:pPr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19" w:type="dxa"/>
            <w:gridSpan w:val="3"/>
          </w:tcPr>
          <w:p w:rsidR="001F718B" w:rsidRPr="005072C8" w:rsidRDefault="001F718B" w:rsidP="0059033E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  <w:r w:rsidRPr="005072C8">
              <w:rPr>
                <w:rFonts w:ascii="Angsana New" w:hAnsi="Angsana New"/>
                <w:b/>
                <w:sz w:val="30"/>
                <w:szCs w:val="30"/>
                <w:cs/>
              </w:rPr>
              <w:t>สิ้นสุด</w:t>
            </w:r>
            <w:r w:rsidRPr="005072C8">
              <w:rPr>
                <w:rFonts w:ascii="Angsana New" w:hAnsi="Angsana New" w:hint="cs"/>
                <w:b/>
                <w:sz w:val="30"/>
                <w:szCs w:val="30"/>
                <w:cs/>
              </w:rPr>
              <w:t>วันที่</w:t>
            </w:r>
            <w:r w:rsidRPr="005072C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5072C8">
              <w:rPr>
                <w:rFonts w:ascii="Angsana New" w:hAnsi="Angsana New"/>
                <w:bCs/>
                <w:sz w:val="30"/>
                <w:szCs w:val="30"/>
                <w:lang w:val="en-US"/>
              </w:rPr>
              <w:t>30</w:t>
            </w:r>
            <w:r w:rsidRPr="005072C8">
              <w:rPr>
                <w:rFonts w:ascii="Angsana New" w:hAnsi="Angsana New"/>
                <w:b/>
                <w:sz w:val="30"/>
                <w:szCs w:val="30"/>
                <w:lang w:val="en-US"/>
              </w:rPr>
              <w:t xml:space="preserve"> </w:t>
            </w:r>
            <w:r w:rsidRPr="005072C8"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86" w:type="dxa"/>
          </w:tcPr>
          <w:p w:rsidR="001F718B" w:rsidRPr="005072C8" w:rsidRDefault="001F718B" w:rsidP="0059033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71" w:type="dxa"/>
            <w:gridSpan w:val="3"/>
            <w:shd w:val="clear" w:color="auto" w:fill="auto"/>
          </w:tcPr>
          <w:p w:rsidR="001F718B" w:rsidRPr="005072C8" w:rsidRDefault="001F718B" w:rsidP="0059033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072C8">
              <w:rPr>
                <w:rFonts w:ascii="Angsana New" w:hAnsi="Angsana New"/>
                <w:b/>
                <w:sz w:val="30"/>
                <w:szCs w:val="30"/>
                <w:cs/>
              </w:rPr>
              <w:t>สิ้นสุด</w:t>
            </w:r>
            <w:r w:rsidRPr="005072C8">
              <w:rPr>
                <w:rFonts w:ascii="Angsana New" w:hAnsi="Angsana New" w:hint="cs"/>
                <w:b/>
                <w:sz w:val="30"/>
                <w:szCs w:val="30"/>
                <w:cs/>
              </w:rPr>
              <w:t>วันที่</w:t>
            </w:r>
            <w:r w:rsidRPr="005072C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5072C8">
              <w:rPr>
                <w:rFonts w:ascii="Angsana New" w:hAnsi="Angsana New"/>
                <w:bCs/>
                <w:sz w:val="30"/>
                <w:szCs w:val="30"/>
                <w:lang w:val="en-US"/>
              </w:rPr>
              <w:t>30</w:t>
            </w:r>
            <w:r w:rsidRPr="005072C8">
              <w:rPr>
                <w:rFonts w:ascii="Angsana New" w:hAnsi="Angsana New"/>
                <w:b/>
                <w:sz w:val="30"/>
                <w:szCs w:val="30"/>
                <w:lang w:val="en-US"/>
              </w:rPr>
              <w:t xml:space="preserve"> </w:t>
            </w:r>
            <w:r w:rsidRPr="005072C8"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1F718B" w:rsidRPr="005072C8" w:rsidTr="0059033E">
        <w:tc>
          <w:tcPr>
            <w:tcW w:w="4093" w:type="dxa"/>
          </w:tcPr>
          <w:p w:rsidR="001F718B" w:rsidRPr="005072C8" w:rsidRDefault="001F718B" w:rsidP="0059033E">
            <w:pPr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8" w:type="dxa"/>
          </w:tcPr>
          <w:p w:rsidR="001F718B" w:rsidRPr="005072C8" w:rsidRDefault="00960639" w:rsidP="0059033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3" w:type="dxa"/>
          </w:tcPr>
          <w:p w:rsidR="001F718B" w:rsidRPr="005072C8" w:rsidRDefault="001F718B" w:rsidP="0059033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8" w:type="dxa"/>
          </w:tcPr>
          <w:p w:rsidR="001F718B" w:rsidRPr="005072C8" w:rsidRDefault="00960639" w:rsidP="0059033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072C8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86" w:type="dxa"/>
          </w:tcPr>
          <w:p w:rsidR="001F718B" w:rsidRPr="005072C8" w:rsidRDefault="001F718B" w:rsidP="0059033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:rsidR="001F718B" w:rsidRPr="005072C8" w:rsidRDefault="00960639" w:rsidP="0059033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1" w:type="dxa"/>
            <w:shd w:val="clear" w:color="auto" w:fill="auto"/>
          </w:tcPr>
          <w:p w:rsidR="001F718B" w:rsidRPr="005072C8" w:rsidRDefault="001F718B" w:rsidP="0059033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:rsidR="001F718B" w:rsidRPr="005072C8" w:rsidRDefault="00960639" w:rsidP="0059033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072C8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1F718B" w:rsidRPr="005072C8" w:rsidTr="0059033E">
        <w:tc>
          <w:tcPr>
            <w:tcW w:w="4093" w:type="dxa"/>
          </w:tcPr>
          <w:p w:rsidR="001F718B" w:rsidRPr="005072C8" w:rsidRDefault="001F718B" w:rsidP="0059033E">
            <w:pPr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6" w:type="dxa"/>
            <w:gridSpan w:val="7"/>
          </w:tcPr>
          <w:p w:rsidR="001F718B" w:rsidRPr="005072C8" w:rsidRDefault="001F718B" w:rsidP="0059033E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072C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5072C8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5072C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1F718B" w:rsidRPr="005072C8" w:rsidTr="0059033E">
        <w:tc>
          <w:tcPr>
            <w:tcW w:w="4093" w:type="dxa"/>
          </w:tcPr>
          <w:p w:rsidR="001F718B" w:rsidRPr="005072C8" w:rsidRDefault="001F718B" w:rsidP="0059033E">
            <w:pPr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28" w:type="dxa"/>
          </w:tcPr>
          <w:p w:rsidR="001F718B" w:rsidRPr="005072C8" w:rsidRDefault="001F718B" w:rsidP="0059033E">
            <w:pPr>
              <w:spacing w:line="240" w:lineRule="auto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63" w:type="dxa"/>
          </w:tcPr>
          <w:p w:rsidR="001F718B" w:rsidRPr="005072C8" w:rsidRDefault="001F718B" w:rsidP="0059033E">
            <w:pPr>
              <w:spacing w:line="240" w:lineRule="auto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128" w:type="dxa"/>
          </w:tcPr>
          <w:p w:rsidR="001F718B" w:rsidRPr="005072C8" w:rsidRDefault="001F718B" w:rsidP="0059033E">
            <w:pPr>
              <w:spacing w:line="240" w:lineRule="auto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6" w:type="dxa"/>
          </w:tcPr>
          <w:p w:rsidR="001F718B" w:rsidRPr="005072C8" w:rsidRDefault="001F718B" w:rsidP="0059033E">
            <w:pPr>
              <w:spacing w:line="240" w:lineRule="auto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120" w:type="dxa"/>
            <w:shd w:val="clear" w:color="auto" w:fill="auto"/>
          </w:tcPr>
          <w:p w:rsidR="001F718B" w:rsidRPr="005072C8" w:rsidRDefault="001F718B" w:rsidP="0059033E">
            <w:pPr>
              <w:spacing w:line="240" w:lineRule="auto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31" w:type="dxa"/>
            <w:shd w:val="clear" w:color="auto" w:fill="auto"/>
          </w:tcPr>
          <w:p w:rsidR="001F718B" w:rsidRPr="005072C8" w:rsidRDefault="001F718B" w:rsidP="0059033E">
            <w:pPr>
              <w:spacing w:line="240" w:lineRule="auto"/>
              <w:jc w:val="center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20" w:type="dxa"/>
            <w:shd w:val="clear" w:color="auto" w:fill="auto"/>
          </w:tcPr>
          <w:p w:rsidR="001F718B" w:rsidRPr="005072C8" w:rsidRDefault="001F718B" w:rsidP="0059033E">
            <w:pPr>
              <w:spacing w:line="240" w:lineRule="auto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954C9F" w:rsidRPr="005072C8" w:rsidTr="0059033E">
        <w:tc>
          <w:tcPr>
            <w:tcW w:w="4093" w:type="dxa"/>
          </w:tcPr>
          <w:p w:rsidR="00954C9F" w:rsidRPr="005072C8" w:rsidRDefault="00954C9F" w:rsidP="00954C9F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</w:t>
            </w:r>
            <w:r w:rsidRPr="005072C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สามัญ</w:t>
            </w:r>
            <w:r w:rsidRPr="005072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:rsidR="00954C9F" w:rsidRPr="00BD5E20" w:rsidRDefault="00954C9F" w:rsidP="00954C9F">
            <w:pPr>
              <w:tabs>
                <w:tab w:val="decimal" w:pos="911"/>
              </w:tabs>
              <w:spacing w:line="240" w:lineRule="auto"/>
              <w:rPr>
                <w:rFonts w:cstheme="minorBidi"/>
                <w:b/>
                <w:bCs/>
                <w:lang w:val="en-US"/>
              </w:rPr>
            </w:pPr>
            <w:r w:rsidRPr="00954C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127,303</w:t>
            </w:r>
          </w:p>
        </w:tc>
        <w:tc>
          <w:tcPr>
            <w:tcW w:w="263" w:type="dxa"/>
          </w:tcPr>
          <w:p w:rsidR="00954C9F" w:rsidRPr="005072C8" w:rsidRDefault="00954C9F" w:rsidP="00954C9F">
            <w:pPr>
              <w:tabs>
                <w:tab w:val="left" w:pos="540"/>
              </w:tabs>
              <w:spacing w:line="240" w:lineRule="auto"/>
              <w:ind w:right="9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:rsidR="00954C9F" w:rsidRPr="005072C8" w:rsidRDefault="00954C9F" w:rsidP="00954C9F">
            <w:pPr>
              <w:tabs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112,323</w:t>
            </w:r>
          </w:p>
        </w:tc>
        <w:tc>
          <w:tcPr>
            <w:tcW w:w="286" w:type="dxa"/>
            <w:vAlign w:val="bottom"/>
          </w:tcPr>
          <w:p w:rsidR="00954C9F" w:rsidRPr="005072C8" w:rsidRDefault="00954C9F" w:rsidP="00954C9F">
            <w:pPr>
              <w:pStyle w:val="accttwolines"/>
              <w:tabs>
                <w:tab w:val="decimal" w:pos="1082"/>
              </w:tabs>
              <w:spacing w:after="0" w:line="240" w:lineRule="auto"/>
              <w:ind w:left="2" w:right="-43" w:hanging="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:rsidR="00954C9F" w:rsidRPr="0004479F" w:rsidRDefault="00954C9F" w:rsidP="00954C9F">
            <w:pPr>
              <w:tabs>
                <w:tab w:val="decimal" w:pos="911"/>
              </w:tabs>
              <w:spacing w:line="240" w:lineRule="auto"/>
              <w:rPr>
                <w:rFonts w:cs="Times New Roman"/>
                <w:b/>
                <w:bCs/>
                <w:lang w:val="en-US"/>
              </w:rPr>
            </w:pPr>
            <w:r w:rsidRPr="00954C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398,16</w:t>
            </w:r>
            <w:r w:rsidR="00E8747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31" w:type="dxa"/>
          </w:tcPr>
          <w:p w:rsidR="00954C9F" w:rsidRPr="005072C8" w:rsidRDefault="00954C9F" w:rsidP="00954C9F">
            <w:pPr>
              <w:tabs>
                <w:tab w:val="left" w:pos="540"/>
              </w:tabs>
              <w:spacing w:line="240" w:lineRule="auto"/>
              <w:ind w:right="9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:rsidR="00954C9F" w:rsidRPr="005072C8" w:rsidRDefault="00954C9F" w:rsidP="00954C9F">
            <w:pPr>
              <w:tabs>
                <w:tab w:val="decimal" w:pos="89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273,714</w:t>
            </w:r>
          </w:p>
        </w:tc>
      </w:tr>
      <w:tr w:rsidR="00954C9F" w:rsidRPr="005072C8" w:rsidTr="0059033E">
        <w:tc>
          <w:tcPr>
            <w:tcW w:w="4093" w:type="dxa"/>
          </w:tcPr>
          <w:p w:rsidR="00954C9F" w:rsidRPr="005072C8" w:rsidRDefault="00954C9F" w:rsidP="00954C9F">
            <w:pPr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:rsidR="00954C9F" w:rsidRPr="0004479F" w:rsidRDefault="00954C9F" w:rsidP="00954C9F">
            <w:pPr>
              <w:tabs>
                <w:tab w:val="decimal" w:pos="911"/>
              </w:tabs>
              <w:spacing w:line="140" w:lineRule="exact"/>
              <w:rPr>
                <w:rFonts w:cs="Times New Roman"/>
                <w:b/>
                <w:bCs/>
                <w:lang w:val="en-US"/>
              </w:rPr>
            </w:pPr>
          </w:p>
        </w:tc>
        <w:tc>
          <w:tcPr>
            <w:tcW w:w="263" w:type="dxa"/>
          </w:tcPr>
          <w:p w:rsidR="00954C9F" w:rsidRPr="005072C8" w:rsidRDefault="00954C9F" w:rsidP="00954C9F">
            <w:pPr>
              <w:tabs>
                <w:tab w:val="left" w:pos="540"/>
              </w:tabs>
              <w:spacing w:line="240" w:lineRule="auto"/>
              <w:ind w:right="92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:rsidR="00954C9F" w:rsidRPr="005072C8" w:rsidRDefault="00954C9F" w:rsidP="00954C9F">
            <w:pPr>
              <w:tabs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" w:type="dxa"/>
            <w:vAlign w:val="bottom"/>
          </w:tcPr>
          <w:p w:rsidR="00954C9F" w:rsidRPr="005072C8" w:rsidRDefault="00954C9F" w:rsidP="00954C9F">
            <w:pPr>
              <w:pStyle w:val="accttwolines"/>
              <w:tabs>
                <w:tab w:val="decimal" w:pos="1082"/>
              </w:tabs>
              <w:spacing w:after="0" w:line="240" w:lineRule="auto"/>
              <w:ind w:left="2" w:right="-43" w:hanging="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</w:tcPr>
          <w:p w:rsidR="00954C9F" w:rsidRPr="0004479F" w:rsidRDefault="00954C9F" w:rsidP="00954C9F">
            <w:pPr>
              <w:tabs>
                <w:tab w:val="decimal" w:pos="911"/>
              </w:tabs>
              <w:spacing w:line="140" w:lineRule="exact"/>
              <w:rPr>
                <w:rFonts w:cs="Times New Roman"/>
                <w:lang w:val="en-US"/>
              </w:rPr>
            </w:pPr>
          </w:p>
        </w:tc>
        <w:tc>
          <w:tcPr>
            <w:tcW w:w="231" w:type="dxa"/>
          </w:tcPr>
          <w:p w:rsidR="00954C9F" w:rsidRPr="005072C8" w:rsidRDefault="00954C9F" w:rsidP="00954C9F">
            <w:pPr>
              <w:tabs>
                <w:tab w:val="left" w:pos="540"/>
              </w:tabs>
              <w:spacing w:line="240" w:lineRule="auto"/>
              <w:ind w:right="92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20" w:type="dxa"/>
          </w:tcPr>
          <w:p w:rsidR="00954C9F" w:rsidRPr="005072C8" w:rsidRDefault="00954C9F" w:rsidP="00954C9F">
            <w:pPr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54C9F" w:rsidRPr="005072C8" w:rsidTr="0059033E">
        <w:tc>
          <w:tcPr>
            <w:tcW w:w="4093" w:type="dxa"/>
          </w:tcPr>
          <w:p w:rsidR="00954C9F" w:rsidRPr="005072C8" w:rsidRDefault="00954C9F" w:rsidP="00954C9F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:rsidR="00954C9F" w:rsidRPr="00954C9F" w:rsidRDefault="00954C9F" w:rsidP="00954C9F">
            <w:pPr>
              <w:tabs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4C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43,200</w:t>
            </w:r>
          </w:p>
        </w:tc>
        <w:tc>
          <w:tcPr>
            <w:tcW w:w="263" w:type="dxa"/>
          </w:tcPr>
          <w:p w:rsidR="00954C9F" w:rsidRPr="005072C8" w:rsidRDefault="00954C9F" w:rsidP="00954C9F">
            <w:pPr>
              <w:tabs>
                <w:tab w:val="left" w:pos="540"/>
              </w:tabs>
              <w:spacing w:line="240" w:lineRule="auto"/>
              <w:ind w:right="9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:rsidR="00954C9F" w:rsidRPr="005072C8" w:rsidRDefault="00954C9F" w:rsidP="00954C9F">
            <w:pPr>
              <w:tabs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43,200</w:t>
            </w:r>
          </w:p>
        </w:tc>
        <w:tc>
          <w:tcPr>
            <w:tcW w:w="286" w:type="dxa"/>
            <w:vAlign w:val="bottom"/>
          </w:tcPr>
          <w:p w:rsidR="00954C9F" w:rsidRPr="005072C8" w:rsidRDefault="00954C9F" w:rsidP="00954C9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2" w:right="-43" w:hanging="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:rsidR="00954C9F" w:rsidRPr="00954C9F" w:rsidRDefault="00954C9F" w:rsidP="00954C9F">
            <w:pPr>
              <w:tabs>
                <w:tab w:val="decimal" w:pos="8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4C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43,200</w:t>
            </w:r>
          </w:p>
        </w:tc>
        <w:tc>
          <w:tcPr>
            <w:tcW w:w="231" w:type="dxa"/>
          </w:tcPr>
          <w:p w:rsidR="00954C9F" w:rsidRPr="005072C8" w:rsidRDefault="00954C9F" w:rsidP="00954C9F">
            <w:pPr>
              <w:tabs>
                <w:tab w:val="left" w:pos="540"/>
              </w:tabs>
              <w:spacing w:line="240" w:lineRule="auto"/>
              <w:ind w:right="9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:rsidR="00954C9F" w:rsidRPr="005072C8" w:rsidRDefault="00954C9F" w:rsidP="00954C9F">
            <w:pPr>
              <w:tabs>
                <w:tab w:val="decimal" w:pos="89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43,200</w:t>
            </w:r>
          </w:p>
        </w:tc>
      </w:tr>
      <w:tr w:rsidR="00954C9F" w:rsidRPr="005072C8" w:rsidTr="0059033E">
        <w:tc>
          <w:tcPr>
            <w:tcW w:w="4093" w:type="dxa"/>
          </w:tcPr>
          <w:p w:rsidR="00954C9F" w:rsidRPr="005072C8" w:rsidRDefault="00954C9F" w:rsidP="00954C9F">
            <w:pPr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:rsidR="00954C9F" w:rsidRPr="0004479F" w:rsidRDefault="00954C9F" w:rsidP="00954C9F">
            <w:pPr>
              <w:tabs>
                <w:tab w:val="decimal" w:pos="911"/>
              </w:tabs>
              <w:spacing w:line="140" w:lineRule="exact"/>
              <w:rPr>
                <w:rFonts w:cs="Times New Roman"/>
                <w:b/>
                <w:bCs/>
                <w:lang w:val="en-US"/>
              </w:rPr>
            </w:pPr>
          </w:p>
        </w:tc>
        <w:tc>
          <w:tcPr>
            <w:tcW w:w="263" w:type="dxa"/>
          </w:tcPr>
          <w:p w:rsidR="00954C9F" w:rsidRPr="005072C8" w:rsidRDefault="00954C9F" w:rsidP="00954C9F">
            <w:pPr>
              <w:tabs>
                <w:tab w:val="left" w:pos="540"/>
              </w:tabs>
              <w:spacing w:line="240" w:lineRule="auto"/>
              <w:ind w:right="92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:rsidR="00954C9F" w:rsidRPr="005072C8" w:rsidRDefault="00954C9F" w:rsidP="00954C9F">
            <w:pPr>
              <w:tabs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" w:type="dxa"/>
            <w:vAlign w:val="bottom"/>
          </w:tcPr>
          <w:p w:rsidR="00954C9F" w:rsidRPr="005072C8" w:rsidRDefault="00954C9F" w:rsidP="00954C9F">
            <w:pPr>
              <w:pStyle w:val="accttwolines"/>
              <w:tabs>
                <w:tab w:val="decimal" w:pos="1082"/>
              </w:tabs>
              <w:spacing w:after="0" w:line="240" w:lineRule="auto"/>
              <w:ind w:left="2" w:right="-43" w:hanging="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</w:tcPr>
          <w:p w:rsidR="00954C9F" w:rsidRPr="0004479F" w:rsidRDefault="00954C9F" w:rsidP="00954C9F">
            <w:pPr>
              <w:tabs>
                <w:tab w:val="decimal" w:pos="911"/>
              </w:tabs>
              <w:spacing w:line="140" w:lineRule="exact"/>
              <w:rPr>
                <w:rFonts w:cs="Times New Roman"/>
                <w:lang w:val="en-US"/>
              </w:rPr>
            </w:pPr>
          </w:p>
        </w:tc>
        <w:tc>
          <w:tcPr>
            <w:tcW w:w="231" w:type="dxa"/>
          </w:tcPr>
          <w:p w:rsidR="00954C9F" w:rsidRPr="005072C8" w:rsidRDefault="00954C9F" w:rsidP="00954C9F">
            <w:pPr>
              <w:tabs>
                <w:tab w:val="left" w:pos="540"/>
              </w:tabs>
              <w:spacing w:line="240" w:lineRule="auto"/>
              <w:ind w:right="92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20" w:type="dxa"/>
          </w:tcPr>
          <w:p w:rsidR="00954C9F" w:rsidRPr="005072C8" w:rsidRDefault="00954C9F" w:rsidP="00954C9F">
            <w:pPr>
              <w:tabs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4C9F" w:rsidRPr="005072C8" w:rsidTr="0059033E">
        <w:tc>
          <w:tcPr>
            <w:tcW w:w="4093" w:type="dxa"/>
            <w:vAlign w:val="bottom"/>
          </w:tcPr>
          <w:p w:rsidR="00954C9F" w:rsidRPr="005072C8" w:rsidRDefault="00954C9F" w:rsidP="00954C9F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5072C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072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:rsidR="00954C9F" w:rsidRPr="0004479F" w:rsidRDefault="00954C9F" w:rsidP="00954C9F">
            <w:pPr>
              <w:tabs>
                <w:tab w:val="decimal" w:pos="634"/>
              </w:tabs>
              <w:spacing w:line="240" w:lineRule="auto"/>
              <w:rPr>
                <w:rFonts w:cs="Times New Roman"/>
                <w:b/>
                <w:bCs/>
                <w:lang w:val="en-US"/>
              </w:rPr>
            </w:pPr>
            <w:r w:rsidRPr="00954C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2.95</w:t>
            </w:r>
          </w:p>
        </w:tc>
        <w:tc>
          <w:tcPr>
            <w:tcW w:w="263" w:type="dxa"/>
          </w:tcPr>
          <w:p w:rsidR="00954C9F" w:rsidRPr="005072C8" w:rsidRDefault="00954C9F" w:rsidP="00954C9F">
            <w:pPr>
              <w:tabs>
                <w:tab w:val="left" w:pos="540"/>
              </w:tabs>
              <w:spacing w:line="240" w:lineRule="auto"/>
              <w:ind w:right="9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:rsidR="00954C9F" w:rsidRPr="005072C8" w:rsidRDefault="00954C9F" w:rsidP="00954C9F">
            <w:pPr>
              <w:tabs>
                <w:tab w:val="decimal" w:pos="63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2.60</w:t>
            </w:r>
          </w:p>
        </w:tc>
        <w:tc>
          <w:tcPr>
            <w:tcW w:w="286" w:type="dxa"/>
            <w:vAlign w:val="bottom"/>
          </w:tcPr>
          <w:p w:rsidR="00954C9F" w:rsidRPr="005072C8" w:rsidRDefault="00954C9F" w:rsidP="00954C9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2" w:right="-43" w:hanging="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:rsidR="00954C9F" w:rsidRPr="00954C9F" w:rsidRDefault="00954C9F" w:rsidP="00954C9F">
            <w:pPr>
              <w:tabs>
                <w:tab w:val="decimal" w:pos="63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4C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9.22</w:t>
            </w:r>
          </w:p>
        </w:tc>
        <w:tc>
          <w:tcPr>
            <w:tcW w:w="231" w:type="dxa"/>
          </w:tcPr>
          <w:p w:rsidR="00954C9F" w:rsidRPr="005072C8" w:rsidRDefault="00954C9F" w:rsidP="00954C9F">
            <w:pPr>
              <w:tabs>
                <w:tab w:val="left" w:pos="540"/>
              </w:tabs>
              <w:spacing w:line="240" w:lineRule="auto"/>
              <w:ind w:right="9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:rsidR="00954C9F" w:rsidRPr="005072C8" w:rsidRDefault="00954C9F" w:rsidP="00954C9F">
            <w:pPr>
              <w:tabs>
                <w:tab w:val="decimal" w:pos="63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6.34</w:t>
            </w:r>
          </w:p>
        </w:tc>
      </w:tr>
    </w:tbl>
    <w:p w:rsidR="001F718B" w:rsidRPr="005072C8" w:rsidRDefault="001F718B" w:rsidP="00CC7FA5">
      <w:pPr>
        <w:spacing w:line="240" w:lineRule="atLeast"/>
        <w:ind w:left="540" w:right="-45"/>
        <w:jc w:val="thaiDistribute"/>
        <w:rPr>
          <w:rFonts w:ascii="Angsana New" w:hAnsi="Angsana New"/>
          <w:color w:val="FF0000"/>
          <w:sz w:val="30"/>
          <w:szCs w:val="30"/>
        </w:rPr>
      </w:pPr>
    </w:p>
    <w:p w:rsidR="001F718B" w:rsidRPr="005072C8" w:rsidRDefault="001F718B" w:rsidP="00CC7FA5">
      <w:pPr>
        <w:spacing w:line="240" w:lineRule="atLeast"/>
        <w:ind w:left="540" w:right="-45"/>
        <w:jc w:val="thaiDistribute"/>
        <w:rPr>
          <w:rFonts w:ascii="Angsana New" w:hAnsi="Angsana New"/>
          <w:color w:val="FF0000"/>
          <w:sz w:val="30"/>
          <w:szCs w:val="30"/>
        </w:rPr>
      </w:pPr>
    </w:p>
    <w:p w:rsidR="001F718B" w:rsidRPr="005072C8" w:rsidRDefault="001F718B" w:rsidP="00CC7FA5">
      <w:pPr>
        <w:spacing w:line="240" w:lineRule="atLeast"/>
        <w:ind w:left="540" w:right="-45"/>
        <w:jc w:val="thaiDistribute"/>
        <w:rPr>
          <w:rFonts w:ascii="Angsana New" w:hAnsi="Angsana New"/>
          <w:color w:val="FF0000"/>
          <w:sz w:val="30"/>
          <w:szCs w:val="30"/>
        </w:rPr>
      </w:pPr>
    </w:p>
    <w:p w:rsidR="001F718B" w:rsidRPr="005072C8" w:rsidRDefault="001F718B" w:rsidP="00CC7FA5">
      <w:pPr>
        <w:spacing w:line="240" w:lineRule="atLeast"/>
        <w:ind w:left="540" w:right="-45"/>
        <w:jc w:val="thaiDistribute"/>
        <w:rPr>
          <w:rFonts w:ascii="Angsana New" w:hAnsi="Angsana New"/>
          <w:color w:val="FF0000"/>
          <w:sz w:val="30"/>
          <w:szCs w:val="30"/>
        </w:rPr>
      </w:pPr>
    </w:p>
    <w:p w:rsidR="00954C9F" w:rsidRDefault="00954C9F" w:rsidP="00960639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5072C8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Pr="005072C8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9A112A" w:rsidRPr="009A112A" w:rsidRDefault="009A112A" w:rsidP="00960639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:rsidR="00C35253" w:rsidRPr="00C35253" w:rsidRDefault="00C35253" w:rsidP="00C3525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35253">
        <w:rPr>
          <w:rFonts w:asciiTheme="majorBidi" w:hAnsiTheme="majorBidi" w:cstheme="majorBidi"/>
          <w:sz w:val="30"/>
          <w:szCs w:val="30"/>
          <w:cs/>
        </w:rPr>
        <w:t>เงินปันผลที่</w:t>
      </w:r>
      <w:r w:rsidR="001A5A9C" w:rsidRPr="001A5A9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C35253">
        <w:rPr>
          <w:rFonts w:asciiTheme="majorBidi" w:hAnsiTheme="majorBidi" w:cstheme="majorBidi"/>
          <w:sz w:val="30"/>
          <w:szCs w:val="30"/>
          <w:cs/>
        </w:rPr>
        <w:t>จ่ายให้ผู้ถือหุ้น มีดังนี้</w:t>
      </w:r>
    </w:p>
    <w:tbl>
      <w:tblPr>
        <w:tblStyle w:val="TableGrid"/>
        <w:tblW w:w="87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710"/>
        <w:gridCol w:w="1638"/>
        <w:gridCol w:w="1278"/>
        <w:gridCol w:w="236"/>
        <w:gridCol w:w="1294"/>
      </w:tblGrid>
      <w:tr w:rsidR="00C35253" w:rsidRPr="00B22308" w:rsidTr="001A5A9C">
        <w:trPr>
          <w:tblHeader/>
        </w:trPr>
        <w:tc>
          <w:tcPr>
            <w:tcW w:w="2610" w:type="dxa"/>
            <w:vAlign w:val="bottom"/>
          </w:tcPr>
          <w:p w:rsidR="00C35253" w:rsidRPr="009777AF" w:rsidRDefault="00C35253" w:rsidP="00641DD2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:rsidR="00C35253" w:rsidRPr="00C35253" w:rsidRDefault="00C35253" w:rsidP="00641DD2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38" w:type="dxa"/>
            <w:vAlign w:val="bottom"/>
          </w:tcPr>
          <w:p w:rsidR="00C35253" w:rsidRPr="00C35253" w:rsidRDefault="00C35253" w:rsidP="00641DD2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:rsidR="00C35253" w:rsidRPr="00C35253" w:rsidRDefault="00C35253" w:rsidP="00641DD2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:rsidR="00C35253" w:rsidRPr="00C35253" w:rsidRDefault="00C35253" w:rsidP="00641DD2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:rsidR="00C35253" w:rsidRPr="00C35253" w:rsidRDefault="00C35253" w:rsidP="00641DD2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:rsidR="00C35253" w:rsidRPr="00C35253" w:rsidDel="00D43E7A" w:rsidRDefault="00C35253" w:rsidP="00641DD2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C35253" w:rsidRPr="00B22308" w:rsidTr="001A5A9C">
        <w:trPr>
          <w:tblHeader/>
        </w:trPr>
        <w:tc>
          <w:tcPr>
            <w:tcW w:w="2610" w:type="dxa"/>
          </w:tcPr>
          <w:p w:rsidR="00C35253" w:rsidRPr="009777AF" w:rsidRDefault="00C35253" w:rsidP="00641DD2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:rsidR="00C35253" w:rsidRPr="00C35253" w:rsidRDefault="00C35253" w:rsidP="00641DD2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:rsidR="00C35253" w:rsidRPr="00C35253" w:rsidRDefault="00C35253" w:rsidP="00641DD2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C35253" w:rsidRPr="00C35253" w:rsidRDefault="00C35253" w:rsidP="00641DD2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352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:rsidR="00C35253" w:rsidRPr="00C35253" w:rsidRDefault="00C35253" w:rsidP="00641DD2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C35253" w:rsidRPr="00C35253" w:rsidRDefault="00C35253" w:rsidP="00641DD2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35253" w:rsidRPr="00B22308" w:rsidTr="001A5A9C">
        <w:tc>
          <w:tcPr>
            <w:tcW w:w="2610" w:type="dxa"/>
          </w:tcPr>
          <w:p w:rsidR="00C35253" w:rsidRPr="00C35253" w:rsidRDefault="00C35253" w:rsidP="00641DD2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352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C352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Pr="00C352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710" w:type="dxa"/>
          </w:tcPr>
          <w:p w:rsidR="00C35253" w:rsidRPr="00C35253" w:rsidRDefault="00C35253" w:rsidP="00641DD2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:rsidR="00C35253" w:rsidRPr="00C35253" w:rsidRDefault="00C35253" w:rsidP="00641DD2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C35253" w:rsidRPr="00C35253" w:rsidRDefault="00C35253" w:rsidP="00641DD2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35253" w:rsidRPr="00C35253" w:rsidRDefault="00C35253" w:rsidP="00641DD2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C35253" w:rsidRPr="00C35253" w:rsidRDefault="00C35253" w:rsidP="00641DD2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5253" w:rsidRPr="00B22308" w:rsidTr="001A5A9C">
        <w:tc>
          <w:tcPr>
            <w:tcW w:w="2610" w:type="dxa"/>
          </w:tcPr>
          <w:p w:rsidR="00C35253" w:rsidRPr="00C35253" w:rsidRDefault="00C35253" w:rsidP="00641DD2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</w:t>
            </w:r>
            <w:r w:rsidR="00CA6BFC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</w:t>
            </w:r>
            <w:r w:rsidR="00F32AF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710" w:type="dxa"/>
          </w:tcPr>
          <w:p w:rsidR="00C35253" w:rsidRPr="001A5A9C" w:rsidRDefault="001A5A9C" w:rsidP="00641DD2">
            <w:pPr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  <w:r w:rsidRPr="001A5A9C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 w:rsidRPr="001A5A9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C35253" w:rsidRPr="001A5A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35253" w:rsidRPr="001A5A9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38" w:type="dxa"/>
          </w:tcPr>
          <w:p w:rsidR="00C35253" w:rsidRPr="001A5A9C" w:rsidRDefault="001A5A9C" w:rsidP="00641DD2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A9C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C35253" w:rsidRPr="001A5A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35253" w:rsidRPr="001A5A9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78" w:type="dxa"/>
          </w:tcPr>
          <w:p w:rsidR="00C35253" w:rsidRPr="004851F8" w:rsidRDefault="001A5A9C" w:rsidP="004851F8">
            <w:pPr>
              <w:tabs>
                <w:tab w:val="decimal" w:pos="5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9C">
              <w:rPr>
                <w:rFonts w:asciiTheme="majorBidi" w:hAnsiTheme="majorBidi" w:cstheme="majorBidi"/>
                <w:sz w:val="30"/>
                <w:szCs w:val="30"/>
              </w:rPr>
              <w:t>7.5</w:t>
            </w:r>
            <w:r w:rsidR="004851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:rsidR="00C35253" w:rsidRPr="001A5A9C" w:rsidRDefault="00C35253" w:rsidP="001A5A9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C35253" w:rsidRPr="001A5A9C" w:rsidRDefault="001A5A9C" w:rsidP="001A5A9C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A9C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</w:tr>
      <w:tr w:rsidR="00C35253" w:rsidRPr="00B22308" w:rsidTr="007F777B">
        <w:trPr>
          <w:trHeight w:val="290"/>
        </w:trPr>
        <w:tc>
          <w:tcPr>
            <w:tcW w:w="2610" w:type="dxa"/>
          </w:tcPr>
          <w:p w:rsidR="00C35253" w:rsidRPr="00C35253" w:rsidRDefault="00C35253" w:rsidP="00641DD2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C35253" w:rsidRPr="00C35253" w:rsidRDefault="00C35253" w:rsidP="00641DD2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:rsidR="00C35253" w:rsidRPr="00C35253" w:rsidRDefault="00C35253" w:rsidP="00641DD2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C35253" w:rsidRPr="00C35253" w:rsidRDefault="00C35253" w:rsidP="00641DD2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35253" w:rsidRPr="00C35253" w:rsidRDefault="00C35253" w:rsidP="00641DD2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C35253" w:rsidRPr="00C35253" w:rsidRDefault="00C35253" w:rsidP="00641DD2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5253" w:rsidRPr="00B22308" w:rsidTr="001A5A9C">
        <w:tc>
          <w:tcPr>
            <w:tcW w:w="2610" w:type="dxa"/>
          </w:tcPr>
          <w:p w:rsidR="00C35253" w:rsidRPr="00C35253" w:rsidRDefault="00C35253" w:rsidP="00641DD2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C352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Pr="00C352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1710" w:type="dxa"/>
          </w:tcPr>
          <w:p w:rsidR="00C35253" w:rsidRPr="00C35253" w:rsidRDefault="00C35253" w:rsidP="00641DD2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:rsidR="00C35253" w:rsidRPr="00C35253" w:rsidRDefault="00C35253" w:rsidP="00641DD2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C35253" w:rsidRPr="00C35253" w:rsidRDefault="00C35253" w:rsidP="00641DD2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35253" w:rsidRPr="00C35253" w:rsidRDefault="00C35253" w:rsidP="00641DD2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C35253" w:rsidRPr="00C35253" w:rsidRDefault="00C35253" w:rsidP="00641DD2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5253" w:rsidRPr="00B22308" w:rsidTr="001A5A9C">
        <w:tc>
          <w:tcPr>
            <w:tcW w:w="2610" w:type="dxa"/>
          </w:tcPr>
          <w:p w:rsidR="00C35253" w:rsidRPr="00C35253" w:rsidRDefault="00C35253" w:rsidP="00641DD2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710" w:type="dxa"/>
          </w:tcPr>
          <w:p w:rsidR="00C35253" w:rsidRPr="001A5A9C" w:rsidRDefault="001A5A9C" w:rsidP="00641DD2">
            <w:pPr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A9C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C35253" w:rsidRPr="001A5A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A5A9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C35253" w:rsidRPr="001A5A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35253" w:rsidRPr="001A5A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A5A9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638" w:type="dxa"/>
          </w:tcPr>
          <w:p w:rsidR="00C35253" w:rsidRPr="001A5A9C" w:rsidRDefault="001A5A9C" w:rsidP="00641DD2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A9C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1A5A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A5A9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78" w:type="dxa"/>
          </w:tcPr>
          <w:p w:rsidR="00C35253" w:rsidRPr="00C35253" w:rsidRDefault="001A5A9C" w:rsidP="004851F8">
            <w:pPr>
              <w:tabs>
                <w:tab w:val="decimal" w:pos="77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:rsidR="00C35253" w:rsidRPr="00C35253" w:rsidRDefault="00C35253" w:rsidP="00641DD2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C35253" w:rsidRPr="00C35253" w:rsidRDefault="001A5A9C" w:rsidP="00641DD2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</w:tr>
    </w:tbl>
    <w:p w:rsidR="00954C9F" w:rsidRPr="009A112A" w:rsidRDefault="00954C9F" w:rsidP="00960639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:rsidR="00E666BA" w:rsidRPr="00960639" w:rsidRDefault="00954C9F" w:rsidP="00960639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10</w:t>
      </w:r>
      <w:r w:rsidR="00E666BA" w:rsidRPr="005072C8">
        <w:rPr>
          <w:rFonts w:ascii="Angsana New" w:hAnsi="Angsana New"/>
          <w:b/>
          <w:bCs/>
          <w:sz w:val="30"/>
          <w:szCs w:val="30"/>
        </w:rPr>
        <w:tab/>
      </w:r>
      <w:r w:rsidR="00E666BA" w:rsidRPr="005072C8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584601" w:rsidRPr="009A112A" w:rsidRDefault="00584601" w:rsidP="00960639">
      <w:pPr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:rsidR="00692DAE" w:rsidRPr="00960639" w:rsidRDefault="00692DAE" w:rsidP="00960639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6063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:rsidR="00584601" w:rsidRPr="009A112A" w:rsidRDefault="00584601" w:rsidP="00960639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:rsidR="00F15671" w:rsidRPr="00960639" w:rsidRDefault="00AA74E4" w:rsidP="009606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60639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96063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960639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960639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60639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tbl>
      <w:tblPr>
        <w:tblStyle w:val="TableGrid"/>
        <w:tblW w:w="9275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5"/>
        <w:gridCol w:w="1080"/>
        <w:gridCol w:w="1530"/>
        <w:gridCol w:w="270"/>
        <w:gridCol w:w="1620"/>
      </w:tblGrid>
      <w:tr w:rsidR="0039196E" w:rsidRPr="00960639" w:rsidTr="00960639">
        <w:trPr>
          <w:trHeight w:val="64"/>
        </w:trPr>
        <w:tc>
          <w:tcPr>
            <w:tcW w:w="4775" w:type="dxa"/>
            <w:vAlign w:val="bottom"/>
          </w:tcPr>
          <w:p w:rsidR="0039196E" w:rsidRPr="00960639" w:rsidRDefault="0039196E" w:rsidP="00960639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:rsidR="0039196E" w:rsidRPr="00960639" w:rsidRDefault="0039196E" w:rsidP="00960639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06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60639" w:rsidRPr="009606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60639" w:rsidRPr="009606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9606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606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080" w:type="dxa"/>
          </w:tcPr>
          <w:p w:rsidR="0039196E" w:rsidRPr="0019630C" w:rsidRDefault="0039196E" w:rsidP="0019630C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:rsidR="0039196E" w:rsidRPr="0019630C" w:rsidRDefault="0039196E" w:rsidP="0019630C">
            <w:pPr>
              <w:pStyle w:val="BodyText"/>
              <w:spacing w:after="0" w:line="240" w:lineRule="atLeast"/>
              <w:ind w:right="-11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96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:rsidR="0039196E" w:rsidRPr="00960639" w:rsidRDefault="0039196E" w:rsidP="00960639">
            <w:pPr>
              <w:spacing w:line="240" w:lineRule="atLeas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63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96063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6063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:rsidR="0039196E" w:rsidRPr="00960639" w:rsidRDefault="0039196E" w:rsidP="0096063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39196E" w:rsidRPr="00960639" w:rsidRDefault="0039196E" w:rsidP="00960639">
            <w:pPr>
              <w:spacing w:line="240" w:lineRule="atLeas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063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:rsidR="0039196E" w:rsidRPr="00960639" w:rsidRDefault="0039196E" w:rsidP="00960639">
            <w:pPr>
              <w:spacing w:line="240" w:lineRule="atLeas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639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33291C" w:rsidRPr="00960639" w:rsidTr="0039196E">
        <w:tc>
          <w:tcPr>
            <w:tcW w:w="4775" w:type="dxa"/>
          </w:tcPr>
          <w:p w:rsidR="0033291C" w:rsidRPr="00960639" w:rsidRDefault="0033291C" w:rsidP="009606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3291C" w:rsidRPr="00960639" w:rsidRDefault="0033291C" w:rsidP="0096063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:rsidR="0033291C" w:rsidRPr="00960639" w:rsidRDefault="0033291C" w:rsidP="00960639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06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96063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9606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9196E" w:rsidRPr="00960639" w:rsidTr="0039196E">
        <w:tc>
          <w:tcPr>
            <w:tcW w:w="4775" w:type="dxa"/>
          </w:tcPr>
          <w:p w:rsidR="0039196E" w:rsidRPr="00960639" w:rsidRDefault="0039196E" w:rsidP="00960639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06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:rsidR="0039196E" w:rsidRPr="00960639" w:rsidRDefault="0039196E" w:rsidP="00960639">
            <w:pPr>
              <w:tabs>
                <w:tab w:val="decimal" w:pos="42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:rsidR="0039196E" w:rsidRPr="00960639" w:rsidRDefault="0039196E" w:rsidP="00960639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9196E" w:rsidRPr="00960639" w:rsidRDefault="0039196E" w:rsidP="009606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39196E" w:rsidRPr="00960639" w:rsidRDefault="0039196E" w:rsidP="00960639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196E" w:rsidRPr="00960639" w:rsidTr="00BE67A6">
        <w:tc>
          <w:tcPr>
            <w:tcW w:w="4775" w:type="dxa"/>
          </w:tcPr>
          <w:p w:rsidR="0039196E" w:rsidRPr="00960639" w:rsidRDefault="0039196E" w:rsidP="00960639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63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:rsidR="0039196E" w:rsidRPr="00960639" w:rsidRDefault="0039196E" w:rsidP="00960639">
            <w:pPr>
              <w:spacing w:line="240" w:lineRule="auto"/>
              <w:ind w:left="-1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6063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39196E" w:rsidRPr="00960639" w:rsidRDefault="001A5A9C" w:rsidP="00960639">
            <w:pPr>
              <w:tabs>
                <w:tab w:val="decimal" w:pos="1156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1A5A9C">
              <w:rPr>
                <w:rFonts w:asciiTheme="majorBidi" w:hAnsiTheme="majorBidi" w:cstheme="majorBidi"/>
                <w:sz w:val="30"/>
                <w:szCs w:val="30"/>
              </w:rPr>
              <w:t>78,29</w:t>
            </w:r>
            <w:r w:rsidR="00E8747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39196E" w:rsidRPr="00960639" w:rsidRDefault="0039196E" w:rsidP="00960639">
            <w:pPr>
              <w:tabs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39196E" w:rsidRPr="00960639" w:rsidRDefault="001A5A9C" w:rsidP="00960639">
            <w:pPr>
              <w:tabs>
                <w:tab w:val="decimal" w:pos="124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67A6" w:rsidRPr="00BE67A6" w:rsidTr="00BE67A6">
        <w:trPr>
          <w:trHeight w:val="181"/>
        </w:trPr>
        <w:tc>
          <w:tcPr>
            <w:tcW w:w="4775" w:type="dxa"/>
          </w:tcPr>
          <w:p w:rsidR="00BE67A6" w:rsidRPr="00BE67A6" w:rsidRDefault="00BE67A6" w:rsidP="00BE67A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E67A6" w:rsidRPr="00BE67A6" w:rsidRDefault="00BE67A6" w:rsidP="00BE67A6">
            <w:pPr>
              <w:tabs>
                <w:tab w:val="decimal" w:pos="840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BE67A6" w:rsidRPr="00BE67A6" w:rsidRDefault="00BE67A6" w:rsidP="00BE67A6">
            <w:pPr>
              <w:tabs>
                <w:tab w:val="decimal" w:pos="1156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67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78,299</w:t>
            </w:r>
          </w:p>
        </w:tc>
        <w:tc>
          <w:tcPr>
            <w:tcW w:w="270" w:type="dxa"/>
          </w:tcPr>
          <w:p w:rsidR="00BE67A6" w:rsidRPr="00BE67A6" w:rsidRDefault="00BE67A6" w:rsidP="00BE67A6">
            <w:pPr>
              <w:tabs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BE67A6" w:rsidRPr="00BE67A6" w:rsidRDefault="00BE67A6" w:rsidP="00BE67A6">
            <w:pPr>
              <w:tabs>
                <w:tab w:val="decimal" w:pos="124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67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E67A6" w:rsidRPr="00960639" w:rsidTr="00BE67A6">
        <w:tc>
          <w:tcPr>
            <w:tcW w:w="4775" w:type="dxa"/>
          </w:tcPr>
          <w:p w:rsidR="00BE67A6" w:rsidRPr="00960639" w:rsidRDefault="00BE67A6" w:rsidP="00BE67A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6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080" w:type="dxa"/>
          </w:tcPr>
          <w:p w:rsidR="00BE67A6" w:rsidRPr="00960639" w:rsidRDefault="00BE67A6" w:rsidP="00BE67A6">
            <w:pPr>
              <w:tabs>
                <w:tab w:val="decimal" w:pos="84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BE67A6" w:rsidRPr="00960639" w:rsidRDefault="00BE67A6" w:rsidP="00BE67A6">
            <w:pPr>
              <w:tabs>
                <w:tab w:val="decimal" w:pos="1156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E67A6" w:rsidRPr="00960639" w:rsidRDefault="00BE67A6" w:rsidP="00BE67A6">
            <w:pPr>
              <w:tabs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BE67A6" w:rsidRPr="00960639" w:rsidRDefault="00BE67A6" w:rsidP="00BE67A6">
            <w:pPr>
              <w:tabs>
                <w:tab w:val="decimal" w:pos="124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67A6" w:rsidRPr="00960639" w:rsidTr="0039196E">
        <w:tc>
          <w:tcPr>
            <w:tcW w:w="4775" w:type="dxa"/>
          </w:tcPr>
          <w:p w:rsidR="00BE67A6" w:rsidRPr="00960639" w:rsidRDefault="00BE67A6" w:rsidP="00BE67A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6063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:rsidR="00BE67A6" w:rsidRPr="00960639" w:rsidRDefault="00BE67A6" w:rsidP="00BE67A6">
            <w:pPr>
              <w:tabs>
                <w:tab w:val="decimal" w:pos="84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BE67A6" w:rsidRPr="00960639" w:rsidRDefault="00BE67A6" w:rsidP="00BE67A6">
            <w:pPr>
              <w:tabs>
                <w:tab w:val="decimal" w:pos="1156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1A5A9C">
              <w:rPr>
                <w:rFonts w:asciiTheme="majorBidi" w:hAnsiTheme="majorBidi" w:cstheme="majorBidi"/>
                <w:sz w:val="30"/>
                <w:szCs w:val="30"/>
              </w:rPr>
              <w:t>670,299</w:t>
            </w:r>
          </w:p>
        </w:tc>
        <w:tc>
          <w:tcPr>
            <w:tcW w:w="270" w:type="dxa"/>
          </w:tcPr>
          <w:p w:rsidR="00BE67A6" w:rsidRPr="00960639" w:rsidRDefault="00BE67A6" w:rsidP="00BE67A6">
            <w:pPr>
              <w:tabs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BE67A6" w:rsidRPr="00960639" w:rsidRDefault="00BE67A6" w:rsidP="00BE67A6">
            <w:pPr>
              <w:tabs>
                <w:tab w:val="decimal" w:pos="124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67A6" w:rsidRPr="00960639" w:rsidTr="0039196E">
        <w:tc>
          <w:tcPr>
            <w:tcW w:w="4775" w:type="dxa"/>
          </w:tcPr>
          <w:p w:rsidR="00BE67A6" w:rsidRPr="00960639" w:rsidRDefault="00BE67A6" w:rsidP="00BE67A6">
            <w:pPr>
              <w:tabs>
                <w:tab w:val="left" w:pos="8040"/>
              </w:tabs>
              <w:spacing w:line="240" w:lineRule="auto"/>
              <w:ind w:left="80"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639">
              <w:rPr>
                <w:rFonts w:asciiTheme="majorBidi" w:hAnsiTheme="majorBidi" w:cstheme="majorBidi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1080" w:type="dxa"/>
          </w:tcPr>
          <w:p w:rsidR="00BE67A6" w:rsidRPr="00960639" w:rsidRDefault="00BE67A6" w:rsidP="00BE67A6">
            <w:pPr>
              <w:tabs>
                <w:tab w:val="decimal" w:pos="84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:rsidR="00BE67A6" w:rsidRPr="00960639" w:rsidRDefault="00BE67A6" w:rsidP="00BE67A6">
            <w:pPr>
              <w:tabs>
                <w:tab w:val="decimal" w:pos="1156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E67A6" w:rsidRPr="00960639" w:rsidRDefault="00BE67A6" w:rsidP="00BE67A6">
            <w:pPr>
              <w:tabs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BE67A6" w:rsidRPr="00960639" w:rsidRDefault="00BE67A6" w:rsidP="00BE67A6">
            <w:pPr>
              <w:tabs>
                <w:tab w:val="decimal" w:pos="124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67A6" w:rsidRPr="00960639" w:rsidTr="0039196E">
        <w:tc>
          <w:tcPr>
            <w:tcW w:w="4775" w:type="dxa"/>
          </w:tcPr>
          <w:p w:rsidR="00BE67A6" w:rsidRPr="00960639" w:rsidRDefault="00BE67A6" w:rsidP="00BE67A6">
            <w:pPr>
              <w:tabs>
                <w:tab w:val="left" w:pos="8040"/>
              </w:tabs>
              <w:spacing w:line="240" w:lineRule="auto"/>
              <w:ind w:left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6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9606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9606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:rsidR="00BE67A6" w:rsidRPr="00960639" w:rsidRDefault="00BE67A6" w:rsidP="00BE67A6">
            <w:pPr>
              <w:tabs>
                <w:tab w:val="decimal" w:pos="8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BE67A6" w:rsidRPr="00960639" w:rsidRDefault="00BE67A6" w:rsidP="00BE67A6">
            <w:pPr>
              <w:tabs>
                <w:tab w:val="decimal" w:pos="11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9C">
              <w:rPr>
                <w:rFonts w:asciiTheme="majorBidi" w:hAnsiTheme="majorBidi" w:cstheme="majorBidi"/>
                <w:sz w:val="30"/>
                <w:szCs w:val="30"/>
              </w:rPr>
              <w:t>137,656</w:t>
            </w:r>
          </w:p>
        </w:tc>
        <w:tc>
          <w:tcPr>
            <w:tcW w:w="270" w:type="dxa"/>
          </w:tcPr>
          <w:p w:rsidR="00BE67A6" w:rsidRPr="00960639" w:rsidRDefault="00BE67A6" w:rsidP="00BE67A6">
            <w:pPr>
              <w:tabs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BE67A6" w:rsidRPr="00960639" w:rsidRDefault="00BE67A6" w:rsidP="00BE67A6">
            <w:pPr>
              <w:tabs>
                <w:tab w:val="decimal" w:pos="124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67A6" w:rsidRPr="00960639" w:rsidTr="0039196E">
        <w:tc>
          <w:tcPr>
            <w:tcW w:w="4775" w:type="dxa"/>
          </w:tcPr>
          <w:p w:rsidR="00BE67A6" w:rsidRPr="00960639" w:rsidRDefault="00BE67A6" w:rsidP="00BE67A6">
            <w:pPr>
              <w:tabs>
                <w:tab w:val="left" w:pos="8040"/>
              </w:tabs>
              <w:spacing w:line="240" w:lineRule="auto"/>
              <w:ind w:left="16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606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3 - 6 </w:t>
            </w:r>
            <w:r w:rsidRPr="0096063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080" w:type="dxa"/>
          </w:tcPr>
          <w:p w:rsidR="00BE67A6" w:rsidRPr="00960639" w:rsidRDefault="00BE67A6" w:rsidP="00BE67A6">
            <w:pPr>
              <w:tabs>
                <w:tab w:val="decimal" w:pos="8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BE67A6" w:rsidRPr="00960639" w:rsidRDefault="00BE67A6" w:rsidP="00BE67A6">
            <w:pPr>
              <w:tabs>
                <w:tab w:val="decimal" w:pos="11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1,416</w:t>
            </w:r>
          </w:p>
        </w:tc>
        <w:tc>
          <w:tcPr>
            <w:tcW w:w="270" w:type="dxa"/>
          </w:tcPr>
          <w:p w:rsidR="00BE67A6" w:rsidRPr="00960639" w:rsidRDefault="00BE67A6" w:rsidP="00BE67A6">
            <w:pPr>
              <w:tabs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E67A6" w:rsidRPr="00960639" w:rsidRDefault="00BE67A6" w:rsidP="00BE67A6">
            <w:pPr>
              <w:tabs>
                <w:tab w:val="decimal" w:pos="124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67A6" w:rsidRPr="00960639" w:rsidTr="0039196E">
        <w:tc>
          <w:tcPr>
            <w:tcW w:w="4775" w:type="dxa"/>
          </w:tcPr>
          <w:p w:rsidR="00BE67A6" w:rsidRPr="00960639" w:rsidRDefault="00BE67A6" w:rsidP="00BE67A6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BE67A6" w:rsidRPr="00960639" w:rsidRDefault="00BE67A6" w:rsidP="00BE67A6">
            <w:pPr>
              <w:tabs>
                <w:tab w:val="decimal" w:pos="8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BE67A6" w:rsidRPr="00960639" w:rsidRDefault="00BE67A6" w:rsidP="00BE67A6">
            <w:pPr>
              <w:tabs>
                <w:tab w:val="decimal" w:pos="11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A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809,371</w:t>
            </w:r>
          </w:p>
        </w:tc>
        <w:tc>
          <w:tcPr>
            <w:tcW w:w="270" w:type="dxa"/>
          </w:tcPr>
          <w:p w:rsidR="00BE67A6" w:rsidRPr="00960639" w:rsidRDefault="00BE67A6" w:rsidP="00BE67A6">
            <w:pPr>
              <w:tabs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BE67A6" w:rsidRPr="00960639" w:rsidRDefault="00BE67A6" w:rsidP="00BE67A6">
            <w:pPr>
              <w:tabs>
                <w:tab w:val="decimal" w:pos="124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E67A6" w:rsidRPr="00960639" w:rsidTr="0039196E">
        <w:tc>
          <w:tcPr>
            <w:tcW w:w="4775" w:type="dxa"/>
          </w:tcPr>
          <w:p w:rsidR="00BE67A6" w:rsidRPr="00960639" w:rsidRDefault="00BE67A6" w:rsidP="00BE67A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06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:rsidR="00BE67A6" w:rsidRPr="00960639" w:rsidRDefault="00BE67A6" w:rsidP="00BE67A6">
            <w:pPr>
              <w:tabs>
                <w:tab w:val="decimal" w:pos="840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BE67A6" w:rsidRPr="00960639" w:rsidRDefault="00BE67A6" w:rsidP="00BE67A6">
            <w:pPr>
              <w:tabs>
                <w:tab w:val="decimal" w:pos="1156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A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887,6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:rsidR="00BE67A6" w:rsidRPr="00960639" w:rsidRDefault="00BE67A6" w:rsidP="00BE67A6">
            <w:pPr>
              <w:tabs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BE67A6" w:rsidRPr="00960639" w:rsidRDefault="00BE67A6" w:rsidP="00BE67A6">
            <w:pPr>
              <w:tabs>
                <w:tab w:val="decimal" w:pos="124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990"/>
        <w:gridCol w:w="270"/>
        <w:gridCol w:w="1620"/>
      </w:tblGrid>
      <w:tr w:rsidR="00A47B27" w:rsidRPr="00D026C7" w:rsidTr="00DA4EFE">
        <w:trPr>
          <w:cantSplit/>
          <w:tblHeader/>
        </w:trPr>
        <w:tc>
          <w:tcPr>
            <w:tcW w:w="6390" w:type="dxa"/>
          </w:tcPr>
          <w:p w:rsidR="00A47B27" w:rsidRPr="00D026C7" w:rsidRDefault="00A47B27" w:rsidP="00A47B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47B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A47B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47B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47B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990" w:type="dxa"/>
          </w:tcPr>
          <w:p w:rsidR="00A47B27" w:rsidRPr="00D026C7" w:rsidRDefault="00A47B27" w:rsidP="0058460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026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A47B27" w:rsidRPr="00D026C7" w:rsidRDefault="00A47B27" w:rsidP="0058460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A47B27" w:rsidRPr="00D026C7" w:rsidRDefault="00A47B27" w:rsidP="00584601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26C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7E4338" w:rsidRPr="007E4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</w:p>
        </w:tc>
      </w:tr>
      <w:tr w:rsidR="0039196E" w:rsidRPr="00D026C7" w:rsidTr="00DA4EFE">
        <w:trPr>
          <w:cantSplit/>
        </w:trPr>
        <w:tc>
          <w:tcPr>
            <w:tcW w:w="6390" w:type="dxa"/>
          </w:tcPr>
          <w:p w:rsidR="0039196E" w:rsidRPr="00D026C7" w:rsidRDefault="0039196E" w:rsidP="00584601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39196E" w:rsidRPr="00D026C7" w:rsidRDefault="0039196E" w:rsidP="0058460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39196E" w:rsidRPr="00D026C7" w:rsidRDefault="0039196E" w:rsidP="00584601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:rsidR="0039196E" w:rsidRPr="00D026C7" w:rsidRDefault="0039196E" w:rsidP="00DA4EFE">
            <w:pPr>
              <w:tabs>
                <w:tab w:val="decimal" w:pos="972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7B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A47B2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47B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47B27" w:rsidRPr="00D026C7" w:rsidTr="00DA4EFE">
        <w:trPr>
          <w:cantSplit/>
        </w:trPr>
        <w:tc>
          <w:tcPr>
            <w:tcW w:w="6390" w:type="dxa"/>
          </w:tcPr>
          <w:p w:rsidR="00A47B27" w:rsidRPr="00D026C7" w:rsidRDefault="00A47B27" w:rsidP="00584601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26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:rsidR="00A47B27" w:rsidRPr="00D026C7" w:rsidRDefault="00A47B27" w:rsidP="0058460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A47B27" w:rsidRPr="00D026C7" w:rsidRDefault="00A47B27" w:rsidP="00584601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:rsidR="00A47B27" w:rsidRPr="00D026C7" w:rsidRDefault="00A47B27" w:rsidP="00584601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7B27" w:rsidRPr="005072C8" w:rsidTr="00DA4EFE">
        <w:trPr>
          <w:cantSplit/>
        </w:trPr>
        <w:tc>
          <w:tcPr>
            <w:tcW w:w="6390" w:type="dxa"/>
          </w:tcPr>
          <w:p w:rsidR="00A47B27" w:rsidRPr="005072C8" w:rsidRDefault="00A47B27" w:rsidP="00584601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72C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:rsidR="00A47B27" w:rsidRPr="005072C8" w:rsidRDefault="00A47B27" w:rsidP="0058460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072C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:rsidR="00A47B27" w:rsidRPr="005072C8" w:rsidRDefault="00A47B27" w:rsidP="00584601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:rsidR="00A47B27" w:rsidRPr="005072C8" w:rsidRDefault="00A47B27" w:rsidP="00DA4EFE">
            <w:pPr>
              <w:tabs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72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55,283</w:t>
            </w:r>
          </w:p>
        </w:tc>
      </w:tr>
      <w:tr w:rsidR="00A47B27" w:rsidRPr="005072C8" w:rsidTr="00DA4EFE">
        <w:trPr>
          <w:cantSplit/>
        </w:trPr>
        <w:tc>
          <w:tcPr>
            <w:tcW w:w="6390" w:type="dxa"/>
          </w:tcPr>
          <w:p w:rsidR="00A47B27" w:rsidRPr="005072C8" w:rsidRDefault="00A47B27" w:rsidP="0058460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:rsidR="00A47B27" w:rsidRPr="005072C8" w:rsidRDefault="00A47B27" w:rsidP="0058460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A47B27" w:rsidRPr="005072C8" w:rsidRDefault="00A47B27" w:rsidP="00584601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A47B27" w:rsidRPr="005072C8" w:rsidRDefault="00A47B27" w:rsidP="00DA4EFE">
            <w:pPr>
              <w:tabs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072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55,283</w:t>
            </w:r>
          </w:p>
        </w:tc>
      </w:tr>
      <w:tr w:rsidR="00A47B27" w:rsidRPr="005072C8" w:rsidTr="00DA4EFE">
        <w:trPr>
          <w:cantSplit/>
          <w:trHeight w:val="60"/>
        </w:trPr>
        <w:tc>
          <w:tcPr>
            <w:tcW w:w="6390" w:type="dxa"/>
          </w:tcPr>
          <w:p w:rsidR="00A47B27" w:rsidRPr="005072C8" w:rsidRDefault="00A47B27" w:rsidP="00584601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72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90" w:type="dxa"/>
          </w:tcPr>
          <w:p w:rsidR="00A47B27" w:rsidRPr="005072C8" w:rsidRDefault="00A47B27" w:rsidP="0058460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A47B27" w:rsidRPr="005072C8" w:rsidRDefault="00A47B27" w:rsidP="00584601">
            <w:pPr>
              <w:tabs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:rsidR="00A47B27" w:rsidRPr="005072C8" w:rsidRDefault="00A47B27" w:rsidP="00DA4EFE">
            <w:pPr>
              <w:tabs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47B27" w:rsidRPr="005072C8" w:rsidTr="00DA4EFE">
        <w:trPr>
          <w:cantSplit/>
        </w:trPr>
        <w:tc>
          <w:tcPr>
            <w:tcW w:w="6390" w:type="dxa"/>
          </w:tcPr>
          <w:p w:rsidR="00A47B27" w:rsidRPr="005072C8" w:rsidRDefault="00A47B27" w:rsidP="00584601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72C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:rsidR="00A47B27" w:rsidRPr="005072C8" w:rsidRDefault="00A47B27" w:rsidP="0058460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A47B27" w:rsidRPr="005072C8" w:rsidRDefault="00A47B27" w:rsidP="00584601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A47B27" w:rsidRPr="005072C8" w:rsidRDefault="00A47B27" w:rsidP="00DA4EFE">
            <w:pPr>
              <w:tabs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72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652,154</w:t>
            </w:r>
          </w:p>
        </w:tc>
      </w:tr>
      <w:tr w:rsidR="00A47B27" w:rsidRPr="005072C8" w:rsidTr="00DA4EFE">
        <w:trPr>
          <w:cantSplit/>
        </w:trPr>
        <w:tc>
          <w:tcPr>
            <w:tcW w:w="6390" w:type="dxa"/>
          </w:tcPr>
          <w:p w:rsidR="00A47B27" w:rsidRPr="005072C8" w:rsidRDefault="00A47B27" w:rsidP="00584601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72C8">
              <w:rPr>
                <w:rFonts w:asciiTheme="majorBidi" w:hAnsiTheme="majorBidi" w:cstheme="majorBidi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990" w:type="dxa"/>
          </w:tcPr>
          <w:p w:rsidR="00A47B27" w:rsidRPr="005072C8" w:rsidRDefault="00A47B27" w:rsidP="0058460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A47B27" w:rsidRPr="005072C8" w:rsidRDefault="00A47B27" w:rsidP="00584601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:rsidR="00A47B27" w:rsidRPr="005072C8" w:rsidRDefault="00A47B27" w:rsidP="00DA4EFE">
            <w:pPr>
              <w:tabs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47B27" w:rsidRPr="005072C8" w:rsidTr="00DA4EFE">
        <w:trPr>
          <w:cantSplit/>
        </w:trPr>
        <w:tc>
          <w:tcPr>
            <w:tcW w:w="6390" w:type="dxa"/>
          </w:tcPr>
          <w:p w:rsidR="00A47B27" w:rsidRPr="005072C8" w:rsidRDefault="00876794" w:rsidP="00584601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47B27" w:rsidRPr="005072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7E4338" w:rsidRPr="005072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47B27" w:rsidRPr="005072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:rsidR="00A47B27" w:rsidRPr="005072C8" w:rsidRDefault="00A47B27" w:rsidP="0058460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A47B27" w:rsidRPr="005072C8" w:rsidRDefault="00A47B27" w:rsidP="00584601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:rsidR="00A47B27" w:rsidRPr="005072C8" w:rsidRDefault="00A47B27" w:rsidP="00DA4EFE">
            <w:pPr>
              <w:tabs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72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184,497</w:t>
            </w:r>
          </w:p>
        </w:tc>
      </w:tr>
      <w:tr w:rsidR="00A47B27" w:rsidRPr="005072C8" w:rsidTr="00E35138">
        <w:trPr>
          <w:cantSplit/>
        </w:trPr>
        <w:tc>
          <w:tcPr>
            <w:tcW w:w="6390" w:type="dxa"/>
          </w:tcPr>
          <w:p w:rsidR="00A47B27" w:rsidRPr="005072C8" w:rsidRDefault="00A47B27" w:rsidP="00584601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:rsidR="00A47B27" w:rsidRPr="005072C8" w:rsidRDefault="00A47B27" w:rsidP="0058460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A47B27" w:rsidRPr="005072C8" w:rsidRDefault="00A47B27" w:rsidP="00584601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A47B27" w:rsidRPr="005072C8" w:rsidRDefault="00A47B27" w:rsidP="00DA4EFE">
            <w:pPr>
              <w:tabs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072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836,651</w:t>
            </w:r>
          </w:p>
        </w:tc>
      </w:tr>
      <w:tr w:rsidR="00A47B27" w:rsidRPr="005072C8" w:rsidTr="00E35138">
        <w:trPr>
          <w:cantSplit/>
        </w:trPr>
        <w:tc>
          <w:tcPr>
            <w:tcW w:w="6390" w:type="dxa"/>
          </w:tcPr>
          <w:p w:rsidR="00A47B27" w:rsidRPr="005072C8" w:rsidRDefault="00A47B27" w:rsidP="00584601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72C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A47B27" w:rsidRPr="005072C8" w:rsidRDefault="00A47B27" w:rsidP="0058460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A47B27" w:rsidRPr="005072C8" w:rsidRDefault="00A47B27" w:rsidP="00584601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A47B27" w:rsidRPr="005072C8" w:rsidRDefault="00A47B27" w:rsidP="00DA4EFE">
            <w:pPr>
              <w:tabs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072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891,934</w:t>
            </w:r>
          </w:p>
        </w:tc>
      </w:tr>
    </w:tbl>
    <w:p w:rsidR="00E666BA" w:rsidRPr="005072C8" w:rsidRDefault="00E666BA" w:rsidP="00E666BA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47B27" w:rsidRPr="005072C8" w:rsidRDefault="00A47B27" w:rsidP="00A47B27">
      <w:pPr>
        <w:spacing w:line="240" w:lineRule="auto"/>
        <w:ind w:firstLine="540"/>
        <w:rPr>
          <w:rFonts w:asciiTheme="majorBidi" w:hAnsiTheme="majorBidi" w:cstheme="majorBidi"/>
          <w:sz w:val="30"/>
          <w:szCs w:val="30"/>
          <w:lang w:val="th-TH"/>
        </w:rPr>
      </w:pPr>
      <w:r w:rsidRPr="005072C8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</w:t>
      </w:r>
      <w:r w:rsidRPr="005072C8">
        <w:rPr>
          <w:rFonts w:ascii="Angsana New" w:hAnsi="Angsana New"/>
          <w:sz w:val="30"/>
          <w:szCs w:val="30"/>
          <w:cs/>
        </w:rPr>
        <w:t xml:space="preserve">สินเชื่อแก่ลูกค้าของบริษัท มีระยะเวลาตั้งแต่ </w:t>
      </w:r>
      <w:r w:rsidRPr="005072C8">
        <w:rPr>
          <w:rFonts w:ascii="Angsana New" w:hAnsi="Angsana New"/>
          <w:sz w:val="30"/>
          <w:szCs w:val="30"/>
          <w:lang w:val="en-US"/>
        </w:rPr>
        <w:t>7</w:t>
      </w:r>
      <w:r w:rsidRPr="005072C8">
        <w:rPr>
          <w:rFonts w:ascii="Angsana New" w:hAnsi="Angsana New"/>
          <w:sz w:val="30"/>
          <w:szCs w:val="30"/>
          <w:cs/>
          <w:lang w:val="en-US"/>
        </w:rPr>
        <w:t xml:space="preserve"> วัน ถึง </w:t>
      </w:r>
      <w:r w:rsidRPr="005072C8">
        <w:rPr>
          <w:rFonts w:ascii="Angsana New" w:hAnsi="Angsana New"/>
          <w:sz w:val="30"/>
          <w:szCs w:val="30"/>
          <w:lang w:val="en-US"/>
        </w:rPr>
        <w:t>90</w:t>
      </w:r>
      <w:r w:rsidRPr="005072C8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:rsidR="00A47B27" w:rsidRPr="005072C8" w:rsidRDefault="00A47B27" w:rsidP="00D42AE2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A173A" w:rsidRPr="005072C8" w:rsidRDefault="00AA31EE" w:rsidP="00D42AE2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5072C8">
        <w:rPr>
          <w:rFonts w:ascii="Angsana New" w:hAnsi="Angsana New"/>
          <w:b/>
          <w:bCs/>
          <w:sz w:val="30"/>
          <w:szCs w:val="30"/>
        </w:rPr>
        <w:t>1</w:t>
      </w:r>
      <w:r w:rsidR="00954C9F">
        <w:rPr>
          <w:rFonts w:ascii="Angsana New" w:hAnsi="Angsana New"/>
          <w:b/>
          <w:bCs/>
          <w:sz w:val="30"/>
          <w:szCs w:val="30"/>
        </w:rPr>
        <w:t>1</w:t>
      </w:r>
      <w:r w:rsidRPr="005072C8">
        <w:rPr>
          <w:rFonts w:ascii="Angsana New" w:hAnsi="Angsana New"/>
          <w:b/>
          <w:bCs/>
          <w:sz w:val="30"/>
          <w:szCs w:val="30"/>
        </w:rPr>
        <w:tab/>
      </w:r>
      <w:r w:rsidR="00327006" w:rsidRPr="005072C8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0A08FC" w:rsidRPr="005072C8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211A3C" w:rsidRPr="005072C8">
        <w:rPr>
          <w:rFonts w:ascii="Angsana New" w:hAnsi="Angsana New"/>
          <w:b/>
          <w:bCs/>
          <w:sz w:val="30"/>
          <w:szCs w:val="30"/>
          <w:cs/>
        </w:rPr>
        <w:t>บุคคลหรือ</w:t>
      </w:r>
      <w:r w:rsidR="000A08FC" w:rsidRPr="005072C8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:rsidR="00492682" w:rsidRPr="005072C8" w:rsidRDefault="00492682" w:rsidP="00D42AE2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270"/>
        <w:gridCol w:w="1170"/>
      </w:tblGrid>
      <w:tr w:rsidR="00CC7FA5" w:rsidRPr="005072C8" w:rsidTr="00A03222">
        <w:tc>
          <w:tcPr>
            <w:tcW w:w="6570" w:type="dxa"/>
            <w:vAlign w:val="bottom"/>
          </w:tcPr>
          <w:p w:rsidR="00CC7FA5" w:rsidRPr="005072C8" w:rsidRDefault="00CC7FA5" w:rsidP="00CC7FA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CC7FA5" w:rsidRPr="005072C8" w:rsidRDefault="0019630C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72C8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5072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:rsidR="00CC7FA5" w:rsidRPr="005072C8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C7FA5" w:rsidRPr="005072C8" w:rsidRDefault="007E4338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CC7FA5" w:rsidRPr="005072C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C7FA5" w:rsidRPr="005072C8" w:rsidTr="00A03222">
        <w:tc>
          <w:tcPr>
            <w:tcW w:w="6570" w:type="dxa"/>
            <w:vAlign w:val="bottom"/>
          </w:tcPr>
          <w:p w:rsidR="00CC7FA5" w:rsidRPr="005072C8" w:rsidRDefault="00CC7FA5" w:rsidP="00CC7FA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CC7FA5" w:rsidRPr="005072C8" w:rsidRDefault="007E4338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:rsidR="00CC7FA5" w:rsidRPr="005072C8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C7FA5" w:rsidRPr="005072C8" w:rsidRDefault="00CC7FA5" w:rsidP="00CC7FA5">
            <w:pPr>
              <w:pStyle w:val="Heading9"/>
              <w:spacing w:line="240" w:lineRule="auto"/>
              <w:ind w:left="-137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25</w:t>
            </w:r>
            <w:r w:rsidR="007E4338" w:rsidRPr="005072C8">
              <w:rPr>
                <w:rFonts w:ascii="Angsana New" w:hAnsi="Angsana New" w:hint="cs"/>
                <w:sz w:val="30"/>
                <w:szCs w:val="30"/>
                <w:lang w:val="en-US"/>
              </w:rPr>
              <w:t>62</w:t>
            </w:r>
          </w:p>
        </w:tc>
      </w:tr>
      <w:tr w:rsidR="00CC7FA5" w:rsidRPr="005072C8" w:rsidTr="00A03222">
        <w:tc>
          <w:tcPr>
            <w:tcW w:w="6570" w:type="dxa"/>
            <w:vAlign w:val="bottom"/>
          </w:tcPr>
          <w:p w:rsidR="00CC7FA5" w:rsidRPr="005072C8" w:rsidRDefault="00CC7FA5" w:rsidP="00CC7FA5">
            <w:pPr>
              <w:spacing w:line="240" w:lineRule="auto"/>
              <w:ind w:left="5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CC7FA5" w:rsidRPr="005072C8" w:rsidRDefault="00CC7FA5" w:rsidP="00CC7FA5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072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7FA5" w:rsidRPr="005072C8" w:rsidTr="00A03222">
        <w:tc>
          <w:tcPr>
            <w:tcW w:w="6570" w:type="dxa"/>
          </w:tcPr>
          <w:p w:rsidR="00CC7FA5" w:rsidRPr="005072C8" w:rsidRDefault="00CC7FA5" w:rsidP="00CC7FA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72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vAlign w:val="bottom"/>
          </w:tcPr>
          <w:p w:rsidR="00CC7FA5" w:rsidRPr="005072C8" w:rsidRDefault="00CC7FA5" w:rsidP="00CC7FA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C7FA5" w:rsidRPr="005072C8" w:rsidRDefault="00CC7FA5" w:rsidP="00CC7FA5">
            <w:pPr>
              <w:tabs>
                <w:tab w:val="decimal" w:pos="1170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C7FA5" w:rsidRPr="005072C8" w:rsidRDefault="00CC7FA5" w:rsidP="00CC7FA5">
            <w:pPr>
              <w:tabs>
                <w:tab w:val="decimal" w:pos="972"/>
              </w:tabs>
              <w:spacing w:line="240" w:lineRule="auto"/>
              <w:ind w:left="-5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C7FA5" w:rsidRPr="005072C8" w:rsidTr="00A03222">
        <w:tc>
          <w:tcPr>
            <w:tcW w:w="6570" w:type="dxa"/>
          </w:tcPr>
          <w:p w:rsidR="00CC7FA5" w:rsidRPr="005072C8" w:rsidRDefault="00CC7FA5" w:rsidP="00CC7FA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72C8">
              <w:rPr>
                <w:rFonts w:ascii="Angsana New" w:hAnsi="Angsana New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260" w:type="dxa"/>
            <w:vAlign w:val="bottom"/>
          </w:tcPr>
          <w:p w:rsidR="00CC7FA5" w:rsidRPr="005072C8" w:rsidRDefault="00CC7FA5" w:rsidP="00CC7FA5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C7FA5" w:rsidRPr="005072C8" w:rsidRDefault="00CC7FA5" w:rsidP="00CC7FA5">
            <w:pPr>
              <w:tabs>
                <w:tab w:val="decimal" w:pos="1170"/>
              </w:tabs>
              <w:spacing w:line="240" w:lineRule="auto"/>
              <w:ind w:left="-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C7FA5" w:rsidRPr="005072C8" w:rsidRDefault="00CC7FA5" w:rsidP="00CC7FA5">
            <w:pPr>
              <w:tabs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7FA5" w:rsidRPr="005072C8" w:rsidTr="00A03222">
        <w:tc>
          <w:tcPr>
            <w:tcW w:w="6570" w:type="dxa"/>
          </w:tcPr>
          <w:p w:rsidR="00CC7FA5" w:rsidRPr="005072C8" w:rsidRDefault="00CC7FA5" w:rsidP="00CC7FA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72C8">
              <w:rPr>
                <w:rFonts w:ascii="Angsana New" w:hAnsi="Angsana New"/>
                <w:sz w:val="30"/>
                <w:szCs w:val="30"/>
                <w:cs/>
              </w:rPr>
              <w:t>โรงงาน เครื่องจักรและอุปกรณ์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CC7FA5" w:rsidRPr="005072C8" w:rsidRDefault="001A5A9C" w:rsidP="00CC7FA5">
            <w:pPr>
              <w:tabs>
                <w:tab w:val="decimal" w:pos="104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5A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38,093</w:t>
            </w:r>
          </w:p>
        </w:tc>
        <w:tc>
          <w:tcPr>
            <w:tcW w:w="270" w:type="dxa"/>
            <w:vAlign w:val="bottom"/>
          </w:tcPr>
          <w:p w:rsidR="00CC7FA5" w:rsidRPr="005072C8" w:rsidRDefault="00CC7FA5" w:rsidP="00CC7FA5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CC7FA5" w:rsidRPr="005072C8" w:rsidRDefault="00CC7FA5" w:rsidP="00A03222">
            <w:pPr>
              <w:tabs>
                <w:tab w:val="decimal" w:pos="96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28,664</w:t>
            </w:r>
          </w:p>
        </w:tc>
      </w:tr>
      <w:tr w:rsidR="00CC7FA5" w:rsidRPr="005072C8" w:rsidTr="00A03222">
        <w:trPr>
          <w:trHeight w:hRule="exact" w:val="144"/>
        </w:trPr>
        <w:tc>
          <w:tcPr>
            <w:tcW w:w="6570" w:type="dxa"/>
          </w:tcPr>
          <w:p w:rsidR="00CC7FA5" w:rsidRPr="005072C8" w:rsidRDefault="00CC7FA5" w:rsidP="00CC7FA5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CC7FA5" w:rsidRPr="005072C8" w:rsidRDefault="00CC7FA5" w:rsidP="00CC7FA5">
            <w:pPr>
              <w:spacing w:line="240" w:lineRule="auto"/>
              <w:ind w:lef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CC7FA5" w:rsidRPr="005072C8" w:rsidRDefault="00CC7FA5" w:rsidP="00CC7FA5">
            <w:pPr>
              <w:spacing w:line="240" w:lineRule="auto"/>
              <w:ind w:left="-5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CC7FA5" w:rsidRPr="005072C8" w:rsidRDefault="00CC7FA5" w:rsidP="00A03222">
            <w:pPr>
              <w:tabs>
                <w:tab w:val="decimal" w:pos="966"/>
              </w:tabs>
              <w:spacing w:line="240" w:lineRule="auto"/>
              <w:ind w:lef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C7FA5" w:rsidRPr="005072C8" w:rsidTr="00A03222">
        <w:tc>
          <w:tcPr>
            <w:tcW w:w="6570" w:type="dxa"/>
          </w:tcPr>
          <w:p w:rsidR="00CC7FA5" w:rsidRPr="005072C8" w:rsidRDefault="00CC7FA5" w:rsidP="00CC7FA5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072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:rsidR="00CC7FA5" w:rsidRPr="005072C8" w:rsidRDefault="00CC7FA5" w:rsidP="00CC7FA5">
            <w:pPr>
              <w:tabs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C7FA5" w:rsidRPr="005072C8" w:rsidRDefault="00CC7FA5" w:rsidP="00CC7FA5">
            <w:pPr>
              <w:tabs>
                <w:tab w:val="decimal" w:pos="1170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C7FA5" w:rsidRPr="005072C8" w:rsidRDefault="00CC7FA5" w:rsidP="00A03222">
            <w:pPr>
              <w:tabs>
                <w:tab w:val="decimal" w:pos="966"/>
                <w:tab w:val="decimal" w:pos="113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7FA5" w:rsidRPr="005072C8" w:rsidTr="00A03222">
        <w:tc>
          <w:tcPr>
            <w:tcW w:w="6570" w:type="dxa"/>
          </w:tcPr>
          <w:p w:rsidR="00CC7FA5" w:rsidRPr="005072C8" w:rsidRDefault="00F15671" w:rsidP="00CC7FA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72C8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คำสั่งซื้อที่ผู้ขายสินค้าตกลงแล้ว</w:t>
            </w:r>
          </w:p>
        </w:tc>
        <w:tc>
          <w:tcPr>
            <w:tcW w:w="1260" w:type="dxa"/>
          </w:tcPr>
          <w:p w:rsidR="00CC7FA5" w:rsidRPr="005072C8" w:rsidRDefault="00CC7FA5" w:rsidP="001A5A9C">
            <w:pPr>
              <w:tabs>
                <w:tab w:val="decimal" w:pos="96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C7FA5" w:rsidRPr="005072C8" w:rsidRDefault="00CC7FA5" w:rsidP="00CC7FA5">
            <w:pPr>
              <w:tabs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C7FA5" w:rsidRPr="005072C8" w:rsidRDefault="00CC7FA5" w:rsidP="00A03222">
            <w:pPr>
              <w:tabs>
                <w:tab w:val="decimal" w:pos="96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5A9C" w:rsidRPr="005072C8" w:rsidTr="00A03222">
        <w:tc>
          <w:tcPr>
            <w:tcW w:w="6570" w:type="dxa"/>
          </w:tcPr>
          <w:p w:rsidR="001A5A9C" w:rsidRPr="004A69E0" w:rsidRDefault="001A5A9C" w:rsidP="00C112EA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69E0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:rsidR="001A5A9C" w:rsidRPr="001A5A9C" w:rsidRDefault="001A5A9C" w:rsidP="0001716F">
            <w:pPr>
              <w:tabs>
                <w:tab w:val="decimal" w:pos="104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A5A9C">
              <w:rPr>
                <w:rFonts w:ascii="Angsana New" w:hAnsi="Angsana New"/>
                <w:sz w:val="30"/>
                <w:szCs w:val="30"/>
              </w:rPr>
              <w:t>776,372</w:t>
            </w:r>
          </w:p>
        </w:tc>
        <w:tc>
          <w:tcPr>
            <w:tcW w:w="270" w:type="dxa"/>
            <w:vAlign w:val="bottom"/>
          </w:tcPr>
          <w:p w:rsidR="001A5A9C" w:rsidRPr="005072C8" w:rsidRDefault="001A5A9C" w:rsidP="001A5A9C">
            <w:pPr>
              <w:tabs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A5A9C" w:rsidRPr="005072C8" w:rsidRDefault="001A5A9C" w:rsidP="001A5A9C">
            <w:pPr>
              <w:tabs>
                <w:tab w:val="decimal" w:pos="96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1,506,440</w:t>
            </w:r>
          </w:p>
        </w:tc>
      </w:tr>
      <w:tr w:rsidR="001A5A9C" w:rsidRPr="005072C8" w:rsidTr="00A03222">
        <w:tc>
          <w:tcPr>
            <w:tcW w:w="6570" w:type="dxa"/>
          </w:tcPr>
          <w:p w:rsidR="001A5A9C" w:rsidRPr="004A69E0" w:rsidRDefault="001A5A9C" w:rsidP="00C112EA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69E0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</w:tcPr>
          <w:p w:rsidR="001A5A9C" w:rsidRPr="001A5A9C" w:rsidRDefault="001A5A9C" w:rsidP="0001716F">
            <w:pPr>
              <w:tabs>
                <w:tab w:val="decimal" w:pos="104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A5A9C">
              <w:rPr>
                <w:rFonts w:ascii="Angsana New" w:hAnsi="Angsana New"/>
                <w:sz w:val="30"/>
                <w:szCs w:val="30"/>
              </w:rPr>
              <w:t>89,581</w:t>
            </w:r>
          </w:p>
        </w:tc>
        <w:tc>
          <w:tcPr>
            <w:tcW w:w="270" w:type="dxa"/>
            <w:vAlign w:val="bottom"/>
          </w:tcPr>
          <w:p w:rsidR="001A5A9C" w:rsidRPr="005072C8" w:rsidRDefault="001A5A9C" w:rsidP="001A5A9C">
            <w:pPr>
              <w:tabs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A5A9C" w:rsidRPr="005072C8" w:rsidRDefault="001A5A9C" w:rsidP="001A5A9C">
            <w:pPr>
              <w:tabs>
                <w:tab w:val="decimal" w:pos="96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5A9C" w:rsidRPr="005072C8" w:rsidTr="00A03222">
        <w:tc>
          <w:tcPr>
            <w:tcW w:w="6570" w:type="dxa"/>
          </w:tcPr>
          <w:p w:rsidR="001A5A9C" w:rsidRPr="004A69E0" w:rsidRDefault="001A5A9C" w:rsidP="00F005A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69E0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A5A9C" w:rsidRPr="001A5A9C" w:rsidRDefault="001A5A9C" w:rsidP="0001716F">
            <w:pPr>
              <w:tabs>
                <w:tab w:val="decimal" w:pos="104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A5A9C">
              <w:rPr>
                <w:rFonts w:ascii="Angsana New" w:hAnsi="Angsana New"/>
                <w:sz w:val="30"/>
                <w:szCs w:val="30"/>
              </w:rPr>
              <w:t>25,582</w:t>
            </w:r>
          </w:p>
        </w:tc>
        <w:tc>
          <w:tcPr>
            <w:tcW w:w="270" w:type="dxa"/>
            <w:vAlign w:val="bottom"/>
          </w:tcPr>
          <w:p w:rsidR="001A5A9C" w:rsidRPr="005072C8" w:rsidRDefault="001A5A9C" w:rsidP="001A5A9C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A5A9C" w:rsidRPr="005072C8" w:rsidRDefault="001A5A9C" w:rsidP="001A5A9C">
            <w:pPr>
              <w:tabs>
                <w:tab w:val="decimal" w:pos="96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72C8">
              <w:rPr>
                <w:rFonts w:ascii="Angsana New" w:hAnsi="Angsana New"/>
                <w:sz w:val="30"/>
                <w:szCs w:val="30"/>
              </w:rPr>
              <w:t>25,582</w:t>
            </w:r>
          </w:p>
        </w:tc>
      </w:tr>
      <w:tr w:rsidR="001A5A9C" w:rsidRPr="00A33503" w:rsidTr="00A03222">
        <w:tc>
          <w:tcPr>
            <w:tcW w:w="6570" w:type="dxa"/>
          </w:tcPr>
          <w:p w:rsidR="001A5A9C" w:rsidRPr="005072C8" w:rsidRDefault="001A5A9C" w:rsidP="001A5A9C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A5A9C" w:rsidRPr="005072C8" w:rsidRDefault="001A5A9C" w:rsidP="001A5A9C">
            <w:pPr>
              <w:tabs>
                <w:tab w:val="decimal" w:pos="103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5A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891,535</w:t>
            </w:r>
          </w:p>
        </w:tc>
        <w:tc>
          <w:tcPr>
            <w:tcW w:w="270" w:type="dxa"/>
            <w:vAlign w:val="bottom"/>
          </w:tcPr>
          <w:p w:rsidR="001A5A9C" w:rsidRPr="005072C8" w:rsidRDefault="001A5A9C" w:rsidP="001A5A9C">
            <w:pPr>
              <w:tabs>
                <w:tab w:val="decimal" w:pos="1062"/>
              </w:tabs>
              <w:spacing w:line="240" w:lineRule="auto"/>
              <w:ind w:left="-5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A5A9C" w:rsidRPr="005072C8" w:rsidRDefault="001A5A9C" w:rsidP="001A5A9C">
            <w:pPr>
              <w:tabs>
                <w:tab w:val="decimal" w:pos="96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72C8">
              <w:rPr>
                <w:rFonts w:ascii="Angsana New" w:hAnsi="Angsana New"/>
                <w:b/>
                <w:bCs/>
                <w:sz w:val="30"/>
                <w:szCs w:val="30"/>
              </w:rPr>
              <w:t>1,532,022</w:t>
            </w:r>
          </w:p>
        </w:tc>
      </w:tr>
    </w:tbl>
    <w:p w:rsidR="00EF76BE" w:rsidRDefault="00EF76BE" w:rsidP="00D42AE2">
      <w:pPr>
        <w:spacing w:line="240" w:lineRule="auto"/>
        <w:ind w:left="540" w:right="29"/>
        <w:jc w:val="both"/>
        <w:rPr>
          <w:rFonts w:ascii="Angsana New" w:hAnsi="Angsana New"/>
          <w:i/>
          <w:iCs/>
          <w:sz w:val="30"/>
          <w:szCs w:val="30"/>
        </w:rPr>
      </w:pPr>
    </w:p>
    <w:p w:rsidR="0019630C" w:rsidRDefault="0019630C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4963E2" w:rsidRPr="004D51BB" w:rsidRDefault="004963E2" w:rsidP="00D42AE2">
      <w:pPr>
        <w:spacing w:line="240" w:lineRule="auto"/>
        <w:ind w:left="540" w:right="29"/>
        <w:jc w:val="both"/>
        <w:rPr>
          <w:rFonts w:ascii="Angsana New" w:hAnsi="Angsana New"/>
          <w:i/>
          <w:iCs/>
          <w:sz w:val="30"/>
          <w:szCs w:val="30"/>
        </w:rPr>
      </w:pPr>
      <w:r w:rsidRPr="004D51BB">
        <w:rPr>
          <w:rFonts w:ascii="Angsana New" w:hAnsi="Angsana New"/>
          <w:i/>
          <w:iCs/>
          <w:sz w:val="30"/>
          <w:szCs w:val="30"/>
          <w:cs/>
        </w:rPr>
        <w:lastRenderedPageBreak/>
        <w:t>หนังสือค้ำประกันจากธนาคาร</w:t>
      </w:r>
    </w:p>
    <w:p w:rsidR="004963E2" w:rsidRPr="00101838" w:rsidRDefault="004963E2" w:rsidP="00D42AE2">
      <w:pPr>
        <w:spacing w:line="240" w:lineRule="auto"/>
        <w:ind w:left="540" w:right="29"/>
        <w:jc w:val="both"/>
        <w:rPr>
          <w:rFonts w:ascii="Angsana New" w:hAnsi="Angsana New"/>
          <w:sz w:val="30"/>
          <w:szCs w:val="30"/>
          <w:highlight w:val="yellow"/>
          <w:lang w:eastAsia="ja-JP"/>
        </w:rPr>
      </w:pPr>
    </w:p>
    <w:p w:rsidR="004963E2" w:rsidRPr="005072C8" w:rsidRDefault="004963E2" w:rsidP="00D42AE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000B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9630C">
        <w:rPr>
          <w:rFonts w:ascii="Angsana New" w:hAnsi="Angsana New"/>
          <w:sz w:val="30"/>
          <w:szCs w:val="30"/>
        </w:rPr>
        <w:t xml:space="preserve">30 </w:t>
      </w:r>
      <w:r w:rsidR="0019630C">
        <w:rPr>
          <w:rFonts w:ascii="Angsana New" w:hAnsi="Angsana New" w:hint="cs"/>
          <w:sz w:val="30"/>
          <w:szCs w:val="30"/>
          <w:cs/>
        </w:rPr>
        <w:t>มิถุนายน</w:t>
      </w:r>
      <w:r w:rsidR="00CC7FA5">
        <w:rPr>
          <w:rFonts w:ascii="Angsana New" w:hAnsi="Angsana New" w:hint="cs"/>
          <w:sz w:val="30"/>
          <w:szCs w:val="30"/>
          <w:cs/>
        </w:rPr>
        <w:t xml:space="preserve"> </w:t>
      </w:r>
      <w:r w:rsidR="00CC7FA5">
        <w:rPr>
          <w:rFonts w:ascii="Angsana New" w:hAnsi="Angsana New"/>
          <w:sz w:val="30"/>
          <w:szCs w:val="30"/>
        </w:rPr>
        <w:t>2563</w:t>
      </w:r>
      <w:r w:rsidR="00E57E35" w:rsidRPr="008000B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8000BB">
        <w:rPr>
          <w:rFonts w:ascii="Angsana New" w:hAnsi="Angsana New"/>
          <w:sz w:val="30"/>
          <w:szCs w:val="30"/>
          <w:cs/>
          <w:lang w:val="th-TH"/>
        </w:rPr>
        <w:t>บริษัทมีภาระผูกพันที่อาจเกิดขึ้นจากการที่ธนาคารในประเทศแห่งหนึ่งออกหนังสือ</w:t>
      </w:r>
      <w:r w:rsidR="008D2C22">
        <w:rPr>
          <w:rFonts w:ascii="Angsana New" w:hAnsi="Angsana New"/>
          <w:sz w:val="30"/>
          <w:szCs w:val="30"/>
          <w:cs/>
          <w:lang w:val="th-TH"/>
        </w:rPr>
        <w:br/>
      </w:r>
      <w:r w:rsidRPr="008000BB">
        <w:rPr>
          <w:rFonts w:ascii="Angsana New" w:hAnsi="Angsana New"/>
          <w:sz w:val="30"/>
          <w:szCs w:val="30"/>
          <w:cs/>
          <w:lang w:val="th-TH"/>
        </w:rPr>
        <w:t>ค้ำประกัน</w:t>
      </w:r>
      <w:r w:rsidRPr="005072C8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5072C8">
        <w:rPr>
          <w:rFonts w:ascii="Angsana New" w:hAnsi="Angsana New" w:hint="cs"/>
          <w:sz w:val="30"/>
          <w:szCs w:val="30"/>
          <w:cs/>
          <w:lang w:val="th-TH"/>
        </w:rPr>
        <w:t>ต่อ</w:t>
      </w:r>
      <w:r w:rsidRPr="005072C8">
        <w:rPr>
          <w:rFonts w:ascii="Angsana New" w:hAnsi="Angsana New"/>
          <w:sz w:val="30"/>
          <w:szCs w:val="30"/>
          <w:cs/>
          <w:lang w:val="th-TH"/>
        </w:rPr>
        <w:t>การไฟฟ้านครหลวงและการไฟฟ้าส่วนภูมิภาค รวมเป็นจำนวนเงินทั้งสิ้น</w:t>
      </w:r>
      <w:r w:rsidRPr="005072C8">
        <w:rPr>
          <w:rFonts w:ascii="Angsana New" w:hAnsi="Angsana New"/>
          <w:sz w:val="30"/>
          <w:szCs w:val="30"/>
        </w:rPr>
        <w:t xml:space="preserve"> </w:t>
      </w:r>
      <w:r w:rsidR="001A5A9C">
        <w:rPr>
          <w:rFonts w:ascii="Angsana New" w:hAnsi="Angsana New"/>
          <w:sz w:val="30"/>
          <w:szCs w:val="30"/>
        </w:rPr>
        <w:t>26</w:t>
      </w:r>
      <w:r w:rsidR="00EF76BE" w:rsidRPr="005072C8">
        <w:rPr>
          <w:rFonts w:ascii="Angsana New" w:hAnsi="Angsana New"/>
          <w:sz w:val="30"/>
          <w:szCs w:val="30"/>
        </w:rPr>
        <w:t xml:space="preserve"> </w:t>
      </w:r>
      <w:r w:rsidRPr="005072C8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="00E57086" w:rsidRPr="005072C8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E57086" w:rsidRPr="005072C8">
        <w:rPr>
          <w:rFonts w:ascii="Angsana New" w:hAnsi="Angsana New"/>
          <w:sz w:val="30"/>
          <w:szCs w:val="30"/>
          <w:cs/>
          <w:lang w:val="th-TH"/>
        </w:rPr>
        <w:br/>
      </w:r>
      <w:r w:rsidRPr="005072C8">
        <w:rPr>
          <w:rFonts w:ascii="Angsana New" w:hAnsi="Angsana New"/>
          <w:i/>
          <w:iCs/>
          <w:sz w:val="30"/>
          <w:szCs w:val="30"/>
          <w:lang w:val="th-TH"/>
        </w:rPr>
        <w:t xml:space="preserve">(31 </w:t>
      </w:r>
      <w:r w:rsidRPr="005072C8">
        <w:rPr>
          <w:rFonts w:ascii="Angsana New" w:hAnsi="Angsana New" w:hint="cs"/>
          <w:i/>
          <w:iCs/>
          <w:sz w:val="30"/>
          <w:szCs w:val="30"/>
          <w:cs/>
          <w:lang w:val="th-TH"/>
        </w:rPr>
        <w:t>ธันวาคม</w:t>
      </w:r>
      <w:r w:rsidRPr="005072C8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</w:t>
      </w:r>
      <w:r w:rsidRPr="005072C8">
        <w:rPr>
          <w:rFonts w:ascii="Angsana New" w:hAnsi="Angsana New"/>
          <w:i/>
          <w:iCs/>
          <w:sz w:val="30"/>
          <w:szCs w:val="30"/>
          <w:lang w:val="th-TH"/>
        </w:rPr>
        <w:t>25</w:t>
      </w:r>
      <w:r w:rsidR="00E57E35" w:rsidRPr="005072C8">
        <w:rPr>
          <w:rFonts w:ascii="Angsana New" w:hAnsi="Angsana New"/>
          <w:i/>
          <w:iCs/>
          <w:sz w:val="30"/>
          <w:szCs w:val="30"/>
          <w:lang w:val="en-US"/>
        </w:rPr>
        <w:t>6</w:t>
      </w:r>
      <w:r w:rsidR="00CC7FA5" w:rsidRPr="005072C8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Pr="005072C8">
        <w:rPr>
          <w:rFonts w:ascii="Angsana New" w:hAnsi="Angsana New"/>
          <w:i/>
          <w:iCs/>
          <w:sz w:val="30"/>
          <w:szCs w:val="30"/>
          <w:lang w:val="th-TH"/>
        </w:rPr>
        <w:t xml:space="preserve">: </w:t>
      </w:r>
      <w:r w:rsidR="007E4338" w:rsidRPr="005072C8">
        <w:rPr>
          <w:rFonts w:ascii="Angsana New" w:hAnsi="Angsana New" w:hint="cs"/>
          <w:i/>
          <w:iCs/>
          <w:sz w:val="30"/>
          <w:szCs w:val="30"/>
          <w:lang w:val="en-US"/>
        </w:rPr>
        <w:t>26</w:t>
      </w:r>
      <w:r w:rsidR="00FB5031" w:rsidRPr="005072C8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Pr="005072C8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4963E2" w:rsidRPr="005072C8" w:rsidRDefault="004963E2" w:rsidP="00D42AE2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9815B7" w:rsidRPr="005072C8" w:rsidRDefault="009815B7" w:rsidP="00D42AE2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072C8">
        <w:rPr>
          <w:rFonts w:ascii="Angsana New" w:hAnsi="Angsana New"/>
          <w:i/>
          <w:iCs/>
          <w:sz w:val="30"/>
          <w:szCs w:val="30"/>
          <w:cs/>
        </w:rPr>
        <w:t>คำสั่งซื้อที่ผู้ขายสินค้าตกลงแล้ว</w:t>
      </w:r>
    </w:p>
    <w:p w:rsidR="003977A0" w:rsidRPr="005072C8" w:rsidRDefault="003977A0" w:rsidP="00D42AE2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792748" w:rsidRDefault="00DC0F8E" w:rsidP="004A1E45">
      <w:pPr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5072C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9630C" w:rsidRPr="005072C8">
        <w:rPr>
          <w:rFonts w:ascii="Angsana New" w:hAnsi="Angsana New"/>
          <w:sz w:val="30"/>
          <w:szCs w:val="30"/>
        </w:rPr>
        <w:t xml:space="preserve">30 </w:t>
      </w:r>
      <w:r w:rsidR="0019630C" w:rsidRPr="005072C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C7FA5" w:rsidRPr="005072C8">
        <w:rPr>
          <w:rFonts w:ascii="Angsana New" w:hAnsi="Angsana New"/>
          <w:sz w:val="30"/>
          <w:szCs w:val="30"/>
          <w:lang w:val="en-US"/>
        </w:rPr>
        <w:t>2563</w:t>
      </w:r>
      <w:r w:rsidR="00C735F9" w:rsidRPr="005072C8">
        <w:rPr>
          <w:rFonts w:ascii="Angsana New" w:hAnsi="Angsana New"/>
          <w:sz w:val="30"/>
          <w:szCs w:val="30"/>
        </w:rPr>
        <w:t xml:space="preserve"> </w:t>
      </w:r>
      <w:r w:rsidRPr="005072C8">
        <w:rPr>
          <w:rFonts w:ascii="Angsana New" w:hAnsi="Angsana New"/>
          <w:sz w:val="30"/>
          <w:szCs w:val="30"/>
          <w:cs/>
        </w:rPr>
        <w:t>บริษัทมีคำสั่งซื้อที่ผู้ขายสินค้าตกลง</w:t>
      </w:r>
      <w:r w:rsidR="00E447E4" w:rsidRPr="005072C8">
        <w:rPr>
          <w:rFonts w:ascii="Angsana New" w:hAnsi="Angsana New" w:hint="cs"/>
          <w:sz w:val="30"/>
          <w:szCs w:val="30"/>
          <w:cs/>
        </w:rPr>
        <w:t>แล้ว</w:t>
      </w:r>
      <w:r w:rsidR="00645F64" w:rsidRPr="005072C8">
        <w:rPr>
          <w:rFonts w:ascii="Angsana New" w:hAnsi="Angsana New"/>
          <w:sz w:val="30"/>
          <w:szCs w:val="30"/>
          <w:cs/>
        </w:rPr>
        <w:t>เพื่อซื้ออลูมิเนียมใน</w:t>
      </w:r>
      <w:r w:rsidR="00786BFE" w:rsidRPr="005072C8">
        <w:rPr>
          <w:rFonts w:ascii="Angsana New" w:hAnsi="Angsana New"/>
          <w:sz w:val="30"/>
          <w:szCs w:val="30"/>
          <w:cs/>
        </w:rPr>
        <w:t>ปริมาณ</w:t>
      </w:r>
      <w:r w:rsidR="00B859C6" w:rsidRPr="005072C8">
        <w:rPr>
          <w:rFonts w:ascii="Angsana New" w:hAnsi="Angsana New"/>
          <w:sz w:val="30"/>
          <w:szCs w:val="30"/>
          <w:cs/>
        </w:rPr>
        <w:t xml:space="preserve"> </w:t>
      </w:r>
      <w:r w:rsidR="001A5A9C">
        <w:rPr>
          <w:rFonts w:ascii="Angsana New" w:hAnsi="Angsana New"/>
          <w:sz w:val="30"/>
          <w:szCs w:val="30"/>
        </w:rPr>
        <w:t>17,400</w:t>
      </w:r>
      <w:r w:rsidR="00785C9D" w:rsidRPr="005072C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1752D" w:rsidRPr="005072C8">
        <w:rPr>
          <w:rFonts w:ascii="Angsana New" w:hAnsi="Angsana New"/>
          <w:sz w:val="30"/>
          <w:szCs w:val="30"/>
          <w:cs/>
        </w:rPr>
        <w:t>เมตริกตัน</w:t>
      </w:r>
      <w:r w:rsidR="00E33D9C" w:rsidRPr="005072C8">
        <w:rPr>
          <w:rFonts w:ascii="Angsana New" w:hAnsi="Angsana New"/>
          <w:sz w:val="30"/>
          <w:szCs w:val="30"/>
        </w:rPr>
        <w:t xml:space="preserve"> </w:t>
      </w:r>
      <w:r w:rsidR="00E33D9C" w:rsidRPr="005072C8">
        <w:rPr>
          <w:rFonts w:ascii="Angsana New" w:hAnsi="Angsana New"/>
          <w:sz w:val="30"/>
          <w:szCs w:val="30"/>
        </w:rPr>
        <w:br/>
      </w:r>
      <w:r w:rsidR="00713294" w:rsidRPr="005072C8">
        <w:rPr>
          <w:rFonts w:ascii="Angsana New" w:hAnsi="Angsana New"/>
          <w:i/>
          <w:iCs/>
          <w:sz w:val="30"/>
          <w:szCs w:val="30"/>
        </w:rPr>
        <w:t>(31</w:t>
      </w:r>
      <w:r w:rsidR="00713294" w:rsidRPr="005072C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713294" w:rsidRPr="005072C8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713294" w:rsidRPr="005072C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1805A9" w:rsidRPr="005072C8">
        <w:rPr>
          <w:rFonts w:ascii="Angsana New" w:hAnsi="Angsana New"/>
          <w:i/>
          <w:iCs/>
          <w:sz w:val="30"/>
          <w:szCs w:val="30"/>
        </w:rPr>
        <w:t>256</w:t>
      </w:r>
      <w:r w:rsidR="00CC7FA5" w:rsidRPr="005072C8">
        <w:rPr>
          <w:rFonts w:ascii="Angsana New" w:hAnsi="Angsana New"/>
          <w:i/>
          <w:iCs/>
          <w:sz w:val="30"/>
          <w:szCs w:val="30"/>
        </w:rPr>
        <w:t>2</w:t>
      </w:r>
      <w:r w:rsidR="009B3E54" w:rsidRPr="005072C8">
        <w:rPr>
          <w:rFonts w:ascii="Angsana New" w:hAnsi="Angsana New"/>
          <w:i/>
          <w:iCs/>
          <w:sz w:val="30"/>
          <w:szCs w:val="30"/>
          <w:lang w:val="en-US"/>
        </w:rPr>
        <w:t>:</w:t>
      </w:r>
      <w:r w:rsidR="001805A9" w:rsidRPr="005072C8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FB5031" w:rsidRPr="005072C8">
        <w:rPr>
          <w:rFonts w:ascii="Angsana New" w:hAnsi="Angsana New"/>
          <w:i/>
          <w:iCs/>
          <w:sz w:val="30"/>
          <w:szCs w:val="30"/>
          <w:lang w:val="en-US"/>
        </w:rPr>
        <w:t>27,600</w:t>
      </w:r>
      <w:r w:rsidR="009B3E54" w:rsidRPr="005072C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5072C8">
        <w:rPr>
          <w:rFonts w:ascii="Angsana New" w:hAnsi="Angsana New"/>
          <w:i/>
          <w:iCs/>
          <w:sz w:val="30"/>
          <w:szCs w:val="30"/>
          <w:cs/>
        </w:rPr>
        <w:t>เมตริกตัน</w:t>
      </w:r>
      <w:r w:rsidRPr="005072C8">
        <w:rPr>
          <w:rFonts w:ascii="Angsana New" w:hAnsi="Angsana New"/>
          <w:i/>
          <w:iCs/>
          <w:sz w:val="30"/>
          <w:szCs w:val="30"/>
        </w:rPr>
        <w:t>)</w:t>
      </w:r>
      <w:r w:rsidR="003F636D" w:rsidRPr="005072C8">
        <w:rPr>
          <w:rFonts w:ascii="Angsana New" w:hAnsi="Angsana New" w:hint="cs"/>
          <w:sz w:val="30"/>
          <w:szCs w:val="30"/>
          <w:cs/>
        </w:rPr>
        <w:t xml:space="preserve"> </w:t>
      </w:r>
      <w:r w:rsidR="00C838BA" w:rsidRPr="005072C8">
        <w:rPr>
          <w:rFonts w:ascii="Angsana New" w:hAnsi="Angsana New"/>
          <w:sz w:val="30"/>
          <w:szCs w:val="30"/>
          <w:cs/>
        </w:rPr>
        <w:t>โดยมี</w:t>
      </w:r>
      <w:r w:rsidR="002B500F" w:rsidRPr="005072C8">
        <w:rPr>
          <w:rFonts w:ascii="Angsana New" w:hAnsi="Angsana New"/>
          <w:sz w:val="30"/>
          <w:szCs w:val="30"/>
          <w:cs/>
        </w:rPr>
        <w:t>ราคา</w:t>
      </w:r>
      <w:r w:rsidR="00C838BA" w:rsidRPr="005072C8">
        <w:rPr>
          <w:rFonts w:ascii="Angsana New" w:hAnsi="Angsana New"/>
          <w:sz w:val="30"/>
          <w:szCs w:val="30"/>
          <w:cs/>
        </w:rPr>
        <w:t>ตามที่กำหนด</w:t>
      </w:r>
      <w:r w:rsidR="002B500F" w:rsidRPr="005072C8">
        <w:rPr>
          <w:rFonts w:ascii="Angsana New" w:hAnsi="Angsana New"/>
          <w:sz w:val="30"/>
          <w:szCs w:val="30"/>
          <w:cs/>
        </w:rPr>
        <w:t>ไว้ใน</w:t>
      </w:r>
      <w:r w:rsidR="00C838BA" w:rsidRPr="005072C8">
        <w:rPr>
          <w:rFonts w:ascii="Angsana New" w:hAnsi="Angsana New"/>
          <w:sz w:val="30"/>
          <w:szCs w:val="30"/>
          <w:cs/>
        </w:rPr>
        <w:t>คำ</w:t>
      </w:r>
      <w:r w:rsidR="002B500F" w:rsidRPr="005072C8">
        <w:rPr>
          <w:rFonts w:ascii="Angsana New" w:hAnsi="Angsana New"/>
          <w:sz w:val="30"/>
          <w:szCs w:val="30"/>
          <w:cs/>
        </w:rPr>
        <w:t>สั่งซื้อ</w:t>
      </w:r>
      <w:r w:rsidRPr="005072C8">
        <w:rPr>
          <w:rFonts w:ascii="Angsana New" w:hAnsi="Angsana New"/>
          <w:sz w:val="30"/>
          <w:szCs w:val="30"/>
          <w:cs/>
        </w:rPr>
        <w:t xml:space="preserve"> </w:t>
      </w:r>
      <w:r w:rsidR="00B2175C" w:rsidRPr="005072C8">
        <w:rPr>
          <w:rFonts w:ascii="Angsana New" w:hAnsi="Angsana New"/>
          <w:i/>
          <w:iCs/>
          <w:sz w:val="30"/>
          <w:szCs w:val="30"/>
        </w:rPr>
        <w:t>(31</w:t>
      </w:r>
      <w:r w:rsidR="009B3E54" w:rsidRPr="005072C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2175C" w:rsidRPr="005072C8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B2175C" w:rsidRPr="005072C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41216" w:rsidRPr="005072C8">
        <w:rPr>
          <w:rFonts w:ascii="Angsana New" w:hAnsi="Angsana New"/>
          <w:i/>
          <w:iCs/>
          <w:sz w:val="30"/>
          <w:szCs w:val="30"/>
        </w:rPr>
        <w:t>256</w:t>
      </w:r>
      <w:r w:rsidR="00CC7FA5" w:rsidRPr="005072C8">
        <w:rPr>
          <w:rFonts w:ascii="Angsana New" w:hAnsi="Angsana New"/>
          <w:i/>
          <w:iCs/>
          <w:sz w:val="30"/>
          <w:szCs w:val="30"/>
        </w:rPr>
        <w:t>2</w:t>
      </w:r>
      <w:r w:rsidR="00B2175C" w:rsidRPr="005072C8">
        <w:rPr>
          <w:rFonts w:ascii="Angsana New" w:hAnsi="Angsana New"/>
          <w:i/>
          <w:iCs/>
          <w:sz w:val="30"/>
          <w:szCs w:val="30"/>
        </w:rPr>
        <w:t>:</w:t>
      </w:r>
      <w:r w:rsidR="002561C7" w:rsidRPr="005072C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838BA" w:rsidRPr="005072C8">
        <w:rPr>
          <w:rFonts w:ascii="Angsana New" w:hAnsi="Angsana New"/>
          <w:i/>
          <w:iCs/>
          <w:sz w:val="30"/>
          <w:szCs w:val="30"/>
          <w:cs/>
        </w:rPr>
        <w:t>ราคาตามที่กำหนดไว้ในคำสั่งซื้อ)</w:t>
      </w:r>
      <w:r w:rsidR="00B2175C" w:rsidRPr="005072C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838BA" w:rsidRPr="005072C8">
        <w:rPr>
          <w:rFonts w:ascii="Angsana New" w:hAnsi="Angsana New"/>
          <w:sz w:val="30"/>
          <w:szCs w:val="30"/>
          <w:cs/>
        </w:rPr>
        <w:t>โดย</w:t>
      </w:r>
      <w:r w:rsidR="00C838BA" w:rsidRPr="00915D0C">
        <w:rPr>
          <w:rFonts w:ascii="Angsana New" w:hAnsi="Angsana New"/>
          <w:sz w:val="30"/>
          <w:szCs w:val="30"/>
          <w:cs/>
        </w:rPr>
        <w:t>กำหนดระยะเวลา</w:t>
      </w:r>
      <w:r w:rsidRPr="00915D0C">
        <w:rPr>
          <w:rFonts w:ascii="Angsana New" w:hAnsi="Angsana New"/>
          <w:sz w:val="30"/>
          <w:szCs w:val="30"/>
          <w:cs/>
        </w:rPr>
        <w:t>ส่ง</w:t>
      </w:r>
      <w:r w:rsidR="00C838BA" w:rsidRPr="00915D0C">
        <w:rPr>
          <w:rFonts w:ascii="Angsana New" w:hAnsi="Angsana New"/>
          <w:sz w:val="30"/>
          <w:szCs w:val="30"/>
          <w:cs/>
        </w:rPr>
        <w:t>มอบตั้งแต่</w:t>
      </w:r>
      <w:r w:rsidR="00B2175C" w:rsidRPr="00915D0C">
        <w:rPr>
          <w:rFonts w:ascii="Angsana New" w:hAnsi="Angsana New"/>
          <w:sz w:val="30"/>
          <w:szCs w:val="30"/>
          <w:cs/>
        </w:rPr>
        <w:t>ปี</w:t>
      </w:r>
      <w:r w:rsidR="00B2175C" w:rsidRPr="00915D0C">
        <w:rPr>
          <w:rFonts w:ascii="Angsana New" w:hAnsi="Angsana New" w:hint="cs"/>
          <w:sz w:val="30"/>
          <w:szCs w:val="30"/>
          <w:cs/>
        </w:rPr>
        <w:t xml:space="preserve"> </w:t>
      </w:r>
      <w:r w:rsidR="00EF76BE">
        <w:rPr>
          <w:rFonts w:ascii="Angsana New" w:hAnsi="Angsana New"/>
          <w:sz w:val="30"/>
          <w:szCs w:val="30"/>
        </w:rPr>
        <w:t>2563</w:t>
      </w:r>
      <w:r w:rsidR="001A5A9C">
        <w:rPr>
          <w:rFonts w:ascii="Angsana New" w:hAnsi="Angsana New" w:hint="cs"/>
          <w:sz w:val="30"/>
          <w:szCs w:val="30"/>
          <w:cs/>
        </w:rPr>
        <w:t xml:space="preserve"> ถึง </w:t>
      </w:r>
      <w:r w:rsidR="001A5A9C">
        <w:rPr>
          <w:rFonts w:ascii="Angsana New" w:hAnsi="Angsana New"/>
          <w:sz w:val="30"/>
          <w:szCs w:val="30"/>
          <w:lang w:val="en-US"/>
        </w:rPr>
        <w:t>2564</w:t>
      </w:r>
      <w:r w:rsidR="00B2175C" w:rsidRPr="00915D0C">
        <w:rPr>
          <w:rFonts w:ascii="Angsana New" w:hAnsi="Angsana New" w:hint="cs"/>
          <w:sz w:val="30"/>
          <w:szCs w:val="30"/>
          <w:cs/>
        </w:rPr>
        <w:t xml:space="preserve"> </w:t>
      </w:r>
      <w:r w:rsidR="00B2175C" w:rsidRPr="00915D0C">
        <w:rPr>
          <w:rFonts w:ascii="Angsana New" w:hAnsi="Angsana New"/>
          <w:i/>
          <w:iCs/>
          <w:sz w:val="30"/>
          <w:szCs w:val="30"/>
        </w:rPr>
        <w:t>(31</w:t>
      </w:r>
      <w:r w:rsidR="00B2175C" w:rsidRPr="00915D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2175C" w:rsidRPr="00915D0C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B2175C" w:rsidRPr="00915D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41216" w:rsidRPr="00915D0C">
        <w:rPr>
          <w:rFonts w:ascii="Angsana New" w:hAnsi="Angsana New"/>
          <w:i/>
          <w:iCs/>
          <w:sz w:val="30"/>
          <w:szCs w:val="30"/>
        </w:rPr>
        <w:t>256</w:t>
      </w:r>
      <w:r w:rsidR="00FB5031">
        <w:rPr>
          <w:rFonts w:ascii="Angsana New" w:hAnsi="Angsana New"/>
          <w:i/>
          <w:iCs/>
          <w:sz w:val="30"/>
          <w:szCs w:val="30"/>
        </w:rPr>
        <w:t xml:space="preserve">2 : </w:t>
      </w:r>
      <w:r w:rsidR="008D2C22">
        <w:rPr>
          <w:rFonts w:ascii="Angsana New" w:hAnsi="Angsana New" w:hint="cs"/>
          <w:i/>
          <w:iCs/>
          <w:sz w:val="30"/>
          <w:szCs w:val="30"/>
          <w:cs/>
        </w:rPr>
        <w:t xml:space="preserve">ภายในปี </w:t>
      </w:r>
      <w:r w:rsidR="00FB5031">
        <w:rPr>
          <w:rFonts w:ascii="Angsana New" w:hAnsi="Angsana New"/>
          <w:i/>
          <w:iCs/>
          <w:sz w:val="30"/>
          <w:szCs w:val="30"/>
        </w:rPr>
        <w:t>2563</w:t>
      </w:r>
      <w:r w:rsidR="00CA3764" w:rsidRPr="008000BB">
        <w:rPr>
          <w:rFonts w:ascii="Angsana New" w:hAnsi="Angsana New"/>
          <w:i/>
          <w:iCs/>
          <w:sz w:val="30"/>
          <w:szCs w:val="30"/>
        </w:rPr>
        <w:t>)</w:t>
      </w:r>
    </w:p>
    <w:p w:rsidR="00DE0FAE" w:rsidRPr="005A14D5" w:rsidRDefault="00DE0FAE" w:rsidP="00DE0FAE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:rsidR="00DE0FAE" w:rsidRPr="004A1E45" w:rsidRDefault="00DE0FAE" w:rsidP="004A1E45">
      <w:pPr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sectPr w:rsidR="00DE0FAE" w:rsidRPr="004A1E45" w:rsidSect="00571E6C">
      <w:headerReference w:type="default" r:id="rId8"/>
      <w:footerReference w:type="default" r:id="rId9"/>
      <w:pgSz w:w="11907" w:h="16840" w:code="9"/>
      <w:pgMar w:top="691" w:right="1152" w:bottom="576" w:left="1152" w:header="720" w:footer="720" w:gutter="0"/>
      <w:paperSrc w:first="7" w:other="7"/>
      <w:pgNumType w:start="12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13BE" w:rsidRDefault="000D13BE">
      <w:r>
        <w:separator/>
      </w:r>
    </w:p>
  </w:endnote>
  <w:endnote w:type="continuationSeparator" w:id="0">
    <w:p w:rsidR="000D13BE" w:rsidRDefault="000D1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charset w:val="DE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1DD2" w:rsidRPr="005B2E06" w:rsidRDefault="00641DD2" w:rsidP="006B712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5B2E0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B2E06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20</w: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641DD2" w:rsidRPr="00186B8D" w:rsidRDefault="00641DD2" w:rsidP="00012D23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13BE" w:rsidRDefault="000D13BE">
      <w:r>
        <w:separator/>
      </w:r>
    </w:p>
  </w:footnote>
  <w:footnote w:type="continuationSeparator" w:id="0">
    <w:p w:rsidR="000D13BE" w:rsidRDefault="000D13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5C42" w:rsidRDefault="00BA5C42" w:rsidP="00492152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:rsidR="00BA5C42" w:rsidRDefault="00BA5C42" w:rsidP="0064050C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</w:t>
    </w:r>
    <w:r w:rsidRPr="00FB3389">
      <w:rPr>
        <w:rFonts w:ascii="Angsana New" w:hAnsi="Angsana New" w:hint="cs"/>
        <w:b/>
        <w:bCs/>
        <w:sz w:val="32"/>
        <w:szCs w:val="32"/>
        <w:cs/>
      </w:rPr>
      <w:t>กาลแบบย่อ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:rsidR="00BA5C42" w:rsidRDefault="00BA5C42" w:rsidP="0064050C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2563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:rsidR="00BA5C42" w:rsidRDefault="00BA5C42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BDB0257"/>
    <w:multiLevelType w:val="hybridMultilevel"/>
    <w:tmpl w:val="DC5C5B02"/>
    <w:lvl w:ilvl="0" w:tplc="3BF6A57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158F53E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D88C343E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75F25576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EFE6C94A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9046773A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5400FB7A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200A6B44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701C5708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3" w15:restartNumberingAfterBreak="0">
    <w:nsid w:val="0EA57CCF"/>
    <w:multiLevelType w:val="hybridMultilevel"/>
    <w:tmpl w:val="6D864C80"/>
    <w:lvl w:ilvl="0" w:tplc="D8CCC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75313"/>
    <w:multiLevelType w:val="hybridMultilevel"/>
    <w:tmpl w:val="FB824F34"/>
    <w:lvl w:ilvl="0" w:tplc="6CD6DFC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15A62F0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7EE3364"/>
    <w:multiLevelType w:val="multilevel"/>
    <w:tmpl w:val="69229A22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FA1272A"/>
    <w:multiLevelType w:val="hybridMultilevel"/>
    <w:tmpl w:val="B28E7808"/>
    <w:lvl w:ilvl="0" w:tplc="2E1A240E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980EBBE4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88D84AAC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202ED696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C74C5442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C68EDA3E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F54AD854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B470BCBE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4198E0B4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0" w15:restartNumberingAfterBreak="0">
    <w:nsid w:val="21043BFD"/>
    <w:multiLevelType w:val="hybridMultilevel"/>
    <w:tmpl w:val="FBB600F8"/>
    <w:lvl w:ilvl="0" w:tplc="A7D2AB02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A234BA7"/>
    <w:multiLevelType w:val="hybridMultilevel"/>
    <w:tmpl w:val="66A40936"/>
    <w:lvl w:ilvl="0" w:tplc="A46E7D86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FA703E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7E7A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881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E863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F415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6E97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7E41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8F5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411759"/>
    <w:multiLevelType w:val="hybridMultilevel"/>
    <w:tmpl w:val="3FC6DC3C"/>
    <w:lvl w:ilvl="0" w:tplc="9AA40E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C033246"/>
    <w:multiLevelType w:val="hybridMultilevel"/>
    <w:tmpl w:val="C80E6EDA"/>
    <w:lvl w:ilvl="0" w:tplc="6E9E01AE">
      <w:start w:val="1"/>
      <w:numFmt w:val="thaiLetters"/>
      <w:lvlText w:val="(%1)"/>
      <w:lvlJc w:val="left"/>
      <w:pPr>
        <w:ind w:left="1132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4903DA8"/>
    <w:multiLevelType w:val="hybridMultilevel"/>
    <w:tmpl w:val="BCCC614A"/>
    <w:lvl w:ilvl="0" w:tplc="2994714A">
      <w:start w:val="1"/>
      <w:numFmt w:val="decimal"/>
      <w:lvlText w:val="%1."/>
      <w:lvlJc w:val="left"/>
      <w:pPr>
        <w:tabs>
          <w:tab w:val="num" w:pos="878"/>
        </w:tabs>
        <w:ind w:left="878" w:hanging="360"/>
      </w:pPr>
      <w:rPr>
        <w:rFonts w:hint="default"/>
      </w:rPr>
    </w:lvl>
    <w:lvl w:ilvl="1" w:tplc="BF0A8EDA" w:tentative="1">
      <w:start w:val="1"/>
      <w:numFmt w:val="lowerLetter"/>
      <w:lvlText w:val="%2."/>
      <w:lvlJc w:val="left"/>
      <w:pPr>
        <w:tabs>
          <w:tab w:val="num" w:pos="1598"/>
        </w:tabs>
        <w:ind w:left="1598" w:hanging="360"/>
      </w:pPr>
    </w:lvl>
    <w:lvl w:ilvl="2" w:tplc="DD6C0DA4" w:tentative="1">
      <w:start w:val="1"/>
      <w:numFmt w:val="lowerRoman"/>
      <w:lvlText w:val="%3."/>
      <w:lvlJc w:val="right"/>
      <w:pPr>
        <w:tabs>
          <w:tab w:val="num" w:pos="2318"/>
        </w:tabs>
        <w:ind w:left="2318" w:hanging="180"/>
      </w:pPr>
    </w:lvl>
    <w:lvl w:ilvl="3" w:tplc="8CE48714" w:tentative="1">
      <w:start w:val="1"/>
      <w:numFmt w:val="decimal"/>
      <w:lvlText w:val="%4."/>
      <w:lvlJc w:val="left"/>
      <w:pPr>
        <w:tabs>
          <w:tab w:val="num" w:pos="3038"/>
        </w:tabs>
        <w:ind w:left="3038" w:hanging="360"/>
      </w:pPr>
    </w:lvl>
    <w:lvl w:ilvl="4" w:tplc="6C022536" w:tentative="1">
      <w:start w:val="1"/>
      <w:numFmt w:val="lowerLetter"/>
      <w:lvlText w:val="%5."/>
      <w:lvlJc w:val="left"/>
      <w:pPr>
        <w:tabs>
          <w:tab w:val="num" w:pos="3758"/>
        </w:tabs>
        <w:ind w:left="3758" w:hanging="360"/>
      </w:pPr>
    </w:lvl>
    <w:lvl w:ilvl="5" w:tplc="CA360116" w:tentative="1">
      <w:start w:val="1"/>
      <w:numFmt w:val="lowerRoman"/>
      <w:lvlText w:val="%6."/>
      <w:lvlJc w:val="right"/>
      <w:pPr>
        <w:tabs>
          <w:tab w:val="num" w:pos="4478"/>
        </w:tabs>
        <w:ind w:left="4478" w:hanging="180"/>
      </w:pPr>
    </w:lvl>
    <w:lvl w:ilvl="6" w:tplc="1FCAE800" w:tentative="1">
      <w:start w:val="1"/>
      <w:numFmt w:val="decimal"/>
      <w:lvlText w:val="%7."/>
      <w:lvlJc w:val="left"/>
      <w:pPr>
        <w:tabs>
          <w:tab w:val="num" w:pos="5198"/>
        </w:tabs>
        <w:ind w:left="5198" w:hanging="360"/>
      </w:pPr>
    </w:lvl>
    <w:lvl w:ilvl="7" w:tplc="EE3AD5B6" w:tentative="1">
      <w:start w:val="1"/>
      <w:numFmt w:val="lowerLetter"/>
      <w:lvlText w:val="%8."/>
      <w:lvlJc w:val="left"/>
      <w:pPr>
        <w:tabs>
          <w:tab w:val="num" w:pos="5918"/>
        </w:tabs>
        <w:ind w:left="5918" w:hanging="360"/>
      </w:pPr>
    </w:lvl>
    <w:lvl w:ilvl="8" w:tplc="3B88354A" w:tentative="1">
      <w:start w:val="1"/>
      <w:numFmt w:val="lowerRoman"/>
      <w:lvlText w:val="%9."/>
      <w:lvlJc w:val="right"/>
      <w:pPr>
        <w:tabs>
          <w:tab w:val="num" w:pos="6638"/>
        </w:tabs>
        <w:ind w:left="6638" w:hanging="180"/>
      </w:pPr>
    </w:lvl>
  </w:abstractNum>
  <w:abstractNum w:abstractNumId="19" w15:restartNumberingAfterBreak="0">
    <w:nsid w:val="3AFC0843"/>
    <w:multiLevelType w:val="hybridMultilevel"/>
    <w:tmpl w:val="3E8CD216"/>
    <w:lvl w:ilvl="0" w:tplc="04090019">
      <w:start w:val="1"/>
      <w:numFmt w:val="bullet"/>
      <w:lvlText w:val="-"/>
      <w:lvlJc w:val="left"/>
      <w:pPr>
        <w:ind w:left="1620" w:hanging="360"/>
      </w:pPr>
      <w:rPr>
        <w:rFonts w:ascii="Agency FB" w:hAnsi="Agency FB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44133F4"/>
    <w:multiLevelType w:val="hybridMultilevel"/>
    <w:tmpl w:val="9F643CA4"/>
    <w:lvl w:ilvl="0" w:tplc="5EB0008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4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C720856"/>
    <w:multiLevelType w:val="hybridMultilevel"/>
    <w:tmpl w:val="DACC4414"/>
    <w:lvl w:ilvl="0" w:tplc="526C5F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3704FF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40BD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2CC1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0EDE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78B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9299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66D5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5B2BA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7" w15:restartNumberingAfterBreak="0">
    <w:nsid w:val="54435438"/>
    <w:multiLevelType w:val="hybridMultilevel"/>
    <w:tmpl w:val="B23E600E"/>
    <w:lvl w:ilvl="0" w:tplc="4A2E2AF8">
      <w:start w:val="1"/>
      <w:numFmt w:val="decimal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69E128FD"/>
    <w:multiLevelType w:val="hybridMultilevel"/>
    <w:tmpl w:val="3AAA0252"/>
    <w:lvl w:ilvl="0" w:tplc="BA7E009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8D043FE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E41A651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C18D784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DEAF1F2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7C96E35E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2BC825B8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5BE23F7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4B94DB5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6F7536C4"/>
    <w:multiLevelType w:val="hybridMultilevel"/>
    <w:tmpl w:val="BE6477E0"/>
    <w:lvl w:ilvl="0" w:tplc="04090001">
      <w:start w:val="1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447D72"/>
    <w:multiLevelType w:val="singleLevel"/>
    <w:tmpl w:val="C4D814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72707C6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F543ED"/>
    <w:multiLevelType w:val="hybridMultilevel"/>
    <w:tmpl w:val="782EF3E6"/>
    <w:lvl w:ilvl="0" w:tplc="3A0C3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56AC85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A2C7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189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584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283A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A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283C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167A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26"/>
  </w:num>
  <w:num w:numId="3">
    <w:abstractNumId w:val="13"/>
  </w:num>
  <w:num w:numId="4">
    <w:abstractNumId w:val="36"/>
  </w:num>
  <w:num w:numId="5">
    <w:abstractNumId w:val="3"/>
  </w:num>
  <w:num w:numId="6">
    <w:abstractNumId w:val="9"/>
  </w:num>
  <w:num w:numId="7">
    <w:abstractNumId w:val="1"/>
  </w:num>
  <w:num w:numId="8">
    <w:abstractNumId w:val="31"/>
  </w:num>
  <w:num w:numId="9">
    <w:abstractNumId w:val="28"/>
  </w:num>
  <w:num w:numId="10">
    <w:abstractNumId w:val="5"/>
  </w:num>
  <w:num w:numId="11">
    <w:abstractNumId w:val="0"/>
  </w:num>
  <w:num w:numId="12">
    <w:abstractNumId w:val="16"/>
  </w:num>
  <w:num w:numId="13">
    <w:abstractNumId w:val="30"/>
  </w:num>
  <w:num w:numId="14">
    <w:abstractNumId w:val="25"/>
  </w:num>
  <w:num w:numId="15">
    <w:abstractNumId w:val="26"/>
  </w:num>
  <w:num w:numId="16">
    <w:abstractNumId w:val="32"/>
  </w:num>
  <w:num w:numId="17">
    <w:abstractNumId w:val="26"/>
  </w:num>
  <w:num w:numId="18">
    <w:abstractNumId w:val="8"/>
  </w:num>
  <w:num w:numId="19">
    <w:abstractNumId w:val="2"/>
  </w:num>
  <w:num w:numId="20">
    <w:abstractNumId w:val="33"/>
  </w:num>
  <w:num w:numId="21">
    <w:abstractNumId w:val="18"/>
  </w:num>
  <w:num w:numId="22">
    <w:abstractNumId w:val="7"/>
  </w:num>
  <w:num w:numId="23">
    <w:abstractNumId w:val="34"/>
  </w:num>
  <w:num w:numId="24">
    <w:abstractNumId w:val="22"/>
  </w:num>
  <w:num w:numId="25">
    <w:abstractNumId w:val="23"/>
  </w:num>
  <w:num w:numId="26">
    <w:abstractNumId w:val="17"/>
  </w:num>
  <w:num w:numId="27">
    <w:abstractNumId w:val="24"/>
  </w:num>
  <w:num w:numId="28">
    <w:abstractNumId w:val="14"/>
  </w:num>
  <w:num w:numId="29">
    <w:abstractNumId w:val="12"/>
  </w:num>
  <w:num w:numId="30">
    <w:abstractNumId w:val="20"/>
  </w:num>
  <w:num w:numId="31">
    <w:abstractNumId w:val="29"/>
  </w:num>
  <w:num w:numId="32">
    <w:abstractNumId w:val="4"/>
  </w:num>
  <w:num w:numId="33">
    <w:abstractNumId w:val="11"/>
  </w:num>
  <w:num w:numId="34">
    <w:abstractNumId w:val="10"/>
  </w:num>
  <w:num w:numId="35">
    <w:abstractNumId w:val="15"/>
  </w:num>
  <w:num w:numId="36">
    <w:abstractNumId w:val="35"/>
  </w:num>
  <w:num w:numId="37">
    <w:abstractNumId w:val="21"/>
  </w:num>
  <w:num w:numId="38">
    <w:abstractNumId w:val="27"/>
  </w:num>
  <w:num w:numId="39">
    <w:abstractNumId w:val="19"/>
  </w:num>
  <w:num w:numId="40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BF6"/>
    <w:rsid w:val="0000175F"/>
    <w:rsid w:val="00002C42"/>
    <w:rsid w:val="0000329F"/>
    <w:rsid w:val="00003B9C"/>
    <w:rsid w:val="00004FB5"/>
    <w:rsid w:val="00006754"/>
    <w:rsid w:val="00006D1D"/>
    <w:rsid w:val="00006D44"/>
    <w:rsid w:val="000070CB"/>
    <w:rsid w:val="0000750A"/>
    <w:rsid w:val="00011E1E"/>
    <w:rsid w:val="00012647"/>
    <w:rsid w:val="00012D23"/>
    <w:rsid w:val="000136CF"/>
    <w:rsid w:val="00016248"/>
    <w:rsid w:val="0001716F"/>
    <w:rsid w:val="00022E54"/>
    <w:rsid w:val="0002320E"/>
    <w:rsid w:val="000245AE"/>
    <w:rsid w:val="00024D4C"/>
    <w:rsid w:val="00025C19"/>
    <w:rsid w:val="00026B9B"/>
    <w:rsid w:val="0002729C"/>
    <w:rsid w:val="00027E0C"/>
    <w:rsid w:val="00030827"/>
    <w:rsid w:val="00030F28"/>
    <w:rsid w:val="000314DE"/>
    <w:rsid w:val="00031DB8"/>
    <w:rsid w:val="00032490"/>
    <w:rsid w:val="000332FC"/>
    <w:rsid w:val="00033328"/>
    <w:rsid w:val="000334D8"/>
    <w:rsid w:val="000347AA"/>
    <w:rsid w:val="0003613A"/>
    <w:rsid w:val="000403FF"/>
    <w:rsid w:val="00040CAD"/>
    <w:rsid w:val="00041694"/>
    <w:rsid w:val="0004170A"/>
    <w:rsid w:val="00043BCA"/>
    <w:rsid w:val="000443D2"/>
    <w:rsid w:val="00044540"/>
    <w:rsid w:val="00045512"/>
    <w:rsid w:val="0004569B"/>
    <w:rsid w:val="00045D39"/>
    <w:rsid w:val="00046C7F"/>
    <w:rsid w:val="00046F6D"/>
    <w:rsid w:val="00047FD5"/>
    <w:rsid w:val="00050573"/>
    <w:rsid w:val="00050DB3"/>
    <w:rsid w:val="0005276E"/>
    <w:rsid w:val="00052944"/>
    <w:rsid w:val="00052B61"/>
    <w:rsid w:val="000534FE"/>
    <w:rsid w:val="00054548"/>
    <w:rsid w:val="00054716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16CB"/>
    <w:rsid w:val="00061F64"/>
    <w:rsid w:val="000625B7"/>
    <w:rsid w:val="00063631"/>
    <w:rsid w:val="0006561B"/>
    <w:rsid w:val="0006629B"/>
    <w:rsid w:val="00066B80"/>
    <w:rsid w:val="0006701A"/>
    <w:rsid w:val="000708C7"/>
    <w:rsid w:val="000715D6"/>
    <w:rsid w:val="00072814"/>
    <w:rsid w:val="00072A9D"/>
    <w:rsid w:val="000736B8"/>
    <w:rsid w:val="00073EA2"/>
    <w:rsid w:val="00074150"/>
    <w:rsid w:val="0007415D"/>
    <w:rsid w:val="0007472C"/>
    <w:rsid w:val="00074B7D"/>
    <w:rsid w:val="00077A43"/>
    <w:rsid w:val="000809A3"/>
    <w:rsid w:val="000829A2"/>
    <w:rsid w:val="00082E33"/>
    <w:rsid w:val="0008335B"/>
    <w:rsid w:val="00083A2C"/>
    <w:rsid w:val="00084D30"/>
    <w:rsid w:val="00086ACE"/>
    <w:rsid w:val="000873F1"/>
    <w:rsid w:val="00087ACE"/>
    <w:rsid w:val="00090AE2"/>
    <w:rsid w:val="00091BD5"/>
    <w:rsid w:val="00092683"/>
    <w:rsid w:val="00094483"/>
    <w:rsid w:val="0009448E"/>
    <w:rsid w:val="000950F2"/>
    <w:rsid w:val="00095501"/>
    <w:rsid w:val="00095E07"/>
    <w:rsid w:val="00096204"/>
    <w:rsid w:val="0009636A"/>
    <w:rsid w:val="00096D05"/>
    <w:rsid w:val="0009767A"/>
    <w:rsid w:val="000A08FC"/>
    <w:rsid w:val="000A173A"/>
    <w:rsid w:val="000A2280"/>
    <w:rsid w:val="000A415F"/>
    <w:rsid w:val="000A6132"/>
    <w:rsid w:val="000A7CE0"/>
    <w:rsid w:val="000B0104"/>
    <w:rsid w:val="000B09CD"/>
    <w:rsid w:val="000B2393"/>
    <w:rsid w:val="000B3546"/>
    <w:rsid w:val="000B369D"/>
    <w:rsid w:val="000B3C4E"/>
    <w:rsid w:val="000B4D8A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BD4"/>
    <w:rsid w:val="000C34B8"/>
    <w:rsid w:val="000C4713"/>
    <w:rsid w:val="000C5B1B"/>
    <w:rsid w:val="000C5C6A"/>
    <w:rsid w:val="000C61A9"/>
    <w:rsid w:val="000C7810"/>
    <w:rsid w:val="000D0720"/>
    <w:rsid w:val="000D13BE"/>
    <w:rsid w:val="000D16F4"/>
    <w:rsid w:val="000D1E01"/>
    <w:rsid w:val="000D1E5C"/>
    <w:rsid w:val="000D1E6C"/>
    <w:rsid w:val="000D4403"/>
    <w:rsid w:val="000D5681"/>
    <w:rsid w:val="000D5E48"/>
    <w:rsid w:val="000D64D0"/>
    <w:rsid w:val="000D6542"/>
    <w:rsid w:val="000D7139"/>
    <w:rsid w:val="000D71C6"/>
    <w:rsid w:val="000D7431"/>
    <w:rsid w:val="000E0B2F"/>
    <w:rsid w:val="000E1F62"/>
    <w:rsid w:val="000E28EE"/>
    <w:rsid w:val="000E34FE"/>
    <w:rsid w:val="000E4830"/>
    <w:rsid w:val="000E5303"/>
    <w:rsid w:val="000E5473"/>
    <w:rsid w:val="000E5874"/>
    <w:rsid w:val="000E58B6"/>
    <w:rsid w:val="000E6951"/>
    <w:rsid w:val="000F09BD"/>
    <w:rsid w:val="000F11AE"/>
    <w:rsid w:val="000F1502"/>
    <w:rsid w:val="000F1D01"/>
    <w:rsid w:val="000F2305"/>
    <w:rsid w:val="000F2D3A"/>
    <w:rsid w:val="000F3790"/>
    <w:rsid w:val="000F498A"/>
    <w:rsid w:val="000F4DF6"/>
    <w:rsid w:val="000F4E22"/>
    <w:rsid w:val="000F50E2"/>
    <w:rsid w:val="000F5330"/>
    <w:rsid w:val="000F5BE4"/>
    <w:rsid w:val="000F5EE6"/>
    <w:rsid w:val="000F6568"/>
    <w:rsid w:val="00103304"/>
    <w:rsid w:val="0010402D"/>
    <w:rsid w:val="001048E0"/>
    <w:rsid w:val="00105686"/>
    <w:rsid w:val="00106B12"/>
    <w:rsid w:val="001131C2"/>
    <w:rsid w:val="001140B1"/>
    <w:rsid w:val="00114446"/>
    <w:rsid w:val="00115109"/>
    <w:rsid w:val="0011521A"/>
    <w:rsid w:val="001159D3"/>
    <w:rsid w:val="00116F1A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4312"/>
    <w:rsid w:val="00124754"/>
    <w:rsid w:val="001250B0"/>
    <w:rsid w:val="001250F6"/>
    <w:rsid w:val="00125B22"/>
    <w:rsid w:val="001265DD"/>
    <w:rsid w:val="00126FAD"/>
    <w:rsid w:val="0012757F"/>
    <w:rsid w:val="00127BF7"/>
    <w:rsid w:val="00130C93"/>
    <w:rsid w:val="00131603"/>
    <w:rsid w:val="001318D4"/>
    <w:rsid w:val="00132593"/>
    <w:rsid w:val="0013293F"/>
    <w:rsid w:val="00132CBE"/>
    <w:rsid w:val="0013327D"/>
    <w:rsid w:val="001338EF"/>
    <w:rsid w:val="00134A85"/>
    <w:rsid w:val="00137902"/>
    <w:rsid w:val="00137F97"/>
    <w:rsid w:val="0014044D"/>
    <w:rsid w:val="001408D8"/>
    <w:rsid w:val="00140ABB"/>
    <w:rsid w:val="00143611"/>
    <w:rsid w:val="001438F4"/>
    <w:rsid w:val="00143A58"/>
    <w:rsid w:val="00143FB8"/>
    <w:rsid w:val="001446DC"/>
    <w:rsid w:val="001456C3"/>
    <w:rsid w:val="00145761"/>
    <w:rsid w:val="0014783A"/>
    <w:rsid w:val="00147CFD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A31"/>
    <w:rsid w:val="0015628C"/>
    <w:rsid w:val="00156989"/>
    <w:rsid w:val="0016155B"/>
    <w:rsid w:val="001615D5"/>
    <w:rsid w:val="00162BE3"/>
    <w:rsid w:val="00162D19"/>
    <w:rsid w:val="00165094"/>
    <w:rsid w:val="00165CD4"/>
    <w:rsid w:val="00166F1A"/>
    <w:rsid w:val="00167315"/>
    <w:rsid w:val="00167443"/>
    <w:rsid w:val="00170EA1"/>
    <w:rsid w:val="001716EF"/>
    <w:rsid w:val="00173FEF"/>
    <w:rsid w:val="0017453D"/>
    <w:rsid w:val="001754D9"/>
    <w:rsid w:val="00175C24"/>
    <w:rsid w:val="0017624B"/>
    <w:rsid w:val="00177C9C"/>
    <w:rsid w:val="00180228"/>
    <w:rsid w:val="001802EE"/>
    <w:rsid w:val="001805A9"/>
    <w:rsid w:val="0018067A"/>
    <w:rsid w:val="00180F3D"/>
    <w:rsid w:val="001816B9"/>
    <w:rsid w:val="00182E2E"/>
    <w:rsid w:val="00183455"/>
    <w:rsid w:val="001840A9"/>
    <w:rsid w:val="001842BA"/>
    <w:rsid w:val="0018570D"/>
    <w:rsid w:val="00185A9D"/>
    <w:rsid w:val="00185B48"/>
    <w:rsid w:val="00185C6D"/>
    <w:rsid w:val="0018601C"/>
    <w:rsid w:val="001866F5"/>
    <w:rsid w:val="00186B8D"/>
    <w:rsid w:val="0018775F"/>
    <w:rsid w:val="00187DCB"/>
    <w:rsid w:val="001907F4"/>
    <w:rsid w:val="00193BD9"/>
    <w:rsid w:val="0019630C"/>
    <w:rsid w:val="001971AD"/>
    <w:rsid w:val="00197CC0"/>
    <w:rsid w:val="001A0417"/>
    <w:rsid w:val="001A2184"/>
    <w:rsid w:val="001A28EB"/>
    <w:rsid w:val="001A2F95"/>
    <w:rsid w:val="001A46EA"/>
    <w:rsid w:val="001A5029"/>
    <w:rsid w:val="001A5A9C"/>
    <w:rsid w:val="001A7840"/>
    <w:rsid w:val="001B0382"/>
    <w:rsid w:val="001B15D6"/>
    <w:rsid w:val="001B1E9F"/>
    <w:rsid w:val="001B2559"/>
    <w:rsid w:val="001B2708"/>
    <w:rsid w:val="001B2D16"/>
    <w:rsid w:val="001B3911"/>
    <w:rsid w:val="001B51D0"/>
    <w:rsid w:val="001B5992"/>
    <w:rsid w:val="001B7529"/>
    <w:rsid w:val="001B7829"/>
    <w:rsid w:val="001C1EE2"/>
    <w:rsid w:val="001C3216"/>
    <w:rsid w:val="001C49BD"/>
    <w:rsid w:val="001C51F4"/>
    <w:rsid w:val="001C59EE"/>
    <w:rsid w:val="001C5A2F"/>
    <w:rsid w:val="001C6CC0"/>
    <w:rsid w:val="001C7227"/>
    <w:rsid w:val="001C77AF"/>
    <w:rsid w:val="001D011F"/>
    <w:rsid w:val="001D0CDB"/>
    <w:rsid w:val="001D1A60"/>
    <w:rsid w:val="001D20DD"/>
    <w:rsid w:val="001D2CB3"/>
    <w:rsid w:val="001D3689"/>
    <w:rsid w:val="001D53D9"/>
    <w:rsid w:val="001D5EB9"/>
    <w:rsid w:val="001D746E"/>
    <w:rsid w:val="001E031A"/>
    <w:rsid w:val="001E08BB"/>
    <w:rsid w:val="001E1060"/>
    <w:rsid w:val="001E10CE"/>
    <w:rsid w:val="001E125D"/>
    <w:rsid w:val="001E1D2B"/>
    <w:rsid w:val="001E1DF3"/>
    <w:rsid w:val="001E2309"/>
    <w:rsid w:val="001E297D"/>
    <w:rsid w:val="001E2D4C"/>
    <w:rsid w:val="001E3453"/>
    <w:rsid w:val="001E4F63"/>
    <w:rsid w:val="001E52AA"/>
    <w:rsid w:val="001E5DF0"/>
    <w:rsid w:val="001E6086"/>
    <w:rsid w:val="001E6CE6"/>
    <w:rsid w:val="001E7707"/>
    <w:rsid w:val="001E7AB4"/>
    <w:rsid w:val="001F10FC"/>
    <w:rsid w:val="001F153E"/>
    <w:rsid w:val="001F1682"/>
    <w:rsid w:val="001F46E0"/>
    <w:rsid w:val="001F4E3E"/>
    <w:rsid w:val="001F5741"/>
    <w:rsid w:val="001F57FE"/>
    <w:rsid w:val="001F68DA"/>
    <w:rsid w:val="001F6AFB"/>
    <w:rsid w:val="001F6CF3"/>
    <w:rsid w:val="001F7010"/>
    <w:rsid w:val="001F718B"/>
    <w:rsid w:val="001F7247"/>
    <w:rsid w:val="001F7CF5"/>
    <w:rsid w:val="001F7DE4"/>
    <w:rsid w:val="002007BD"/>
    <w:rsid w:val="00201284"/>
    <w:rsid w:val="00201623"/>
    <w:rsid w:val="00202912"/>
    <w:rsid w:val="00202B72"/>
    <w:rsid w:val="0020301D"/>
    <w:rsid w:val="0020594B"/>
    <w:rsid w:val="00205A12"/>
    <w:rsid w:val="00205F4A"/>
    <w:rsid w:val="00206D23"/>
    <w:rsid w:val="002101CA"/>
    <w:rsid w:val="00210359"/>
    <w:rsid w:val="0021051B"/>
    <w:rsid w:val="00210AF2"/>
    <w:rsid w:val="002116A0"/>
    <w:rsid w:val="00211859"/>
    <w:rsid w:val="00211A3C"/>
    <w:rsid w:val="00211BA6"/>
    <w:rsid w:val="0021316C"/>
    <w:rsid w:val="002137C9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C45"/>
    <w:rsid w:val="00216C5F"/>
    <w:rsid w:val="00217D41"/>
    <w:rsid w:val="00217F48"/>
    <w:rsid w:val="00220755"/>
    <w:rsid w:val="00222207"/>
    <w:rsid w:val="00222BB1"/>
    <w:rsid w:val="00222FEC"/>
    <w:rsid w:val="00223630"/>
    <w:rsid w:val="0022425F"/>
    <w:rsid w:val="00225065"/>
    <w:rsid w:val="002266DA"/>
    <w:rsid w:val="00226D26"/>
    <w:rsid w:val="00230865"/>
    <w:rsid w:val="00231267"/>
    <w:rsid w:val="00231DD1"/>
    <w:rsid w:val="00232191"/>
    <w:rsid w:val="002321B5"/>
    <w:rsid w:val="00233273"/>
    <w:rsid w:val="00233B89"/>
    <w:rsid w:val="00234995"/>
    <w:rsid w:val="00237A17"/>
    <w:rsid w:val="002403F4"/>
    <w:rsid w:val="00240D10"/>
    <w:rsid w:val="00241553"/>
    <w:rsid w:val="002417BD"/>
    <w:rsid w:val="00241908"/>
    <w:rsid w:val="002422F3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19C1"/>
    <w:rsid w:val="00252ADB"/>
    <w:rsid w:val="00252E1B"/>
    <w:rsid w:val="002533DB"/>
    <w:rsid w:val="0025496F"/>
    <w:rsid w:val="00255140"/>
    <w:rsid w:val="002557ED"/>
    <w:rsid w:val="002561C7"/>
    <w:rsid w:val="00256BFB"/>
    <w:rsid w:val="0026073B"/>
    <w:rsid w:val="00260F84"/>
    <w:rsid w:val="00261258"/>
    <w:rsid w:val="00261846"/>
    <w:rsid w:val="00261977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184F"/>
    <w:rsid w:val="00271B83"/>
    <w:rsid w:val="002724A2"/>
    <w:rsid w:val="00272F14"/>
    <w:rsid w:val="002743F6"/>
    <w:rsid w:val="0027440B"/>
    <w:rsid w:val="00275DAD"/>
    <w:rsid w:val="0027601B"/>
    <w:rsid w:val="002767C1"/>
    <w:rsid w:val="002772B5"/>
    <w:rsid w:val="0027759A"/>
    <w:rsid w:val="002777F3"/>
    <w:rsid w:val="0028092D"/>
    <w:rsid w:val="00280C17"/>
    <w:rsid w:val="0028169E"/>
    <w:rsid w:val="00281D78"/>
    <w:rsid w:val="00285340"/>
    <w:rsid w:val="002856EF"/>
    <w:rsid w:val="002879B6"/>
    <w:rsid w:val="00292481"/>
    <w:rsid w:val="002924CC"/>
    <w:rsid w:val="002929FF"/>
    <w:rsid w:val="00292B13"/>
    <w:rsid w:val="0029361F"/>
    <w:rsid w:val="0029393C"/>
    <w:rsid w:val="0029457F"/>
    <w:rsid w:val="002950BB"/>
    <w:rsid w:val="002954FC"/>
    <w:rsid w:val="002957A5"/>
    <w:rsid w:val="002976D8"/>
    <w:rsid w:val="00297B42"/>
    <w:rsid w:val="00297B53"/>
    <w:rsid w:val="002A0496"/>
    <w:rsid w:val="002A0779"/>
    <w:rsid w:val="002A178B"/>
    <w:rsid w:val="002A230B"/>
    <w:rsid w:val="002A3277"/>
    <w:rsid w:val="002A32EB"/>
    <w:rsid w:val="002A3664"/>
    <w:rsid w:val="002A37B2"/>
    <w:rsid w:val="002A43C0"/>
    <w:rsid w:val="002A4424"/>
    <w:rsid w:val="002A5F39"/>
    <w:rsid w:val="002A7359"/>
    <w:rsid w:val="002A7808"/>
    <w:rsid w:val="002A7825"/>
    <w:rsid w:val="002A7AA8"/>
    <w:rsid w:val="002B2462"/>
    <w:rsid w:val="002B4BBC"/>
    <w:rsid w:val="002B500F"/>
    <w:rsid w:val="002B55B1"/>
    <w:rsid w:val="002B5DB9"/>
    <w:rsid w:val="002B78C2"/>
    <w:rsid w:val="002C021A"/>
    <w:rsid w:val="002C12A0"/>
    <w:rsid w:val="002C1CC0"/>
    <w:rsid w:val="002C21C4"/>
    <w:rsid w:val="002C23C9"/>
    <w:rsid w:val="002C31B6"/>
    <w:rsid w:val="002C4F38"/>
    <w:rsid w:val="002C54F2"/>
    <w:rsid w:val="002C5602"/>
    <w:rsid w:val="002C591F"/>
    <w:rsid w:val="002C5EC1"/>
    <w:rsid w:val="002C7BB4"/>
    <w:rsid w:val="002C7CA9"/>
    <w:rsid w:val="002D11CE"/>
    <w:rsid w:val="002D12E5"/>
    <w:rsid w:val="002D1DAE"/>
    <w:rsid w:val="002D25AE"/>
    <w:rsid w:val="002D2A21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16C"/>
    <w:rsid w:val="002E1DC4"/>
    <w:rsid w:val="002E3440"/>
    <w:rsid w:val="002E3BBE"/>
    <w:rsid w:val="002E3C86"/>
    <w:rsid w:val="002E4DFB"/>
    <w:rsid w:val="002E4FA6"/>
    <w:rsid w:val="002E54A7"/>
    <w:rsid w:val="002E67CF"/>
    <w:rsid w:val="002E6AD4"/>
    <w:rsid w:val="002E6FD9"/>
    <w:rsid w:val="002E76FB"/>
    <w:rsid w:val="002F0418"/>
    <w:rsid w:val="002F067B"/>
    <w:rsid w:val="002F179E"/>
    <w:rsid w:val="002F17C2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E25"/>
    <w:rsid w:val="0030012A"/>
    <w:rsid w:val="00300174"/>
    <w:rsid w:val="003010CA"/>
    <w:rsid w:val="00301A02"/>
    <w:rsid w:val="003023BD"/>
    <w:rsid w:val="00302EA0"/>
    <w:rsid w:val="003033FE"/>
    <w:rsid w:val="00304585"/>
    <w:rsid w:val="00305010"/>
    <w:rsid w:val="00305847"/>
    <w:rsid w:val="00306002"/>
    <w:rsid w:val="003079BC"/>
    <w:rsid w:val="00307F21"/>
    <w:rsid w:val="00314038"/>
    <w:rsid w:val="003145BF"/>
    <w:rsid w:val="00314BE9"/>
    <w:rsid w:val="003155B4"/>
    <w:rsid w:val="003160D2"/>
    <w:rsid w:val="00316EF8"/>
    <w:rsid w:val="003175B9"/>
    <w:rsid w:val="003176FF"/>
    <w:rsid w:val="00320E55"/>
    <w:rsid w:val="0032186F"/>
    <w:rsid w:val="0032400F"/>
    <w:rsid w:val="00324086"/>
    <w:rsid w:val="00325D39"/>
    <w:rsid w:val="00327006"/>
    <w:rsid w:val="00327919"/>
    <w:rsid w:val="00327FEB"/>
    <w:rsid w:val="003310FA"/>
    <w:rsid w:val="0033291C"/>
    <w:rsid w:val="00332D8B"/>
    <w:rsid w:val="00333C76"/>
    <w:rsid w:val="00336B6C"/>
    <w:rsid w:val="00337098"/>
    <w:rsid w:val="0033796B"/>
    <w:rsid w:val="00337D15"/>
    <w:rsid w:val="00343170"/>
    <w:rsid w:val="00343448"/>
    <w:rsid w:val="00343C1F"/>
    <w:rsid w:val="003453AE"/>
    <w:rsid w:val="003455CF"/>
    <w:rsid w:val="003458F2"/>
    <w:rsid w:val="00346C85"/>
    <w:rsid w:val="00346EF4"/>
    <w:rsid w:val="00350907"/>
    <w:rsid w:val="00350C49"/>
    <w:rsid w:val="00350E05"/>
    <w:rsid w:val="00351D9E"/>
    <w:rsid w:val="003525C7"/>
    <w:rsid w:val="00354683"/>
    <w:rsid w:val="003548C4"/>
    <w:rsid w:val="003554DE"/>
    <w:rsid w:val="00356F09"/>
    <w:rsid w:val="00357C84"/>
    <w:rsid w:val="00360127"/>
    <w:rsid w:val="003601AD"/>
    <w:rsid w:val="003603D5"/>
    <w:rsid w:val="00360557"/>
    <w:rsid w:val="00361050"/>
    <w:rsid w:val="003612B6"/>
    <w:rsid w:val="0036144E"/>
    <w:rsid w:val="00361527"/>
    <w:rsid w:val="003622A5"/>
    <w:rsid w:val="0036293C"/>
    <w:rsid w:val="0036324A"/>
    <w:rsid w:val="003632B4"/>
    <w:rsid w:val="00363A3F"/>
    <w:rsid w:val="00365498"/>
    <w:rsid w:val="0036574C"/>
    <w:rsid w:val="00365AE1"/>
    <w:rsid w:val="0036638F"/>
    <w:rsid w:val="0036713C"/>
    <w:rsid w:val="00367C08"/>
    <w:rsid w:val="00367C1A"/>
    <w:rsid w:val="00367C68"/>
    <w:rsid w:val="00367EB5"/>
    <w:rsid w:val="00370FDA"/>
    <w:rsid w:val="00372384"/>
    <w:rsid w:val="00372F20"/>
    <w:rsid w:val="00373215"/>
    <w:rsid w:val="003739E9"/>
    <w:rsid w:val="00373B2E"/>
    <w:rsid w:val="00373C3A"/>
    <w:rsid w:val="0037504B"/>
    <w:rsid w:val="0037541B"/>
    <w:rsid w:val="00376984"/>
    <w:rsid w:val="00376B65"/>
    <w:rsid w:val="003770C5"/>
    <w:rsid w:val="003770D7"/>
    <w:rsid w:val="00377116"/>
    <w:rsid w:val="00380688"/>
    <w:rsid w:val="00380A90"/>
    <w:rsid w:val="003812F8"/>
    <w:rsid w:val="00382167"/>
    <w:rsid w:val="0038611E"/>
    <w:rsid w:val="00387CA4"/>
    <w:rsid w:val="00387E8E"/>
    <w:rsid w:val="003905E1"/>
    <w:rsid w:val="003909FC"/>
    <w:rsid w:val="00391325"/>
    <w:rsid w:val="00391652"/>
    <w:rsid w:val="0039196E"/>
    <w:rsid w:val="00394FCE"/>
    <w:rsid w:val="0039542B"/>
    <w:rsid w:val="00395C8F"/>
    <w:rsid w:val="00397518"/>
    <w:rsid w:val="003977A0"/>
    <w:rsid w:val="003A1CB9"/>
    <w:rsid w:val="003A2E31"/>
    <w:rsid w:val="003A3D3E"/>
    <w:rsid w:val="003A40F8"/>
    <w:rsid w:val="003A46A2"/>
    <w:rsid w:val="003A69CA"/>
    <w:rsid w:val="003A6E5F"/>
    <w:rsid w:val="003A7488"/>
    <w:rsid w:val="003A778F"/>
    <w:rsid w:val="003B0965"/>
    <w:rsid w:val="003B1A45"/>
    <w:rsid w:val="003B262E"/>
    <w:rsid w:val="003B29D5"/>
    <w:rsid w:val="003B4CB2"/>
    <w:rsid w:val="003B4EE7"/>
    <w:rsid w:val="003B5989"/>
    <w:rsid w:val="003B7D51"/>
    <w:rsid w:val="003B7E7C"/>
    <w:rsid w:val="003C0992"/>
    <w:rsid w:val="003C0A61"/>
    <w:rsid w:val="003C0F27"/>
    <w:rsid w:val="003C2409"/>
    <w:rsid w:val="003C3453"/>
    <w:rsid w:val="003C34CD"/>
    <w:rsid w:val="003C3803"/>
    <w:rsid w:val="003C5016"/>
    <w:rsid w:val="003C65C7"/>
    <w:rsid w:val="003D14BF"/>
    <w:rsid w:val="003D1EDC"/>
    <w:rsid w:val="003D29C6"/>
    <w:rsid w:val="003D3CC6"/>
    <w:rsid w:val="003D454D"/>
    <w:rsid w:val="003D4BD6"/>
    <w:rsid w:val="003D55DD"/>
    <w:rsid w:val="003D5C08"/>
    <w:rsid w:val="003D5F07"/>
    <w:rsid w:val="003D6696"/>
    <w:rsid w:val="003D6CE4"/>
    <w:rsid w:val="003E0B4E"/>
    <w:rsid w:val="003E1124"/>
    <w:rsid w:val="003E336F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2581"/>
    <w:rsid w:val="003F27AA"/>
    <w:rsid w:val="003F5C87"/>
    <w:rsid w:val="003F636D"/>
    <w:rsid w:val="003F6AFA"/>
    <w:rsid w:val="003F6D0A"/>
    <w:rsid w:val="003F738C"/>
    <w:rsid w:val="003F7643"/>
    <w:rsid w:val="003F7A8A"/>
    <w:rsid w:val="00400A2F"/>
    <w:rsid w:val="00402F5A"/>
    <w:rsid w:val="00403656"/>
    <w:rsid w:val="00403A26"/>
    <w:rsid w:val="00404481"/>
    <w:rsid w:val="004071B5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DC9"/>
    <w:rsid w:val="004220A3"/>
    <w:rsid w:val="00423003"/>
    <w:rsid w:val="00423056"/>
    <w:rsid w:val="00423489"/>
    <w:rsid w:val="00426A1C"/>
    <w:rsid w:val="00426E0F"/>
    <w:rsid w:val="004271E5"/>
    <w:rsid w:val="00427D4C"/>
    <w:rsid w:val="004316B1"/>
    <w:rsid w:val="00432356"/>
    <w:rsid w:val="0043280A"/>
    <w:rsid w:val="004329A1"/>
    <w:rsid w:val="0043320C"/>
    <w:rsid w:val="004333E1"/>
    <w:rsid w:val="00433936"/>
    <w:rsid w:val="004341BB"/>
    <w:rsid w:val="004348C9"/>
    <w:rsid w:val="0043515B"/>
    <w:rsid w:val="00436040"/>
    <w:rsid w:val="0044004D"/>
    <w:rsid w:val="0044281F"/>
    <w:rsid w:val="00443FE1"/>
    <w:rsid w:val="004444AE"/>
    <w:rsid w:val="004457F1"/>
    <w:rsid w:val="00445B6F"/>
    <w:rsid w:val="0044665D"/>
    <w:rsid w:val="00447088"/>
    <w:rsid w:val="00447933"/>
    <w:rsid w:val="0045124F"/>
    <w:rsid w:val="00452594"/>
    <w:rsid w:val="00452B7F"/>
    <w:rsid w:val="00452FA8"/>
    <w:rsid w:val="004538A0"/>
    <w:rsid w:val="00453A13"/>
    <w:rsid w:val="00453BDF"/>
    <w:rsid w:val="00454309"/>
    <w:rsid w:val="00454391"/>
    <w:rsid w:val="00454528"/>
    <w:rsid w:val="00454C98"/>
    <w:rsid w:val="00456344"/>
    <w:rsid w:val="00457A2F"/>
    <w:rsid w:val="0046139F"/>
    <w:rsid w:val="00462115"/>
    <w:rsid w:val="00462906"/>
    <w:rsid w:val="00462FD0"/>
    <w:rsid w:val="004652DC"/>
    <w:rsid w:val="00466076"/>
    <w:rsid w:val="004667E5"/>
    <w:rsid w:val="004679B5"/>
    <w:rsid w:val="00470154"/>
    <w:rsid w:val="00470232"/>
    <w:rsid w:val="00470F28"/>
    <w:rsid w:val="00472456"/>
    <w:rsid w:val="00472A8E"/>
    <w:rsid w:val="00472BCD"/>
    <w:rsid w:val="00473A2D"/>
    <w:rsid w:val="004753E0"/>
    <w:rsid w:val="00480345"/>
    <w:rsid w:val="00480502"/>
    <w:rsid w:val="00481C5F"/>
    <w:rsid w:val="0048336F"/>
    <w:rsid w:val="00484774"/>
    <w:rsid w:val="00484F5A"/>
    <w:rsid w:val="004851F8"/>
    <w:rsid w:val="00485AE7"/>
    <w:rsid w:val="00485F57"/>
    <w:rsid w:val="004861C4"/>
    <w:rsid w:val="0048760D"/>
    <w:rsid w:val="004879C7"/>
    <w:rsid w:val="00490128"/>
    <w:rsid w:val="004902F0"/>
    <w:rsid w:val="004904D7"/>
    <w:rsid w:val="004907BB"/>
    <w:rsid w:val="004910A1"/>
    <w:rsid w:val="00491F8C"/>
    <w:rsid w:val="00492152"/>
    <w:rsid w:val="00492682"/>
    <w:rsid w:val="004928E0"/>
    <w:rsid w:val="00492AA6"/>
    <w:rsid w:val="00492F97"/>
    <w:rsid w:val="00493234"/>
    <w:rsid w:val="004940DE"/>
    <w:rsid w:val="00496242"/>
    <w:rsid w:val="004962B7"/>
    <w:rsid w:val="004962E0"/>
    <w:rsid w:val="004963E2"/>
    <w:rsid w:val="0049676E"/>
    <w:rsid w:val="00497ABE"/>
    <w:rsid w:val="004A1E45"/>
    <w:rsid w:val="004A205B"/>
    <w:rsid w:val="004A2B1A"/>
    <w:rsid w:val="004A2FB5"/>
    <w:rsid w:val="004A351A"/>
    <w:rsid w:val="004A3A60"/>
    <w:rsid w:val="004A5132"/>
    <w:rsid w:val="004A5826"/>
    <w:rsid w:val="004A69E0"/>
    <w:rsid w:val="004A742D"/>
    <w:rsid w:val="004A75B6"/>
    <w:rsid w:val="004A7BD6"/>
    <w:rsid w:val="004B050B"/>
    <w:rsid w:val="004B23B8"/>
    <w:rsid w:val="004B249D"/>
    <w:rsid w:val="004B28C9"/>
    <w:rsid w:val="004B3783"/>
    <w:rsid w:val="004B69D9"/>
    <w:rsid w:val="004B7730"/>
    <w:rsid w:val="004C05E7"/>
    <w:rsid w:val="004C18A3"/>
    <w:rsid w:val="004C1B1A"/>
    <w:rsid w:val="004C1F57"/>
    <w:rsid w:val="004C2758"/>
    <w:rsid w:val="004C2E61"/>
    <w:rsid w:val="004C383E"/>
    <w:rsid w:val="004C4C1D"/>
    <w:rsid w:val="004C4C6F"/>
    <w:rsid w:val="004C4E76"/>
    <w:rsid w:val="004C5222"/>
    <w:rsid w:val="004C5284"/>
    <w:rsid w:val="004C537E"/>
    <w:rsid w:val="004C7047"/>
    <w:rsid w:val="004C722A"/>
    <w:rsid w:val="004C7DC4"/>
    <w:rsid w:val="004C7FE1"/>
    <w:rsid w:val="004D02F3"/>
    <w:rsid w:val="004D0998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7BCA"/>
    <w:rsid w:val="004E0185"/>
    <w:rsid w:val="004E3B92"/>
    <w:rsid w:val="004E3F9B"/>
    <w:rsid w:val="004E5683"/>
    <w:rsid w:val="004E5886"/>
    <w:rsid w:val="004E6318"/>
    <w:rsid w:val="004E749C"/>
    <w:rsid w:val="004E74EE"/>
    <w:rsid w:val="004E776A"/>
    <w:rsid w:val="004E7917"/>
    <w:rsid w:val="004E7C1C"/>
    <w:rsid w:val="004F17E1"/>
    <w:rsid w:val="004F1A2A"/>
    <w:rsid w:val="004F2308"/>
    <w:rsid w:val="004F2911"/>
    <w:rsid w:val="004F36F0"/>
    <w:rsid w:val="004F42A8"/>
    <w:rsid w:val="004F49B8"/>
    <w:rsid w:val="004F5BC1"/>
    <w:rsid w:val="004F615D"/>
    <w:rsid w:val="004F6428"/>
    <w:rsid w:val="004F7AEC"/>
    <w:rsid w:val="004F7AF9"/>
    <w:rsid w:val="004F7C45"/>
    <w:rsid w:val="00500E8D"/>
    <w:rsid w:val="00501EAB"/>
    <w:rsid w:val="0050334C"/>
    <w:rsid w:val="00504E0F"/>
    <w:rsid w:val="005050AB"/>
    <w:rsid w:val="00505987"/>
    <w:rsid w:val="005072C8"/>
    <w:rsid w:val="005074CE"/>
    <w:rsid w:val="00507CB7"/>
    <w:rsid w:val="00507D23"/>
    <w:rsid w:val="00510832"/>
    <w:rsid w:val="00511F26"/>
    <w:rsid w:val="0051276C"/>
    <w:rsid w:val="00512CF5"/>
    <w:rsid w:val="005141EE"/>
    <w:rsid w:val="00514A98"/>
    <w:rsid w:val="005170A5"/>
    <w:rsid w:val="0051752D"/>
    <w:rsid w:val="005179D7"/>
    <w:rsid w:val="00520D1F"/>
    <w:rsid w:val="00520FFF"/>
    <w:rsid w:val="005211D0"/>
    <w:rsid w:val="005215C0"/>
    <w:rsid w:val="005218FF"/>
    <w:rsid w:val="00522C5E"/>
    <w:rsid w:val="005230B2"/>
    <w:rsid w:val="0052354F"/>
    <w:rsid w:val="00523893"/>
    <w:rsid w:val="005243A7"/>
    <w:rsid w:val="005243AE"/>
    <w:rsid w:val="005244B1"/>
    <w:rsid w:val="0052484A"/>
    <w:rsid w:val="00525BEA"/>
    <w:rsid w:val="0052610F"/>
    <w:rsid w:val="005319FC"/>
    <w:rsid w:val="005334EC"/>
    <w:rsid w:val="00535A23"/>
    <w:rsid w:val="00535D05"/>
    <w:rsid w:val="00536C98"/>
    <w:rsid w:val="00537750"/>
    <w:rsid w:val="00537C8B"/>
    <w:rsid w:val="005420A4"/>
    <w:rsid w:val="005428C2"/>
    <w:rsid w:val="0054300E"/>
    <w:rsid w:val="0054343B"/>
    <w:rsid w:val="00546FC9"/>
    <w:rsid w:val="00550A72"/>
    <w:rsid w:val="005510B3"/>
    <w:rsid w:val="00551789"/>
    <w:rsid w:val="005518C8"/>
    <w:rsid w:val="0055366E"/>
    <w:rsid w:val="00553670"/>
    <w:rsid w:val="00554CC8"/>
    <w:rsid w:val="00554FB9"/>
    <w:rsid w:val="00555365"/>
    <w:rsid w:val="00555F10"/>
    <w:rsid w:val="00556CB1"/>
    <w:rsid w:val="00561A72"/>
    <w:rsid w:val="00563E86"/>
    <w:rsid w:val="0056418A"/>
    <w:rsid w:val="005656B7"/>
    <w:rsid w:val="00565E9C"/>
    <w:rsid w:val="00566BC3"/>
    <w:rsid w:val="00566EEA"/>
    <w:rsid w:val="00567CBC"/>
    <w:rsid w:val="00570431"/>
    <w:rsid w:val="0057185A"/>
    <w:rsid w:val="00571E6C"/>
    <w:rsid w:val="00573EAC"/>
    <w:rsid w:val="00574098"/>
    <w:rsid w:val="005754C0"/>
    <w:rsid w:val="0057558A"/>
    <w:rsid w:val="005760DC"/>
    <w:rsid w:val="00576251"/>
    <w:rsid w:val="0057700A"/>
    <w:rsid w:val="00577CE3"/>
    <w:rsid w:val="005809EC"/>
    <w:rsid w:val="00580FBC"/>
    <w:rsid w:val="00582362"/>
    <w:rsid w:val="00582679"/>
    <w:rsid w:val="00582877"/>
    <w:rsid w:val="00584601"/>
    <w:rsid w:val="00584745"/>
    <w:rsid w:val="005854D1"/>
    <w:rsid w:val="005858FC"/>
    <w:rsid w:val="00586029"/>
    <w:rsid w:val="00586574"/>
    <w:rsid w:val="00586622"/>
    <w:rsid w:val="00586B27"/>
    <w:rsid w:val="005901C7"/>
    <w:rsid w:val="0059033E"/>
    <w:rsid w:val="0059065A"/>
    <w:rsid w:val="005911A7"/>
    <w:rsid w:val="0059272E"/>
    <w:rsid w:val="00593C87"/>
    <w:rsid w:val="0059447F"/>
    <w:rsid w:val="00595625"/>
    <w:rsid w:val="00597848"/>
    <w:rsid w:val="005A114B"/>
    <w:rsid w:val="005A14D5"/>
    <w:rsid w:val="005A15C4"/>
    <w:rsid w:val="005A2794"/>
    <w:rsid w:val="005A3266"/>
    <w:rsid w:val="005A37F1"/>
    <w:rsid w:val="005A4B05"/>
    <w:rsid w:val="005A52A2"/>
    <w:rsid w:val="005A601A"/>
    <w:rsid w:val="005A6685"/>
    <w:rsid w:val="005A6861"/>
    <w:rsid w:val="005A6A9E"/>
    <w:rsid w:val="005B0DC2"/>
    <w:rsid w:val="005B1006"/>
    <w:rsid w:val="005B1628"/>
    <w:rsid w:val="005B1EAD"/>
    <w:rsid w:val="005B2E06"/>
    <w:rsid w:val="005B3364"/>
    <w:rsid w:val="005B3E48"/>
    <w:rsid w:val="005B52F7"/>
    <w:rsid w:val="005B5A9F"/>
    <w:rsid w:val="005C001E"/>
    <w:rsid w:val="005C113F"/>
    <w:rsid w:val="005C154A"/>
    <w:rsid w:val="005C2B69"/>
    <w:rsid w:val="005C325C"/>
    <w:rsid w:val="005C43ED"/>
    <w:rsid w:val="005C4686"/>
    <w:rsid w:val="005C4C0A"/>
    <w:rsid w:val="005C4CE0"/>
    <w:rsid w:val="005C520C"/>
    <w:rsid w:val="005C5AF6"/>
    <w:rsid w:val="005C5BC6"/>
    <w:rsid w:val="005C6CDE"/>
    <w:rsid w:val="005C7015"/>
    <w:rsid w:val="005D0452"/>
    <w:rsid w:val="005D0483"/>
    <w:rsid w:val="005D10D8"/>
    <w:rsid w:val="005D13A5"/>
    <w:rsid w:val="005D215F"/>
    <w:rsid w:val="005D27E3"/>
    <w:rsid w:val="005D2ABE"/>
    <w:rsid w:val="005D2BA0"/>
    <w:rsid w:val="005D4459"/>
    <w:rsid w:val="005D611E"/>
    <w:rsid w:val="005D659E"/>
    <w:rsid w:val="005D7B6D"/>
    <w:rsid w:val="005E035E"/>
    <w:rsid w:val="005E2AE7"/>
    <w:rsid w:val="005E30D3"/>
    <w:rsid w:val="005E4346"/>
    <w:rsid w:val="005E4E86"/>
    <w:rsid w:val="005E523B"/>
    <w:rsid w:val="005E54F4"/>
    <w:rsid w:val="005E6BAD"/>
    <w:rsid w:val="005E6C03"/>
    <w:rsid w:val="005E6C2C"/>
    <w:rsid w:val="005F0BCA"/>
    <w:rsid w:val="005F2C21"/>
    <w:rsid w:val="005F3EBF"/>
    <w:rsid w:val="005F4273"/>
    <w:rsid w:val="005F53AA"/>
    <w:rsid w:val="005F53CD"/>
    <w:rsid w:val="005F6CA7"/>
    <w:rsid w:val="005F71B7"/>
    <w:rsid w:val="005F71F5"/>
    <w:rsid w:val="005F7B2E"/>
    <w:rsid w:val="00600C77"/>
    <w:rsid w:val="00600CED"/>
    <w:rsid w:val="00600DE7"/>
    <w:rsid w:val="00600FD7"/>
    <w:rsid w:val="00601228"/>
    <w:rsid w:val="0060340C"/>
    <w:rsid w:val="00603AD6"/>
    <w:rsid w:val="0060402D"/>
    <w:rsid w:val="00605037"/>
    <w:rsid w:val="00605870"/>
    <w:rsid w:val="00606112"/>
    <w:rsid w:val="00610195"/>
    <w:rsid w:val="006104AB"/>
    <w:rsid w:val="006104D9"/>
    <w:rsid w:val="00610753"/>
    <w:rsid w:val="006115A5"/>
    <w:rsid w:val="00612168"/>
    <w:rsid w:val="00612A63"/>
    <w:rsid w:val="00615CA3"/>
    <w:rsid w:val="00616BAD"/>
    <w:rsid w:val="0061754D"/>
    <w:rsid w:val="00620070"/>
    <w:rsid w:val="006211D8"/>
    <w:rsid w:val="00622706"/>
    <w:rsid w:val="00622F4F"/>
    <w:rsid w:val="00623503"/>
    <w:rsid w:val="00624B0A"/>
    <w:rsid w:val="00624FC5"/>
    <w:rsid w:val="006251AD"/>
    <w:rsid w:val="00625E9E"/>
    <w:rsid w:val="00627455"/>
    <w:rsid w:val="0063087C"/>
    <w:rsid w:val="006323A6"/>
    <w:rsid w:val="006343AF"/>
    <w:rsid w:val="00635AB3"/>
    <w:rsid w:val="0063721E"/>
    <w:rsid w:val="0064030F"/>
    <w:rsid w:val="00640427"/>
    <w:rsid w:val="0064050C"/>
    <w:rsid w:val="00641DD2"/>
    <w:rsid w:val="0064224B"/>
    <w:rsid w:val="00642886"/>
    <w:rsid w:val="006428C0"/>
    <w:rsid w:val="006440D3"/>
    <w:rsid w:val="00645F64"/>
    <w:rsid w:val="0064614A"/>
    <w:rsid w:val="006461A0"/>
    <w:rsid w:val="00646216"/>
    <w:rsid w:val="006464DD"/>
    <w:rsid w:val="00646B8A"/>
    <w:rsid w:val="00650A30"/>
    <w:rsid w:val="00650CEF"/>
    <w:rsid w:val="00651455"/>
    <w:rsid w:val="0065180D"/>
    <w:rsid w:val="0065236D"/>
    <w:rsid w:val="00653269"/>
    <w:rsid w:val="006533C5"/>
    <w:rsid w:val="00653869"/>
    <w:rsid w:val="006547CC"/>
    <w:rsid w:val="00655641"/>
    <w:rsid w:val="00656888"/>
    <w:rsid w:val="00656C90"/>
    <w:rsid w:val="00657312"/>
    <w:rsid w:val="006577F8"/>
    <w:rsid w:val="00660250"/>
    <w:rsid w:val="00661704"/>
    <w:rsid w:val="00663857"/>
    <w:rsid w:val="00663EA7"/>
    <w:rsid w:val="00663F49"/>
    <w:rsid w:val="00664852"/>
    <w:rsid w:val="00664F3A"/>
    <w:rsid w:val="00666DC5"/>
    <w:rsid w:val="006672D4"/>
    <w:rsid w:val="00667FC3"/>
    <w:rsid w:val="006706C1"/>
    <w:rsid w:val="006709A3"/>
    <w:rsid w:val="006714EE"/>
    <w:rsid w:val="0067377C"/>
    <w:rsid w:val="00675AEC"/>
    <w:rsid w:val="00675C5A"/>
    <w:rsid w:val="0067686D"/>
    <w:rsid w:val="00676B29"/>
    <w:rsid w:val="00676C7F"/>
    <w:rsid w:val="00676F0B"/>
    <w:rsid w:val="006771C6"/>
    <w:rsid w:val="006775BB"/>
    <w:rsid w:val="00677DEC"/>
    <w:rsid w:val="0068103B"/>
    <w:rsid w:val="006825F4"/>
    <w:rsid w:val="00682FA2"/>
    <w:rsid w:val="00683960"/>
    <w:rsid w:val="00683AEE"/>
    <w:rsid w:val="00685E29"/>
    <w:rsid w:val="00686F15"/>
    <w:rsid w:val="0068771F"/>
    <w:rsid w:val="00691F55"/>
    <w:rsid w:val="00692506"/>
    <w:rsid w:val="00692A60"/>
    <w:rsid w:val="00692D4F"/>
    <w:rsid w:val="00692DAE"/>
    <w:rsid w:val="006940EE"/>
    <w:rsid w:val="006974CC"/>
    <w:rsid w:val="00697C1D"/>
    <w:rsid w:val="006A03FC"/>
    <w:rsid w:val="006A081A"/>
    <w:rsid w:val="006A187B"/>
    <w:rsid w:val="006A45DA"/>
    <w:rsid w:val="006A5E57"/>
    <w:rsid w:val="006A6585"/>
    <w:rsid w:val="006B05F7"/>
    <w:rsid w:val="006B2477"/>
    <w:rsid w:val="006B2C16"/>
    <w:rsid w:val="006B307C"/>
    <w:rsid w:val="006B38C2"/>
    <w:rsid w:val="006B4409"/>
    <w:rsid w:val="006B5895"/>
    <w:rsid w:val="006B7128"/>
    <w:rsid w:val="006B7DC0"/>
    <w:rsid w:val="006C0ACD"/>
    <w:rsid w:val="006C0F2A"/>
    <w:rsid w:val="006C13E4"/>
    <w:rsid w:val="006C1F4D"/>
    <w:rsid w:val="006C28AA"/>
    <w:rsid w:val="006C3AC1"/>
    <w:rsid w:val="006C4129"/>
    <w:rsid w:val="006C4271"/>
    <w:rsid w:val="006C44C1"/>
    <w:rsid w:val="006C4CC8"/>
    <w:rsid w:val="006C4F13"/>
    <w:rsid w:val="006C7B29"/>
    <w:rsid w:val="006D03FC"/>
    <w:rsid w:val="006D0E41"/>
    <w:rsid w:val="006D15DD"/>
    <w:rsid w:val="006D16CA"/>
    <w:rsid w:val="006D301C"/>
    <w:rsid w:val="006D3E94"/>
    <w:rsid w:val="006D47BB"/>
    <w:rsid w:val="006D5279"/>
    <w:rsid w:val="006D6C91"/>
    <w:rsid w:val="006D738D"/>
    <w:rsid w:val="006E0655"/>
    <w:rsid w:val="006E17AF"/>
    <w:rsid w:val="006E2288"/>
    <w:rsid w:val="006E2869"/>
    <w:rsid w:val="006E2F2E"/>
    <w:rsid w:val="006E48A1"/>
    <w:rsid w:val="006E4CC0"/>
    <w:rsid w:val="006E507B"/>
    <w:rsid w:val="006E6CCD"/>
    <w:rsid w:val="006E6D3E"/>
    <w:rsid w:val="006F049E"/>
    <w:rsid w:val="006F1693"/>
    <w:rsid w:val="006F16C0"/>
    <w:rsid w:val="006F19DA"/>
    <w:rsid w:val="006F2CB3"/>
    <w:rsid w:val="006F3DC7"/>
    <w:rsid w:val="006F4188"/>
    <w:rsid w:val="006F501E"/>
    <w:rsid w:val="006F60B6"/>
    <w:rsid w:val="006F6328"/>
    <w:rsid w:val="006F6F06"/>
    <w:rsid w:val="006F793B"/>
    <w:rsid w:val="006F7B32"/>
    <w:rsid w:val="007001F9"/>
    <w:rsid w:val="00702837"/>
    <w:rsid w:val="00702D69"/>
    <w:rsid w:val="007030C9"/>
    <w:rsid w:val="00703923"/>
    <w:rsid w:val="00704AB3"/>
    <w:rsid w:val="00706A8C"/>
    <w:rsid w:val="00707FBB"/>
    <w:rsid w:val="007100E2"/>
    <w:rsid w:val="00711131"/>
    <w:rsid w:val="00711952"/>
    <w:rsid w:val="00711D9E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70D"/>
    <w:rsid w:val="00720CF8"/>
    <w:rsid w:val="00720DDB"/>
    <w:rsid w:val="0072133C"/>
    <w:rsid w:val="007221FE"/>
    <w:rsid w:val="0072225F"/>
    <w:rsid w:val="00722A92"/>
    <w:rsid w:val="00722ABC"/>
    <w:rsid w:val="007237F4"/>
    <w:rsid w:val="00723A55"/>
    <w:rsid w:val="00724AE7"/>
    <w:rsid w:val="00724E01"/>
    <w:rsid w:val="007252F5"/>
    <w:rsid w:val="00725793"/>
    <w:rsid w:val="00725CF8"/>
    <w:rsid w:val="0072682A"/>
    <w:rsid w:val="00726EA0"/>
    <w:rsid w:val="00727B84"/>
    <w:rsid w:val="00733A6D"/>
    <w:rsid w:val="0073598B"/>
    <w:rsid w:val="00735CFE"/>
    <w:rsid w:val="00735D65"/>
    <w:rsid w:val="0073703B"/>
    <w:rsid w:val="00741201"/>
    <w:rsid w:val="007417D6"/>
    <w:rsid w:val="00741BBD"/>
    <w:rsid w:val="007459AE"/>
    <w:rsid w:val="00746F89"/>
    <w:rsid w:val="0074742A"/>
    <w:rsid w:val="007474D3"/>
    <w:rsid w:val="007476B1"/>
    <w:rsid w:val="00747D2F"/>
    <w:rsid w:val="00750600"/>
    <w:rsid w:val="00750E5B"/>
    <w:rsid w:val="007515A9"/>
    <w:rsid w:val="007518FF"/>
    <w:rsid w:val="00751D64"/>
    <w:rsid w:val="00753678"/>
    <w:rsid w:val="0075386A"/>
    <w:rsid w:val="00754239"/>
    <w:rsid w:val="00754ED1"/>
    <w:rsid w:val="00755664"/>
    <w:rsid w:val="00755FE3"/>
    <w:rsid w:val="00756EB0"/>
    <w:rsid w:val="00757215"/>
    <w:rsid w:val="00760407"/>
    <w:rsid w:val="00761747"/>
    <w:rsid w:val="00761ACE"/>
    <w:rsid w:val="007629A5"/>
    <w:rsid w:val="00762E8F"/>
    <w:rsid w:val="007638AD"/>
    <w:rsid w:val="00763B7C"/>
    <w:rsid w:val="00765C79"/>
    <w:rsid w:val="007660C9"/>
    <w:rsid w:val="00767668"/>
    <w:rsid w:val="007700E3"/>
    <w:rsid w:val="00770E05"/>
    <w:rsid w:val="00770F0F"/>
    <w:rsid w:val="007710F4"/>
    <w:rsid w:val="00774CD8"/>
    <w:rsid w:val="007760EC"/>
    <w:rsid w:val="0077708B"/>
    <w:rsid w:val="007774D1"/>
    <w:rsid w:val="00777CBC"/>
    <w:rsid w:val="00777D2D"/>
    <w:rsid w:val="00780CC5"/>
    <w:rsid w:val="00781604"/>
    <w:rsid w:val="00781A51"/>
    <w:rsid w:val="00782DCE"/>
    <w:rsid w:val="007830DE"/>
    <w:rsid w:val="00784A4D"/>
    <w:rsid w:val="00784CB2"/>
    <w:rsid w:val="00785C9D"/>
    <w:rsid w:val="00786B08"/>
    <w:rsid w:val="00786BC8"/>
    <w:rsid w:val="00786BFE"/>
    <w:rsid w:val="00786D12"/>
    <w:rsid w:val="0079030C"/>
    <w:rsid w:val="00790C0B"/>
    <w:rsid w:val="00791CAA"/>
    <w:rsid w:val="00791F49"/>
    <w:rsid w:val="007924B6"/>
    <w:rsid w:val="0079271F"/>
    <w:rsid w:val="00792748"/>
    <w:rsid w:val="00793BC0"/>
    <w:rsid w:val="00794276"/>
    <w:rsid w:val="0079505F"/>
    <w:rsid w:val="00795154"/>
    <w:rsid w:val="007962B1"/>
    <w:rsid w:val="00796D26"/>
    <w:rsid w:val="007A0208"/>
    <w:rsid w:val="007A0A94"/>
    <w:rsid w:val="007A0E1D"/>
    <w:rsid w:val="007A26C3"/>
    <w:rsid w:val="007A390A"/>
    <w:rsid w:val="007A3DAD"/>
    <w:rsid w:val="007A4005"/>
    <w:rsid w:val="007A4652"/>
    <w:rsid w:val="007A51FF"/>
    <w:rsid w:val="007A53B5"/>
    <w:rsid w:val="007A566F"/>
    <w:rsid w:val="007A5C30"/>
    <w:rsid w:val="007A6917"/>
    <w:rsid w:val="007B0B42"/>
    <w:rsid w:val="007B1146"/>
    <w:rsid w:val="007B1975"/>
    <w:rsid w:val="007B1B1D"/>
    <w:rsid w:val="007B5DF9"/>
    <w:rsid w:val="007C04FB"/>
    <w:rsid w:val="007C32A1"/>
    <w:rsid w:val="007C32C7"/>
    <w:rsid w:val="007C341E"/>
    <w:rsid w:val="007C5AC9"/>
    <w:rsid w:val="007C5BC4"/>
    <w:rsid w:val="007C5F61"/>
    <w:rsid w:val="007D0BEC"/>
    <w:rsid w:val="007D0F15"/>
    <w:rsid w:val="007D1025"/>
    <w:rsid w:val="007D28AD"/>
    <w:rsid w:val="007D2CC1"/>
    <w:rsid w:val="007D33AB"/>
    <w:rsid w:val="007D3BDD"/>
    <w:rsid w:val="007D449D"/>
    <w:rsid w:val="007D4BDF"/>
    <w:rsid w:val="007D50A1"/>
    <w:rsid w:val="007D50CE"/>
    <w:rsid w:val="007D6021"/>
    <w:rsid w:val="007D6955"/>
    <w:rsid w:val="007D723E"/>
    <w:rsid w:val="007D7635"/>
    <w:rsid w:val="007D7845"/>
    <w:rsid w:val="007D7CF2"/>
    <w:rsid w:val="007D7FD6"/>
    <w:rsid w:val="007E24B5"/>
    <w:rsid w:val="007E39C6"/>
    <w:rsid w:val="007E4325"/>
    <w:rsid w:val="007E4338"/>
    <w:rsid w:val="007E6937"/>
    <w:rsid w:val="007E6A0F"/>
    <w:rsid w:val="007E6E57"/>
    <w:rsid w:val="007E7C2E"/>
    <w:rsid w:val="007F0268"/>
    <w:rsid w:val="007F259F"/>
    <w:rsid w:val="007F3203"/>
    <w:rsid w:val="007F5B3D"/>
    <w:rsid w:val="007F6973"/>
    <w:rsid w:val="007F6A7E"/>
    <w:rsid w:val="007F777B"/>
    <w:rsid w:val="008000BB"/>
    <w:rsid w:val="00800568"/>
    <w:rsid w:val="008005FA"/>
    <w:rsid w:val="00800F73"/>
    <w:rsid w:val="008013A8"/>
    <w:rsid w:val="00801AC8"/>
    <w:rsid w:val="00801E41"/>
    <w:rsid w:val="0080336B"/>
    <w:rsid w:val="00803AE6"/>
    <w:rsid w:val="00804124"/>
    <w:rsid w:val="0080598E"/>
    <w:rsid w:val="00805CC7"/>
    <w:rsid w:val="0080787F"/>
    <w:rsid w:val="0081020E"/>
    <w:rsid w:val="00812C95"/>
    <w:rsid w:val="00812CCC"/>
    <w:rsid w:val="00814F13"/>
    <w:rsid w:val="00815070"/>
    <w:rsid w:val="008152F8"/>
    <w:rsid w:val="008153AF"/>
    <w:rsid w:val="008166C5"/>
    <w:rsid w:val="00817CC3"/>
    <w:rsid w:val="008211B0"/>
    <w:rsid w:val="008219D6"/>
    <w:rsid w:val="00824A4D"/>
    <w:rsid w:val="008251FD"/>
    <w:rsid w:val="0082522A"/>
    <w:rsid w:val="00825ADD"/>
    <w:rsid w:val="00826771"/>
    <w:rsid w:val="00826E4C"/>
    <w:rsid w:val="008304AD"/>
    <w:rsid w:val="00830CB9"/>
    <w:rsid w:val="00830EEE"/>
    <w:rsid w:val="0083171F"/>
    <w:rsid w:val="0083177C"/>
    <w:rsid w:val="00832245"/>
    <w:rsid w:val="0083304F"/>
    <w:rsid w:val="00833101"/>
    <w:rsid w:val="008338B9"/>
    <w:rsid w:val="00834829"/>
    <w:rsid w:val="008367C1"/>
    <w:rsid w:val="0083682C"/>
    <w:rsid w:val="00836D9E"/>
    <w:rsid w:val="008416A8"/>
    <w:rsid w:val="008417EC"/>
    <w:rsid w:val="00841FAA"/>
    <w:rsid w:val="008424AF"/>
    <w:rsid w:val="00843C87"/>
    <w:rsid w:val="00843E60"/>
    <w:rsid w:val="00843EF6"/>
    <w:rsid w:val="00847690"/>
    <w:rsid w:val="008478DB"/>
    <w:rsid w:val="00847ED2"/>
    <w:rsid w:val="008504D2"/>
    <w:rsid w:val="00850991"/>
    <w:rsid w:val="00850D4A"/>
    <w:rsid w:val="008511D7"/>
    <w:rsid w:val="0085120F"/>
    <w:rsid w:val="008519CE"/>
    <w:rsid w:val="0085258E"/>
    <w:rsid w:val="00853150"/>
    <w:rsid w:val="00853463"/>
    <w:rsid w:val="00853D0C"/>
    <w:rsid w:val="00853F26"/>
    <w:rsid w:val="0085441F"/>
    <w:rsid w:val="00855423"/>
    <w:rsid w:val="0085666E"/>
    <w:rsid w:val="0085678F"/>
    <w:rsid w:val="008567B8"/>
    <w:rsid w:val="0085688A"/>
    <w:rsid w:val="00856BCB"/>
    <w:rsid w:val="00856C0B"/>
    <w:rsid w:val="00857253"/>
    <w:rsid w:val="008602D3"/>
    <w:rsid w:val="00862B30"/>
    <w:rsid w:val="008646F2"/>
    <w:rsid w:val="0086486E"/>
    <w:rsid w:val="00865152"/>
    <w:rsid w:val="008662A5"/>
    <w:rsid w:val="00866360"/>
    <w:rsid w:val="00866E32"/>
    <w:rsid w:val="0086726D"/>
    <w:rsid w:val="00870657"/>
    <w:rsid w:val="00871B45"/>
    <w:rsid w:val="008723E4"/>
    <w:rsid w:val="00873186"/>
    <w:rsid w:val="008733B6"/>
    <w:rsid w:val="00875C2A"/>
    <w:rsid w:val="00876794"/>
    <w:rsid w:val="0087716B"/>
    <w:rsid w:val="00877E39"/>
    <w:rsid w:val="00877FE1"/>
    <w:rsid w:val="00880C27"/>
    <w:rsid w:val="00881053"/>
    <w:rsid w:val="0088251E"/>
    <w:rsid w:val="00882604"/>
    <w:rsid w:val="00882B5A"/>
    <w:rsid w:val="00883012"/>
    <w:rsid w:val="0088301C"/>
    <w:rsid w:val="00884878"/>
    <w:rsid w:val="00885ABA"/>
    <w:rsid w:val="0088670C"/>
    <w:rsid w:val="008905C9"/>
    <w:rsid w:val="00890981"/>
    <w:rsid w:val="00890E64"/>
    <w:rsid w:val="0089204B"/>
    <w:rsid w:val="00893441"/>
    <w:rsid w:val="00893792"/>
    <w:rsid w:val="00894C27"/>
    <w:rsid w:val="00894CD8"/>
    <w:rsid w:val="0089515B"/>
    <w:rsid w:val="0089596F"/>
    <w:rsid w:val="00895F09"/>
    <w:rsid w:val="00896009"/>
    <w:rsid w:val="0089657C"/>
    <w:rsid w:val="00896DF2"/>
    <w:rsid w:val="008A1316"/>
    <w:rsid w:val="008A17E4"/>
    <w:rsid w:val="008A1A41"/>
    <w:rsid w:val="008A2417"/>
    <w:rsid w:val="008A2838"/>
    <w:rsid w:val="008A2C55"/>
    <w:rsid w:val="008A3174"/>
    <w:rsid w:val="008A44DF"/>
    <w:rsid w:val="008A4679"/>
    <w:rsid w:val="008A48A6"/>
    <w:rsid w:val="008A512D"/>
    <w:rsid w:val="008A5A7D"/>
    <w:rsid w:val="008A731D"/>
    <w:rsid w:val="008A7BF5"/>
    <w:rsid w:val="008A7EF0"/>
    <w:rsid w:val="008B0F42"/>
    <w:rsid w:val="008B0FA7"/>
    <w:rsid w:val="008B1D1B"/>
    <w:rsid w:val="008B2900"/>
    <w:rsid w:val="008B2E34"/>
    <w:rsid w:val="008B42F1"/>
    <w:rsid w:val="008B43D0"/>
    <w:rsid w:val="008B52BE"/>
    <w:rsid w:val="008B57B0"/>
    <w:rsid w:val="008B67E9"/>
    <w:rsid w:val="008B6A23"/>
    <w:rsid w:val="008B74CB"/>
    <w:rsid w:val="008C28F3"/>
    <w:rsid w:val="008C4664"/>
    <w:rsid w:val="008C51A6"/>
    <w:rsid w:val="008C62C7"/>
    <w:rsid w:val="008C66B3"/>
    <w:rsid w:val="008C680A"/>
    <w:rsid w:val="008C68C6"/>
    <w:rsid w:val="008C7079"/>
    <w:rsid w:val="008C70C1"/>
    <w:rsid w:val="008C7686"/>
    <w:rsid w:val="008C7EDE"/>
    <w:rsid w:val="008D0EA9"/>
    <w:rsid w:val="008D15CF"/>
    <w:rsid w:val="008D236B"/>
    <w:rsid w:val="008D2386"/>
    <w:rsid w:val="008D2C22"/>
    <w:rsid w:val="008D2C43"/>
    <w:rsid w:val="008D3065"/>
    <w:rsid w:val="008D3A94"/>
    <w:rsid w:val="008D5082"/>
    <w:rsid w:val="008D56F3"/>
    <w:rsid w:val="008D60CB"/>
    <w:rsid w:val="008D610A"/>
    <w:rsid w:val="008D672D"/>
    <w:rsid w:val="008D6EF8"/>
    <w:rsid w:val="008D6F55"/>
    <w:rsid w:val="008D7DBF"/>
    <w:rsid w:val="008E04DF"/>
    <w:rsid w:val="008E14AD"/>
    <w:rsid w:val="008E14E1"/>
    <w:rsid w:val="008E3B03"/>
    <w:rsid w:val="008E41A5"/>
    <w:rsid w:val="008E64E2"/>
    <w:rsid w:val="008E66D3"/>
    <w:rsid w:val="008E705F"/>
    <w:rsid w:val="008F1612"/>
    <w:rsid w:val="008F1633"/>
    <w:rsid w:val="008F1A68"/>
    <w:rsid w:val="008F3AC1"/>
    <w:rsid w:val="008F464B"/>
    <w:rsid w:val="00900A05"/>
    <w:rsid w:val="00900EBD"/>
    <w:rsid w:val="0090112E"/>
    <w:rsid w:val="00901549"/>
    <w:rsid w:val="0090219A"/>
    <w:rsid w:val="0090317E"/>
    <w:rsid w:val="009033D4"/>
    <w:rsid w:val="00903CF7"/>
    <w:rsid w:val="00904C94"/>
    <w:rsid w:val="00904DA7"/>
    <w:rsid w:val="0090571C"/>
    <w:rsid w:val="00906434"/>
    <w:rsid w:val="009112B1"/>
    <w:rsid w:val="00911F54"/>
    <w:rsid w:val="009127B5"/>
    <w:rsid w:val="009128E1"/>
    <w:rsid w:val="0091291C"/>
    <w:rsid w:val="009129AB"/>
    <w:rsid w:val="00912BA1"/>
    <w:rsid w:val="00913821"/>
    <w:rsid w:val="00914553"/>
    <w:rsid w:val="00914938"/>
    <w:rsid w:val="0091596C"/>
    <w:rsid w:val="00915D0C"/>
    <w:rsid w:val="00916276"/>
    <w:rsid w:val="009164B3"/>
    <w:rsid w:val="00916F71"/>
    <w:rsid w:val="009202E7"/>
    <w:rsid w:val="00920D65"/>
    <w:rsid w:val="00923010"/>
    <w:rsid w:val="0092330E"/>
    <w:rsid w:val="0092377A"/>
    <w:rsid w:val="00923905"/>
    <w:rsid w:val="0092459A"/>
    <w:rsid w:val="00924B1F"/>
    <w:rsid w:val="009254F8"/>
    <w:rsid w:val="009258CC"/>
    <w:rsid w:val="00925AE1"/>
    <w:rsid w:val="00926D08"/>
    <w:rsid w:val="00927FF3"/>
    <w:rsid w:val="00930683"/>
    <w:rsid w:val="0093134A"/>
    <w:rsid w:val="00932349"/>
    <w:rsid w:val="009325A2"/>
    <w:rsid w:val="00933A5A"/>
    <w:rsid w:val="00934824"/>
    <w:rsid w:val="00934C52"/>
    <w:rsid w:val="009355BA"/>
    <w:rsid w:val="00935DA3"/>
    <w:rsid w:val="009368B4"/>
    <w:rsid w:val="00936D4F"/>
    <w:rsid w:val="00936E47"/>
    <w:rsid w:val="009374D6"/>
    <w:rsid w:val="009423A9"/>
    <w:rsid w:val="009428A5"/>
    <w:rsid w:val="00942AA0"/>
    <w:rsid w:val="009444E2"/>
    <w:rsid w:val="00945308"/>
    <w:rsid w:val="00945BEB"/>
    <w:rsid w:val="00945DF0"/>
    <w:rsid w:val="00947292"/>
    <w:rsid w:val="009523D0"/>
    <w:rsid w:val="009528E6"/>
    <w:rsid w:val="00952ECD"/>
    <w:rsid w:val="0095326D"/>
    <w:rsid w:val="00954683"/>
    <w:rsid w:val="00954C9F"/>
    <w:rsid w:val="00954F3C"/>
    <w:rsid w:val="00954FAC"/>
    <w:rsid w:val="009554CB"/>
    <w:rsid w:val="00955CE0"/>
    <w:rsid w:val="00955DF5"/>
    <w:rsid w:val="00957DC1"/>
    <w:rsid w:val="00960639"/>
    <w:rsid w:val="009619F7"/>
    <w:rsid w:val="00961A80"/>
    <w:rsid w:val="00961F39"/>
    <w:rsid w:val="00962CE5"/>
    <w:rsid w:val="0096501F"/>
    <w:rsid w:val="009674EC"/>
    <w:rsid w:val="00971218"/>
    <w:rsid w:val="00971234"/>
    <w:rsid w:val="009715BF"/>
    <w:rsid w:val="00971DE9"/>
    <w:rsid w:val="00972219"/>
    <w:rsid w:val="0097276D"/>
    <w:rsid w:val="00974E77"/>
    <w:rsid w:val="00976BA1"/>
    <w:rsid w:val="00977414"/>
    <w:rsid w:val="00977802"/>
    <w:rsid w:val="00977A3B"/>
    <w:rsid w:val="00980281"/>
    <w:rsid w:val="00980287"/>
    <w:rsid w:val="009813BA"/>
    <w:rsid w:val="00981495"/>
    <w:rsid w:val="009815B7"/>
    <w:rsid w:val="00981D93"/>
    <w:rsid w:val="00981DFF"/>
    <w:rsid w:val="009829A6"/>
    <w:rsid w:val="00983CDB"/>
    <w:rsid w:val="009850C6"/>
    <w:rsid w:val="009851AF"/>
    <w:rsid w:val="009852DF"/>
    <w:rsid w:val="0098534A"/>
    <w:rsid w:val="00985CB7"/>
    <w:rsid w:val="00986DEE"/>
    <w:rsid w:val="00986EEB"/>
    <w:rsid w:val="009875FE"/>
    <w:rsid w:val="00987EDD"/>
    <w:rsid w:val="00987F26"/>
    <w:rsid w:val="00991207"/>
    <w:rsid w:val="0099168B"/>
    <w:rsid w:val="0099222E"/>
    <w:rsid w:val="00992289"/>
    <w:rsid w:val="00992BB2"/>
    <w:rsid w:val="009930C8"/>
    <w:rsid w:val="009936B0"/>
    <w:rsid w:val="00993DCD"/>
    <w:rsid w:val="0099462E"/>
    <w:rsid w:val="00994BC3"/>
    <w:rsid w:val="00994D79"/>
    <w:rsid w:val="00995D7D"/>
    <w:rsid w:val="00996300"/>
    <w:rsid w:val="0099637D"/>
    <w:rsid w:val="00996F2C"/>
    <w:rsid w:val="009A0258"/>
    <w:rsid w:val="009A0CA9"/>
    <w:rsid w:val="009A112A"/>
    <w:rsid w:val="009A1927"/>
    <w:rsid w:val="009A1ED6"/>
    <w:rsid w:val="009A2991"/>
    <w:rsid w:val="009A2BA4"/>
    <w:rsid w:val="009A454D"/>
    <w:rsid w:val="009A5439"/>
    <w:rsid w:val="009A57DF"/>
    <w:rsid w:val="009A5D81"/>
    <w:rsid w:val="009B058A"/>
    <w:rsid w:val="009B10B5"/>
    <w:rsid w:val="009B1118"/>
    <w:rsid w:val="009B1CF3"/>
    <w:rsid w:val="009B3E54"/>
    <w:rsid w:val="009B4F4F"/>
    <w:rsid w:val="009B6465"/>
    <w:rsid w:val="009B741B"/>
    <w:rsid w:val="009B7783"/>
    <w:rsid w:val="009B7B00"/>
    <w:rsid w:val="009B7DCA"/>
    <w:rsid w:val="009C0288"/>
    <w:rsid w:val="009C0F86"/>
    <w:rsid w:val="009C1CAD"/>
    <w:rsid w:val="009C304D"/>
    <w:rsid w:val="009C3ED0"/>
    <w:rsid w:val="009C414F"/>
    <w:rsid w:val="009C41EC"/>
    <w:rsid w:val="009C42BA"/>
    <w:rsid w:val="009C459D"/>
    <w:rsid w:val="009C4E73"/>
    <w:rsid w:val="009C4F46"/>
    <w:rsid w:val="009C5B0A"/>
    <w:rsid w:val="009C5C45"/>
    <w:rsid w:val="009C73C7"/>
    <w:rsid w:val="009C7D09"/>
    <w:rsid w:val="009D021E"/>
    <w:rsid w:val="009D1665"/>
    <w:rsid w:val="009D1B93"/>
    <w:rsid w:val="009D1C7B"/>
    <w:rsid w:val="009D3838"/>
    <w:rsid w:val="009D3893"/>
    <w:rsid w:val="009D5376"/>
    <w:rsid w:val="009D5749"/>
    <w:rsid w:val="009E0BD2"/>
    <w:rsid w:val="009E2069"/>
    <w:rsid w:val="009E2A22"/>
    <w:rsid w:val="009E3352"/>
    <w:rsid w:val="009E348E"/>
    <w:rsid w:val="009E464D"/>
    <w:rsid w:val="009E5349"/>
    <w:rsid w:val="009E5CD8"/>
    <w:rsid w:val="009E6817"/>
    <w:rsid w:val="009E73DB"/>
    <w:rsid w:val="009E74FC"/>
    <w:rsid w:val="009E7C85"/>
    <w:rsid w:val="009F0F06"/>
    <w:rsid w:val="009F1240"/>
    <w:rsid w:val="009F140E"/>
    <w:rsid w:val="009F144D"/>
    <w:rsid w:val="009F1B85"/>
    <w:rsid w:val="009F1FAF"/>
    <w:rsid w:val="009F21DD"/>
    <w:rsid w:val="009F34DA"/>
    <w:rsid w:val="009F3746"/>
    <w:rsid w:val="009F3D29"/>
    <w:rsid w:val="009F3F1A"/>
    <w:rsid w:val="009F491C"/>
    <w:rsid w:val="009F4E7E"/>
    <w:rsid w:val="009F5E3E"/>
    <w:rsid w:val="00A0063A"/>
    <w:rsid w:val="00A00F9E"/>
    <w:rsid w:val="00A0119C"/>
    <w:rsid w:val="00A01C92"/>
    <w:rsid w:val="00A02359"/>
    <w:rsid w:val="00A03222"/>
    <w:rsid w:val="00A0342A"/>
    <w:rsid w:val="00A03D23"/>
    <w:rsid w:val="00A0446F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60F9"/>
    <w:rsid w:val="00A16741"/>
    <w:rsid w:val="00A168B4"/>
    <w:rsid w:val="00A20462"/>
    <w:rsid w:val="00A2052F"/>
    <w:rsid w:val="00A20EA8"/>
    <w:rsid w:val="00A214C4"/>
    <w:rsid w:val="00A214EA"/>
    <w:rsid w:val="00A21B62"/>
    <w:rsid w:val="00A24BA1"/>
    <w:rsid w:val="00A250EA"/>
    <w:rsid w:val="00A255F7"/>
    <w:rsid w:val="00A2619F"/>
    <w:rsid w:val="00A2768A"/>
    <w:rsid w:val="00A27FE6"/>
    <w:rsid w:val="00A32291"/>
    <w:rsid w:val="00A32344"/>
    <w:rsid w:val="00A33B01"/>
    <w:rsid w:val="00A3422F"/>
    <w:rsid w:val="00A34580"/>
    <w:rsid w:val="00A36702"/>
    <w:rsid w:val="00A36B8C"/>
    <w:rsid w:val="00A36E54"/>
    <w:rsid w:val="00A37200"/>
    <w:rsid w:val="00A376FA"/>
    <w:rsid w:val="00A37F0C"/>
    <w:rsid w:val="00A40234"/>
    <w:rsid w:val="00A40261"/>
    <w:rsid w:val="00A426ED"/>
    <w:rsid w:val="00A431B8"/>
    <w:rsid w:val="00A43278"/>
    <w:rsid w:val="00A44CE9"/>
    <w:rsid w:val="00A45193"/>
    <w:rsid w:val="00A46835"/>
    <w:rsid w:val="00A47B27"/>
    <w:rsid w:val="00A500E5"/>
    <w:rsid w:val="00A50877"/>
    <w:rsid w:val="00A51018"/>
    <w:rsid w:val="00A525D2"/>
    <w:rsid w:val="00A534BC"/>
    <w:rsid w:val="00A53906"/>
    <w:rsid w:val="00A53CEB"/>
    <w:rsid w:val="00A54410"/>
    <w:rsid w:val="00A54A31"/>
    <w:rsid w:val="00A54C61"/>
    <w:rsid w:val="00A55C7F"/>
    <w:rsid w:val="00A55F71"/>
    <w:rsid w:val="00A5670A"/>
    <w:rsid w:val="00A57375"/>
    <w:rsid w:val="00A6042B"/>
    <w:rsid w:val="00A61128"/>
    <w:rsid w:val="00A619A2"/>
    <w:rsid w:val="00A62D02"/>
    <w:rsid w:val="00A62E0C"/>
    <w:rsid w:val="00A63C90"/>
    <w:rsid w:val="00A655F3"/>
    <w:rsid w:val="00A66151"/>
    <w:rsid w:val="00A662CF"/>
    <w:rsid w:val="00A66810"/>
    <w:rsid w:val="00A66E22"/>
    <w:rsid w:val="00A674A5"/>
    <w:rsid w:val="00A711E0"/>
    <w:rsid w:val="00A71C87"/>
    <w:rsid w:val="00A73B77"/>
    <w:rsid w:val="00A74881"/>
    <w:rsid w:val="00A74E81"/>
    <w:rsid w:val="00A7726D"/>
    <w:rsid w:val="00A7774C"/>
    <w:rsid w:val="00A815DB"/>
    <w:rsid w:val="00A81F0A"/>
    <w:rsid w:val="00A82AC6"/>
    <w:rsid w:val="00A8454F"/>
    <w:rsid w:val="00A845D6"/>
    <w:rsid w:val="00A84962"/>
    <w:rsid w:val="00A8515E"/>
    <w:rsid w:val="00A87199"/>
    <w:rsid w:val="00A905B1"/>
    <w:rsid w:val="00A91A5B"/>
    <w:rsid w:val="00A9212B"/>
    <w:rsid w:val="00A928D3"/>
    <w:rsid w:val="00A92A4C"/>
    <w:rsid w:val="00A92CDF"/>
    <w:rsid w:val="00A970A5"/>
    <w:rsid w:val="00A9780E"/>
    <w:rsid w:val="00AA0575"/>
    <w:rsid w:val="00AA1432"/>
    <w:rsid w:val="00AA220A"/>
    <w:rsid w:val="00AA28C8"/>
    <w:rsid w:val="00AA29BE"/>
    <w:rsid w:val="00AA2B8D"/>
    <w:rsid w:val="00AA2F5E"/>
    <w:rsid w:val="00AA31EE"/>
    <w:rsid w:val="00AA32CD"/>
    <w:rsid w:val="00AA371E"/>
    <w:rsid w:val="00AA3A45"/>
    <w:rsid w:val="00AA4C06"/>
    <w:rsid w:val="00AA74E4"/>
    <w:rsid w:val="00AA7884"/>
    <w:rsid w:val="00AB0161"/>
    <w:rsid w:val="00AB0D56"/>
    <w:rsid w:val="00AB18D4"/>
    <w:rsid w:val="00AB1A08"/>
    <w:rsid w:val="00AB1E7F"/>
    <w:rsid w:val="00AB2493"/>
    <w:rsid w:val="00AB3F27"/>
    <w:rsid w:val="00AB4BF1"/>
    <w:rsid w:val="00AB6822"/>
    <w:rsid w:val="00AB70D8"/>
    <w:rsid w:val="00AB743D"/>
    <w:rsid w:val="00AB7B2D"/>
    <w:rsid w:val="00AB7C5B"/>
    <w:rsid w:val="00AC01AA"/>
    <w:rsid w:val="00AC0B81"/>
    <w:rsid w:val="00AC1EC4"/>
    <w:rsid w:val="00AC3B39"/>
    <w:rsid w:val="00AC4B1B"/>
    <w:rsid w:val="00AC51AB"/>
    <w:rsid w:val="00AC5DA8"/>
    <w:rsid w:val="00AC65F7"/>
    <w:rsid w:val="00AC6900"/>
    <w:rsid w:val="00AD049A"/>
    <w:rsid w:val="00AD06F1"/>
    <w:rsid w:val="00AD072B"/>
    <w:rsid w:val="00AD13C0"/>
    <w:rsid w:val="00AD1C4C"/>
    <w:rsid w:val="00AD44A7"/>
    <w:rsid w:val="00AD5926"/>
    <w:rsid w:val="00AD7C04"/>
    <w:rsid w:val="00AD7DBD"/>
    <w:rsid w:val="00AD7E77"/>
    <w:rsid w:val="00AE001B"/>
    <w:rsid w:val="00AE0440"/>
    <w:rsid w:val="00AE058E"/>
    <w:rsid w:val="00AE0A9B"/>
    <w:rsid w:val="00AE118C"/>
    <w:rsid w:val="00AE1AEA"/>
    <w:rsid w:val="00AE1C15"/>
    <w:rsid w:val="00AE2643"/>
    <w:rsid w:val="00AE2919"/>
    <w:rsid w:val="00AE3A85"/>
    <w:rsid w:val="00AE4D7F"/>
    <w:rsid w:val="00AE5F89"/>
    <w:rsid w:val="00AE74C1"/>
    <w:rsid w:val="00AE76C5"/>
    <w:rsid w:val="00AF0FB6"/>
    <w:rsid w:val="00AF132D"/>
    <w:rsid w:val="00AF4573"/>
    <w:rsid w:val="00AF5624"/>
    <w:rsid w:val="00AF633F"/>
    <w:rsid w:val="00AF71A2"/>
    <w:rsid w:val="00B02E1C"/>
    <w:rsid w:val="00B0382E"/>
    <w:rsid w:val="00B03FF0"/>
    <w:rsid w:val="00B0521B"/>
    <w:rsid w:val="00B0690D"/>
    <w:rsid w:val="00B07CB5"/>
    <w:rsid w:val="00B104B6"/>
    <w:rsid w:val="00B10B22"/>
    <w:rsid w:val="00B1174A"/>
    <w:rsid w:val="00B11C30"/>
    <w:rsid w:val="00B120E8"/>
    <w:rsid w:val="00B126A1"/>
    <w:rsid w:val="00B13203"/>
    <w:rsid w:val="00B14133"/>
    <w:rsid w:val="00B143C6"/>
    <w:rsid w:val="00B15677"/>
    <w:rsid w:val="00B165D0"/>
    <w:rsid w:val="00B166E9"/>
    <w:rsid w:val="00B17130"/>
    <w:rsid w:val="00B175DA"/>
    <w:rsid w:val="00B17783"/>
    <w:rsid w:val="00B20140"/>
    <w:rsid w:val="00B2175C"/>
    <w:rsid w:val="00B231B5"/>
    <w:rsid w:val="00B23904"/>
    <w:rsid w:val="00B23D4F"/>
    <w:rsid w:val="00B24D65"/>
    <w:rsid w:val="00B2584D"/>
    <w:rsid w:val="00B25EC1"/>
    <w:rsid w:val="00B2761A"/>
    <w:rsid w:val="00B3167A"/>
    <w:rsid w:val="00B3198D"/>
    <w:rsid w:val="00B3207D"/>
    <w:rsid w:val="00B32950"/>
    <w:rsid w:val="00B3397A"/>
    <w:rsid w:val="00B340BC"/>
    <w:rsid w:val="00B3469A"/>
    <w:rsid w:val="00B34737"/>
    <w:rsid w:val="00B3490B"/>
    <w:rsid w:val="00B3637C"/>
    <w:rsid w:val="00B41AD8"/>
    <w:rsid w:val="00B41BD2"/>
    <w:rsid w:val="00B42917"/>
    <w:rsid w:val="00B42CC1"/>
    <w:rsid w:val="00B42FD5"/>
    <w:rsid w:val="00B4401E"/>
    <w:rsid w:val="00B4452A"/>
    <w:rsid w:val="00B4484E"/>
    <w:rsid w:val="00B44B77"/>
    <w:rsid w:val="00B44CF0"/>
    <w:rsid w:val="00B46A10"/>
    <w:rsid w:val="00B46F0D"/>
    <w:rsid w:val="00B477A1"/>
    <w:rsid w:val="00B47894"/>
    <w:rsid w:val="00B47905"/>
    <w:rsid w:val="00B47B88"/>
    <w:rsid w:val="00B47C74"/>
    <w:rsid w:val="00B50A93"/>
    <w:rsid w:val="00B50F81"/>
    <w:rsid w:val="00B51400"/>
    <w:rsid w:val="00B517A8"/>
    <w:rsid w:val="00B51AA2"/>
    <w:rsid w:val="00B5272B"/>
    <w:rsid w:val="00B52EEA"/>
    <w:rsid w:val="00B53E35"/>
    <w:rsid w:val="00B54361"/>
    <w:rsid w:val="00B54AE1"/>
    <w:rsid w:val="00B552ED"/>
    <w:rsid w:val="00B576F0"/>
    <w:rsid w:val="00B57FB4"/>
    <w:rsid w:val="00B60CBD"/>
    <w:rsid w:val="00B61659"/>
    <w:rsid w:val="00B61A06"/>
    <w:rsid w:val="00B63083"/>
    <w:rsid w:val="00B648F9"/>
    <w:rsid w:val="00B64936"/>
    <w:rsid w:val="00B65252"/>
    <w:rsid w:val="00B6581D"/>
    <w:rsid w:val="00B65863"/>
    <w:rsid w:val="00B659CF"/>
    <w:rsid w:val="00B65CE5"/>
    <w:rsid w:val="00B7076B"/>
    <w:rsid w:val="00B70DED"/>
    <w:rsid w:val="00B72702"/>
    <w:rsid w:val="00B7306F"/>
    <w:rsid w:val="00B75498"/>
    <w:rsid w:val="00B756BB"/>
    <w:rsid w:val="00B75989"/>
    <w:rsid w:val="00B76228"/>
    <w:rsid w:val="00B777BA"/>
    <w:rsid w:val="00B808FE"/>
    <w:rsid w:val="00B81126"/>
    <w:rsid w:val="00B81E56"/>
    <w:rsid w:val="00B83A0B"/>
    <w:rsid w:val="00B84C9E"/>
    <w:rsid w:val="00B859C6"/>
    <w:rsid w:val="00B85EE7"/>
    <w:rsid w:val="00B87164"/>
    <w:rsid w:val="00B87FE9"/>
    <w:rsid w:val="00B90144"/>
    <w:rsid w:val="00B90271"/>
    <w:rsid w:val="00B92762"/>
    <w:rsid w:val="00B92D4F"/>
    <w:rsid w:val="00B944CE"/>
    <w:rsid w:val="00B946FB"/>
    <w:rsid w:val="00B94F33"/>
    <w:rsid w:val="00B966D4"/>
    <w:rsid w:val="00BA0305"/>
    <w:rsid w:val="00BA0461"/>
    <w:rsid w:val="00BA0577"/>
    <w:rsid w:val="00BA085C"/>
    <w:rsid w:val="00BA08CC"/>
    <w:rsid w:val="00BA0B32"/>
    <w:rsid w:val="00BA1041"/>
    <w:rsid w:val="00BA1530"/>
    <w:rsid w:val="00BA15C5"/>
    <w:rsid w:val="00BA2379"/>
    <w:rsid w:val="00BA267E"/>
    <w:rsid w:val="00BA4C85"/>
    <w:rsid w:val="00BA4D6F"/>
    <w:rsid w:val="00BA50BB"/>
    <w:rsid w:val="00BA5C42"/>
    <w:rsid w:val="00BA6552"/>
    <w:rsid w:val="00BA7007"/>
    <w:rsid w:val="00BA71AC"/>
    <w:rsid w:val="00BB351D"/>
    <w:rsid w:val="00BB433A"/>
    <w:rsid w:val="00BB50AE"/>
    <w:rsid w:val="00BB5CB2"/>
    <w:rsid w:val="00BB5E4C"/>
    <w:rsid w:val="00BB662A"/>
    <w:rsid w:val="00BB6666"/>
    <w:rsid w:val="00BB75C5"/>
    <w:rsid w:val="00BC1661"/>
    <w:rsid w:val="00BC1948"/>
    <w:rsid w:val="00BC20EB"/>
    <w:rsid w:val="00BC3E9C"/>
    <w:rsid w:val="00BC407B"/>
    <w:rsid w:val="00BC44A8"/>
    <w:rsid w:val="00BC4726"/>
    <w:rsid w:val="00BC5297"/>
    <w:rsid w:val="00BC6EC5"/>
    <w:rsid w:val="00BC7337"/>
    <w:rsid w:val="00BC7DD6"/>
    <w:rsid w:val="00BD0219"/>
    <w:rsid w:val="00BD0986"/>
    <w:rsid w:val="00BD11AD"/>
    <w:rsid w:val="00BD1B60"/>
    <w:rsid w:val="00BD1E80"/>
    <w:rsid w:val="00BD24A8"/>
    <w:rsid w:val="00BD3EB7"/>
    <w:rsid w:val="00BD4222"/>
    <w:rsid w:val="00BD61DA"/>
    <w:rsid w:val="00BD6C68"/>
    <w:rsid w:val="00BD74B8"/>
    <w:rsid w:val="00BE03AB"/>
    <w:rsid w:val="00BE0482"/>
    <w:rsid w:val="00BE1F4C"/>
    <w:rsid w:val="00BE2B84"/>
    <w:rsid w:val="00BE3135"/>
    <w:rsid w:val="00BE5DE3"/>
    <w:rsid w:val="00BE5EA7"/>
    <w:rsid w:val="00BE67A6"/>
    <w:rsid w:val="00BE6F8C"/>
    <w:rsid w:val="00BE7AD8"/>
    <w:rsid w:val="00BF0727"/>
    <w:rsid w:val="00BF211C"/>
    <w:rsid w:val="00BF4B2F"/>
    <w:rsid w:val="00BF5271"/>
    <w:rsid w:val="00BF5F0A"/>
    <w:rsid w:val="00BF6342"/>
    <w:rsid w:val="00BF769F"/>
    <w:rsid w:val="00C03FD8"/>
    <w:rsid w:val="00C0402E"/>
    <w:rsid w:val="00C04139"/>
    <w:rsid w:val="00C048BA"/>
    <w:rsid w:val="00C04A2A"/>
    <w:rsid w:val="00C0514D"/>
    <w:rsid w:val="00C0572A"/>
    <w:rsid w:val="00C06517"/>
    <w:rsid w:val="00C06DAC"/>
    <w:rsid w:val="00C071A9"/>
    <w:rsid w:val="00C112EA"/>
    <w:rsid w:val="00C116B1"/>
    <w:rsid w:val="00C1323F"/>
    <w:rsid w:val="00C13971"/>
    <w:rsid w:val="00C1467B"/>
    <w:rsid w:val="00C15901"/>
    <w:rsid w:val="00C16CCB"/>
    <w:rsid w:val="00C17F6C"/>
    <w:rsid w:val="00C214F1"/>
    <w:rsid w:val="00C2174A"/>
    <w:rsid w:val="00C23E45"/>
    <w:rsid w:val="00C24462"/>
    <w:rsid w:val="00C25135"/>
    <w:rsid w:val="00C26BF6"/>
    <w:rsid w:val="00C26C3A"/>
    <w:rsid w:val="00C33A74"/>
    <w:rsid w:val="00C33EA0"/>
    <w:rsid w:val="00C3500E"/>
    <w:rsid w:val="00C35253"/>
    <w:rsid w:val="00C35696"/>
    <w:rsid w:val="00C35F70"/>
    <w:rsid w:val="00C36133"/>
    <w:rsid w:val="00C3678F"/>
    <w:rsid w:val="00C36B06"/>
    <w:rsid w:val="00C36F0F"/>
    <w:rsid w:val="00C378E2"/>
    <w:rsid w:val="00C37C5F"/>
    <w:rsid w:val="00C41132"/>
    <w:rsid w:val="00C412DA"/>
    <w:rsid w:val="00C41526"/>
    <w:rsid w:val="00C41A19"/>
    <w:rsid w:val="00C41B2E"/>
    <w:rsid w:val="00C41E8A"/>
    <w:rsid w:val="00C45403"/>
    <w:rsid w:val="00C463F3"/>
    <w:rsid w:val="00C467B5"/>
    <w:rsid w:val="00C50DBF"/>
    <w:rsid w:val="00C50E1D"/>
    <w:rsid w:val="00C51215"/>
    <w:rsid w:val="00C51877"/>
    <w:rsid w:val="00C51B58"/>
    <w:rsid w:val="00C5248D"/>
    <w:rsid w:val="00C53957"/>
    <w:rsid w:val="00C543A5"/>
    <w:rsid w:val="00C54DB8"/>
    <w:rsid w:val="00C553AA"/>
    <w:rsid w:val="00C56887"/>
    <w:rsid w:val="00C56D84"/>
    <w:rsid w:val="00C60BCC"/>
    <w:rsid w:val="00C60D4C"/>
    <w:rsid w:val="00C60E18"/>
    <w:rsid w:val="00C63426"/>
    <w:rsid w:val="00C640AA"/>
    <w:rsid w:val="00C643CD"/>
    <w:rsid w:val="00C6652C"/>
    <w:rsid w:val="00C66A77"/>
    <w:rsid w:val="00C66AF5"/>
    <w:rsid w:val="00C66D7B"/>
    <w:rsid w:val="00C67D4D"/>
    <w:rsid w:val="00C707CE"/>
    <w:rsid w:val="00C707D5"/>
    <w:rsid w:val="00C71191"/>
    <w:rsid w:val="00C721EE"/>
    <w:rsid w:val="00C732CC"/>
    <w:rsid w:val="00C7355D"/>
    <w:rsid w:val="00C735F9"/>
    <w:rsid w:val="00C74065"/>
    <w:rsid w:val="00C747DA"/>
    <w:rsid w:val="00C759F6"/>
    <w:rsid w:val="00C763A1"/>
    <w:rsid w:val="00C76C43"/>
    <w:rsid w:val="00C76F89"/>
    <w:rsid w:val="00C7775B"/>
    <w:rsid w:val="00C8097C"/>
    <w:rsid w:val="00C80A5B"/>
    <w:rsid w:val="00C81047"/>
    <w:rsid w:val="00C810B2"/>
    <w:rsid w:val="00C815F7"/>
    <w:rsid w:val="00C821D3"/>
    <w:rsid w:val="00C82776"/>
    <w:rsid w:val="00C838BA"/>
    <w:rsid w:val="00C84230"/>
    <w:rsid w:val="00C8645D"/>
    <w:rsid w:val="00C86565"/>
    <w:rsid w:val="00C86CA1"/>
    <w:rsid w:val="00C86EE4"/>
    <w:rsid w:val="00C876CB"/>
    <w:rsid w:val="00C8789A"/>
    <w:rsid w:val="00C902D0"/>
    <w:rsid w:val="00C9062B"/>
    <w:rsid w:val="00C9067D"/>
    <w:rsid w:val="00C91980"/>
    <w:rsid w:val="00C93731"/>
    <w:rsid w:val="00C9385C"/>
    <w:rsid w:val="00C9457B"/>
    <w:rsid w:val="00C94A3B"/>
    <w:rsid w:val="00C965BA"/>
    <w:rsid w:val="00C97A33"/>
    <w:rsid w:val="00C97C97"/>
    <w:rsid w:val="00CA046D"/>
    <w:rsid w:val="00CA1DE8"/>
    <w:rsid w:val="00CA2F39"/>
    <w:rsid w:val="00CA33B5"/>
    <w:rsid w:val="00CA3764"/>
    <w:rsid w:val="00CA5A5B"/>
    <w:rsid w:val="00CA5DE2"/>
    <w:rsid w:val="00CA6BFC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75B"/>
    <w:rsid w:val="00CB280B"/>
    <w:rsid w:val="00CB331C"/>
    <w:rsid w:val="00CB3D00"/>
    <w:rsid w:val="00CB4012"/>
    <w:rsid w:val="00CB5ED5"/>
    <w:rsid w:val="00CB78B3"/>
    <w:rsid w:val="00CC0C72"/>
    <w:rsid w:val="00CC116B"/>
    <w:rsid w:val="00CC1CB1"/>
    <w:rsid w:val="00CC2E40"/>
    <w:rsid w:val="00CC2EC0"/>
    <w:rsid w:val="00CC3613"/>
    <w:rsid w:val="00CC3CDB"/>
    <w:rsid w:val="00CC3FF3"/>
    <w:rsid w:val="00CC4D80"/>
    <w:rsid w:val="00CC6D64"/>
    <w:rsid w:val="00CC713B"/>
    <w:rsid w:val="00CC7FA5"/>
    <w:rsid w:val="00CD098F"/>
    <w:rsid w:val="00CD2BA8"/>
    <w:rsid w:val="00CD36D7"/>
    <w:rsid w:val="00CD4243"/>
    <w:rsid w:val="00CD4A25"/>
    <w:rsid w:val="00CD4C54"/>
    <w:rsid w:val="00CD4FC7"/>
    <w:rsid w:val="00CD5654"/>
    <w:rsid w:val="00CD7A98"/>
    <w:rsid w:val="00CE0841"/>
    <w:rsid w:val="00CE1CFF"/>
    <w:rsid w:val="00CE3148"/>
    <w:rsid w:val="00CE4ABA"/>
    <w:rsid w:val="00CF480F"/>
    <w:rsid w:val="00CF5EC8"/>
    <w:rsid w:val="00CF685B"/>
    <w:rsid w:val="00CF7787"/>
    <w:rsid w:val="00D00EF2"/>
    <w:rsid w:val="00D026C7"/>
    <w:rsid w:val="00D02AE1"/>
    <w:rsid w:val="00D03716"/>
    <w:rsid w:val="00D049CE"/>
    <w:rsid w:val="00D05730"/>
    <w:rsid w:val="00D06F26"/>
    <w:rsid w:val="00D071FD"/>
    <w:rsid w:val="00D1060F"/>
    <w:rsid w:val="00D1091D"/>
    <w:rsid w:val="00D11AB6"/>
    <w:rsid w:val="00D12C23"/>
    <w:rsid w:val="00D13CA7"/>
    <w:rsid w:val="00D14A1D"/>
    <w:rsid w:val="00D16E3D"/>
    <w:rsid w:val="00D17327"/>
    <w:rsid w:val="00D20405"/>
    <w:rsid w:val="00D206C9"/>
    <w:rsid w:val="00D21263"/>
    <w:rsid w:val="00D220C3"/>
    <w:rsid w:val="00D230CD"/>
    <w:rsid w:val="00D23925"/>
    <w:rsid w:val="00D23DBB"/>
    <w:rsid w:val="00D24454"/>
    <w:rsid w:val="00D25D6E"/>
    <w:rsid w:val="00D260C2"/>
    <w:rsid w:val="00D26705"/>
    <w:rsid w:val="00D26DDE"/>
    <w:rsid w:val="00D2715B"/>
    <w:rsid w:val="00D27344"/>
    <w:rsid w:val="00D27506"/>
    <w:rsid w:val="00D27C51"/>
    <w:rsid w:val="00D30277"/>
    <w:rsid w:val="00D31101"/>
    <w:rsid w:val="00D31801"/>
    <w:rsid w:val="00D31DED"/>
    <w:rsid w:val="00D323D0"/>
    <w:rsid w:val="00D33668"/>
    <w:rsid w:val="00D33BD0"/>
    <w:rsid w:val="00D33DC8"/>
    <w:rsid w:val="00D35852"/>
    <w:rsid w:val="00D36303"/>
    <w:rsid w:val="00D36667"/>
    <w:rsid w:val="00D36F64"/>
    <w:rsid w:val="00D37340"/>
    <w:rsid w:val="00D40187"/>
    <w:rsid w:val="00D403EA"/>
    <w:rsid w:val="00D41B67"/>
    <w:rsid w:val="00D42AE2"/>
    <w:rsid w:val="00D42DAE"/>
    <w:rsid w:val="00D42DD4"/>
    <w:rsid w:val="00D42FCB"/>
    <w:rsid w:val="00D44203"/>
    <w:rsid w:val="00D44A9F"/>
    <w:rsid w:val="00D45499"/>
    <w:rsid w:val="00D45ECA"/>
    <w:rsid w:val="00D46302"/>
    <w:rsid w:val="00D50796"/>
    <w:rsid w:val="00D52892"/>
    <w:rsid w:val="00D53D71"/>
    <w:rsid w:val="00D5551F"/>
    <w:rsid w:val="00D55C0B"/>
    <w:rsid w:val="00D60510"/>
    <w:rsid w:val="00D6276A"/>
    <w:rsid w:val="00D62873"/>
    <w:rsid w:val="00D633DB"/>
    <w:rsid w:val="00D63425"/>
    <w:rsid w:val="00D64412"/>
    <w:rsid w:val="00D645EF"/>
    <w:rsid w:val="00D646AC"/>
    <w:rsid w:val="00D65CF8"/>
    <w:rsid w:val="00D660EE"/>
    <w:rsid w:val="00D6673A"/>
    <w:rsid w:val="00D669A7"/>
    <w:rsid w:val="00D67051"/>
    <w:rsid w:val="00D671C4"/>
    <w:rsid w:val="00D706B5"/>
    <w:rsid w:val="00D71F4D"/>
    <w:rsid w:val="00D71FAB"/>
    <w:rsid w:val="00D72354"/>
    <w:rsid w:val="00D734A0"/>
    <w:rsid w:val="00D73D0E"/>
    <w:rsid w:val="00D75D25"/>
    <w:rsid w:val="00D76DE4"/>
    <w:rsid w:val="00D8076E"/>
    <w:rsid w:val="00D80F2E"/>
    <w:rsid w:val="00D815B4"/>
    <w:rsid w:val="00D832FF"/>
    <w:rsid w:val="00D836B7"/>
    <w:rsid w:val="00D84782"/>
    <w:rsid w:val="00D862C2"/>
    <w:rsid w:val="00D8662A"/>
    <w:rsid w:val="00D875D0"/>
    <w:rsid w:val="00D9043F"/>
    <w:rsid w:val="00D91DE9"/>
    <w:rsid w:val="00D9232C"/>
    <w:rsid w:val="00D92971"/>
    <w:rsid w:val="00D93230"/>
    <w:rsid w:val="00D93AF1"/>
    <w:rsid w:val="00D95537"/>
    <w:rsid w:val="00D95DD2"/>
    <w:rsid w:val="00D96506"/>
    <w:rsid w:val="00D9673E"/>
    <w:rsid w:val="00DA0BD1"/>
    <w:rsid w:val="00DA1109"/>
    <w:rsid w:val="00DA22D8"/>
    <w:rsid w:val="00DA2FFF"/>
    <w:rsid w:val="00DA4EFE"/>
    <w:rsid w:val="00DA4FF6"/>
    <w:rsid w:val="00DA5AA3"/>
    <w:rsid w:val="00DA610C"/>
    <w:rsid w:val="00DA7B5F"/>
    <w:rsid w:val="00DB13C4"/>
    <w:rsid w:val="00DB4155"/>
    <w:rsid w:val="00DB4C72"/>
    <w:rsid w:val="00DB674B"/>
    <w:rsid w:val="00DB7686"/>
    <w:rsid w:val="00DB78AA"/>
    <w:rsid w:val="00DC0F8E"/>
    <w:rsid w:val="00DC1106"/>
    <w:rsid w:val="00DC12BC"/>
    <w:rsid w:val="00DC1BD6"/>
    <w:rsid w:val="00DC1BFF"/>
    <w:rsid w:val="00DC220B"/>
    <w:rsid w:val="00DC5065"/>
    <w:rsid w:val="00DC509B"/>
    <w:rsid w:val="00DD040D"/>
    <w:rsid w:val="00DD0E81"/>
    <w:rsid w:val="00DD141C"/>
    <w:rsid w:val="00DD239C"/>
    <w:rsid w:val="00DD5F3F"/>
    <w:rsid w:val="00DD606B"/>
    <w:rsid w:val="00DD63A9"/>
    <w:rsid w:val="00DD7DDA"/>
    <w:rsid w:val="00DD7FA3"/>
    <w:rsid w:val="00DE0044"/>
    <w:rsid w:val="00DE0319"/>
    <w:rsid w:val="00DE0FAE"/>
    <w:rsid w:val="00DE2757"/>
    <w:rsid w:val="00DE2F38"/>
    <w:rsid w:val="00DE39F3"/>
    <w:rsid w:val="00DE4415"/>
    <w:rsid w:val="00DE4B1D"/>
    <w:rsid w:val="00DE5EB3"/>
    <w:rsid w:val="00DE6C76"/>
    <w:rsid w:val="00DF00AC"/>
    <w:rsid w:val="00DF010E"/>
    <w:rsid w:val="00DF03E1"/>
    <w:rsid w:val="00DF0855"/>
    <w:rsid w:val="00DF085A"/>
    <w:rsid w:val="00DF141B"/>
    <w:rsid w:val="00DF19B6"/>
    <w:rsid w:val="00DF343F"/>
    <w:rsid w:val="00DF37CC"/>
    <w:rsid w:val="00DF3CCF"/>
    <w:rsid w:val="00DF519E"/>
    <w:rsid w:val="00DF6397"/>
    <w:rsid w:val="00DF68D8"/>
    <w:rsid w:val="00DF6D89"/>
    <w:rsid w:val="00DF7F1E"/>
    <w:rsid w:val="00E01938"/>
    <w:rsid w:val="00E01CB5"/>
    <w:rsid w:val="00E01CCB"/>
    <w:rsid w:val="00E03107"/>
    <w:rsid w:val="00E0341B"/>
    <w:rsid w:val="00E0417E"/>
    <w:rsid w:val="00E04E14"/>
    <w:rsid w:val="00E05ED1"/>
    <w:rsid w:val="00E061DB"/>
    <w:rsid w:val="00E06289"/>
    <w:rsid w:val="00E06FBF"/>
    <w:rsid w:val="00E07131"/>
    <w:rsid w:val="00E101B2"/>
    <w:rsid w:val="00E13439"/>
    <w:rsid w:val="00E1376E"/>
    <w:rsid w:val="00E13985"/>
    <w:rsid w:val="00E14DC3"/>
    <w:rsid w:val="00E16B56"/>
    <w:rsid w:val="00E171A1"/>
    <w:rsid w:val="00E17798"/>
    <w:rsid w:val="00E2150F"/>
    <w:rsid w:val="00E228B2"/>
    <w:rsid w:val="00E239AB"/>
    <w:rsid w:val="00E23ABA"/>
    <w:rsid w:val="00E23FC7"/>
    <w:rsid w:val="00E244F6"/>
    <w:rsid w:val="00E24818"/>
    <w:rsid w:val="00E24AA9"/>
    <w:rsid w:val="00E24B21"/>
    <w:rsid w:val="00E25128"/>
    <w:rsid w:val="00E252D2"/>
    <w:rsid w:val="00E25FFB"/>
    <w:rsid w:val="00E26618"/>
    <w:rsid w:val="00E27351"/>
    <w:rsid w:val="00E27661"/>
    <w:rsid w:val="00E278FA"/>
    <w:rsid w:val="00E319FD"/>
    <w:rsid w:val="00E33D9C"/>
    <w:rsid w:val="00E33EAD"/>
    <w:rsid w:val="00E35138"/>
    <w:rsid w:val="00E35175"/>
    <w:rsid w:val="00E351DE"/>
    <w:rsid w:val="00E352BD"/>
    <w:rsid w:val="00E3586F"/>
    <w:rsid w:val="00E41216"/>
    <w:rsid w:val="00E41770"/>
    <w:rsid w:val="00E437E6"/>
    <w:rsid w:val="00E44120"/>
    <w:rsid w:val="00E447E4"/>
    <w:rsid w:val="00E44B16"/>
    <w:rsid w:val="00E45DB1"/>
    <w:rsid w:val="00E46574"/>
    <w:rsid w:val="00E47805"/>
    <w:rsid w:val="00E50186"/>
    <w:rsid w:val="00E50266"/>
    <w:rsid w:val="00E50478"/>
    <w:rsid w:val="00E507B8"/>
    <w:rsid w:val="00E51C94"/>
    <w:rsid w:val="00E52AFA"/>
    <w:rsid w:val="00E52BA6"/>
    <w:rsid w:val="00E52D20"/>
    <w:rsid w:val="00E52FA1"/>
    <w:rsid w:val="00E53528"/>
    <w:rsid w:val="00E53C09"/>
    <w:rsid w:val="00E53C74"/>
    <w:rsid w:val="00E569FF"/>
    <w:rsid w:val="00E57086"/>
    <w:rsid w:val="00E57E35"/>
    <w:rsid w:val="00E60EF7"/>
    <w:rsid w:val="00E6107F"/>
    <w:rsid w:val="00E62B51"/>
    <w:rsid w:val="00E62BD6"/>
    <w:rsid w:val="00E62E37"/>
    <w:rsid w:val="00E640C8"/>
    <w:rsid w:val="00E64B0E"/>
    <w:rsid w:val="00E64D6D"/>
    <w:rsid w:val="00E6507A"/>
    <w:rsid w:val="00E650CA"/>
    <w:rsid w:val="00E6539D"/>
    <w:rsid w:val="00E65A9E"/>
    <w:rsid w:val="00E666BA"/>
    <w:rsid w:val="00E676DA"/>
    <w:rsid w:val="00E71686"/>
    <w:rsid w:val="00E72E70"/>
    <w:rsid w:val="00E737FF"/>
    <w:rsid w:val="00E73F79"/>
    <w:rsid w:val="00E75EC4"/>
    <w:rsid w:val="00E76697"/>
    <w:rsid w:val="00E76AE1"/>
    <w:rsid w:val="00E8003B"/>
    <w:rsid w:val="00E80FAA"/>
    <w:rsid w:val="00E810A4"/>
    <w:rsid w:val="00E83596"/>
    <w:rsid w:val="00E8406B"/>
    <w:rsid w:val="00E84159"/>
    <w:rsid w:val="00E84F57"/>
    <w:rsid w:val="00E850CD"/>
    <w:rsid w:val="00E864FA"/>
    <w:rsid w:val="00E86DC2"/>
    <w:rsid w:val="00E87479"/>
    <w:rsid w:val="00E87CC0"/>
    <w:rsid w:val="00E91711"/>
    <w:rsid w:val="00E927DB"/>
    <w:rsid w:val="00E93539"/>
    <w:rsid w:val="00E9399D"/>
    <w:rsid w:val="00E94FE7"/>
    <w:rsid w:val="00E952E3"/>
    <w:rsid w:val="00E958BD"/>
    <w:rsid w:val="00E96012"/>
    <w:rsid w:val="00E966DC"/>
    <w:rsid w:val="00E96C72"/>
    <w:rsid w:val="00E97283"/>
    <w:rsid w:val="00E9753F"/>
    <w:rsid w:val="00EA2959"/>
    <w:rsid w:val="00EA373F"/>
    <w:rsid w:val="00EA3D21"/>
    <w:rsid w:val="00EA3E72"/>
    <w:rsid w:val="00EA4A15"/>
    <w:rsid w:val="00EA4FA9"/>
    <w:rsid w:val="00EA6027"/>
    <w:rsid w:val="00EA65E1"/>
    <w:rsid w:val="00EA7A71"/>
    <w:rsid w:val="00EA7D85"/>
    <w:rsid w:val="00EB2445"/>
    <w:rsid w:val="00EB2CBA"/>
    <w:rsid w:val="00EB411F"/>
    <w:rsid w:val="00EB4DA9"/>
    <w:rsid w:val="00EB5996"/>
    <w:rsid w:val="00EB59B6"/>
    <w:rsid w:val="00EB75E5"/>
    <w:rsid w:val="00EC1120"/>
    <w:rsid w:val="00EC1896"/>
    <w:rsid w:val="00EC2625"/>
    <w:rsid w:val="00EC3DE2"/>
    <w:rsid w:val="00EC4EDA"/>
    <w:rsid w:val="00EC56D4"/>
    <w:rsid w:val="00EC58ED"/>
    <w:rsid w:val="00EC616C"/>
    <w:rsid w:val="00EC622C"/>
    <w:rsid w:val="00EC63DB"/>
    <w:rsid w:val="00EC7206"/>
    <w:rsid w:val="00EC7DE9"/>
    <w:rsid w:val="00ED0357"/>
    <w:rsid w:val="00ED2F49"/>
    <w:rsid w:val="00ED46BC"/>
    <w:rsid w:val="00ED62AE"/>
    <w:rsid w:val="00ED649A"/>
    <w:rsid w:val="00ED6C34"/>
    <w:rsid w:val="00ED7624"/>
    <w:rsid w:val="00EE0835"/>
    <w:rsid w:val="00EE1C97"/>
    <w:rsid w:val="00EE25B6"/>
    <w:rsid w:val="00EE36CB"/>
    <w:rsid w:val="00EE386C"/>
    <w:rsid w:val="00EE3D6A"/>
    <w:rsid w:val="00EE44E2"/>
    <w:rsid w:val="00EE4B39"/>
    <w:rsid w:val="00EE5652"/>
    <w:rsid w:val="00EF12A9"/>
    <w:rsid w:val="00EF1CA1"/>
    <w:rsid w:val="00EF1DA8"/>
    <w:rsid w:val="00EF3A25"/>
    <w:rsid w:val="00EF3B32"/>
    <w:rsid w:val="00EF4257"/>
    <w:rsid w:val="00EF4527"/>
    <w:rsid w:val="00EF61C0"/>
    <w:rsid w:val="00EF6F20"/>
    <w:rsid w:val="00EF727D"/>
    <w:rsid w:val="00EF76BE"/>
    <w:rsid w:val="00F005A0"/>
    <w:rsid w:val="00F007F7"/>
    <w:rsid w:val="00F010AB"/>
    <w:rsid w:val="00F011A3"/>
    <w:rsid w:val="00F0354F"/>
    <w:rsid w:val="00F045DE"/>
    <w:rsid w:val="00F05035"/>
    <w:rsid w:val="00F056D6"/>
    <w:rsid w:val="00F05AFA"/>
    <w:rsid w:val="00F06804"/>
    <w:rsid w:val="00F075BF"/>
    <w:rsid w:val="00F07D72"/>
    <w:rsid w:val="00F07E99"/>
    <w:rsid w:val="00F10F1A"/>
    <w:rsid w:val="00F11128"/>
    <w:rsid w:val="00F12083"/>
    <w:rsid w:val="00F1263B"/>
    <w:rsid w:val="00F13A37"/>
    <w:rsid w:val="00F154CD"/>
    <w:rsid w:val="00F15671"/>
    <w:rsid w:val="00F15C26"/>
    <w:rsid w:val="00F16CF8"/>
    <w:rsid w:val="00F1730A"/>
    <w:rsid w:val="00F17B42"/>
    <w:rsid w:val="00F17CD2"/>
    <w:rsid w:val="00F20385"/>
    <w:rsid w:val="00F212EC"/>
    <w:rsid w:val="00F2145F"/>
    <w:rsid w:val="00F227A8"/>
    <w:rsid w:val="00F22FBF"/>
    <w:rsid w:val="00F23C84"/>
    <w:rsid w:val="00F24953"/>
    <w:rsid w:val="00F251BB"/>
    <w:rsid w:val="00F2591E"/>
    <w:rsid w:val="00F2630D"/>
    <w:rsid w:val="00F2665D"/>
    <w:rsid w:val="00F26C7A"/>
    <w:rsid w:val="00F26D81"/>
    <w:rsid w:val="00F2759B"/>
    <w:rsid w:val="00F27D29"/>
    <w:rsid w:val="00F30590"/>
    <w:rsid w:val="00F30CDC"/>
    <w:rsid w:val="00F312DB"/>
    <w:rsid w:val="00F31A96"/>
    <w:rsid w:val="00F31B01"/>
    <w:rsid w:val="00F31C9C"/>
    <w:rsid w:val="00F321F6"/>
    <w:rsid w:val="00F3225B"/>
    <w:rsid w:val="00F326A2"/>
    <w:rsid w:val="00F32AF9"/>
    <w:rsid w:val="00F343D7"/>
    <w:rsid w:val="00F34BBD"/>
    <w:rsid w:val="00F35477"/>
    <w:rsid w:val="00F355F7"/>
    <w:rsid w:val="00F35C86"/>
    <w:rsid w:val="00F3705E"/>
    <w:rsid w:val="00F37971"/>
    <w:rsid w:val="00F3799D"/>
    <w:rsid w:val="00F37FA8"/>
    <w:rsid w:val="00F40325"/>
    <w:rsid w:val="00F429D3"/>
    <w:rsid w:val="00F42B13"/>
    <w:rsid w:val="00F43816"/>
    <w:rsid w:val="00F43ED0"/>
    <w:rsid w:val="00F44E95"/>
    <w:rsid w:val="00F458AB"/>
    <w:rsid w:val="00F46335"/>
    <w:rsid w:val="00F47D13"/>
    <w:rsid w:val="00F502E9"/>
    <w:rsid w:val="00F51AA8"/>
    <w:rsid w:val="00F52699"/>
    <w:rsid w:val="00F531B1"/>
    <w:rsid w:val="00F54274"/>
    <w:rsid w:val="00F5456C"/>
    <w:rsid w:val="00F559A6"/>
    <w:rsid w:val="00F55BD0"/>
    <w:rsid w:val="00F55BDA"/>
    <w:rsid w:val="00F5726E"/>
    <w:rsid w:val="00F574CF"/>
    <w:rsid w:val="00F6147D"/>
    <w:rsid w:val="00F6160B"/>
    <w:rsid w:val="00F616CB"/>
    <w:rsid w:val="00F6184F"/>
    <w:rsid w:val="00F62086"/>
    <w:rsid w:val="00F62522"/>
    <w:rsid w:val="00F6431A"/>
    <w:rsid w:val="00F64FB9"/>
    <w:rsid w:val="00F6753C"/>
    <w:rsid w:val="00F704A0"/>
    <w:rsid w:val="00F70707"/>
    <w:rsid w:val="00F70A8D"/>
    <w:rsid w:val="00F7278F"/>
    <w:rsid w:val="00F73657"/>
    <w:rsid w:val="00F73E35"/>
    <w:rsid w:val="00F746FD"/>
    <w:rsid w:val="00F750B6"/>
    <w:rsid w:val="00F75C5E"/>
    <w:rsid w:val="00F76BDD"/>
    <w:rsid w:val="00F7734F"/>
    <w:rsid w:val="00F80450"/>
    <w:rsid w:val="00F80C58"/>
    <w:rsid w:val="00F81A66"/>
    <w:rsid w:val="00F82A40"/>
    <w:rsid w:val="00F836E9"/>
    <w:rsid w:val="00F85172"/>
    <w:rsid w:val="00F854A1"/>
    <w:rsid w:val="00F85A0E"/>
    <w:rsid w:val="00F865A2"/>
    <w:rsid w:val="00F86CB5"/>
    <w:rsid w:val="00F87C1F"/>
    <w:rsid w:val="00F87E9B"/>
    <w:rsid w:val="00F90429"/>
    <w:rsid w:val="00F92023"/>
    <w:rsid w:val="00F92413"/>
    <w:rsid w:val="00F92908"/>
    <w:rsid w:val="00F92C59"/>
    <w:rsid w:val="00F92C80"/>
    <w:rsid w:val="00F93183"/>
    <w:rsid w:val="00F94541"/>
    <w:rsid w:val="00F95260"/>
    <w:rsid w:val="00F95C0F"/>
    <w:rsid w:val="00F97298"/>
    <w:rsid w:val="00F97F10"/>
    <w:rsid w:val="00FA066C"/>
    <w:rsid w:val="00FA0AAD"/>
    <w:rsid w:val="00FA0C7E"/>
    <w:rsid w:val="00FA0E54"/>
    <w:rsid w:val="00FA2929"/>
    <w:rsid w:val="00FA37A0"/>
    <w:rsid w:val="00FA5E03"/>
    <w:rsid w:val="00FA66BB"/>
    <w:rsid w:val="00FB0DA2"/>
    <w:rsid w:val="00FB1008"/>
    <w:rsid w:val="00FB1DC9"/>
    <w:rsid w:val="00FB1DF2"/>
    <w:rsid w:val="00FB2234"/>
    <w:rsid w:val="00FB26D9"/>
    <w:rsid w:val="00FB30E5"/>
    <w:rsid w:val="00FB3389"/>
    <w:rsid w:val="00FB44C6"/>
    <w:rsid w:val="00FB48A8"/>
    <w:rsid w:val="00FB4A07"/>
    <w:rsid w:val="00FB5031"/>
    <w:rsid w:val="00FB6A1E"/>
    <w:rsid w:val="00FB6B1E"/>
    <w:rsid w:val="00FB6B55"/>
    <w:rsid w:val="00FB7F74"/>
    <w:rsid w:val="00FB7F7C"/>
    <w:rsid w:val="00FC0042"/>
    <w:rsid w:val="00FC0CFD"/>
    <w:rsid w:val="00FC137A"/>
    <w:rsid w:val="00FC1CBB"/>
    <w:rsid w:val="00FC223B"/>
    <w:rsid w:val="00FC2251"/>
    <w:rsid w:val="00FC4A34"/>
    <w:rsid w:val="00FC5478"/>
    <w:rsid w:val="00FC5A39"/>
    <w:rsid w:val="00FC642D"/>
    <w:rsid w:val="00FC6CAB"/>
    <w:rsid w:val="00FC7ED0"/>
    <w:rsid w:val="00FD0DF5"/>
    <w:rsid w:val="00FD26F7"/>
    <w:rsid w:val="00FD38B4"/>
    <w:rsid w:val="00FD4344"/>
    <w:rsid w:val="00FD5C12"/>
    <w:rsid w:val="00FD6944"/>
    <w:rsid w:val="00FD6BD1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7753"/>
    <w:rsid w:val="00FF1112"/>
    <w:rsid w:val="00FF3A55"/>
    <w:rsid w:val="00FF42D5"/>
    <w:rsid w:val="00FF4950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5FB174BA-DCCB-485D-9A4A-D061FE9DE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19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9A264-FB4F-45BF-A5C4-03CF928E6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12</Pages>
  <Words>2136</Words>
  <Characters>9400</Characters>
  <Application>Microsoft Office Word</Application>
  <DocSecurity>0</DocSecurity>
  <Lines>78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Somjai, Nigonyanont</cp:lastModifiedBy>
  <cp:revision>3</cp:revision>
  <cp:lastPrinted>2020-04-28T05:12:00Z</cp:lastPrinted>
  <dcterms:created xsi:type="dcterms:W3CDTF">2020-08-07T08:30:00Z</dcterms:created>
  <dcterms:modified xsi:type="dcterms:W3CDTF">2020-08-07T08:32:00Z</dcterms:modified>
</cp:coreProperties>
</file>