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130540" w14:paraId="58FDE88A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13054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13054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13054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D639FE" w:rsidRPr="00130540" w14:paraId="4E2516B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130540" w:rsidRDefault="00D639FE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130540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130540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130540" w14:paraId="2CBC65A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FE447BC" w14:textId="7C5CDB0A" w:rsidR="008443D7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73A0E36A" w14:textId="77777777" w:rsidR="008443D7" w:rsidRPr="0013054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E415DE7" w14:textId="77777777" w:rsidR="008443D7" w:rsidRPr="00130540" w:rsidRDefault="00D47EA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8443D7"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8443D7" w:rsidRPr="00130540" w14:paraId="4DBD74E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439880CA" w:rsidR="008443D7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B870145" w14:textId="77777777" w:rsidR="008443D7" w:rsidRPr="0013054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130540" w:rsidRDefault="00D230BB" w:rsidP="00D230B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lang w:val="en-US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390CC3" w:rsidRPr="00130540" w14:paraId="0CC23734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83AADD0" w14:textId="48CC819E" w:rsidR="00390CC3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2AF3FA" w14:textId="77777777" w:rsidR="00390CC3" w:rsidRPr="00130540" w:rsidRDefault="00390CC3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DEC1EB" w14:textId="77777777" w:rsidR="00390CC3" w:rsidRPr="00130540" w:rsidRDefault="00390CC3" w:rsidP="00D230B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147EFE" w:rsidRPr="00130540" w14:paraId="3898B71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699230DB" w:rsidR="00147EFE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FB45626" w14:textId="77777777" w:rsidR="00147EFE" w:rsidRPr="00130540" w:rsidRDefault="00147EFE" w:rsidP="004038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147EFE" w:rsidRPr="00130540" w:rsidRDefault="00147EFE" w:rsidP="000976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C44C3" w:rsidRPr="00130540" w14:paraId="54C56C6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6ACC99E0" w:rsidR="004C44C3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205DEC" w14:textId="77777777" w:rsidR="004C44C3" w:rsidRPr="00130540" w:rsidRDefault="004C44C3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0C01A80" w14:textId="77777777" w:rsidR="004C44C3" w:rsidRPr="00130540" w:rsidRDefault="004C44C3" w:rsidP="00C01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609FC" w:rsidRPr="00130540" w14:paraId="1749B61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3212A287" w:rsidR="001609FC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F3E686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609FC" w:rsidRPr="00130540" w14:paraId="3B363DB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3D9520BE" w:rsidR="001609FC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A20E03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4A3368"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609FC" w:rsidRPr="00130540" w14:paraId="7C8DB37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2C1A8065" w:rsidR="001609FC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8D5ED0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77777777" w:rsidR="001609FC" w:rsidRPr="00130540" w:rsidRDefault="001609FC" w:rsidP="001609F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1609FC" w:rsidRPr="00130540" w14:paraId="3A9FFD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3F3615C8" w:rsidR="001609FC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BAB8E46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9C6936" w:rsidRPr="00130540" w14:paraId="0BFF9ED1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6C4AE57" w14:textId="2E8E71BB" w:rsidR="009C6936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2610AC2" w14:textId="77777777" w:rsidR="009C6936" w:rsidRPr="00130540" w:rsidRDefault="009C6936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FE6956F" w14:textId="77777777" w:rsidR="009C6936" w:rsidRPr="00130540" w:rsidRDefault="009C6936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609FC" w:rsidRPr="00130540" w14:paraId="0052061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87C6315" w14:textId="25B75EE1" w:rsidR="001609FC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6F20E73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F2101E2" w14:textId="77777777" w:rsidR="001609FC" w:rsidRPr="00130540" w:rsidRDefault="001609FC" w:rsidP="001609FC">
            <w:pPr>
              <w:pStyle w:val="Heading8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609FC" w:rsidRPr="00130540" w14:paraId="7A25B28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5C10CD4" w14:textId="0BF4A418" w:rsidR="001609FC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A1604BF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9C0F28B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83E45" w:rsidRPr="00130540" w14:paraId="6F63E9BE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C1F4134" w14:textId="2CC214CA" w:rsidR="00A83E45" w:rsidRPr="00130540" w:rsidRDefault="00A83E45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6153EF5" w14:textId="77777777" w:rsidR="00A83E45" w:rsidRPr="00130540" w:rsidRDefault="00A83E45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81D1964" w14:textId="7AC1EE6E" w:rsidR="00A83E45" w:rsidRPr="00130540" w:rsidRDefault="000D6E7B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B6739" w:rsidRPr="00130540" w14:paraId="7C6549B1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703223" w14:textId="7CDC0182" w:rsidR="001B6739" w:rsidRDefault="001B6739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140263C" w14:textId="77777777" w:rsidR="001B6739" w:rsidRPr="00130540" w:rsidRDefault="001B6739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078425" w14:textId="1A74C27B" w:rsidR="001B6739" w:rsidRDefault="001B6739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เรื่องอื่น</w:t>
            </w:r>
            <w:r w:rsidR="007F428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ๆ</w:t>
            </w:r>
          </w:p>
        </w:tc>
      </w:tr>
    </w:tbl>
    <w:p w14:paraId="7439C572" w14:textId="77777777" w:rsidR="00D5699E" w:rsidRPr="00130540" w:rsidRDefault="00B445AA" w:rsidP="00D5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br w:type="page"/>
      </w:r>
      <w:r w:rsidR="00D5699E" w:rsidRPr="0013054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130540" w:rsidRDefault="005D3DDE" w:rsidP="0026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1A4AF" w14:textId="119DCAA7" w:rsidR="00D5699E" w:rsidRPr="00130540" w:rsidRDefault="00D5699E" w:rsidP="00D5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00130540">
        <w:rPr>
          <w:rFonts w:asciiTheme="majorBidi" w:hAnsiTheme="majorBidi" w:cstheme="majorBidi"/>
          <w:sz w:val="30"/>
          <w:szCs w:val="30"/>
          <w:cs/>
        </w:rPr>
        <w:t>คณะ</w:t>
      </w:r>
      <w:r w:rsidR="0036161D" w:rsidRPr="00130540">
        <w:rPr>
          <w:rFonts w:asciiTheme="majorBidi" w:hAnsiTheme="majorBidi" w:cstheme="majorBidi"/>
          <w:sz w:val="30"/>
          <w:szCs w:val="30"/>
          <w:cs/>
        </w:rPr>
        <w:t xml:space="preserve">กรรมการเมื่อวันที่ </w:t>
      </w:r>
      <w:r w:rsidR="008D4CE7">
        <w:rPr>
          <w:rFonts w:asciiTheme="majorBidi" w:hAnsiTheme="majorBidi" w:cstheme="majorBidi"/>
          <w:sz w:val="30"/>
          <w:szCs w:val="30"/>
        </w:rPr>
        <w:t xml:space="preserve">13 </w:t>
      </w:r>
      <w:r w:rsidR="008D4CE7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8D4CE7">
        <w:rPr>
          <w:rFonts w:asciiTheme="majorBidi" w:hAnsiTheme="majorBidi" w:cstheme="majorBidi"/>
          <w:sz w:val="30"/>
          <w:szCs w:val="30"/>
        </w:rPr>
        <w:t>2563</w:t>
      </w:r>
    </w:p>
    <w:p w14:paraId="6D479CB2" w14:textId="77777777" w:rsidR="002E2563" w:rsidRPr="00130540" w:rsidRDefault="002E2563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5351AC" w14:textId="77777777" w:rsidR="00432D09" w:rsidRPr="00130540" w:rsidRDefault="00D47EA7" w:rsidP="006D20D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  <w:lang w:val="th-TH"/>
        </w:rPr>
        <w:t>ข้อมูล</w:t>
      </w:r>
      <w:r w:rsidR="00432D09" w:rsidRPr="00130540">
        <w:rPr>
          <w:rFonts w:asciiTheme="majorBidi" w:hAnsiTheme="majorBidi" w:cstheme="majorBidi"/>
          <w:sz w:val="30"/>
          <w:szCs w:val="30"/>
          <w:cs/>
        </w:rPr>
        <w:t>ทั่วไป</w:t>
      </w:r>
    </w:p>
    <w:p w14:paraId="6A711ACF" w14:textId="77777777" w:rsidR="002E2563" w:rsidRPr="00130540" w:rsidRDefault="002E2563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01E63A0" w14:textId="77777777" w:rsidR="00702C41" w:rsidRPr="00130540" w:rsidRDefault="00702C41" w:rsidP="0031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</w:t>
      </w:r>
      <w:r w:rsidR="00161E96" w:rsidRPr="00130540">
        <w:rPr>
          <w:rFonts w:asciiTheme="majorBidi" w:hAnsiTheme="majorBidi" w:cstheme="majorBidi"/>
          <w:sz w:val="30"/>
          <w:szCs w:val="30"/>
          <w:cs/>
        </w:rPr>
        <w:t>กี่ยวกับการ</w:t>
      </w:r>
      <w:r w:rsidRPr="00130540">
        <w:rPr>
          <w:rFonts w:asciiTheme="majorBidi" w:hAnsiTheme="majorBidi" w:cstheme="majorBidi"/>
          <w:sz w:val="30"/>
          <w:szCs w:val="30"/>
          <w:cs/>
        </w:rPr>
        <w:t>ผลิตและ</w:t>
      </w:r>
      <w:r w:rsidR="0060309A" w:rsidRPr="00130540">
        <w:rPr>
          <w:rFonts w:asciiTheme="majorBidi" w:hAnsiTheme="majorBidi" w:cstheme="majorBidi"/>
          <w:sz w:val="30"/>
          <w:szCs w:val="30"/>
          <w:cs/>
        </w:rPr>
        <w:t>จัดจำหน่าย</w:t>
      </w:r>
      <w:r w:rsidRPr="00130540">
        <w:rPr>
          <w:rFonts w:asciiTheme="majorBidi" w:hAnsiTheme="majorBidi" w:cstheme="majorBidi"/>
          <w:sz w:val="30"/>
          <w:szCs w:val="30"/>
          <w:cs/>
        </w:rPr>
        <w:t>ซอสปรุงรส น้ำจิ้มปรุงรส น้ำผลไม้ เครื่องกระป๋อง รวมถึงผลิตภัณฑ์จากพืชผักผลไม้</w:t>
      </w:r>
    </w:p>
    <w:p w14:paraId="78E09E3B" w14:textId="77777777" w:rsidR="005F2619" w:rsidRPr="00130540" w:rsidRDefault="005F2619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C23249C" w14:textId="77777777" w:rsidR="00F75022" w:rsidRPr="00130540" w:rsidRDefault="00F75022" w:rsidP="006D20D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30540">
        <w:rPr>
          <w:rFonts w:asciiTheme="majorBidi" w:hAnsiTheme="majorBidi" w:cstheme="majorBidi"/>
          <w:sz w:val="30"/>
          <w:szCs w:val="30"/>
          <w:cs/>
          <w:lang w:val="th-TH"/>
        </w:rPr>
        <w:t>เกณฑ์</w:t>
      </w:r>
      <w:r w:rsidR="00D5699E" w:rsidRPr="00130540">
        <w:rPr>
          <w:rFonts w:asciiTheme="majorBidi" w:hAnsiTheme="majorBidi" w:cstheme="majorBidi"/>
          <w:sz w:val="30"/>
          <w:szCs w:val="30"/>
          <w:cs/>
          <w:lang w:val="th-TH"/>
        </w:rPr>
        <w:t>การจัดทำงบการเงินระหว่างกาล</w:t>
      </w:r>
    </w:p>
    <w:p w14:paraId="4B405328" w14:textId="77777777" w:rsidR="00BF0C27" w:rsidRPr="00130540" w:rsidRDefault="00BF0C27" w:rsidP="0026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3013D" w14:textId="77777777" w:rsidR="00480A02" w:rsidRPr="00130540" w:rsidRDefault="00480A02" w:rsidP="006D20D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3D138DF3" w14:textId="77777777" w:rsidR="00480A02" w:rsidRPr="00130540" w:rsidRDefault="00480A02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23988CE" w14:textId="641EA987" w:rsidR="00702C41" w:rsidRPr="00130540" w:rsidRDefault="00702C41" w:rsidP="00E1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399E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</w:t>
      </w:r>
      <w:r w:rsidR="005A23D9" w:rsidRPr="0070399E">
        <w:rPr>
          <w:rFonts w:asciiTheme="majorBidi" w:hAnsiTheme="majorBidi" w:cstheme="majorBidi"/>
          <w:spacing w:val="-4"/>
          <w:sz w:val="30"/>
          <w:szCs w:val="30"/>
          <w:cs/>
        </w:rPr>
        <w:t>แบบย่อ</w:t>
      </w:r>
      <w:r w:rsidRPr="0070399E">
        <w:rPr>
          <w:rFonts w:asciiTheme="majorBidi" w:hAnsiTheme="majorBidi" w:cstheme="majorBidi"/>
          <w:spacing w:val="-4"/>
          <w:sz w:val="30"/>
          <w:szCs w:val="30"/>
          <w:cs/>
        </w:rPr>
        <w:t>นี้</w:t>
      </w:r>
      <w:r w:rsidR="00F04425" w:rsidRPr="0070399E">
        <w:rPr>
          <w:rFonts w:asciiTheme="majorBidi" w:hAnsiTheme="majorBidi" w:cstheme="majorBidi"/>
          <w:spacing w:val="-4"/>
          <w:sz w:val="30"/>
          <w:szCs w:val="30"/>
          <w:cs/>
        </w:rPr>
        <w:t>นำเสนอรายการในงบการเงินในร</w:t>
      </w:r>
      <w:r w:rsidR="0070399E" w:rsidRPr="0070399E">
        <w:rPr>
          <w:rFonts w:asciiTheme="majorBidi" w:hAnsiTheme="majorBidi" w:cstheme="majorBidi" w:hint="cs"/>
          <w:spacing w:val="-4"/>
          <w:sz w:val="30"/>
          <w:szCs w:val="30"/>
          <w:cs/>
        </w:rPr>
        <w:t>ู</w:t>
      </w:r>
      <w:r w:rsidR="00F04425" w:rsidRPr="0070399E">
        <w:rPr>
          <w:rFonts w:asciiTheme="majorBidi" w:hAnsiTheme="majorBidi" w:cstheme="majorBidi"/>
          <w:spacing w:val="-4"/>
          <w:sz w:val="30"/>
          <w:szCs w:val="30"/>
          <w:cs/>
        </w:rPr>
        <w:t>ปแบบเดียวกับงบการเงินประจำปีและจัดทำหมายเหตุ</w:t>
      </w:r>
      <w:r w:rsidR="00F04425" w:rsidRPr="00130540">
        <w:rPr>
          <w:rFonts w:asciiTheme="majorBidi" w:hAnsiTheme="majorBidi" w:cstheme="majorBidi"/>
          <w:sz w:val="30"/>
          <w:szCs w:val="30"/>
          <w:cs/>
        </w:rPr>
        <w:t>ประกอบงบการเงินระหว่างกาลในรูปแบบย่อ</w:t>
      </w:r>
      <w:r w:rsidR="005A23D9" w:rsidRPr="001305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23D9" w:rsidRPr="00130540">
        <w:rPr>
          <w:rFonts w:asciiTheme="majorBidi" w:hAnsiTheme="majorBidi" w:cstheme="majorBidi"/>
          <w:sz w:val="30"/>
          <w:szCs w:val="30"/>
        </w:rPr>
        <w:t>(“</w:t>
      </w:r>
      <w:r w:rsidR="005A23D9" w:rsidRPr="00130540">
        <w:rPr>
          <w:rFonts w:asciiTheme="majorBidi" w:hAnsiTheme="majorBidi" w:cstheme="majorBidi"/>
          <w:sz w:val="30"/>
          <w:szCs w:val="30"/>
          <w:cs/>
        </w:rPr>
        <w:t>งบการเงินระหว่างกา</w:t>
      </w:r>
      <w:r w:rsidR="00C551DC" w:rsidRPr="00130540">
        <w:rPr>
          <w:rFonts w:asciiTheme="majorBidi" w:hAnsiTheme="majorBidi" w:cstheme="majorBidi"/>
          <w:sz w:val="30"/>
          <w:szCs w:val="30"/>
          <w:cs/>
        </w:rPr>
        <w:t>ล</w:t>
      </w:r>
      <w:r w:rsidR="005A23D9" w:rsidRPr="00130540">
        <w:rPr>
          <w:rFonts w:asciiTheme="majorBidi" w:hAnsiTheme="majorBidi" w:cstheme="majorBidi"/>
          <w:sz w:val="30"/>
          <w:szCs w:val="30"/>
        </w:rPr>
        <w:t xml:space="preserve">”) </w:t>
      </w:r>
      <w:r w:rsidRPr="00130540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306B33"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E4EE2" w:rsidRPr="00130540">
        <w:rPr>
          <w:rFonts w:asciiTheme="majorBidi" w:hAnsiTheme="majorBidi" w:cstheme="majorBidi"/>
          <w:sz w:val="30"/>
          <w:szCs w:val="30"/>
        </w:rPr>
        <w:t>34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3F5486"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="00AF3D6D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="00ED390A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กา</w:t>
      </w:r>
      <w:r w:rsidR="00F04425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ร</w:t>
      </w:r>
      <w:r w:rsidR="00ED390A" w:rsidRPr="00130540">
        <w:rPr>
          <w:rFonts w:asciiTheme="majorBidi" w:hAnsiTheme="majorBidi" w:cstheme="majorBidi"/>
          <w:i/>
          <w:iCs/>
          <w:sz w:val="30"/>
          <w:szCs w:val="30"/>
          <w:cs/>
        </w:rPr>
        <w:t>เง</w:t>
      </w:r>
      <w:r w:rsidR="00F04425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ิ</w:t>
      </w:r>
      <w:r w:rsidR="00ED390A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น</w:t>
      </w:r>
      <w:r w:rsidR="00F85178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ร</w:t>
      </w:r>
      <w:r w:rsidR="00ED390A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ะหว่างกา</w:t>
      </w:r>
      <w:r w:rsidR="00F04425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ล</w:t>
      </w:r>
      <w:r w:rsidR="00407485" w:rsidRPr="0013054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D390A" w:rsidRPr="00130540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</w:p>
    <w:p w14:paraId="64422565" w14:textId="77777777" w:rsidR="00D90BB9" w:rsidRPr="00130540" w:rsidRDefault="00D90BB9" w:rsidP="00337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8A1765F" w14:textId="74BD9C3F" w:rsidR="0033760B" w:rsidRPr="00130540" w:rsidRDefault="00702C41" w:rsidP="00337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130540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</w:t>
      </w:r>
      <w:r w:rsidR="00161E96" w:rsidRPr="00130540">
        <w:rPr>
          <w:rFonts w:asciiTheme="majorBidi" w:hAnsiTheme="majorBidi" w:cstheme="majorBidi"/>
          <w:spacing w:val="-6"/>
          <w:sz w:val="30"/>
          <w:szCs w:val="30"/>
          <w:cs/>
        </w:rPr>
        <w:t>ระหว่างกาล</w:t>
      </w:r>
      <w:r w:rsidRPr="00130540">
        <w:rPr>
          <w:rFonts w:asciiTheme="majorBidi" w:hAnsiTheme="majorBidi" w:cstheme="majorBidi"/>
          <w:spacing w:val="-6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</w:t>
      </w:r>
      <w:r w:rsidRPr="00130540">
        <w:rPr>
          <w:rFonts w:asciiTheme="majorBidi" w:hAnsiTheme="majorBidi" w:cstheme="majorBidi"/>
          <w:spacing w:val="4"/>
          <w:sz w:val="30"/>
          <w:szCs w:val="30"/>
          <w:cs/>
        </w:rPr>
        <w:t>กิจกรรม เหตุการณ์และสถานการณ์ใหม่</w:t>
      </w:r>
      <w:r w:rsidR="00ED390A" w:rsidRPr="0013054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4"/>
          <w:sz w:val="30"/>
          <w:szCs w:val="30"/>
          <w:cs/>
        </w:rPr>
        <w:t xml:space="preserve">ๆ </w:t>
      </w:r>
      <w:r w:rsidR="00554749" w:rsidRPr="00130540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 </w:t>
      </w:r>
      <w:r w:rsidR="00554749" w:rsidRPr="00130540">
        <w:rPr>
          <w:rFonts w:asciiTheme="majorBidi" w:hAnsiTheme="majorBidi" w:cstheme="majorBidi"/>
          <w:spacing w:val="-6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130540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4664F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13054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</w:t>
      </w:r>
      <w:r w:rsidR="00161E96" w:rsidRPr="0013054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E4EE2" w:rsidRPr="00130540">
        <w:rPr>
          <w:rFonts w:asciiTheme="majorBidi" w:hAnsiTheme="majorBidi" w:cstheme="majorBidi"/>
          <w:spacing w:val="-6"/>
          <w:sz w:val="30"/>
          <w:szCs w:val="30"/>
          <w:cs/>
        </w:rPr>
        <w:t>256</w:t>
      </w:r>
      <w:r w:rsidR="002E4EE2" w:rsidRPr="00130540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33760B" w:rsidRPr="00130540">
        <w:rPr>
          <w:rFonts w:asciiTheme="majorBidi" w:hAnsiTheme="majorBidi" w:cstheme="majorBidi"/>
          <w:spacing w:val="2"/>
          <w:sz w:val="30"/>
          <w:szCs w:val="30"/>
        </w:rPr>
        <w:br/>
      </w:r>
    </w:p>
    <w:p w14:paraId="4546FCD1" w14:textId="047FBA18" w:rsidR="00390CC3" w:rsidRPr="00130540" w:rsidRDefault="0033760B" w:rsidP="00337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130540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Pr="00130540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="00161E96" w:rsidRPr="00130540">
        <w:rPr>
          <w:rFonts w:asciiTheme="majorBidi" w:hAnsiTheme="majorBidi" w:cstheme="majorBidi"/>
          <w:sz w:val="30"/>
          <w:szCs w:val="30"/>
        </w:rPr>
        <w:br/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ทางการเงิน ฉบับที่ </w:t>
      </w:r>
      <w:r w:rsidR="002E4EE2" w:rsidRPr="00130540">
        <w:rPr>
          <w:rFonts w:asciiTheme="majorBidi" w:hAnsiTheme="majorBidi" w:cstheme="majorBidi"/>
          <w:sz w:val="30"/>
          <w:szCs w:val="30"/>
        </w:rPr>
        <w:t>16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13054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(</w:t>
      </w:r>
      <w:r w:rsidRPr="00130540">
        <w:rPr>
          <w:rFonts w:asciiTheme="majorBidi" w:hAnsiTheme="majorBidi" w:cstheme="majorBidi"/>
          <w:sz w:val="30"/>
          <w:szCs w:val="30"/>
        </w:rPr>
        <w:t xml:space="preserve">TFRS </w:t>
      </w:r>
      <w:r w:rsidR="002E4EE2" w:rsidRPr="00130540">
        <w:rPr>
          <w:rFonts w:asciiTheme="majorBidi" w:hAnsiTheme="majorBidi" w:cstheme="majorBidi"/>
          <w:sz w:val="30"/>
          <w:szCs w:val="30"/>
        </w:rPr>
        <w:t>16</w:t>
      </w:r>
      <w:r w:rsidRPr="00130540">
        <w:rPr>
          <w:rFonts w:asciiTheme="majorBidi" w:hAnsiTheme="majorBidi" w:cstheme="majorBidi"/>
          <w:sz w:val="30"/>
          <w:szCs w:val="30"/>
          <w:cs/>
        </w:rPr>
        <w:t>)</w:t>
      </w: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เป็นครั้งแรกซึ่ง</w:t>
      </w:r>
      <w:r w:rsidRPr="00130540">
        <w:rPr>
          <w:rFonts w:asciiTheme="majorBidi" w:eastAsia="Calibri" w:hAnsiTheme="majorBidi" w:cstheme="majorBidi"/>
          <w:sz w:val="30"/>
          <w:szCs w:val="30"/>
          <w:cs/>
          <w:lang w:val="en-GB"/>
        </w:rPr>
        <w:t>ได้เปิดเผยผลกระทบจากการเปลี่ยนแปลงนโยบาย</w:t>
      </w:r>
      <w:r w:rsidRPr="00130540">
        <w:rPr>
          <w:rFonts w:asciiTheme="majorBidi" w:eastAsia="Calibri" w:hAnsiTheme="majorBidi" w:cstheme="majorBidi"/>
          <w:sz w:val="30"/>
          <w:szCs w:val="30"/>
          <w:lang w:val="en-GB"/>
        </w:rPr>
        <w:br/>
      </w:r>
      <w:r w:rsidRPr="00130540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การบัญชีไว้ในหมายเหตุข้อ </w:t>
      </w:r>
      <w:r w:rsidR="002E4EE2" w:rsidRPr="00130540">
        <w:rPr>
          <w:rFonts w:asciiTheme="majorBidi" w:eastAsia="Calibri" w:hAnsiTheme="majorBidi" w:cstheme="majorBidi"/>
          <w:sz w:val="30"/>
          <w:szCs w:val="30"/>
          <w:lang w:val="en-GB"/>
        </w:rPr>
        <w:t>3</w:t>
      </w:r>
    </w:p>
    <w:p w14:paraId="4F5DC3C1" w14:textId="77777777" w:rsidR="00702C41" w:rsidRPr="00130540" w:rsidRDefault="00702C41" w:rsidP="0026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2B972E" w14:textId="77777777" w:rsidR="00F374E5" w:rsidRPr="00130540" w:rsidRDefault="00F3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253B846" w14:textId="77777777" w:rsidR="00480A02" w:rsidRPr="00130540" w:rsidRDefault="00480A02" w:rsidP="006D20D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การใช้วิจารณญาณ</w:t>
      </w:r>
      <w:r w:rsidR="0033760B" w:rsidRPr="00130540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8C2217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กา</w:t>
      </w:r>
      <w:r w:rsidR="00557F4D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ร</w:t>
      </w:r>
      <w:r w:rsidR="008C2217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</w:t>
      </w:r>
      <w:r w:rsidR="00557F4D" w:rsidRPr="0013054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50D112DF" w14:textId="77777777" w:rsidR="00D5699E" w:rsidRPr="00130540" w:rsidRDefault="00D5699E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CDCCC0" w14:textId="73BB0EAA" w:rsidR="00AD1D99" w:rsidRPr="00130540" w:rsidRDefault="00702C41" w:rsidP="00161E96">
      <w:pPr>
        <w:pStyle w:val="block"/>
        <w:spacing w:after="0"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130540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="00C27974" w:rsidRPr="0013054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30540">
        <w:rPr>
          <w:rFonts w:asciiTheme="majorBidi" w:eastAsia="Calibri" w:hAnsiTheme="majorBidi" w:cstheme="majorBidi"/>
          <w:sz w:val="30"/>
          <w:szCs w:val="30"/>
          <w:cs/>
        </w:rPr>
        <w:t>ผู้บริหาร</w:t>
      </w:r>
      <w:r w:rsidR="00FA316F" w:rsidRPr="00130540">
        <w:rPr>
          <w:rFonts w:asciiTheme="majorBidi" w:eastAsia="Calibri" w:hAnsiTheme="majorBidi" w:cstheme="majorBidi"/>
          <w:sz w:val="30"/>
          <w:szCs w:val="30"/>
          <w:cs/>
        </w:rPr>
        <w:t>ได้มีการ</w:t>
      </w:r>
      <w:r w:rsidRPr="00130540">
        <w:rPr>
          <w:rFonts w:asciiTheme="majorBidi" w:eastAsia="Calibri" w:hAnsiTheme="majorBidi" w:cstheme="majorBidi"/>
          <w:sz w:val="30"/>
          <w:szCs w:val="30"/>
          <w:cs/>
        </w:rPr>
        <w:t>ใช้วิจารณญาณ</w:t>
      </w:r>
      <w:r w:rsidR="00FA316F" w:rsidRPr="00130540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AF3D6D" w:rsidRPr="00130540">
        <w:rPr>
          <w:rFonts w:asciiTheme="majorBidi" w:eastAsia="Calibri" w:hAnsiTheme="majorBidi" w:cstheme="majorBidi"/>
          <w:sz w:val="30"/>
          <w:szCs w:val="30"/>
          <w:cs/>
        </w:rPr>
        <w:t>การประมาณ</w:t>
      </w:r>
      <w:r w:rsidR="001B3930" w:rsidRPr="00130540">
        <w:rPr>
          <w:rFonts w:asciiTheme="majorBidi" w:eastAsia="Calibri" w:hAnsiTheme="majorBidi" w:cstheme="majorBidi"/>
          <w:sz w:val="30"/>
          <w:szCs w:val="30"/>
          <w:cs/>
        </w:rPr>
        <w:t>การ</w:t>
      </w:r>
      <w:r w:rsidR="00FA316F" w:rsidRPr="00130540">
        <w:rPr>
          <w:rFonts w:asciiTheme="majorBidi" w:eastAsia="Calibri" w:hAnsiTheme="majorBidi" w:cstheme="majorBidi"/>
          <w:sz w:val="30"/>
          <w:szCs w:val="30"/>
          <w:cs/>
        </w:rPr>
        <w:t>ในการถือปฎิบัติตาม</w:t>
      </w:r>
      <w:r w:rsidR="00751A8D" w:rsidRPr="00130540">
        <w:rPr>
          <w:rFonts w:asciiTheme="majorBidi" w:eastAsia="Calibri" w:hAnsiTheme="majorBidi" w:cstheme="majorBidi"/>
          <w:spacing w:val="-6"/>
          <w:sz w:val="30"/>
          <w:szCs w:val="30"/>
          <w:cs/>
        </w:rPr>
        <w:t>นโยบาย</w:t>
      </w:r>
      <w:r w:rsidR="00FA316F" w:rsidRPr="00130540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การบัญชีของบริษัท</w:t>
      </w:r>
      <w:r w:rsidRPr="00130540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ซึ่งผลที่เกิดขึ้นจริงอาจแตกต่างจากที่ประมาณ</w:t>
      </w:r>
      <w:r w:rsidR="00FA316F" w:rsidRPr="00130540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การ</w:t>
      </w:r>
      <w:r w:rsidRPr="00130540">
        <w:rPr>
          <w:rFonts w:asciiTheme="majorBidi" w:eastAsia="Calibri" w:hAnsiTheme="majorBidi" w:cstheme="majorBidi"/>
          <w:spacing w:val="-6"/>
          <w:sz w:val="30"/>
          <w:szCs w:val="30"/>
          <w:cs/>
        </w:rPr>
        <w:t>ไว้</w:t>
      </w:r>
      <w:r w:rsidR="00544D0D" w:rsidRPr="00130540">
        <w:rPr>
          <w:rFonts w:asciiTheme="majorBidi" w:eastAsia="Calibri" w:hAnsiTheme="majorBidi" w:cstheme="majorBidi"/>
          <w:spacing w:val="-6"/>
          <w:sz w:val="30"/>
          <w:szCs w:val="30"/>
          <w:lang w:bidi="th-TH"/>
        </w:rPr>
        <w:t xml:space="preserve"> </w:t>
      </w:r>
      <w:r w:rsidR="00FA316F" w:rsidRPr="00130540">
        <w:rPr>
          <w:rFonts w:asciiTheme="majorBidi" w:eastAsia="Calibri" w:hAnsiTheme="majorBidi" w:cstheme="majorBidi"/>
          <w:spacing w:val="-6"/>
          <w:sz w:val="30"/>
          <w:szCs w:val="30"/>
          <w:cs/>
        </w:rPr>
        <w:t>ทั้งนี้ นโยบายการบัญชี วิธีกา</w:t>
      </w:r>
      <w:r w:rsidR="00D90BB9" w:rsidRPr="00130540">
        <w:rPr>
          <w:rFonts w:asciiTheme="majorBidi" w:eastAsia="Calibri" w:hAnsiTheme="majorBidi" w:cstheme="majorBidi"/>
          <w:spacing w:val="-6"/>
          <w:sz w:val="30"/>
          <w:szCs w:val="30"/>
          <w:cs/>
          <w:lang w:val="en-US" w:bidi="th-TH"/>
        </w:rPr>
        <w:t>ร</w:t>
      </w:r>
      <w:r w:rsidR="00FA316F" w:rsidRPr="00130540">
        <w:rPr>
          <w:rFonts w:asciiTheme="majorBidi" w:eastAsia="Calibri" w:hAnsiTheme="majorBidi" w:cstheme="majorBidi"/>
          <w:spacing w:val="-6"/>
          <w:sz w:val="30"/>
          <w:szCs w:val="30"/>
          <w:cs/>
        </w:rPr>
        <w:t>คำนวณ</w:t>
      </w:r>
      <w:r w:rsidR="00FA316F" w:rsidRPr="00130540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และแหล่งข้อมูลสำคัญที่ใช้ในการประมาณการซึ่งอาจมีความไม่แน่นอนนั้น</w:t>
      </w:r>
      <w:r w:rsidR="00AD1D99" w:rsidRPr="00130540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ไม่แตกต่างจากที่ได้อธิบายไว้ใน</w:t>
      </w:r>
      <w:r w:rsidR="00FA316F" w:rsidRPr="00130540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งบการเงิน</w:t>
      </w:r>
      <w:r w:rsidR="00FA316F"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="002E4EE2" w:rsidRPr="00130540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31</w:t>
      </w:r>
      <w:r w:rsidR="00FA316F" w:rsidRPr="00130540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 xml:space="preserve"> </w:t>
      </w:r>
      <w:r w:rsidR="00FA316F"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ธันวาคม </w:t>
      </w:r>
      <w:r w:rsidR="002E4EE2" w:rsidRPr="00130540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2562</w:t>
      </w:r>
      <w:r w:rsidR="00FA316F"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="00AD1D99"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</w:t>
      </w:r>
      <w:r w:rsidR="00AD1D99" w:rsidRPr="00130540">
        <w:rPr>
          <w:rFonts w:asciiTheme="majorBidi" w:eastAsia="Calibri" w:hAnsiTheme="majorBidi" w:cstheme="majorBidi"/>
          <w:sz w:val="30"/>
          <w:szCs w:val="30"/>
          <w:cs/>
        </w:rPr>
        <w:t xml:space="preserve">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2E4EE2" w:rsidRPr="00130540">
        <w:rPr>
          <w:rFonts w:asciiTheme="majorBidi" w:eastAsia="Calibri" w:hAnsiTheme="majorBidi" w:cstheme="majorBidi"/>
          <w:sz w:val="30"/>
          <w:szCs w:val="30"/>
          <w:lang w:bidi="th-TH"/>
        </w:rPr>
        <w:t>3</w:t>
      </w:r>
    </w:p>
    <w:p w14:paraId="1534D67E" w14:textId="77777777" w:rsidR="00AD1D99" w:rsidRPr="00130540" w:rsidRDefault="00AD1D99" w:rsidP="00881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27155340" w14:textId="77777777" w:rsidR="00AD1D99" w:rsidRPr="00130540" w:rsidRDefault="00AD1D99" w:rsidP="00AD1D99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30540">
        <w:rPr>
          <w:rFonts w:asciiTheme="majorBidi" w:hAnsiTheme="majorBidi" w:cstheme="majorBidi"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78278FEB" w14:textId="77777777" w:rsidR="00AC1C5D" w:rsidRPr="00130540" w:rsidRDefault="00AC1C5D" w:rsidP="005F261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lang w:val="en-US" w:bidi="th-TH"/>
        </w:rPr>
      </w:pPr>
    </w:p>
    <w:p w14:paraId="20C92A20" w14:textId="5A909D25" w:rsidR="00AD1D99" w:rsidRPr="00130540" w:rsidRDefault="00AD1D99" w:rsidP="00AD1D9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2E4EE2" w:rsidRPr="00130540">
        <w:rPr>
          <w:rFonts w:asciiTheme="majorBidi" w:hAnsiTheme="majorBidi" w:cstheme="majorBidi"/>
          <w:sz w:val="30"/>
          <w:szCs w:val="30"/>
        </w:rPr>
        <w:t>1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E4EE2" w:rsidRPr="00130540">
        <w:rPr>
          <w:rFonts w:asciiTheme="majorBidi" w:hAnsiTheme="majorBidi" w:cstheme="majorBidi"/>
          <w:sz w:val="30"/>
          <w:szCs w:val="30"/>
        </w:rPr>
        <w:t>2563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130540">
        <w:rPr>
          <w:rFonts w:asciiTheme="majorBidi" w:hAnsiTheme="majorBidi" w:cstheme="majorBidi"/>
          <w:sz w:val="30"/>
          <w:szCs w:val="30"/>
        </w:rPr>
        <w:t xml:space="preserve">TFRS </w:t>
      </w:r>
      <w:r w:rsidR="002E4EE2" w:rsidRPr="00130540">
        <w:rPr>
          <w:rFonts w:asciiTheme="majorBidi" w:hAnsiTheme="majorBidi" w:cstheme="majorBidi"/>
          <w:sz w:val="30"/>
          <w:szCs w:val="30"/>
        </w:rPr>
        <w:t>16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6061DBEC" w14:textId="77777777" w:rsidR="00CE0A80" w:rsidRPr="00130540" w:rsidRDefault="00CE0A80" w:rsidP="00AD1D9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080"/>
        <w:gridCol w:w="1260"/>
        <w:gridCol w:w="180"/>
        <w:gridCol w:w="1350"/>
      </w:tblGrid>
      <w:tr w:rsidR="00161E96" w:rsidRPr="00130540" w14:paraId="6DAB1001" w14:textId="77777777" w:rsidTr="006A7961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253EE5D2" w14:textId="77777777" w:rsidR="00161E96" w:rsidRPr="00130540" w:rsidRDefault="00161E96" w:rsidP="002D707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FD5D631" w14:textId="77777777" w:rsidR="006A7961" w:rsidRDefault="006A7961" w:rsidP="006A79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29988D42" w14:textId="77777777" w:rsidR="006A7961" w:rsidRDefault="006A7961" w:rsidP="006A79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79037124" w14:textId="5986F602" w:rsidR="00161E96" w:rsidRPr="00130540" w:rsidRDefault="006A7961" w:rsidP="006A79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141879B4" w14:textId="77777777" w:rsidR="00161E96" w:rsidRPr="00130540" w:rsidRDefault="00161E96" w:rsidP="002D7077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A01992E" w14:textId="77777777" w:rsidR="00161E96" w:rsidRPr="00130540" w:rsidRDefault="00161E96" w:rsidP="002D70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5E2252" w14:textId="77777777" w:rsidR="00161E96" w:rsidRPr="00130540" w:rsidRDefault="00161E96" w:rsidP="002D70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08578EDE" w14:textId="77777777" w:rsidR="00161E96" w:rsidRPr="00130540" w:rsidRDefault="00161E96" w:rsidP="002D70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22107D7E" w14:textId="77777777" w:rsidR="00161E96" w:rsidRPr="00130540" w:rsidRDefault="00161E96" w:rsidP="002D70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161E96" w:rsidRPr="00130540" w14:paraId="6E676D4A" w14:textId="77777777" w:rsidTr="006A7961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5691F045" w14:textId="77777777" w:rsidR="00161E96" w:rsidRPr="00130540" w:rsidRDefault="00161E96" w:rsidP="002D707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7BB7549" w14:textId="3943EAE4" w:rsidR="00161E96" w:rsidRPr="00130540" w:rsidRDefault="00161E96" w:rsidP="00CE0A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D8F52C7" w14:textId="77777777" w:rsidR="00161E96" w:rsidRPr="00130540" w:rsidRDefault="00161E96" w:rsidP="002D70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CE0A80"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61E96" w:rsidRPr="00130540" w14:paraId="40029F57" w14:textId="77777777" w:rsidTr="006A7961">
        <w:trPr>
          <w:cantSplit/>
          <w:trHeight w:val="20"/>
        </w:trPr>
        <w:tc>
          <w:tcPr>
            <w:tcW w:w="5310" w:type="dxa"/>
          </w:tcPr>
          <w:p w14:paraId="10D89749" w14:textId="32ED071B" w:rsidR="00161E96" w:rsidRPr="00130540" w:rsidRDefault="00161E96" w:rsidP="002D707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14:paraId="60309878" w14:textId="77777777" w:rsidR="00161E96" w:rsidRPr="0013054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562256" w14:textId="36191EEC" w:rsidR="00161E96" w:rsidRPr="00130540" w:rsidRDefault="002E4EE2" w:rsidP="002325EA">
            <w:pPr>
              <w:pStyle w:val="acctfourfigures"/>
              <w:tabs>
                <w:tab w:val="clear" w:pos="765"/>
                <w:tab w:val="decimal" w:pos="731"/>
                <w:tab w:val="decimal" w:pos="913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  <w:r w:rsidR="00245105"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</w:p>
        </w:tc>
        <w:tc>
          <w:tcPr>
            <w:tcW w:w="180" w:type="dxa"/>
            <w:vAlign w:val="bottom"/>
          </w:tcPr>
          <w:p w14:paraId="5A7028EA" w14:textId="77777777" w:rsidR="00161E96" w:rsidRPr="00130540" w:rsidRDefault="00161E96" w:rsidP="002D70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DE7386" w14:textId="75B65A13" w:rsidR="00161E96" w:rsidRPr="00130540" w:rsidRDefault="00245105" w:rsidP="002325E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</w:tr>
      <w:tr w:rsidR="00161E96" w:rsidRPr="00130540" w14:paraId="19ADA484" w14:textId="77777777" w:rsidTr="006A7961">
        <w:trPr>
          <w:cantSplit/>
          <w:trHeight w:val="254"/>
        </w:trPr>
        <w:tc>
          <w:tcPr>
            <w:tcW w:w="5310" w:type="dxa"/>
          </w:tcPr>
          <w:p w14:paraId="3FA7A745" w14:textId="77777777" w:rsidR="00161E96" w:rsidRPr="00130540" w:rsidRDefault="00161E96" w:rsidP="002D707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080" w:type="dxa"/>
            <w:vAlign w:val="bottom"/>
          </w:tcPr>
          <w:p w14:paraId="1DC8D3AA" w14:textId="77777777" w:rsidR="00161E96" w:rsidRPr="0013054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6CF32E" w14:textId="77777777" w:rsidR="00161E96" w:rsidRPr="0013054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B9FE0F" w14:textId="77777777" w:rsidR="00161E96" w:rsidRPr="00130540" w:rsidRDefault="00161E96" w:rsidP="002D70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5450D5" w14:textId="77777777" w:rsidR="00161E96" w:rsidRPr="00130540" w:rsidRDefault="00161E96" w:rsidP="002D70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1E96" w:rsidRPr="00130540" w14:paraId="1831E2FC" w14:textId="77777777" w:rsidTr="006A7961">
        <w:trPr>
          <w:cantSplit/>
          <w:trHeight w:val="254"/>
        </w:trPr>
        <w:tc>
          <w:tcPr>
            <w:tcW w:w="5310" w:type="dxa"/>
          </w:tcPr>
          <w:p w14:paraId="358D2B14" w14:textId="77777777" w:rsidR="00CE0A80" w:rsidRPr="00130540" w:rsidRDefault="00161E96" w:rsidP="002D7077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</w:t>
            </w:r>
          </w:p>
          <w:p w14:paraId="03BA70EA" w14:textId="77777777" w:rsidR="00161E96" w:rsidRPr="00130540" w:rsidRDefault="00CE0A80" w:rsidP="002D7077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161E96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กลุ่มเครื่องมือทางการเงิน</w:t>
            </w:r>
          </w:p>
        </w:tc>
        <w:tc>
          <w:tcPr>
            <w:tcW w:w="1080" w:type="dxa"/>
            <w:vAlign w:val="bottom"/>
          </w:tcPr>
          <w:p w14:paraId="228A81E6" w14:textId="77777777" w:rsidR="00161E96" w:rsidRPr="0013054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A61392" w14:textId="77777777" w:rsidR="00161E96" w:rsidRPr="0013054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4998AA" w14:textId="77777777" w:rsidR="00161E96" w:rsidRPr="00130540" w:rsidRDefault="00161E96" w:rsidP="002D70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727651" w14:textId="77777777" w:rsidR="00161E96" w:rsidRPr="00130540" w:rsidRDefault="00161E96" w:rsidP="002D70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1E96" w:rsidRPr="00130540" w14:paraId="18CF4B8F" w14:textId="77777777" w:rsidTr="006A7961">
        <w:trPr>
          <w:cantSplit/>
          <w:trHeight w:val="20"/>
        </w:trPr>
        <w:tc>
          <w:tcPr>
            <w:tcW w:w="5310" w:type="dxa"/>
          </w:tcPr>
          <w:p w14:paraId="4CDDA40E" w14:textId="77777777" w:rsidR="00161E96" w:rsidRPr="00130540" w:rsidRDefault="00161E96" w:rsidP="002D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</w:t>
            </w:r>
            <w:r w:rsidR="00515403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DEB8400" w14:textId="1398D6A3" w:rsidR="00161E96" w:rsidRPr="0013054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E4EE2"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7F33E8CF" w14:textId="737CC752" w:rsidR="00161E96" w:rsidRPr="00130540" w:rsidRDefault="00245105" w:rsidP="00245105">
            <w:pPr>
              <w:pStyle w:val="acctfourfigures"/>
              <w:tabs>
                <w:tab w:val="clear" w:pos="765"/>
                <w:tab w:val="decimal" w:pos="733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  <w:tc>
          <w:tcPr>
            <w:tcW w:w="180" w:type="dxa"/>
            <w:vAlign w:val="bottom"/>
          </w:tcPr>
          <w:p w14:paraId="0577544D" w14:textId="77777777" w:rsidR="00161E96" w:rsidRPr="0013054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E9AE44" w14:textId="1156B3FD" w:rsidR="00161E96" w:rsidRPr="00130540" w:rsidRDefault="00872585" w:rsidP="002451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626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61E96" w:rsidRPr="00130540" w14:paraId="75A29C99" w14:textId="77777777" w:rsidTr="006A7961">
        <w:trPr>
          <w:cantSplit/>
          <w:trHeight w:val="20"/>
        </w:trPr>
        <w:tc>
          <w:tcPr>
            <w:tcW w:w="5310" w:type="dxa"/>
          </w:tcPr>
          <w:p w14:paraId="63927328" w14:textId="77777777" w:rsidR="00161E96" w:rsidRPr="00130540" w:rsidRDefault="00161E96" w:rsidP="002D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0" w:type="dxa"/>
            <w:vAlign w:val="bottom"/>
          </w:tcPr>
          <w:p w14:paraId="0458A6F1" w14:textId="77777777" w:rsidR="00161E96" w:rsidRPr="0013054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09241F" w14:textId="787CEC75" w:rsidR="00161E96" w:rsidRPr="00130540" w:rsidRDefault="00245105" w:rsidP="002866FC">
            <w:pPr>
              <w:pStyle w:val="acctfourfigures"/>
              <w:tabs>
                <w:tab w:val="clear" w:pos="765"/>
                <w:tab w:val="decimal" w:pos="193"/>
                <w:tab w:val="decimal" w:pos="373"/>
                <w:tab w:val="left" w:pos="996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686DB2" w:rsidRPr="001305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686DB2" w:rsidRPr="001305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1BB986B" w14:textId="77777777" w:rsidR="00161E96" w:rsidRPr="00130540" w:rsidRDefault="00161E96" w:rsidP="002D707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D334EF" w14:textId="64DAAFD8" w:rsidR="00161E96" w:rsidRPr="00130540" w:rsidRDefault="002E4EE2" w:rsidP="002451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</w:tr>
      <w:tr w:rsidR="00161E96" w:rsidRPr="00130540" w14:paraId="434F03DB" w14:textId="77777777" w:rsidTr="006A7961">
        <w:trPr>
          <w:cantSplit/>
          <w:trHeight w:val="20"/>
        </w:trPr>
        <w:tc>
          <w:tcPr>
            <w:tcW w:w="5310" w:type="dxa"/>
          </w:tcPr>
          <w:p w14:paraId="7A5E895F" w14:textId="67183260" w:rsidR="00161E96" w:rsidRPr="00130540" w:rsidRDefault="00161E96" w:rsidP="002D7077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4EE2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E4EE2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vAlign w:val="bottom"/>
          </w:tcPr>
          <w:p w14:paraId="17C90204" w14:textId="77777777" w:rsidR="00161E96" w:rsidRPr="0013054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F1AB6" w14:textId="0AFB9239" w:rsidR="00161E96" w:rsidRPr="00130540" w:rsidRDefault="00245105" w:rsidP="002325EA">
            <w:pPr>
              <w:pStyle w:val="acctfourfigures"/>
              <w:tabs>
                <w:tab w:val="decimal" w:pos="731"/>
                <w:tab w:val="left" w:pos="1005"/>
                <w:tab w:val="decimal" w:pos="1642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2E4EE2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  <w:r w:rsidR="002866FC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4EE2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</w:t>
            </w:r>
          </w:p>
        </w:tc>
        <w:tc>
          <w:tcPr>
            <w:tcW w:w="180" w:type="dxa"/>
            <w:vAlign w:val="bottom"/>
          </w:tcPr>
          <w:p w14:paraId="7C9087FD" w14:textId="77777777" w:rsidR="00161E96" w:rsidRPr="00130540" w:rsidRDefault="00161E96" w:rsidP="002D707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DE6E0" w14:textId="77777777" w:rsidR="00161E96" w:rsidRPr="00130540" w:rsidRDefault="00245105" w:rsidP="00245105">
            <w:pPr>
              <w:pStyle w:val="acctfourfigures"/>
              <w:tabs>
                <w:tab w:val="clear" w:pos="765"/>
              </w:tabs>
              <w:spacing w:line="240" w:lineRule="auto"/>
              <w:ind w:right="3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-</w:t>
            </w:r>
          </w:p>
        </w:tc>
      </w:tr>
    </w:tbl>
    <w:p w14:paraId="4953B24A" w14:textId="77777777" w:rsidR="00881F70" w:rsidRPr="00130540" w:rsidRDefault="00881F70" w:rsidP="00881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highlight w:val="cyan"/>
        </w:rPr>
      </w:pPr>
    </w:p>
    <w:p w14:paraId="2A148E78" w14:textId="77777777" w:rsidR="00881F70" w:rsidRPr="00171165" w:rsidRDefault="00881F70" w:rsidP="00881F7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7116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71AA5BFF" w14:textId="77777777" w:rsidR="00881F70" w:rsidRPr="00171165" w:rsidRDefault="00881F70" w:rsidP="00881F7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982DA3" w14:textId="21735BDB" w:rsidR="00881F70" w:rsidRPr="00665332" w:rsidRDefault="00881F70" w:rsidP="00881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6"/>
          <w:sz w:val="30"/>
          <w:szCs w:val="30"/>
        </w:rPr>
      </w:pPr>
      <w:r w:rsidRPr="00665332">
        <w:rPr>
          <w:rFonts w:asciiTheme="majorBidi" w:eastAsia="Calibri" w:hAnsiTheme="majorBidi" w:cstheme="majorBidi"/>
          <w:spacing w:val="-6"/>
          <w:sz w:val="30"/>
          <w:szCs w:val="30"/>
          <w:cs/>
          <w:lang w:val="en-GB"/>
        </w:rPr>
        <w:t>บริษัท</w:t>
      </w:r>
      <w:r w:rsidRPr="00665332">
        <w:rPr>
          <w:rFonts w:asciiTheme="majorBidi" w:hAnsiTheme="majorBidi" w:cstheme="majorBidi"/>
          <w:spacing w:val="-6"/>
          <w:sz w:val="30"/>
          <w:szCs w:val="30"/>
          <w:cs/>
        </w:rPr>
        <w:t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665332">
        <w:rPr>
          <w:rFonts w:asciiTheme="majorBidi" w:eastAsia="Calibri" w:hAnsiTheme="majorBidi" w:cstheme="majorBidi"/>
          <w:spacing w:val="-6"/>
          <w:sz w:val="30"/>
          <w:szCs w:val="30"/>
          <w:lang w:val="en-GB"/>
        </w:rPr>
        <w:t xml:space="preserve"> </w:t>
      </w:r>
      <w:r w:rsidRPr="0066533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2E4EE2" w:rsidRPr="00665332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66533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65332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มกราคม </w:t>
      </w:r>
      <w:r w:rsidR="002E4EE2" w:rsidRPr="00665332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66533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65332">
        <w:rPr>
          <w:rFonts w:asciiTheme="majorBidi" w:hAnsiTheme="majorBidi" w:cstheme="majorBidi"/>
          <w:spacing w:val="-6"/>
          <w:sz w:val="30"/>
          <w:szCs w:val="30"/>
          <w:cs/>
        </w:rPr>
        <w:t>ดังนั้น บริษัทจึงไม่ปรับปรุงข้อมูลที่นำเสนอในปี</w:t>
      </w:r>
      <w:r w:rsidRPr="0066533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E4EE2" w:rsidRPr="00665332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66533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7C1BA48C" w14:textId="77777777" w:rsidR="00881F70" w:rsidRPr="00665332" w:rsidRDefault="00881F70" w:rsidP="00881F7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F294667" w14:textId="77777777" w:rsidR="00171165" w:rsidRDefault="0017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B8482FF" w14:textId="113952C7" w:rsidR="00881F70" w:rsidRPr="00171165" w:rsidRDefault="00881F70" w:rsidP="00881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  <w:r w:rsidRPr="00171165">
        <w:rPr>
          <w:rFonts w:asciiTheme="majorBidi" w:hAnsiTheme="majorBidi" w:cstheme="majorBidi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>โดย</w:t>
      </w:r>
      <w:r w:rsidRPr="00171165">
        <w:rPr>
          <w:rFonts w:asciiTheme="majorBidi" w:hAnsiTheme="majorBidi" w:cstheme="majorBidi"/>
          <w:sz w:val="30"/>
          <w:szCs w:val="30"/>
          <w:cs/>
          <w:lang w:val="en-GB"/>
        </w:rPr>
        <w:t>ผลกระทบ</w:t>
      </w:r>
      <w:r w:rsidRPr="00171165">
        <w:rPr>
          <w:rFonts w:asciiTheme="majorBidi" w:hAnsiTheme="majorBidi" w:cstheme="majorBidi"/>
          <w:color w:val="000000"/>
          <w:sz w:val="30"/>
          <w:szCs w:val="30"/>
          <w:cs/>
        </w:rPr>
        <w:t>จากการ</w:t>
      </w:r>
      <w:r w:rsidRPr="00171165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 มีดังนี้</w:t>
      </w:r>
    </w:p>
    <w:p w14:paraId="35A25F75" w14:textId="77777777" w:rsidR="00881F70" w:rsidRPr="00171165" w:rsidRDefault="00881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  <w:shd w:val="clear" w:color="auto" w:fill="D9D9D9"/>
          <w:cs/>
        </w:rPr>
      </w:pPr>
    </w:p>
    <w:p w14:paraId="3134D7C8" w14:textId="5BE6BC96" w:rsidR="00881F70" w:rsidRPr="00171165" w:rsidRDefault="00881F70" w:rsidP="00DF6EE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71165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5346EA0C" w14:textId="77777777" w:rsidR="00881F70" w:rsidRPr="00171165" w:rsidRDefault="00881F70" w:rsidP="00881F7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8DB8C1" w14:textId="64B5FFB0" w:rsidR="00881F70" w:rsidRPr="00171165" w:rsidRDefault="00881F70" w:rsidP="00881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17116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2E4EE2" w:rsidRPr="00171165">
        <w:rPr>
          <w:rFonts w:asciiTheme="majorBidi" w:hAnsiTheme="majorBidi" w:cstheme="majorBidi"/>
          <w:sz w:val="30"/>
          <w:szCs w:val="30"/>
        </w:rPr>
        <w:t>9</w:t>
      </w:r>
      <w:r w:rsidRPr="00171165">
        <w:rPr>
          <w:rFonts w:asciiTheme="majorBidi" w:hAnsiTheme="majorBidi" w:cstheme="majorBidi"/>
          <w:sz w:val="30"/>
          <w:szCs w:val="30"/>
        </w:rPr>
        <w:t xml:space="preserve"> (“TFRS </w:t>
      </w:r>
      <w:r w:rsidR="002E4EE2" w:rsidRPr="00171165">
        <w:rPr>
          <w:rFonts w:asciiTheme="majorBidi" w:hAnsiTheme="majorBidi" w:cstheme="majorBidi"/>
          <w:sz w:val="30"/>
          <w:szCs w:val="30"/>
        </w:rPr>
        <w:t>9</w:t>
      </w:r>
      <w:r w:rsidRPr="00171165">
        <w:rPr>
          <w:rFonts w:asciiTheme="majorBidi" w:hAnsiTheme="majorBidi" w:cstheme="majorBidi"/>
          <w:sz w:val="30"/>
          <w:szCs w:val="30"/>
        </w:rPr>
        <w:t xml:space="preserve">”) 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="002E4EE2" w:rsidRPr="00171165">
        <w:rPr>
          <w:rFonts w:asciiTheme="majorBidi" w:hAnsiTheme="majorBidi" w:cstheme="majorBidi"/>
          <w:sz w:val="30"/>
          <w:szCs w:val="30"/>
        </w:rPr>
        <w:t>3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>ประเภท ได้แก่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171165">
        <w:rPr>
          <w:rFonts w:asciiTheme="majorBidi" w:hAnsiTheme="majorBidi" w:cstheme="majorBidi"/>
          <w:sz w:val="30"/>
          <w:szCs w:val="30"/>
        </w:rPr>
        <w:t>(FVOCI)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171165">
        <w:rPr>
          <w:rFonts w:asciiTheme="majorBidi" w:hAnsiTheme="majorBidi" w:cstheme="majorBidi"/>
          <w:sz w:val="30"/>
          <w:szCs w:val="30"/>
        </w:rPr>
        <w:t xml:space="preserve"> (FVTPL) 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171165">
        <w:rPr>
          <w:rFonts w:asciiTheme="majorBidi" w:hAnsiTheme="majorBidi" w:cstheme="majorBidi"/>
          <w:sz w:val="30"/>
          <w:szCs w:val="30"/>
        </w:rPr>
        <w:t xml:space="preserve">TFRS </w:t>
      </w:r>
      <w:r w:rsidR="002E4EE2" w:rsidRPr="00171165">
        <w:rPr>
          <w:rFonts w:asciiTheme="majorBidi" w:hAnsiTheme="majorBidi" w:cstheme="majorBidi"/>
          <w:sz w:val="30"/>
          <w:szCs w:val="30"/>
        </w:rPr>
        <w:t>9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="008A04F1" w:rsidRPr="00171165">
        <w:rPr>
          <w:rFonts w:asciiTheme="majorBidi" w:hAnsiTheme="majorBidi" w:cstheme="majorBidi"/>
          <w:sz w:val="30"/>
          <w:szCs w:val="30"/>
        </w:rPr>
        <w:br/>
      </w:r>
      <w:r w:rsidRPr="00171165">
        <w:rPr>
          <w:rFonts w:asciiTheme="majorBidi" w:hAnsiTheme="majorBidi" w:cstheme="majorBidi"/>
          <w:spacing w:val="-6"/>
          <w:sz w:val="30"/>
          <w:szCs w:val="30"/>
        </w:rPr>
        <w:t xml:space="preserve">TFRS </w:t>
      </w:r>
      <w:r w:rsidR="002E4EE2" w:rsidRPr="00171165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17116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2E4EE2" w:rsidRPr="00171165">
        <w:rPr>
          <w:rFonts w:asciiTheme="majorBidi" w:hAnsiTheme="majorBidi" w:cstheme="majorBidi"/>
          <w:sz w:val="30"/>
          <w:szCs w:val="30"/>
        </w:rPr>
        <w:t>105</w:t>
      </w:r>
    </w:p>
    <w:p w14:paraId="4D43998F" w14:textId="77777777" w:rsidR="0017018D" w:rsidRPr="00171165" w:rsidRDefault="0017018D" w:rsidP="00DF4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566D1B3" w14:textId="7EB4B12F" w:rsidR="00881F70" w:rsidRPr="00171165" w:rsidRDefault="00881F70" w:rsidP="00DF6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  <w:r w:rsidRPr="00171165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 </w:t>
      </w:r>
      <w:r w:rsidRPr="00171165">
        <w:rPr>
          <w:rFonts w:asciiTheme="majorBidi" w:hAnsiTheme="majorBidi" w:cstheme="majorBidi"/>
          <w:spacing w:val="-2"/>
          <w:sz w:val="30"/>
          <w:szCs w:val="30"/>
        </w:rPr>
        <w:t xml:space="preserve">TFRS </w:t>
      </w:r>
      <w:r w:rsidR="002E4EE2" w:rsidRPr="00171165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17116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pacing w:val="-2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</w:t>
      </w:r>
      <w:r w:rsidRPr="00171165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บริษัท</w:t>
      </w:r>
      <w:r w:rsidRPr="00171165">
        <w:rPr>
          <w:rFonts w:asciiTheme="majorBidi" w:hAnsiTheme="majorBidi" w:cstheme="majorBidi"/>
          <w:spacing w:val="-2"/>
          <w:sz w:val="30"/>
          <w:szCs w:val="30"/>
          <w:cs/>
        </w:rPr>
        <w:t>รับรู้รายการเมื่อใช้สิทธิ</w:t>
      </w:r>
      <w:r w:rsidRPr="00171165">
        <w:rPr>
          <w:rFonts w:asciiTheme="majorBidi" w:hAnsiTheme="majorBidi" w:cstheme="majorBidi"/>
          <w:sz w:val="30"/>
          <w:szCs w:val="30"/>
          <w:cs/>
        </w:rPr>
        <w:t>ในอนุพันธ์ดังกล่าว</w:t>
      </w:r>
    </w:p>
    <w:p w14:paraId="44879632" w14:textId="77777777" w:rsidR="00881F70" w:rsidRPr="00171165" w:rsidRDefault="00881F70" w:rsidP="0016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0CFD89" w14:textId="593A93D2" w:rsidR="00881F70" w:rsidRPr="00171165" w:rsidRDefault="00881F70" w:rsidP="00161E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71165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171165">
        <w:rPr>
          <w:rFonts w:asciiTheme="majorBidi" w:hAnsiTheme="majorBidi" w:cstheme="majorBidi"/>
          <w:spacing w:val="-2"/>
          <w:sz w:val="30"/>
          <w:szCs w:val="30"/>
        </w:rPr>
        <w:t xml:space="preserve">TFRS </w:t>
      </w:r>
      <w:r w:rsidR="002E4EE2" w:rsidRPr="00171165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17116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pacing w:val="-2"/>
          <w:sz w:val="30"/>
          <w:szCs w:val="30"/>
          <w:cs/>
        </w:rPr>
        <w:t>รวมถึงการกระทบยอด</w:t>
      </w:r>
      <w:r w:rsidRPr="00171165">
        <w:rPr>
          <w:rFonts w:asciiTheme="majorBidi" w:hAnsiTheme="majorBidi" w:cstheme="majorBidi"/>
          <w:spacing w:val="-4"/>
          <w:sz w:val="30"/>
          <w:szCs w:val="30"/>
          <w:cs/>
        </w:rPr>
        <w:t>มูลค่าตามบัญชีของสินทรัพย์ทางการเงินของ</w:t>
      </w:r>
      <w:r w:rsidRPr="00171165">
        <w:rPr>
          <w:rFonts w:asciiTheme="majorBidi" w:eastAsia="Calibri" w:hAnsiTheme="majorBidi" w:cstheme="majorBidi"/>
          <w:spacing w:val="-4"/>
          <w:sz w:val="30"/>
          <w:szCs w:val="30"/>
          <w:cs/>
          <w:lang w:val="en-GB"/>
        </w:rPr>
        <w:t>บริษัท</w:t>
      </w:r>
      <w:r w:rsidRPr="001711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ณ วันที่ </w:t>
      </w:r>
      <w:r w:rsidR="002E4EE2" w:rsidRPr="00171165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1711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="002E4EE2" w:rsidRPr="00171165">
        <w:rPr>
          <w:rFonts w:asciiTheme="majorBidi" w:hAnsiTheme="majorBidi" w:cstheme="majorBidi"/>
          <w:spacing w:val="-4"/>
          <w:sz w:val="30"/>
          <w:szCs w:val="30"/>
        </w:rPr>
        <w:t>2563</w:t>
      </w:r>
    </w:p>
    <w:p w14:paraId="35675300" w14:textId="77777777" w:rsidR="0017018D" w:rsidRPr="00171165" w:rsidRDefault="0017018D" w:rsidP="00881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9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1377"/>
        <w:gridCol w:w="239"/>
        <w:gridCol w:w="1204"/>
        <w:gridCol w:w="238"/>
        <w:gridCol w:w="1292"/>
        <w:gridCol w:w="236"/>
        <w:gridCol w:w="1294"/>
      </w:tblGrid>
      <w:tr w:rsidR="00DF339E" w:rsidRPr="00171165" w14:paraId="708B3562" w14:textId="77777777" w:rsidTr="00171165">
        <w:trPr>
          <w:tblHeader/>
        </w:trPr>
        <w:tc>
          <w:tcPr>
            <w:tcW w:w="4587" w:type="dxa"/>
            <w:gridSpan w:val="2"/>
            <w:tcBorders>
              <w:bottom w:val="single" w:sz="4" w:space="0" w:color="auto"/>
            </w:tcBorders>
            <w:vAlign w:val="bottom"/>
          </w:tcPr>
          <w:p w14:paraId="57E805DC" w14:textId="47AB5132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การจัดประภทตามมาตรฐานเดิม ณ วันที่ </w:t>
            </w:r>
            <w:r w:rsidR="002E4EE2" w:rsidRPr="001711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31</w:t>
            </w:r>
            <w:r w:rsidRPr="001711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1711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ธันวาคม </w:t>
            </w:r>
            <w:r w:rsidR="002E4EE2" w:rsidRPr="001711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7B35A11C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26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2A75B" w14:textId="08ADFABC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TFRS</w:t>
            </w:r>
            <w:r w:rsidR="00706A1E"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2E4EE2"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2E4EE2"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มกราคม </w:t>
            </w:r>
            <w:r w:rsidR="002E4EE2"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DF339E" w:rsidRPr="00171165" w14:paraId="33FAC599" w14:textId="77777777" w:rsidTr="00171165">
        <w:trPr>
          <w:tblHeader/>
        </w:trPr>
        <w:tc>
          <w:tcPr>
            <w:tcW w:w="3210" w:type="dxa"/>
            <w:tcBorders>
              <w:top w:val="single" w:sz="4" w:space="0" w:color="auto"/>
            </w:tcBorders>
            <w:vAlign w:val="bottom"/>
          </w:tcPr>
          <w:p w14:paraId="278BDCF3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3BA822EE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3C50D755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1ADAD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9" w:type="dxa"/>
            <w:shd w:val="clear" w:color="auto" w:fill="auto"/>
          </w:tcPr>
          <w:p w14:paraId="32507880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B983F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277C893F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9FFFD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E7F66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77FA5ADF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5A7D0FA7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E5037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7F997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095EE4C2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187AA438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DF339E" w:rsidRPr="00171165" w14:paraId="14F06C75" w14:textId="77777777" w:rsidTr="00171165">
        <w:trPr>
          <w:tblHeader/>
        </w:trPr>
        <w:tc>
          <w:tcPr>
            <w:tcW w:w="3210" w:type="dxa"/>
            <w:vAlign w:val="bottom"/>
          </w:tcPr>
          <w:p w14:paraId="367B3C79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880" w:type="dxa"/>
            <w:gridSpan w:val="7"/>
            <w:shd w:val="clear" w:color="auto" w:fill="auto"/>
            <w:vAlign w:val="bottom"/>
          </w:tcPr>
          <w:p w14:paraId="30CBC925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="00E92F0C" w:rsidRPr="0017116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17116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</w:t>
            </w:r>
            <w:r w:rsidRPr="0017116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4F6EC6" w:rsidRPr="00171165" w14:paraId="54A23DE5" w14:textId="77777777" w:rsidTr="00171165">
        <w:tc>
          <w:tcPr>
            <w:tcW w:w="3210" w:type="dxa"/>
          </w:tcPr>
          <w:p w14:paraId="667D7A13" w14:textId="77777777" w:rsidR="004F6EC6" w:rsidRPr="00171165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6C1263B" w14:textId="77777777" w:rsidR="004F6EC6" w:rsidRPr="00171165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AE4A4E2" w14:textId="77777777" w:rsidR="004F6EC6" w:rsidRPr="00171165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0967141" w14:textId="77777777" w:rsidR="004F6EC6" w:rsidRPr="00171165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683ADE6" w14:textId="77777777" w:rsidR="004F6EC6" w:rsidRPr="00171165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4B2F785" w14:textId="77777777" w:rsidR="004F6EC6" w:rsidRPr="00171165" w:rsidRDefault="004F6EC6" w:rsidP="00811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CE6E2D" w14:textId="77777777" w:rsidR="004F6EC6" w:rsidRPr="00171165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A658B69" w14:textId="77777777" w:rsidR="004F6EC6" w:rsidRPr="00171165" w:rsidRDefault="004F6EC6" w:rsidP="00FD06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4F6EC6" w:rsidRPr="00171165" w14:paraId="6D3C9C8B" w14:textId="77777777" w:rsidTr="00171165">
        <w:tc>
          <w:tcPr>
            <w:tcW w:w="3210" w:type="dxa"/>
          </w:tcPr>
          <w:p w14:paraId="38C6EB09" w14:textId="03496205" w:rsidR="004F6EC6" w:rsidRPr="00171165" w:rsidRDefault="004F6EC6" w:rsidP="00706A1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1711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ab/>
            </w:r>
            <w:r w:rsidR="00BA527C" w:rsidRPr="00171165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en-GB"/>
              </w:rPr>
              <w:t>เงินลงทุนในหน่</w:t>
            </w:r>
            <w:r w:rsidR="00245105" w:rsidRPr="00171165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en-GB"/>
              </w:rPr>
              <w:t>ว</w:t>
            </w:r>
            <w:r w:rsidR="00BA527C" w:rsidRPr="00171165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en-GB"/>
              </w:rPr>
              <w:t>ยลงทุน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3934F" w14:textId="473375A2" w:rsidR="004F6EC6" w:rsidRPr="00171165" w:rsidRDefault="002E4EE2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131</w:t>
            </w:r>
            <w:r w:rsidR="004F6EC6"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626</w:t>
            </w:r>
          </w:p>
        </w:tc>
        <w:tc>
          <w:tcPr>
            <w:tcW w:w="239" w:type="dxa"/>
            <w:shd w:val="clear" w:color="auto" w:fill="auto"/>
          </w:tcPr>
          <w:p w14:paraId="4FA70BC6" w14:textId="77777777" w:rsidR="004F6EC6" w:rsidRPr="00171165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B8F1C" w14:textId="05386B40" w:rsidR="004F6EC6" w:rsidRPr="00171165" w:rsidRDefault="002E4EE2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131</w:t>
            </w:r>
            <w:r w:rsidR="004F6EC6"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626</w:t>
            </w:r>
          </w:p>
        </w:tc>
        <w:tc>
          <w:tcPr>
            <w:tcW w:w="238" w:type="dxa"/>
            <w:shd w:val="clear" w:color="auto" w:fill="auto"/>
          </w:tcPr>
          <w:p w14:paraId="5D2DF964" w14:textId="77777777" w:rsidR="004F6EC6" w:rsidRPr="00171165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55176" w14:textId="77777777" w:rsidR="004F6EC6" w:rsidRPr="00171165" w:rsidRDefault="004F6EC6" w:rsidP="00811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D2F76D" w14:textId="77777777" w:rsidR="004F6EC6" w:rsidRPr="00171165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B0F73" w14:textId="77777777" w:rsidR="004F6EC6" w:rsidRPr="00171165" w:rsidRDefault="004F6EC6" w:rsidP="00FD06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ind w:left="-64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A527C" w:rsidRPr="00171165" w14:paraId="1EE3E302" w14:textId="77777777" w:rsidTr="00171165">
        <w:trPr>
          <w:trHeight w:val="53"/>
        </w:trPr>
        <w:tc>
          <w:tcPr>
            <w:tcW w:w="3210" w:type="dxa"/>
          </w:tcPr>
          <w:p w14:paraId="494E84BF" w14:textId="77777777" w:rsidR="00BA527C" w:rsidRPr="00171165" w:rsidRDefault="00BA527C" w:rsidP="001D3D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75DCA" w14:textId="6D685C3B" w:rsidR="00BA527C" w:rsidRPr="00171165" w:rsidRDefault="002E4EE2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131</w:t>
            </w:r>
            <w:r w:rsidR="00BA527C" w:rsidRPr="001711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711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626</w:t>
            </w:r>
          </w:p>
        </w:tc>
        <w:tc>
          <w:tcPr>
            <w:tcW w:w="239" w:type="dxa"/>
            <w:shd w:val="clear" w:color="auto" w:fill="auto"/>
          </w:tcPr>
          <w:p w14:paraId="20E5F663" w14:textId="77777777" w:rsidR="00BA527C" w:rsidRPr="00171165" w:rsidRDefault="00BA527C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29EBF0" w14:textId="1EDD698F" w:rsidR="00BA527C" w:rsidRPr="00171165" w:rsidRDefault="002E4EE2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131</w:t>
            </w:r>
            <w:r w:rsidR="00BA527C" w:rsidRPr="001711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711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626</w:t>
            </w:r>
          </w:p>
        </w:tc>
        <w:tc>
          <w:tcPr>
            <w:tcW w:w="238" w:type="dxa"/>
            <w:shd w:val="clear" w:color="auto" w:fill="auto"/>
          </w:tcPr>
          <w:p w14:paraId="304D23F7" w14:textId="77777777" w:rsidR="00BA527C" w:rsidRPr="00171165" w:rsidRDefault="00BA527C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9830A" w14:textId="77777777" w:rsidR="00BA527C" w:rsidRPr="00171165" w:rsidRDefault="00BA527C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D4D4F9" w14:textId="77777777" w:rsidR="00BA527C" w:rsidRPr="00171165" w:rsidRDefault="00BA527C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B3317" w14:textId="77777777" w:rsidR="00BA527C" w:rsidRPr="00171165" w:rsidRDefault="00BA527C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ind w:left="-64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27887BB3" w14:textId="77777777" w:rsidR="00DF6EE7" w:rsidRPr="00171165" w:rsidRDefault="00DF6EE7" w:rsidP="00DF6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28BDF" w14:textId="77777777" w:rsidR="00171165" w:rsidRDefault="0017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9FE4FCE" w14:textId="488B6871" w:rsidR="008A04F1" w:rsidRPr="00171165" w:rsidRDefault="00DF6EE7" w:rsidP="00303F8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71165">
        <w:rPr>
          <w:rFonts w:asciiTheme="majorBidi" w:hAnsiTheme="majorBidi" w:cstheme="majorBidi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6C485A24" w14:textId="77777777" w:rsidR="00303F82" w:rsidRPr="00171165" w:rsidRDefault="00303F82" w:rsidP="00303F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B6FBC8" w14:textId="6BE6660D" w:rsidR="00E17E51" w:rsidRPr="00171165" w:rsidRDefault="008A04F1" w:rsidP="00E17E5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171165">
        <w:rPr>
          <w:rFonts w:asciiTheme="majorBidi" w:hAnsiTheme="majorBidi" w:cstheme="majorBidi"/>
          <w:sz w:val="30"/>
          <w:szCs w:val="30"/>
        </w:rPr>
        <w:t xml:space="preserve">TFRS </w:t>
      </w:r>
      <w:r w:rsidR="002E4EE2" w:rsidRPr="00171165">
        <w:rPr>
          <w:rFonts w:asciiTheme="majorBidi" w:hAnsiTheme="majorBidi" w:cstheme="majorBidi"/>
          <w:sz w:val="30"/>
          <w:szCs w:val="30"/>
        </w:rPr>
        <w:t>9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เดิมบริษัทประมาณการค่าเผื่อหนี้สงสัยจะสูญโดยการวิเคราะห์ประวัติการชำระหนี้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171165">
        <w:rPr>
          <w:rFonts w:asciiTheme="majorBidi" w:hAnsiTheme="majorBidi" w:cstheme="majorBidi"/>
          <w:sz w:val="30"/>
          <w:szCs w:val="30"/>
        </w:rPr>
        <w:t xml:space="preserve">TFRS </w:t>
      </w:r>
      <w:r w:rsidR="002E4EE2" w:rsidRPr="00171165">
        <w:rPr>
          <w:rFonts w:asciiTheme="majorBidi" w:hAnsiTheme="majorBidi" w:cstheme="majorBidi"/>
          <w:sz w:val="30"/>
          <w:szCs w:val="30"/>
        </w:rPr>
        <w:t>9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="006C5C37"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="006C5C37" w:rsidRPr="00171165">
        <w:rPr>
          <w:rFonts w:asciiTheme="majorBidi" w:hAnsiTheme="majorBidi" w:cstheme="majorBidi"/>
          <w:sz w:val="30"/>
          <w:szCs w:val="30"/>
          <w:cs/>
        </w:rPr>
        <w:t>และ</w:t>
      </w:r>
      <w:r w:rsidRPr="00171165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6C5C37" w:rsidRPr="00171165">
        <w:rPr>
          <w:rFonts w:asciiTheme="majorBidi" w:hAnsiTheme="majorBidi" w:cstheme="majorBidi"/>
          <w:sz w:val="30"/>
          <w:szCs w:val="30"/>
          <w:cs/>
        </w:rPr>
        <w:t>หน่วยลงทุน</w:t>
      </w:r>
      <w:r w:rsidRPr="00171165">
        <w:rPr>
          <w:rFonts w:asciiTheme="majorBidi" w:hAnsiTheme="majorBidi" w:cstheme="majorBidi"/>
          <w:sz w:val="30"/>
          <w:szCs w:val="30"/>
          <w:cs/>
        </w:rPr>
        <w:t>ที่วัดมูลค่าด้วยมูลค่ายุติธรรมผ่านกำไร</w:t>
      </w:r>
      <w:r w:rsidR="006C5C37" w:rsidRPr="00171165">
        <w:rPr>
          <w:rFonts w:asciiTheme="majorBidi" w:hAnsiTheme="majorBidi" w:cstheme="majorBidi"/>
          <w:sz w:val="30"/>
          <w:szCs w:val="30"/>
          <w:cs/>
        </w:rPr>
        <w:t>หรือ</w:t>
      </w:r>
      <w:r w:rsidRPr="00171165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3CE6064B" w14:textId="77777777" w:rsidR="00E17E51" w:rsidRPr="00171165" w:rsidRDefault="00E17E51" w:rsidP="00E17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8C2E88" w14:textId="592CB52A" w:rsidR="00DF339E" w:rsidRDefault="00E17E51" w:rsidP="00DF33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171165">
        <w:rPr>
          <w:rFonts w:asciiTheme="majorBidi" w:hAnsiTheme="majorBidi" w:cstheme="majorBidi"/>
          <w:sz w:val="30"/>
          <w:szCs w:val="30"/>
          <w:cs/>
        </w:rPr>
        <w:t xml:space="preserve">บริษัทได้ประเมินการด้อยค่าตาม </w:t>
      </w:r>
      <w:r w:rsidRPr="00171165">
        <w:rPr>
          <w:rFonts w:asciiTheme="majorBidi" w:hAnsiTheme="majorBidi" w:cstheme="majorBidi"/>
          <w:sz w:val="30"/>
          <w:szCs w:val="30"/>
        </w:rPr>
        <w:t xml:space="preserve">TFRS </w:t>
      </w:r>
      <w:r w:rsidR="002E4EE2" w:rsidRPr="00171165">
        <w:rPr>
          <w:rFonts w:asciiTheme="majorBidi" w:hAnsiTheme="majorBidi" w:cstheme="majorBidi"/>
          <w:sz w:val="30"/>
          <w:szCs w:val="30"/>
        </w:rPr>
        <w:t>9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E4EE2" w:rsidRPr="00171165">
        <w:rPr>
          <w:rFonts w:asciiTheme="majorBidi" w:hAnsiTheme="majorBidi" w:cstheme="majorBidi"/>
          <w:sz w:val="30"/>
          <w:szCs w:val="30"/>
        </w:rPr>
        <w:t>1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E4EE2" w:rsidRPr="00171165">
        <w:rPr>
          <w:rFonts w:asciiTheme="majorBidi" w:hAnsiTheme="majorBidi" w:cstheme="majorBidi"/>
          <w:sz w:val="30"/>
          <w:szCs w:val="30"/>
        </w:rPr>
        <w:t>2563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="00DF339E" w:rsidRPr="00171165">
        <w:rPr>
          <w:rFonts w:asciiTheme="majorBidi" w:hAnsiTheme="majorBidi" w:cstheme="majorBidi"/>
          <w:sz w:val="30"/>
          <w:szCs w:val="30"/>
          <w:cs/>
        </w:rPr>
        <w:t>ซึ่งไม่มีผลกระทบต่องบการเงินอย่าง</w:t>
      </w:r>
      <w:r w:rsidR="00DF339E" w:rsidRPr="00171165">
        <w:rPr>
          <w:rFonts w:asciiTheme="majorBidi" w:hAnsiTheme="majorBidi" w:cstheme="majorBidi"/>
          <w:sz w:val="30"/>
          <w:szCs w:val="30"/>
          <w:cs/>
        </w:rPr>
        <w:br/>
        <w:t>มีสาระสำคัญ</w:t>
      </w:r>
    </w:p>
    <w:p w14:paraId="232EED38" w14:textId="77777777" w:rsidR="00171165" w:rsidRPr="00171165" w:rsidRDefault="00171165" w:rsidP="00DF33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97880F" w14:textId="7099C963" w:rsidR="00E17E51" w:rsidRPr="00130540" w:rsidRDefault="00E17E51" w:rsidP="00E17E5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3054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TFRS</w:t>
      </w:r>
      <w:r w:rsidRPr="0013054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2E4EE2" w:rsidRPr="0013054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13054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624B77FF" w14:textId="77777777" w:rsidR="00E17E51" w:rsidRPr="00130540" w:rsidRDefault="00E17E51" w:rsidP="00E17E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04475598" w14:textId="45E21DCE" w:rsidR="00E17E51" w:rsidRPr="00130540" w:rsidRDefault="00E17E51" w:rsidP="00E17E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2E4EE2" w:rsidRPr="00130540">
        <w:rPr>
          <w:rFonts w:asciiTheme="majorBidi" w:hAnsiTheme="majorBidi" w:cstheme="majorBidi"/>
          <w:sz w:val="30"/>
          <w:szCs w:val="30"/>
        </w:rPr>
        <w:t>1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E4EE2" w:rsidRPr="00130540">
        <w:rPr>
          <w:rFonts w:asciiTheme="majorBidi" w:hAnsiTheme="majorBidi" w:cstheme="majorBidi"/>
          <w:sz w:val="30"/>
          <w:szCs w:val="30"/>
        </w:rPr>
        <w:t>2563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บริษัทถือปฏิบัติตาม </w:t>
      </w:r>
      <w:r w:rsidRPr="00130540">
        <w:rPr>
          <w:rFonts w:asciiTheme="majorBidi" w:hAnsiTheme="majorBidi" w:cstheme="majorBidi"/>
          <w:sz w:val="30"/>
          <w:szCs w:val="30"/>
        </w:rPr>
        <w:t xml:space="preserve">TFRS </w:t>
      </w:r>
      <w:r w:rsidR="002E4EE2" w:rsidRPr="00130540">
        <w:rPr>
          <w:rFonts w:asciiTheme="majorBidi" w:hAnsiTheme="majorBidi" w:cstheme="majorBidi"/>
          <w:sz w:val="30"/>
          <w:szCs w:val="30"/>
        </w:rPr>
        <w:t>16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เป็นครั้งแรกกับสัญญาที่เคยระบุว่าเป็นสัญญาเช่าตาม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มาตรฐานการบัญชี ฉบับที่ </w:t>
      </w:r>
      <w:r w:rsidR="002E4EE2" w:rsidRPr="00130540">
        <w:rPr>
          <w:rFonts w:asciiTheme="majorBidi" w:hAnsiTheme="majorBidi" w:cstheme="majorBidi"/>
          <w:spacing w:val="-2"/>
          <w:sz w:val="30"/>
          <w:szCs w:val="30"/>
        </w:rPr>
        <w:t>17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Pr="0013054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สัญญาเช่า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(TAS </w:t>
      </w:r>
      <w:r w:rsidR="002E4EE2" w:rsidRPr="00130540">
        <w:rPr>
          <w:rFonts w:asciiTheme="majorBidi" w:hAnsiTheme="majorBidi" w:cstheme="majorBidi"/>
          <w:spacing w:val="-2"/>
          <w:sz w:val="30"/>
          <w:szCs w:val="30"/>
        </w:rPr>
        <w:t>17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2E4EE2" w:rsidRPr="00130540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13054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</w:rPr>
        <w:t xml:space="preserve">(TFRIC </w:t>
      </w:r>
      <w:r w:rsidR="002E4EE2" w:rsidRPr="00130540">
        <w:rPr>
          <w:rFonts w:asciiTheme="majorBidi" w:hAnsiTheme="majorBidi" w:cstheme="majorBidi"/>
          <w:sz w:val="30"/>
          <w:szCs w:val="30"/>
        </w:rPr>
        <w:t>4</w:t>
      </w:r>
      <w:r w:rsidRPr="00130540">
        <w:rPr>
          <w:rFonts w:asciiTheme="majorBidi" w:hAnsiTheme="majorBidi" w:cstheme="majorBidi"/>
          <w:sz w:val="30"/>
          <w:szCs w:val="30"/>
        </w:rPr>
        <w:t xml:space="preserve">)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130540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3FAB6789" w14:textId="77777777" w:rsidR="003C57A4" w:rsidRPr="00130540" w:rsidRDefault="003C57A4" w:rsidP="00E17E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FB8E7" w14:textId="38E303AA" w:rsidR="003C57A4" w:rsidRPr="00130540" w:rsidRDefault="003C57A4" w:rsidP="00E17E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130540">
        <w:rPr>
          <w:rFonts w:asciiTheme="majorBidi" w:eastAsia="Calibri" w:hAnsiTheme="majorBidi" w:cstheme="majorBidi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สัญญาเช่า  ตาม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TFRS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="002E4EE2" w:rsidRPr="00130540">
        <w:rPr>
          <w:rFonts w:asciiTheme="majorBidi" w:eastAsia="Calibri" w:hAnsiTheme="majorBidi" w:cstheme="majorBidi"/>
          <w:spacing w:val="-2"/>
          <w:sz w:val="30"/>
          <w:szCs w:val="30"/>
        </w:rPr>
        <w:t>16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บริษัทได้ประเมินว่าสัญญาเป็นสัญญาเช่าหรือประกอบด้วยสัญญาเช่าหรือไม่ หากสัญญา</w:t>
      </w:r>
      <w:r w:rsidRPr="00130540">
        <w:rPr>
          <w:rFonts w:asciiTheme="majorBidi" w:eastAsia="Calibri" w:hAnsiTheme="majorBidi" w:cstheme="majorBidi"/>
          <w:sz w:val="30"/>
          <w:szCs w:val="30"/>
          <w:cs/>
        </w:rPr>
        <w:t>ประกอบด้วยส่วนที่เป็นการเช่าและส่วนที่ไม่เป็นการเช่า บริษัทจะปันส่วนสิ่งตอบแทนที่ต้องจ่ายตามราคาขายที่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เป็นเอกเทศ 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</w:rPr>
        <w:t xml:space="preserve">(Transaction price) 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ณ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E4EE2" w:rsidRPr="00130540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="002E4EE2" w:rsidRPr="00130540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13054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DF339E" w:rsidRPr="0013054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30540">
        <w:rPr>
          <w:rFonts w:asciiTheme="majorBidi" w:eastAsia="Calibri" w:hAnsiTheme="majorBidi" w:cstheme="majorBidi"/>
          <w:sz w:val="30"/>
          <w:szCs w:val="30"/>
          <w:cs/>
        </w:rPr>
        <w:t>โดยบริษัทรับรู้ค่าเสื่อมราคาของสินทรัพย์สิทธิการใช้และดอกเบี้ยจ่ายของหนี้สินตามสัญญาเช่า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955505B" w14:textId="77777777" w:rsidR="007E6220" w:rsidRPr="00130540" w:rsidRDefault="007E6220" w:rsidP="00DF3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color w:val="000000"/>
          <w:sz w:val="30"/>
          <w:szCs w:val="30"/>
        </w:rPr>
      </w:pPr>
    </w:p>
    <w:p w14:paraId="68F8961D" w14:textId="77777777" w:rsidR="003C57A4" w:rsidRPr="00130540" w:rsidRDefault="003C57A4" w:rsidP="00DF3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b/>
          <w:sz w:val="30"/>
          <w:szCs w:val="30"/>
        </w:rPr>
      </w:pPr>
      <w:r w:rsidRPr="0013054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130540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130540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130540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130540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3A3B552" w14:textId="6771C79A" w:rsidR="003C57A4" w:rsidRPr="00130540" w:rsidRDefault="003C57A4" w:rsidP="003C57A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</w:pPr>
      <w:r w:rsidRPr="0013054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2E4EE2" w:rsidRPr="00130540">
        <w:rPr>
          <w:rFonts w:asciiTheme="majorBidi" w:hAnsiTheme="majorBidi" w:cstheme="majorBidi"/>
          <w:color w:val="000000"/>
          <w:spacing w:val="-2"/>
          <w:sz w:val="30"/>
          <w:szCs w:val="30"/>
        </w:rPr>
        <w:t>12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เดือน</w:t>
      </w:r>
      <w:r w:rsidRPr="00130540">
        <w:rPr>
          <w:rFonts w:asciiTheme="majorBidi" w:hAnsiTheme="majorBidi" w:cstheme="majorBidi"/>
          <w:spacing w:val="-2"/>
          <w:sz w:val="30"/>
          <w:szCs w:val="30"/>
          <w:shd w:val="clear" w:color="auto" w:fill="CCCCCC"/>
          <w:cs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  <w:t xml:space="preserve"> </w:t>
      </w:r>
    </w:p>
    <w:p w14:paraId="5A6FDC03" w14:textId="77777777" w:rsidR="003C57A4" w:rsidRPr="00130540" w:rsidRDefault="003C57A4" w:rsidP="003C57A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3054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13054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0583509" w14:textId="77777777" w:rsidR="003C57A4" w:rsidRPr="00130540" w:rsidRDefault="003C57A4" w:rsidP="003C57A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3054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6C5C37" w:rsidRPr="00130540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</w:p>
    <w:p w14:paraId="22F75ADC" w14:textId="77777777" w:rsidR="003C57A4" w:rsidRPr="00130540" w:rsidRDefault="003C57A4" w:rsidP="003C57A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13054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665736E" w14:textId="77777777" w:rsidR="00034948" w:rsidRPr="00171165" w:rsidRDefault="00034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20"/>
        <w:gridCol w:w="1530"/>
      </w:tblGrid>
      <w:tr w:rsidR="003C57A4" w:rsidRPr="00130540" w14:paraId="33D5DA48" w14:textId="77777777" w:rsidTr="006A7961">
        <w:trPr>
          <w:cantSplit/>
          <w:trHeight w:val="20"/>
          <w:tblHeader/>
        </w:trPr>
        <w:tc>
          <w:tcPr>
            <w:tcW w:w="7020" w:type="dxa"/>
            <w:shd w:val="clear" w:color="auto" w:fill="auto"/>
            <w:vAlign w:val="bottom"/>
          </w:tcPr>
          <w:p w14:paraId="7D09FDB4" w14:textId="25A5E5FC" w:rsidR="003C57A4" w:rsidRPr="00130540" w:rsidRDefault="003C57A4" w:rsidP="00A801C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13054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2E4EE2" w:rsidRPr="0013054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16</w:t>
            </w:r>
            <w:r w:rsidRPr="00130540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356CBD2" w14:textId="77777777" w:rsidR="003C57A4" w:rsidRPr="00130540" w:rsidRDefault="003C57A4" w:rsidP="00A801C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C57A4" w:rsidRPr="00130540" w14:paraId="52BB04D2" w14:textId="77777777" w:rsidTr="006A7961">
        <w:trPr>
          <w:cantSplit/>
          <w:trHeight w:val="20"/>
          <w:tblHeader/>
        </w:trPr>
        <w:tc>
          <w:tcPr>
            <w:tcW w:w="7020" w:type="dxa"/>
            <w:shd w:val="clear" w:color="auto" w:fill="auto"/>
            <w:vAlign w:val="bottom"/>
          </w:tcPr>
          <w:p w14:paraId="2E23CF54" w14:textId="77777777" w:rsidR="003C57A4" w:rsidRPr="00130540" w:rsidRDefault="003C57A4" w:rsidP="00A801C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ED594D2" w14:textId="77777777" w:rsidR="003C57A4" w:rsidRPr="00130540" w:rsidRDefault="003C57A4" w:rsidP="00A801C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C57A4" w:rsidRPr="00130540" w14:paraId="6C75138E" w14:textId="77777777" w:rsidTr="006A7961">
        <w:trPr>
          <w:cantSplit/>
          <w:trHeight w:val="20"/>
          <w:tblHeader/>
        </w:trPr>
        <w:tc>
          <w:tcPr>
            <w:tcW w:w="7020" w:type="dxa"/>
            <w:shd w:val="clear" w:color="auto" w:fill="auto"/>
            <w:vAlign w:val="bottom"/>
          </w:tcPr>
          <w:p w14:paraId="6BB4BF88" w14:textId="613E9EBE" w:rsidR="003C57A4" w:rsidRPr="00130540" w:rsidRDefault="003C57A4" w:rsidP="00A801C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2E4EE2" w:rsidRPr="0013054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1</w:t>
            </w:r>
            <w:r w:rsidRPr="0013054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13054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2E4EE2" w:rsidRPr="0013054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  <w:vAlign w:val="bottom"/>
          </w:tcPr>
          <w:p w14:paraId="1024BD0B" w14:textId="77777777" w:rsidR="003C57A4" w:rsidRPr="00130540" w:rsidRDefault="003C57A4" w:rsidP="00A801C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C57A4" w:rsidRPr="00130540" w14:paraId="041CFDF1" w14:textId="77777777" w:rsidTr="006A7961">
        <w:trPr>
          <w:cantSplit/>
          <w:trHeight w:val="20"/>
        </w:trPr>
        <w:tc>
          <w:tcPr>
            <w:tcW w:w="7020" w:type="dxa"/>
            <w:vAlign w:val="bottom"/>
          </w:tcPr>
          <w:p w14:paraId="627C1024" w14:textId="77777777" w:rsidR="003C57A4" w:rsidRPr="00130540" w:rsidRDefault="003C57A4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  <w:r w:rsidR="006C5C37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4C842219" w14:textId="48CCEAB1" w:rsidR="003C57A4" w:rsidRPr="00130540" w:rsidRDefault="00563483" w:rsidP="0056348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6C5C37"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C5C37" w:rsidRPr="00130540" w14:paraId="35DC6804" w14:textId="77777777" w:rsidTr="006A7961">
        <w:trPr>
          <w:cantSplit/>
          <w:trHeight w:val="20"/>
        </w:trPr>
        <w:tc>
          <w:tcPr>
            <w:tcW w:w="7020" w:type="dxa"/>
          </w:tcPr>
          <w:p w14:paraId="6746A665" w14:textId="77777777" w:rsidR="006C5C37" w:rsidRPr="00130540" w:rsidRDefault="006C5C37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vAlign w:val="bottom"/>
          </w:tcPr>
          <w:p w14:paraId="1C6A521A" w14:textId="14FB67A1" w:rsidR="006C5C37" w:rsidRPr="00130540" w:rsidRDefault="002E4EE2" w:rsidP="006A796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6C5C37"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</w:p>
        </w:tc>
      </w:tr>
      <w:tr w:rsidR="00563483" w:rsidRPr="00130540" w14:paraId="6343D201" w14:textId="77777777" w:rsidTr="006A7961">
        <w:trPr>
          <w:cantSplit/>
          <w:trHeight w:val="20"/>
        </w:trPr>
        <w:tc>
          <w:tcPr>
            <w:tcW w:w="7020" w:type="dxa"/>
          </w:tcPr>
          <w:p w14:paraId="21B995AE" w14:textId="107668DC" w:rsidR="00563483" w:rsidRPr="00130540" w:rsidRDefault="00563483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</w:t>
            </w:r>
            <w:r w:rsidR="006E595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เช่าการเงินลดลง</w:t>
            </w:r>
          </w:p>
        </w:tc>
        <w:tc>
          <w:tcPr>
            <w:tcW w:w="1530" w:type="dxa"/>
            <w:vAlign w:val="bottom"/>
          </w:tcPr>
          <w:p w14:paraId="67AFEDD4" w14:textId="7DA91ED2" w:rsidR="00563483" w:rsidRPr="00130540" w:rsidRDefault="006E5954" w:rsidP="006E595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</w:t>
            </w: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C57A4" w:rsidRPr="00130540" w14:paraId="098CD800" w14:textId="77777777" w:rsidTr="006A7961">
        <w:trPr>
          <w:cantSplit/>
          <w:trHeight w:val="20"/>
        </w:trPr>
        <w:tc>
          <w:tcPr>
            <w:tcW w:w="7020" w:type="dxa"/>
          </w:tcPr>
          <w:p w14:paraId="638F409C" w14:textId="77777777" w:rsidR="003C57A4" w:rsidRPr="00130540" w:rsidRDefault="003C57A4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14:paraId="09AE94BD" w14:textId="12783152" w:rsidR="003C57A4" w:rsidRPr="00130540" w:rsidRDefault="006E5954" w:rsidP="006A796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47,862</w:t>
            </w:r>
          </w:p>
        </w:tc>
      </w:tr>
      <w:tr w:rsidR="00D9313E" w:rsidRPr="00130540" w14:paraId="24D77BF3" w14:textId="77777777" w:rsidTr="006A7961">
        <w:trPr>
          <w:cantSplit/>
          <w:trHeight w:val="20"/>
        </w:trPr>
        <w:tc>
          <w:tcPr>
            <w:tcW w:w="7020" w:type="dxa"/>
          </w:tcPr>
          <w:p w14:paraId="7B473A75" w14:textId="1671ED03" w:rsidR="00D9313E" w:rsidRPr="00130540" w:rsidRDefault="00D9313E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="00CB47EC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6C5C37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การรื้อถอน</w:t>
            </w:r>
            <w:r w:rsidR="00CB47EC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พื้นที่เช่า</w:t>
            </w:r>
            <w:r w:rsidR="00A77F1A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69A9F20" w14:textId="67C9FF93" w:rsidR="00D9313E" w:rsidRPr="00130540" w:rsidRDefault="002E4EE2" w:rsidP="006A796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</w:t>
            </w:r>
          </w:p>
        </w:tc>
      </w:tr>
      <w:tr w:rsidR="00D9313E" w:rsidRPr="00130540" w14:paraId="4DDC1CAF" w14:textId="77777777" w:rsidTr="006A7961">
        <w:trPr>
          <w:cantSplit/>
          <w:trHeight w:val="20"/>
        </w:trPr>
        <w:tc>
          <w:tcPr>
            <w:tcW w:w="7020" w:type="dxa"/>
          </w:tcPr>
          <w:p w14:paraId="79BACD59" w14:textId="77777777" w:rsidR="00D9313E" w:rsidRPr="00130540" w:rsidRDefault="00D9313E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เจ้าหนี้อื่นลดลง</w:t>
            </w:r>
          </w:p>
        </w:tc>
        <w:tc>
          <w:tcPr>
            <w:tcW w:w="1530" w:type="dxa"/>
            <w:vAlign w:val="bottom"/>
          </w:tcPr>
          <w:p w14:paraId="0E64D8C1" w14:textId="78545BFE" w:rsidR="00D9313E" w:rsidRPr="00130540" w:rsidRDefault="00563483" w:rsidP="006A796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9313E"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4C6AADFF" w14:textId="35C8055A" w:rsidR="00034948" w:rsidRPr="00130540" w:rsidRDefault="00034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64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110"/>
        <w:gridCol w:w="1530"/>
      </w:tblGrid>
      <w:tr w:rsidR="00F953DB" w:rsidRPr="00130540" w14:paraId="2E3C7570" w14:textId="77777777" w:rsidTr="00D9313E">
        <w:trPr>
          <w:cantSplit/>
          <w:trHeight w:val="20"/>
          <w:tblHeader/>
        </w:trPr>
        <w:tc>
          <w:tcPr>
            <w:tcW w:w="7110" w:type="dxa"/>
            <w:shd w:val="clear" w:color="auto" w:fill="auto"/>
            <w:vAlign w:val="bottom"/>
          </w:tcPr>
          <w:p w14:paraId="33A1F757" w14:textId="77777777" w:rsidR="00F953DB" w:rsidRPr="00130540" w:rsidRDefault="00F953DB" w:rsidP="00A801C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9A8711" w14:textId="77777777" w:rsidR="00F953DB" w:rsidRPr="00130540" w:rsidRDefault="00F953DB" w:rsidP="00A801C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53DB" w:rsidRPr="00130540" w14:paraId="0E890CA5" w14:textId="77777777" w:rsidTr="00D9313E">
        <w:trPr>
          <w:cantSplit/>
          <w:trHeight w:val="20"/>
          <w:tblHeader/>
        </w:trPr>
        <w:tc>
          <w:tcPr>
            <w:tcW w:w="7110" w:type="dxa"/>
            <w:shd w:val="clear" w:color="auto" w:fill="auto"/>
            <w:vAlign w:val="bottom"/>
          </w:tcPr>
          <w:p w14:paraId="6072107E" w14:textId="77777777" w:rsidR="00F953DB" w:rsidRPr="00130540" w:rsidRDefault="00F953DB" w:rsidP="00A801C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EFA491" w14:textId="77777777" w:rsidR="00F953DB" w:rsidRPr="00130540" w:rsidRDefault="00F953DB" w:rsidP="00A801C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953DB" w:rsidRPr="00130540" w14:paraId="10699AC1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  <w:vAlign w:val="bottom"/>
          </w:tcPr>
          <w:p w14:paraId="3AB6D1BC" w14:textId="5D16D29B" w:rsidR="00F953DB" w:rsidRPr="00130540" w:rsidRDefault="00F953DB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98F131" w14:textId="04ADA892" w:rsidR="00F953DB" w:rsidRPr="00130540" w:rsidRDefault="002E4EE2" w:rsidP="008D4CE7">
            <w:pPr>
              <w:pStyle w:val="acctfourfigures"/>
              <w:tabs>
                <w:tab w:val="clear" w:pos="765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9313E"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</w:tr>
      <w:tr w:rsidR="00F953DB" w:rsidRPr="00130540" w14:paraId="6A9003AD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3E628933" w14:textId="77777777" w:rsidR="00F953DB" w:rsidRPr="00130540" w:rsidRDefault="00F953DB" w:rsidP="00A801CC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530" w:type="dxa"/>
            <w:shd w:val="clear" w:color="auto" w:fill="auto"/>
          </w:tcPr>
          <w:p w14:paraId="65362E03" w14:textId="1C35DE4A" w:rsidR="00F953DB" w:rsidRPr="00130540" w:rsidRDefault="008D4CE7" w:rsidP="00154F59">
            <w:pPr>
              <w:pStyle w:val="acctfourfigures"/>
              <w:tabs>
                <w:tab w:val="clear" w:pos="765"/>
              </w:tabs>
              <w:spacing w:line="240" w:lineRule="auto"/>
              <w:ind w:left="103" w:right="19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D57A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57A1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953DB" w:rsidRPr="00130540" w14:paraId="206C5C47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31E9F4D7" w14:textId="3D05441B" w:rsidR="00F953DB" w:rsidRPr="00130540" w:rsidRDefault="00F953DB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2B2A5" w14:textId="5006BCC6" w:rsidR="00F953DB" w:rsidRPr="00130540" w:rsidRDefault="002E4EE2" w:rsidP="008D4CE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D9313E"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</w:t>
            </w:r>
          </w:p>
        </w:tc>
      </w:tr>
      <w:tr w:rsidR="00F953DB" w:rsidRPr="00130540" w14:paraId="6F4706F6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781CDED7" w14:textId="77777777" w:rsidR="00F953DB" w:rsidRPr="00130540" w:rsidRDefault="00F953DB" w:rsidP="00A801CC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DD026" w14:textId="6CE48D36" w:rsidR="00F953DB" w:rsidRPr="00130540" w:rsidRDefault="008D4CE7" w:rsidP="008D4CE7">
            <w:pPr>
              <w:pStyle w:val="acctfourfigures"/>
              <w:tabs>
                <w:tab w:val="clear" w:pos="765"/>
              </w:tabs>
              <w:spacing w:line="240" w:lineRule="auto"/>
              <w:ind w:left="96" w:right="1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     </w:t>
            </w:r>
            <w:r w:rsidR="002E4EE2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6C5C37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4EE2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</w:tr>
      <w:tr w:rsidR="00F953DB" w:rsidRPr="00130540" w14:paraId="0BC5E559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12E2FE4F" w14:textId="77777777" w:rsidR="00F953DB" w:rsidRPr="00130540" w:rsidRDefault="00F953DB" w:rsidP="00A801CC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2942E8C1" w14:textId="53B6E2FA" w:rsidR="00F953DB" w:rsidRPr="00130540" w:rsidRDefault="00F953DB" w:rsidP="00A801CC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7F59B" w14:textId="3A318C58" w:rsidR="00F953DB" w:rsidRPr="00130540" w:rsidRDefault="002E4EE2" w:rsidP="003F0DE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6361A5"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</w:tr>
      <w:tr w:rsidR="00F953DB" w:rsidRPr="00130540" w14:paraId="4FB373FA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41FC36FD" w14:textId="541D2BC7" w:rsidR="00F953DB" w:rsidRPr="00130540" w:rsidRDefault="00F953DB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14:paraId="03D64F78" w14:textId="5CAF55E2" w:rsidR="00F953DB" w:rsidRPr="00130540" w:rsidRDefault="002E4EE2" w:rsidP="008D4CE7">
            <w:pPr>
              <w:pStyle w:val="acctfourfigures"/>
              <w:tabs>
                <w:tab w:val="clear" w:pos="765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9313E"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F953DB" w:rsidRPr="00130540" w14:paraId="4A61166A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  <w:vAlign w:val="bottom"/>
          </w:tcPr>
          <w:p w14:paraId="32751F4E" w14:textId="799A73AE" w:rsidR="00F953DB" w:rsidRPr="00130540" w:rsidRDefault="00F953DB" w:rsidP="00A801CC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2E4EE2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E4EE2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EB2E0" w14:textId="06D02F31" w:rsidR="00F953DB" w:rsidRPr="00130540" w:rsidRDefault="002E4EE2" w:rsidP="008D4CE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6361A5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</w:tr>
      <w:tr w:rsidR="00F953DB" w:rsidRPr="00130540" w14:paraId="67BFA0EB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  <w:vAlign w:val="bottom"/>
          </w:tcPr>
          <w:p w14:paraId="09A5AE96" w14:textId="77777777" w:rsidR="00F953DB" w:rsidRPr="00130540" w:rsidRDefault="00F953DB" w:rsidP="00A801CC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276E4F" w14:textId="2FD3D1CA" w:rsidR="00F953DB" w:rsidRPr="00130540" w:rsidRDefault="002E4EE2" w:rsidP="008D4CE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3D8D3781" w14:textId="77777777" w:rsidR="00F953DB" w:rsidRPr="00171165" w:rsidRDefault="00F953DB" w:rsidP="003C57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D972B6C" w14:textId="77777777" w:rsidR="008E67E2" w:rsidRPr="00171165" w:rsidRDefault="002F3CA4" w:rsidP="002F3CA4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71165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B69CD16" w14:textId="77777777" w:rsidR="00B87902" w:rsidRPr="00171165" w:rsidRDefault="00B87902" w:rsidP="001A4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DB2C4" w14:textId="66581C81" w:rsidR="00AC1C5D" w:rsidRPr="00171165" w:rsidRDefault="0045785C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  <w:rtl/>
          <w:cs/>
        </w:rPr>
      </w:pPr>
      <w:r w:rsidRPr="00171165">
        <w:rPr>
          <w:rFonts w:asciiTheme="majorBidi" w:hAnsiTheme="majorBidi" w:cstheme="majorBidi"/>
          <w:spacing w:val="-6"/>
          <w:sz w:val="30"/>
          <w:szCs w:val="30"/>
          <w:cs/>
        </w:rPr>
        <w:t>ความสัมพันธ์ที่มีกับบุคคลหรือกิจการที่เกี่ยวข้องกันและ</w:t>
      </w:r>
      <w:r w:rsidR="00AC1C5D" w:rsidRPr="00171165">
        <w:rPr>
          <w:rFonts w:asciiTheme="majorBidi" w:hAnsiTheme="majorBidi" w:cstheme="majorBidi"/>
          <w:spacing w:val="-6"/>
          <w:sz w:val="30"/>
          <w:szCs w:val="30"/>
          <w:cs/>
        </w:rPr>
        <w:t>นโยบายการกำหนดราคา</w:t>
      </w:r>
      <w:r w:rsidR="0022772B" w:rsidRPr="00171165">
        <w:rPr>
          <w:rFonts w:asciiTheme="majorBidi" w:hAnsiTheme="majorBidi" w:cstheme="majorBidi"/>
          <w:spacing w:val="-6"/>
          <w:sz w:val="30"/>
          <w:szCs w:val="30"/>
          <w:cs/>
        </w:rPr>
        <w:t>ไม่</w:t>
      </w:r>
      <w:r w:rsidR="00E11819" w:rsidRPr="00171165">
        <w:rPr>
          <w:rFonts w:asciiTheme="majorBidi" w:hAnsiTheme="majorBidi" w:cstheme="majorBidi"/>
          <w:spacing w:val="-6"/>
          <w:sz w:val="30"/>
          <w:szCs w:val="30"/>
          <w:cs/>
        </w:rPr>
        <w:t>มีการเปลี่ยนแปลงอย่าง</w:t>
      </w:r>
      <w:r w:rsidRPr="00171165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E11819" w:rsidRPr="00372F9F">
        <w:rPr>
          <w:rFonts w:asciiTheme="majorBidi" w:hAnsiTheme="majorBidi" w:cstheme="majorBidi"/>
          <w:spacing w:val="4"/>
          <w:sz w:val="30"/>
          <w:szCs w:val="30"/>
          <w:cs/>
        </w:rPr>
        <w:t>มีสาระสำคัญในระหว่างงวด</w:t>
      </w:r>
      <w:r w:rsidR="00991FC0" w:rsidRPr="00372F9F">
        <w:rPr>
          <w:rFonts w:asciiTheme="majorBidi" w:hAnsiTheme="majorBidi" w:cstheme="majorBidi" w:hint="cs"/>
          <w:spacing w:val="4"/>
          <w:sz w:val="30"/>
          <w:szCs w:val="30"/>
          <w:cs/>
        </w:rPr>
        <w:t>หก</w:t>
      </w:r>
      <w:r w:rsidR="00D2457C" w:rsidRPr="00372F9F">
        <w:rPr>
          <w:rFonts w:asciiTheme="majorBidi" w:hAnsiTheme="majorBidi" w:cstheme="majorBidi"/>
          <w:spacing w:val="4"/>
          <w:sz w:val="30"/>
          <w:szCs w:val="30"/>
          <w:cs/>
        </w:rPr>
        <w:t>เดือน</w:t>
      </w:r>
      <w:r w:rsidR="00E11819" w:rsidRPr="00372F9F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สิ้นสุดวันที่ </w:t>
      </w:r>
      <w:r w:rsidR="002E4EE2" w:rsidRPr="00372F9F">
        <w:rPr>
          <w:rFonts w:asciiTheme="majorBidi" w:hAnsiTheme="majorBidi" w:cstheme="majorBidi"/>
          <w:spacing w:val="4"/>
          <w:sz w:val="30"/>
          <w:szCs w:val="30"/>
        </w:rPr>
        <w:t>3</w:t>
      </w:r>
      <w:r w:rsidR="00991FC0" w:rsidRPr="00372F9F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991FC0" w:rsidRPr="00372F9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2E4EE2" w:rsidRPr="00372F9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2E4EE2" w:rsidRPr="00372F9F">
        <w:rPr>
          <w:rFonts w:asciiTheme="majorBidi" w:hAnsiTheme="majorBidi" w:cstheme="majorBidi"/>
          <w:spacing w:val="4"/>
          <w:sz w:val="30"/>
          <w:szCs w:val="30"/>
          <w:cs/>
        </w:rPr>
        <w:t>3</w:t>
      </w:r>
      <w:r w:rsidR="00E11819" w:rsidRPr="0017116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2DEFC0A7" w14:textId="77777777" w:rsidR="00AC1C5D" w:rsidRPr="00171165" w:rsidRDefault="00AC1C5D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B22A42" w14:textId="77777777" w:rsidR="00171165" w:rsidRDefault="0017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9"/>
          <w:sz w:val="30"/>
          <w:szCs w:val="30"/>
          <w:cs/>
        </w:rPr>
      </w:pPr>
      <w:r>
        <w:rPr>
          <w:rFonts w:asciiTheme="majorBidi" w:hAnsiTheme="majorBidi" w:cstheme="majorBidi"/>
          <w:spacing w:val="-9"/>
          <w:sz w:val="30"/>
          <w:szCs w:val="30"/>
          <w:cs/>
        </w:rPr>
        <w:br w:type="page"/>
      </w:r>
    </w:p>
    <w:p w14:paraId="61BE8A07" w14:textId="1B90B7C9" w:rsidR="00AC1C5D" w:rsidRPr="00171165" w:rsidRDefault="00AC1C5D" w:rsidP="00117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 w:right="-45"/>
        <w:jc w:val="thaiDistribute"/>
        <w:rPr>
          <w:rFonts w:asciiTheme="majorBidi" w:hAnsiTheme="majorBidi" w:cstheme="majorBidi"/>
          <w:spacing w:val="-9"/>
          <w:sz w:val="30"/>
          <w:szCs w:val="30"/>
        </w:rPr>
      </w:pPr>
      <w:r w:rsidRPr="003941C6">
        <w:rPr>
          <w:rFonts w:asciiTheme="majorBidi" w:hAnsiTheme="majorBidi" w:cstheme="majorBidi"/>
          <w:spacing w:val="-9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8B56FC" w:rsidRPr="003941C6">
        <w:rPr>
          <w:rFonts w:asciiTheme="majorBidi" w:hAnsiTheme="majorBidi" w:cstheme="majorBidi" w:hint="cs"/>
          <w:spacing w:val="-9"/>
          <w:sz w:val="30"/>
          <w:szCs w:val="30"/>
          <w:cs/>
        </w:rPr>
        <w:t>สามเดือนและ</w:t>
      </w:r>
      <w:r w:rsidR="006A7961" w:rsidRPr="003941C6">
        <w:rPr>
          <w:rFonts w:asciiTheme="majorBidi" w:hAnsiTheme="majorBidi" w:cstheme="majorBidi" w:hint="cs"/>
          <w:spacing w:val="-9"/>
          <w:sz w:val="30"/>
          <w:szCs w:val="30"/>
          <w:cs/>
        </w:rPr>
        <w:t>หก</w:t>
      </w:r>
      <w:r w:rsidR="00551005" w:rsidRPr="003941C6">
        <w:rPr>
          <w:rFonts w:asciiTheme="majorBidi" w:hAnsiTheme="majorBidi" w:cstheme="majorBidi"/>
          <w:spacing w:val="-9"/>
          <w:sz w:val="30"/>
          <w:szCs w:val="30"/>
          <w:cs/>
        </w:rPr>
        <w:t>เดือน</w:t>
      </w:r>
      <w:r w:rsidRPr="003941C6">
        <w:rPr>
          <w:rFonts w:asciiTheme="majorBidi" w:hAnsiTheme="majorBidi" w:cstheme="majorBidi"/>
          <w:spacing w:val="-9"/>
          <w:sz w:val="30"/>
          <w:szCs w:val="30"/>
          <w:cs/>
        </w:rPr>
        <w:t xml:space="preserve">สิ้นสุดวันที่ </w:t>
      </w:r>
      <w:r w:rsidR="006A7961" w:rsidRPr="003941C6">
        <w:rPr>
          <w:rFonts w:asciiTheme="majorBidi" w:hAnsiTheme="majorBidi" w:cstheme="majorBidi"/>
          <w:spacing w:val="-9"/>
          <w:sz w:val="30"/>
          <w:szCs w:val="30"/>
        </w:rPr>
        <w:t xml:space="preserve">30 </w:t>
      </w:r>
      <w:r w:rsidR="006A7961" w:rsidRPr="003941C6">
        <w:rPr>
          <w:rFonts w:asciiTheme="majorBidi" w:hAnsiTheme="majorBidi" w:cstheme="majorBidi" w:hint="cs"/>
          <w:spacing w:val="-9"/>
          <w:sz w:val="30"/>
          <w:szCs w:val="30"/>
          <w:cs/>
        </w:rPr>
        <w:t xml:space="preserve">มิถุนายน </w:t>
      </w:r>
      <w:r w:rsidR="002E4EE2" w:rsidRPr="003941C6">
        <w:rPr>
          <w:rFonts w:asciiTheme="majorBidi" w:hAnsiTheme="majorBidi" w:cstheme="majorBidi"/>
          <w:spacing w:val="-9"/>
          <w:sz w:val="30"/>
          <w:szCs w:val="30"/>
        </w:rPr>
        <w:t>2563</w:t>
      </w:r>
      <w:r w:rsidRPr="003941C6">
        <w:rPr>
          <w:rFonts w:asciiTheme="majorBidi" w:hAnsiTheme="majorBidi" w:cstheme="majorBidi"/>
          <w:spacing w:val="-9"/>
          <w:sz w:val="30"/>
          <w:szCs w:val="30"/>
          <w:cs/>
        </w:rPr>
        <w:t xml:space="preserve"> </w:t>
      </w:r>
      <w:r w:rsidR="006F3D24" w:rsidRPr="003941C6">
        <w:rPr>
          <w:rFonts w:asciiTheme="majorBidi" w:hAnsiTheme="majorBidi" w:cstheme="majorBidi"/>
          <w:spacing w:val="-9"/>
          <w:sz w:val="30"/>
          <w:szCs w:val="30"/>
        </w:rPr>
        <w:t xml:space="preserve">         </w:t>
      </w:r>
      <w:r w:rsidR="0045785C" w:rsidRPr="003941C6">
        <w:rPr>
          <w:rFonts w:asciiTheme="majorBidi" w:hAnsiTheme="majorBidi" w:cstheme="majorBidi"/>
          <w:spacing w:val="-9"/>
          <w:sz w:val="30"/>
          <w:szCs w:val="30"/>
          <w:cs/>
        </w:rPr>
        <w:t xml:space="preserve">และ </w:t>
      </w:r>
      <w:r w:rsidR="002E4EE2" w:rsidRPr="003941C6">
        <w:rPr>
          <w:rFonts w:asciiTheme="majorBidi" w:hAnsiTheme="majorBidi" w:cstheme="majorBidi"/>
          <w:spacing w:val="-9"/>
          <w:sz w:val="30"/>
          <w:szCs w:val="30"/>
        </w:rPr>
        <w:t>2562</w:t>
      </w:r>
      <w:r w:rsidR="0045785C" w:rsidRPr="003941C6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Pr="003941C6">
        <w:rPr>
          <w:rFonts w:asciiTheme="majorBidi" w:hAnsiTheme="majorBidi" w:cstheme="majorBidi"/>
          <w:spacing w:val="-9"/>
          <w:sz w:val="30"/>
          <w:szCs w:val="30"/>
          <w:cs/>
        </w:rPr>
        <w:t>สรุปได้ดังนี้</w:t>
      </w:r>
    </w:p>
    <w:p w14:paraId="65C213B2" w14:textId="6BAA21EC" w:rsidR="00D2457C" w:rsidRPr="00171165" w:rsidRDefault="00D2457C" w:rsidP="00D2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69"/>
        <w:gridCol w:w="1350"/>
        <w:gridCol w:w="180"/>
        <w:gridCol w:w="1350"/>
      </w:tblGrid>
      <w:tr w:rsidR="00D302C8" w:rsidRPr="00717444" w14:paraId="258432E9" w14:textId="77777777" w:rsidTr="00D302C8">
        <w:trPr>
          <w:cantSplit/>
        </w:trPr>
        <w:tc>
          <w:tcPr>
            <w:tcW w:w="6469" w:type="dxa"/>
            <w:shd w:val="clear" w:color="auto" w:fill="auto"/>
          </w:tcPr>
          <w:p w14:paraId="61EB7B5B" w14:textId="77777777" w:rsidR="00D302C8" w:rsidRPr="00717444" w:rsidRDefault="00D302C8" w:rsidP="007C4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174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174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174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E84201" w14:textId="4831AB15" w:rsidR="00D302C8" w:rsidRPr="00717444" w:rsidRDefault="00D302C8" w:rsidP="007C472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17444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38E213" w14:textId="77777777" w:rsidR="00D302C8" w:rsidRPr="00717444" w:rsidRDefault="00D302C8" w:rsidP="007C472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45D835" w14:textId="3F00F386" w:rsidR="00D302C8" w:rsidRPr="00717444" w:rsidRDefault="00D302C8" w:rsidP="007C472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7444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D302C8" w:rsidRPr="00717444" w14:paraId="0A919F46" w14:textId="77777777" w:rsidTr="00D302C8">
        <w:trPr>
          <w:cantSplit/>
        </w:trPr>
        <w:tc>
          <w:tcPr>
            <w:tcW w:w="6469" w:type="dxa"/>
            <w:shd w:val="clear" w:color="auto" w:fill="auto"/>
          </w:tcPr>
          <w:p w14:paraId="5BA1DD53" w14:textId="77777777" w:rsidR="00D302C8" w:rsidRPr="00717444" w:rsidRDefault="00D302C8" w:rsidP="007C472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6BB49A55" w14:textId="77777777" w:rsidR="00D302C8" w:rsidRPr="00717444" w:rsidRDefault="00D302C8" w:rsidP="007C472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744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1744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302C8" w:rsidRPr="00717444" w14:paraId="4BCB5230" w14:textId="77777777" w:rsidTr="00D302C8">
        <w:trPr>
          <w:cantSplit/>
        </w:trPr>
        <w:tc>
          <w:tcPr>
            <w:tcW w:w="6469" w:type="dxa"/>
          </w:tcPr>
          <w:p w14:paraId="0F980597" w14:textId="77777777" w:rsidR="00D302C8" w:rsidRPr="00717444" w:rsidRDefault="00D302C8" w:rsidP="007C472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61B3E6E" w14:textId="77777777" w:rsidR="00D302C8" w:rsidRPr="00717444" w:rsidRDefault="00D302C8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36F439" w14:textId="77777777" w:rsidR="00D302C8" w:rsidRPr="00717444" w:rsidRDefault="00D302C8" w:rsidP="007C472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D442EFC" w14:textId="77777777" w:rsidR="00D302C8" w:rsidRPr="00717444" w:rsidRDefault="00D302C8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2C8" w:rsidRPr="00717444" w14:paraId="23BAAD28" w14:textId="77777777" w:rsidTr="00D302C8">
        <w:trPr>
          <w:cantSplit/>
        </w:trPr>
        <w:tc>
          <w:tcPr>
            <w:tcW w:w="6469" w:type="dxa"/>
          </w:tcPr>
          <w:p w14:paraId="521CD0B5" w14:textId="77777777" w:rsidR="00D302C8" w:rsidRPr="00717444" w:rsidRDefault="00D302C8" w:rsidP="00D302C8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1744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367F7E5B" w14:textId="537A514E" w:rsidR="00D302C8" w:rsidRPr="00717444" w:rsidRDefault="004E0D34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1F314A" w14:textId="77777777" w:rsidR="00D302C8" w:rsidRPr="00717444" w:rsidRDefault="00D302C8" w:rsidP="00D302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BB2C19E" w14:textId="4C459327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B5E1E">
              <w:rPr>
                <w:rFonts w:ascii="Angsana New" w:hAnsi="Angsana New"/>
                <w:sz w:val="30"/>
                <w:szCs w:val="30"/>
              </w:rPr>
              <w:t>979</w:t>
            </w:r>
          </w:p>
        </w:tc>
      </w:tr>
      <w:tr w:rsidR="00D302C8" w:rsidRPr="00717444" w14:paraId="47C1E758" w14:textId="77777777" w:rsidTr="00D302C8">
        <w:trPr>
          <w:cantSplit/>
        </w:trPr>
        <w:tc>
          <w:tcPr>
            <w:tcW w:w="6469" w:type="dxa"/>
          </w:tcPr>
          <w:p w14:paraId="4B919A71" w14:textId="77777777" w:rsidR="00D302C8" w:rsidRPr="00717444" w:rsidRDefault="00D302C8" w:rsidP="00D302C8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1744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ซื้อสัญญาประกันชีวิตแบบกลุ่ม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2BDEC2C2" w14:textId="5E91630B" w:rsidR="00D302C8" w:rsidRPr="00717444" w:rsidRDefault="004E0D34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E260EC" w14:textId="77777777" w:rsidR="00D302C8" w:rsidRPr="00717444" w:rsidRDefault="00D302C8" w:rsidP="00D302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6AD0C68" w14:textId="270EB502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B5E1E">
              <w:rPr>
                <w:rFonts w:ascii="Angsana New" w:hAnsi="Angsana New"/>
                <w:sz w:val="30"/>
                <w:szCs w:val="30"/>
              </w:rPr>
              <w:t>552</w:t>
            </w:r>
          </w:p>
        </w:tc>
      </w:tr>
      <w:tr w:rsidR="00D302C8" w:rsidRPr="00717444" w14:paraId="7473587A" w14:textId="77777777" w:rsidTr="00D302C8">
        <w:trPr>
          <w:cantSplit/>
        </w:trPr>
        <w:tc>
          <w:tcPr>
            <w:tcW w:w="6469" w:type="dxa"/>
          </w:tcPr>
          <w:p w14:paraId="74D4F495" w14:textId="77777777" w:rsidR="00D302C8" w:rsidRPr="00717444" w:rsidRDefault="00D302C8" w:rsidP="00D302C8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8B7DB43" w14:textId="77777777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6358CE" w14:textId="77777777" w:rsidR="00D302C8" w:rsidRPr="00717444" w:rsidRDefault="00D302C8" w:rsidP="00D302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52AAE7" w14:textId="77777777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2C8" w:rsidRPr="00717444" w14:paraId="4C0334D1" w14:textId="77777777" w:rsidTr="00D302C8">
        <w:trPr>
          <w:cantSplit/>
        </w:trPr>
        <w:tc>
          <w:tcPr>
            <w:tcW w:w="6469" w:type="dxa"/>
          </w:tcPr>
          <w:p w14:paraId="08162434" w14:textId="77777777" w:rsidR="00D302C8" w:rsidRPr="00717444" w:rsidRDefault="00D302C8" w:rsidP="00D302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54779750" w14:textId="77777777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F4A94A" w14:textId="77777777" w:rsidR="00D302C8" w:rsidRPr="00717444" w:rsidRDefault="00D302C8" w:rsidP="00D302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0F2B76" w14:textId="77777777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2C8" w:rsidRPr="00717444" w14:paraId="7D5E6032" w14:textId="77777777" w:rsidTr="00D302C8">
        <w:trPr>
          <w:cantSplit/>
        </w:trPr>
        <w:tc>
          <w:tcPr>
            <w:tcW w:w="6469" w:type="dxa"/>
          </w:tcPr>
          <w:p w14:paraId="320E25CB" w14:textId="1CD27E54" w:rsidR="00D302C8" w:rsidRPr="00717444" w:rsidRDefault="00D302C8" w:rsidP="00D302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71744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1744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63CCBDDA" w14:textId="75973A31" w:rsidR="00D302C8" w:rsidRPr="00717444" w:rsidRDefault="004E0D34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9C3D9F" w14:textId="77777777" w:rsidR="00D302C8" w:rsidRPr="00717444" w:rsidRDefault="00D302C8" w:rsidP="00D302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F4C60B" w14:textId="7241E849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4,232</w:t>
            </w:r>
          </w:p>
        </w:tc>
      </w:tr>
      <w:tr w:rsidR="00D302C8" w:rsidRPr="00717444" w14:paraId="4B313B26" w14:textId="77777777" w:rsidTr="00D302C8">
        <w:trPr>
          <w:cantSplit/>
        </w:trPr>
        <w:tc>
          <w:tcPr>
            <w:tcW w:w="6469" w:type="dxa"/>
          </w:tcPr>
          <w:p w14:paraId="289D53F4" w14:textId="77777777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6AA7FCC" w14:textId="77777777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F58BE0" w14:textId="77777777" w:rsidR="00D302C8" w:rsidRPr="00717444" w:rsidRDefault="00D302C8" w:rsidP="00D302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03F740" w14:textId="77777777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2C8" w:rsidRPr="00717444" w14:paraId="3D2F327E" w14:textId="77777777" w:rsidTr="00D302C8">
        <w:trPr>
          <w:cantSplit/>
        </w:trPr>
        <w:tc>
          <w:tcPr>
            <w:tcW w:w="6469" w:type="dxa"/>
            <w:shd w:val="clear" w:color="auto" w:fill="auto"/>
          </w:tcPr>
          <w:p w14:paraId="3AB70609" w14:textId="77777777" w:rsidR="00D302C8" w:rsidRDefault="00D302C8" w:rsidP="00D3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E6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6F49F5" w14:textId="77777777" w:rsidR="00D302C8" w:rsidRPr="00677771" w:rsidRDefault="00D302C8" w:rsidP="00D302C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7508CE" w14:textId="77777777" w:rsidR="00D302C8" w:rsidRPr="00717444" w:rsidRDefault="00D302C8" w:rsidP="00D302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DFA7A5" w14:textId="77777777" w:rsidR="00D302C8" w:rsidRPr="00717444" w:rsidRDefault="00D302C8" w:rsidP="00D302C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2C8" w:rsidRPr="00717444" w14:paraId="2A4CBA4A" w14:textId="77777777" w:rsidTr="00D302C8">
        <w:trPr>
          <w:cantSplit/>
        </w:trPr>
        <w:tc>
          <w:tcPr>
            <w:tcW w:w="6469" w:type="dxa"/>
          </w:tcPr>
          <w:p w14:paraId="72FB01A7" w14:textId="77777777" w:rsidR="00D302C8" w:rsidRPr="00717444" w:rsidRDefault="00D302C8" w:rsidP="00D302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27B5B7B" w14:textId="77777777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71423E" w14:textId="77777777" w:rsidR="00D302C8" w:rsidRPr="00717444" w:rsidRDefault="00D302C8" w:rsidP="00D302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1072615" w14:textId="77777777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2C8" w:rsidRPr="00717444" w14:paraId="390B1991" w14:textId="77777777" w:rsidTr="00D302C8">
        <w:trPr>
          <w:cantSplit/>
        </w:trPr>
        <w:tc>
          <w:tcPr>
            <w:tcW w:w="6469" w:type="dxa"/>
          </w:tcPr>
          <w:p w14:paraId="541F0F76" w14:textId="77777777" w:rsidR="00D302C8" w:rsidRPr="00717444" w:rsidRDefault="00D302C8" w:rsidP="00D302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6A11794" w14:textId="77777777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127051" w14:textId="77777777" w:rsidR="00D302C8" w:rsidRPr="00717444" w:rsidRDefault="00D302C8" w:rsidP="00D302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6BAE51" w14:textId="77777777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2C8" w:rsidRPr="00717444" w14:paraId="5E2189D4" w14:textId="77777777" w:rsidTr="00D302C8">
        <w:trPr>
          <w:cantSplit/>
        </w:trPr>
        <w:tc>
          <w:tcPr>
            <w:tcW w:w="6469" w:type="dxa"/>
          </w:tcPr>
          <w:p w14:paraId="79E095BB" w14:textId="77777777" w:rsidR="00D302C8" w:rsidRPr="00717444" w:rsidRDefault="00D302C8" w:rsidP="00D302C8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1744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37DD20C5" w14:textId="68AEFA3B" w:rsidR="00D302C8" w:rsidRPr="00717444" w:rsidRDefault="004E0D34" w:rsidP="0091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3EE688" w14:textId="77777777" w:rsidR="00D302C8" w:rsidRPr="00717444" w:rsidRDefault="00D302C8" w:rsidP="00D302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1EB564" w14:textId="76DDDED0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B5E1E">
              <w:rPr>
                <w:rFonts w:ascii="Angsana New" w:hAnsi="Angsana New"/>
                <w:sz w:val="30"/>
                <w:szCs w:val="30"/>
              </w:rPr>
              <w:t>1,667</w:t>
            </w:r>
          </w:p>
        </w:tc>
      </w:tr>
      <w:tr w:rsidR="00D302C8" w:rsidRPr="00717444" w14:paraId="009DB636" w14:textId="77777777" w:rsidTr="00D302C8">
        <w:trPr>
          <w:cantSplit/>
        </w:trPr>
        <w:tc>
          <w:tcPr>
            <w:tcW w:w="6469" w:type="dxa"/>
          </w:tcPr>
          <w:p w14:paraId="47B17550" w14:textId="77777777" w:rsidR="00D302C8" w:rsidRPr="00717444" w:rsidRDefault="00D302C8" w:rsidP="00D302C8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1744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ซื้อสัญญาประกันชีวิตแบบกลุ่ม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7DEE5C18" w14:textId="33977937" w:rsidR="00D302C8" w:rsidRPr="00717444" w:rsidRDefault="004E0D34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500359" w14:textId="77777777" w:rsidR="00D302C8" w:rsidRPr="00717444" w:rsidRDefault="00D302C8" w:rsidP="00D302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49D4645" w14:textId="4A274FBE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B5E1E">
              <w:rPr>
                <w:rFonts w:ascii="Angsana New" w:hAnsi="Angsana New"/>
                <w:sz w:val="30"/>
                <w:szCs w:val="30"/>
              </w:rPr>
              <w:t xml:space="preserve">             1,098</w:t>
            </w:r>
          </w:p>
        </w:tc>
      </w:tr>
      <w:tr w:rsidR="00D302C8" w:rsidRPr="00717444" w14:paraId="75FB02F5" w14:textId="77777777" w:rsidTr="00D302C8">
        <w:trPr>
          <w:cantSplit/>
        </w:trPr>
        <w:tc>
          <w:tcPr>
            <w:tcW w:w="6469" w:type="dxa"/>
          </w:tcPr>
          <w:p w14:paraId="3D63F3BC" w14:textId="77777777" w:rsidR="00D302C8" w:rsidRPr="00717444" w:rsidRDefault="00D302C8" w:rsidP="00D302C8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E8A3D07" w14:textId="77777777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5410A8" w14:textId="77777777" w:rsidR="00D302C8" w:rsidRPr="00717444" w:rsidRDefault="00D302C8" w:rsidP="00D302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C0FD214" w14:textId="77777777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2C8" w:rsidRPr="00717444" w14:paraId="6BEB7A57" w14:textId="77777777" w:rsidTr="00D302C8">
        <w:trPr>
          <w:cantSplit/>
        </w:trPr>
        <w:tc>
          <w:tcPr>
            <w:tcW w:w="6469" w:type="dxa"/>
          </w:tcPr>
          <w:p w14:paraId="39AD6BF6" w14:textId="77777777" w:rsidR="00D302C8" w:rsidRPr="00717444" w:rsidRDefault="00D302C8" w:rsidP="00D302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4D13990E" w14:textId="77777777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E37C04" w14:textId="77777777" w:rsidR="00D302C8" w:rsidRPr="00717444" w:rsidRDefault="00D302C8" w:rsidP="00D302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195555" w14:textId="77777777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2C8" w:rsidRPr="00717444" w14:paraId="329C6047" w14:textId="77777777" w:rsidTr="00D302C8">
        <w:trPr>
          <w:cantSplit/>
        </w:trPr>
        <w:tc>
          <w:tcPr>
            <w:tcW w:w="6469" w:type="dxa"/>
          </w:tcPr>
          <w:p w14:paraId="43C13AFD" w14:textId="02A30D9E" w:rsidR="00D302C8" w:rsidRPr="00717444" w:rsidRDefault="00D302C8" w:rsidP="00D302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71744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1744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6700DE97" w14:textId="02153F2C" w:rsidR="00D302C8" w:rsidRPr="00717444" w:rsidRDefault="004E0D34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68292A" w14:textId="77777777" w:rsidR="00D302C8" w:rsidRPr="00717444" w:rsidRDefault="00D302C8" w:rsidP="00D302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FFEFB8" w14:textId="4AF15C6E" w:rsidR="00D302C8" w:rsidRPr="00717444" w:rsidRDefault="00D302C8" w:rsidP="00D3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8,272</w:t>
            </w:r>
          </w:p>
        </w:tc>
      </w:tr>
    </w:tbl>
    <w:p w14:paraId="78E45E4E" w14:textId="6C02D50A" w:rsidR="00D302C8" w:rsidRDefault="00D302C8" w:rsidP="00D2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495138" w14:textId="351C0BDF" w:rsidR="002E036C" w:rsidRPr="00130540" w:rsidRDefault="002E036C" w:rsidP="00E81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130540">
        <w:rPr>
          <w:rFonts w:asciiTheme="majorBidi" w:hAnsiTheme="majorBidi" w:cstheme="majorBidi"/>
          <w:sz w:val="30"/>
          <w:szCs w:val="30"/>
        </w:rPr>
        <w:t>3</w:t>
      </w:r>
      <w:r w:rsidR="006A7961">
        <w:rPr>
          <w:rFonts w:asciiTheme="majorBidi" w:hAnsiTheme="majorBidi" w:cstheme="majorBidi"/>
          <w:sz w:val="30"/>
          <w:szCs w:val="30"/>
        </w:rPr>
        <w:t xml:space="preserve">0 </w:t>
      </w:r>
      <w:r w:rsidR="006A796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2E4EE2" w:rsidRPr="00130540">
        <w:rPr>
          <w:rFonts w:asciiTheme="majorBidi" w:hAnsiTheme="majorBidi" w:cstheme="majorBidi"/>
          <w:sz w:val="30"/>
          <w:szCs w:val="30"/>
        </w:rPr>
        <w:t>2563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และ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130540">
        <w:rPr>
          <w:rFonts w:asciiTheme="majorBidi" w:hAnsiTheme="majorBidi" w:cstheme="majorBidi"/>
          <w:sz w:val="30"/>
          <w:szCs w:val="30"/>
        </w:rPr>
        <w:t>31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E4EE2" w:rsidRPr="00130540">
        <w:rPr>
          <w:rFonts w:asciiTheme="majorBidi" w:hAnsiTheme="majorBidi" w:cstheme="majorBidi"/>
          <w:sz w:val="30"/>
          <w:szCs w:val="30"/>
        </w:rPr>
        <w:t>2562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FBDD13F" w14:textId="77777777" w:rsidR="00CF0E3C" w:rsidRPr="00D302C8" w:rsidRDefault="00CF0E3C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0C6B66" w:rsidRPr="00130540" w14:paraId="3D88B7FD" w14:textId="77777777" w:rsidTr="00E81DC1">
        <w:trPr>
          <w:cantSplit/>
          <w:tblHeader/>
        </w:trPr>
        <w:tc>
          <w:tcPr>
            <w:tcW w:w="6390" w:type="dxa"/>
            <w:shd w:val="clear" w:color="auto" w:fill="auto"/>
          </w:tcPr>
          <w:p w14:paraId="10113A0D" w14:textId="77777777" w:rsidR="000C6B66" w:rsidRPr="006A7961" w:rsidRDefault="000C6B66" w:rsidP="00471D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CC83B" w14:textId="12A83EA2" w:rsidR="000C6B66" w:rsidRPr="00130540" w:rsidRDefault="006A7961" w:rsidP="000C6B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A7286" w14:textId="77777777" w:rsidR="000C6B66" w:rsidRPr="00130540" w:rsidRDefault="000C6B66" w:rsidP="00471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985885" w14:textId="6737EDC8" w:rsidR="000C6B66" w:rsidRPr="00130540" w:rsidRDefault="002E4EE2" w:rsidP="000C6B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B66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B66"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21E3B" w:rsidRPr="00130540" w14:paraId="31B8BD3C" w14:textId="77777777" w:rsidTr="00E81DC1">
        <w:trPr>
          <w:cantSplit/>
          <w:tblHeader/>
        </w:trPr>
        <w:tc>
          <w:tcPr>
            <w:tcW w:w="6390" w:type="dxa"/>
            <w:shd w:val="clear" w:color="auto" w:fill="auto"/>
          </w:tcPr>
          <w:p w14:paraId="41073E4D" w14:textId="77777777" w:rsidR="00C21E3B" w:rsidRPr="00130540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EDDE33" w14:textId="519B5464" w:rsidR="00C21E3B" w:rsidRPr="00130540" w:rsidRDefault="002E4EE2" w:rsidP="00C21E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21648" w14:textId="77777777" w:rsidR="00C21E3B" w:rsidRPr="00130540" w:rsidRDefault="00C21E3B" w:rsidP="00C21E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CD9422" w14:textId="0553EE1C" w:rsidR="00C21E3B" w:rsidRPr="00130540" w:rsidRDefault="002E4EE2" w:rsidP="00C21E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2562</w:t>
            </w:r>
          </w:p>
        </w:tc>
      </w:tr>
      <w:tr w:rsidR="00C21E3B" w:rsidRPr="00130540" w14:paraId="4987859E" w14:textId="77777777" w:rsidTr="00E81DC1">
        <w:trPr>
          <w:cantSplit/>
          <w:tblHeader/>
        </w:trPr>
        <w:tc>
          <w:tcPr>
            <w:tcW w:w="6390" w:type="dxa"/>
            <w:shd w:val="clear" w:color="auto" w:fill="auto"/>
          </w:tcPr>
          <w:p w14:paraId="17407B52" w14:textId="77777777" w:rsidR="00C21E3B" w:rsidRPr="00130540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FC7A812" w14:textId="77777777" w:rsidR="00C21E3B" w:rsidRPr="00130540" w:rsidRDefault="00C21E3B" w:rsidP="00C21E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21E3B" w:rsidRPr="00130540" w14:paraId="45141263" w14:textId="77777777" w:rsidTr="00E81DC1">
        <w:trPr>
          <w:cantSplit/>
        </w:trPr>
        <w:tc>
          <w:tcPr>
            <w:tcW w:w="6390" w:type="dxa"/>
            <w:shd w:val="clear" w:color="auto" w:fill="auto"/>
          </w:tcPr>
          <w:p w14:paraId="6F1DD863" w14:textId="77777777" w:rsidR="00C21E3B" w:rsidRPr="00130540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7032D92" w14:textId="77777777" w:rsidR="00C21E3B" w:rsidRPr="0013054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8318C" w14:textId="77777777" w:rsidR="00C21E3B" w:rsidRPr="00130540" w:rsidRDefault="00C21E3B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91BD32" w14:textId="77777777" w:rsidR="00C21E3B" w:rsidRPr="0013054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1E3B" w:rsidRPr="00130540" w14:paraId="14991899" w14:textId="77777777" w:rsidTr="00E81DC1">
        <w:trPr>
          <w:cantSplit/>
        </w:trPr>
        <w:tc>
          <w:tcPr>
            <w:tcW w:w="6390" w:type="dxa"/>
            <w:shd w:val="clear" w:color="auto" w:fill="auto"/>
          </w:tcPr>
          <w:p w14:paraId="2E12371C" w14:textId="23263795" w:rsidR="00C21E3B" w:rsidRPr="00130540" w:rsidRDefault="00E60967" w:rsidP="00C21E3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BD8EA2B" w14:textId="517DFB58" w:rsidR="00C21E3B" w:rsidRPr="00130540" w:rsidRDefault="000F5406" w:rsidP="0091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C218E" w14:textId="77777777" w:rsidR="00C21E3B" w:rsidRPr="00130540" w:rsidRDefault="00C21E3B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FC00553" w14:textId="68C71668" w:rsidR="00C21E3B" w:rsidRPr="00130540" w:rsidRDefault="002E4EE2" w:rsidP="0050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position w:val="1"/>
                <w:sz w:val="30"/>
                <w:szCs w:val="30"/>
              </w:rPr>
              <w:t>314</w:t>
            </w:r>
          </w:p>
        </w:tc>
      </w:tr>
    </w:tbl>
    <w:p w14:paraId="50515815" w14:textId="77777777" w:rsidR="00E81DC1" w:rsidRPr="00130540" w:rsidRDefault="00E81DC1" w:rsidP="00E81DC1">
      <w:pPr>
        <w:rPr>
          <w:rFonts w:asciiTheme="majorBidi" w:hAnsiTheme="majorBidi" w:cstheme="majorBidi"/>
          <w:sz w:val="24"/>
          <w:szCs w:val="24"/>
        </w:rPr>
      </w:pPr>
    </w:p>
    <w:p w14:paraId="1E1BF027" w14:textId="77777777" w:rsidR="00171165" w:rsidRDefault="0017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BAD07CD" w14:textId="5A0C1F5C" w:rsidR="00BB00F4" w:rsidRPr="00171165" w:rsidRDefault="003B40A9" w:rsidP="003A159F">
      <w:pPr>
        <w:pStyle w:val="Heading8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171165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lastRenderedPageBreak/>
        <w:t xml:space="preserve">สัญญาสำคัญที่ทำกับกิจการที่เกี่ยวข้องกัน  </w:t>
      </w:r>
    </w:p>
    <w:p w14:paraId="18112C13" w14:textId="77777777" w:rsidR="009A44F5" w:rsidRPr="00171165" w:rsidRDefault="009A44F5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65D49E41" w14:textId="77777777" w:rsidR="00BB00F4" w:rsidRPr="00171165" w:rsidRDefault="00BB00F4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71165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</w:t>
      </w:r>
      <w:r w:rsidR="00BE668D" w:rsidRPr="00171165">
        <w:rPr>
          <w:rFonts w:asciiTheme="majorBidi" w:hAnsiTheme="majorBidi" w:cstheme="majorBidi"/>
          <w:i/>
          <w:iCs/>
          <w:sz w:val="30"/>
          <w:szCs w:val="30"/>
          <w:cs/>
        </w:rPr>
        <w:t>ชีวิต</w:t>
      </w:r>
      <w:r w:rsidR="00433491" w:rsidRPr="00171165">
        <w:rPr>
          <w:rFonts w:asciiTheme="majorBidi" w:hAnsiTheme="majorBidi" w:cstheme="majorBidi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171165" w:rsidRDefault="00BB00F4" w:rsidP="00BB00F4">
      <w:pPr>
        <w:rPr>
          <w:rFonts w:asciiTheme="majorBidi" w:hAnsiTheme="majorBidi" w:cstheme="majorBidi"/>
          <w:sz w:val="24"/>
          <w:szCs w:val="24"/>
        </w:rPr>
      </w:pPr>
    </w:p>
    <w:p w14:paraId="2013061C" w14:textId="1AA17CDF" w:rsidR="00BB00F4" w:rsidRPr="00FC2A5E" w:rsidRDefault="00BB00F4" w:rsidP="00BB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C2A5E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บริษัทได้ทำสัญญารับบริการประกัน</w:t>
      </w:r>
      <w:r w:rsidR="00BE668D" w:rsidRPr="00FC2A5E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034948" w:rsidRPr="00FC2A5E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FC2A5E">
        <w:rPr>
          <w:rFonts w:asciiTheme="majorBidi" w:hAnsiTheme="majorBidi" w:cstheme="majorBidi"/>
          <w:spacing w:val="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BE668D" w:rsidRPr="00FC2A5E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111FF7" w:rsidRPr="00FC2A5E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FC2A5E">
        <w:rPr>
          <w:rFonts w:asciiTheme="majorBidi" w:hAnsiTheme="majorBidi" w:cstheme="majorBidi"/>
          <w:spacing w:val="2"/>
          <w:sz w:val="30"/>
          <w:szCs w:val="30"/>
          <w:cs/>
        </w:rPr>
        <w:t>แก่บริษัท ทั้งนี้ บริษัทต้องจ่ายค่า</w:t>
      </w:r>
      <w:r w:rsidR="00FB41BC" w:rsidRPr="00FC2A5E">
        <w:rPr>
          <w:rFonts w:asciiTheme="majorBidi" w:hAnsiTheme="majorBidi" w:cstheme="majorBidi"/>
          <w:spacing w:val="2"/>
          <w:sz w:val="30"/>
          <w:szCs w:val="30"/>
          <w:cs/>
        </w:rPr>
        <w:t>เบี้ยประกัน</w:t>
      </w:r>
      <w:r w:rsidRPr="00FC2A5E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เป็นจำนวนเงินตามที่ระบุในสัญญา สัญญาดังกล่าวมีอายุ </w:t>
      </w:r>
      <w:r w:rsidRPr="00FC2A5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2E4EE2" w:rsidRPr="00FC2A5E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FC2A5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C2A5E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14DE28B5" w14:textId="77777777" w:rsidR="00111FF7" w:rsidRPr="00171165" w:rsidRDefault="00111FF7" w:rsidP="00BB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29CC54A3" w14:textId="77777777" w:rsidR="00AF6A35" w:rsidRPr="00171165" w:rsidRDefault="00DB3383" w:rsidP="006F415D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171165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ที่ดิน อาคารและอุปกรณ์  </w:t>
      </w:r>
    </w:p>
    <w:p w14:paraId="1ED7C37D" w14:textId="77777777" w:rsidR="00104C90" w:rsidRPr="00171165" w:rsidRDefault="00104C90" w:rsidP="00E639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67356D2" w14:textId="60E2F883" w:rsidR="00E639E2" w:rsidRPr="00171165" w:rsidRDefault="00E639E2" w:rsidP="00DF0B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71165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171165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6A7961" w:rsidRPr="00171165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B4786">
        <w:rPr>
          <w:rFonts w:asciiTheme="majorBidi" w:hAnsiTheme="majorBidi" w:cstheme="majorBidi"/>
          <w:sz w:val="30"/>
          <w:szCs w:val="30"/>
        </w:rPr>
        <w:t>30</w:t>
      </w:r>
      <w:r w:rsidR="006A7961"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="006A7961" w:rsidRPr="0017116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C6E3B">
        <w:rPr>
          <w:rFonts w:asciiTheme="majorBidi" w:hAnsiTheme="majorBidi" w:cstheme="majorBidi"/>
          <w:sz w:val="30"/>
          <w:szCs w:val="30"/>
        </w:rPr>
        <w:t xml:space="preserve">2563 </w:t>
      </w:r>
      <w:r w:rsidRPr="001711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1D689E9" w14:textId="7D158BFB" w:rsidR="00352085" w:rsidRPr="00171165" w:rsidRDefault="00352085" w:rsidP="00E639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pPr w:leftFromText="180" w:rightFromText="180" w:vertAnchor="text" w:tblpX="450" w:tblpY="1"/>
        <w:tblOverlap w:val="never"/>
        <w:tblW w:w="9209" w:type="dxa"/>
        <w:tblLayout w:type="fixed"/>
        <w:tblLook w:val="0000" w:firstRow="0" w:lastRow="0" w:firstColumn="0" w:lastColumn="0" w:noHBand="0" w:noVBand="0"/>
      </w:tblPr>
      <w:tblGrid>
        <w:gridCol w:w="6211"/>
        <w:gridCol w:w="1333"/>
        <w:gridCol w:w="295"/>
        <w:gridCol w:w="1370"/>
      </w:tblGrid>
      <w:tr w:rsidR="0081474F" w:rsidRPr="00171165" w14:paraId="66544CF4" w14:textId="77777777" w:rsidTr="007C4720">
        <w:trPr>
          <w:trHeight w:val="1098"/>
          <w:tblHeader/>
        </w:trPr>
        <w:tc>
          <w:tcPr>
            <w:tcW w:w="3372" w:type="pct"/>
          </w:tcPr>
          <w:p w14:paraId="5186DD06" w14:textId="77777777" w:rsidR="0081474F" w:rsidRPr="00171165" w:rsidRDefault="0081474F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DA0559" w14:textId="77777777" w:rsidR="0081474F" w:rsidRPr="00171165" w:rsidRDefault="0081474F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0BFCD3" w14:textId="77777777" w:rsidR="0081474F" w:rsidRPr="00171165" w:rsidRDefault="0081474F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16EF0E29" w14:textId="77777777" w:rsidR="0081474F" w:rsidRPr="00171165" w:rsidRDefault="0081474F" w:rsidP="007C4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FEF6C3" w14:textId="77777777" w:rsidR="0081474F" w:rsidRPr="00171165" w:rsidRDefault="0081474F" w:rsidP="007C4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2F4D75B3" w14:textId="77777777" w:rsidR="0081474F" w:rsidRPr="00171165" w:rsidRDefault="0081474F" w:rsidP="007C4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171165">
              <w:rPr>
                <w:rFonts w:ascii="Angsana New" w:hAnsi="Angsana New"/>
                <w:sz w:val="30"/>
                <w:szCs w:val="30"/>
              </w:rPr>
              <w:br/>
              <w:t xml:space="preserve"> -</w:t>
            </w:r>
            <w:r w:rsidRPr="0017116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" w:type="pct"/>
          </w:tcPr>
          <w:p w14:paraId="49A92C5E" w14:textId="77777777" w:rsidR="0081474F" w:rsidRPr="00171165" w:rsidRDefault="0081474F" w:rsidP="007C4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7A17F1E7" w14:textId="77777777" w:rsidR="0081474F" w:rsidRPr="00171165" w:rsidRDefault="0081474F" w:rsidP="007C4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03A8305F" w14:textId="77777777" w:rsidR="0081474F" w:rsidRPr="00171165" w:rsidRDefault="0081474F" w:rsidP="007C4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171165">
              <w:rPr>
                <w:rFonts w:ascii="Angsana New" w:hAnsi="Angsana New"/>
                <w:sz w:val="30"/>
                <w:szCs w:val="30"/>
              </w:rPr>
              <w:t>-</w:t>
            </w:r>
            <w:r w:rsidRPr="00171165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81474F" w:rsidRPr="00171165" w14:paraId="74A03009" w14:textId="77777777" w:rsidTr="007C4720">
        <w:trPr>
          <w:trHeight w:val="400"/>
          <w:tblHeader/>
        </w:trPr>
        <w:tc>
          <w:tcPr>
            <w:tcW w:w="3372" w:type="pct"/>
          </w:tcPr>
          <w:p w14:paraId="4B191F6E" w14:textId="77777777" w:rsidR="0081474F" w:rsidRPr="00171165" w:rsidRDefault="0081474F" w:rsidP="007C472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8" w:type="pct"/>
            <w:gridSpan w:val="3"/>
            <w:shd w:val="clear" w:color="auto" w:fill="auto"/>
          </w:tcPr>
          <w:p w14:paraId="1DD7A34B" w14:textId="77777777" w:rsidR="0081474F" w:rsidRPr="00171165" w:rsidRDefault="0081474F" w:rsidP="007C4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91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</w:rPr>
              <w:t xml:space="preserve">               (</w:t>
            </w:r>
            <w:r w:rsidRPr="0017116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17116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474F" w:rsidRPr="00171165" w14:paraId="532DEA17" w14:textId="77777777" w:rsidTr="007C4720">
        <w:trPr>
          <w:trHeight w:val="400"/>
          <w:tblHeader/>
        </w:trPr>
        <w:tc>
          <w:tcPr>
            <w:tcW w:w="3372" w:type="pct"/>
          </w:tcPr>
          <w:p w14:paraId="405FC786" w14:textId="77777777" w:rsidR="0081474F" w:rsidRPr="00171165" w:rsidRDefault="0081474F" w:rsidP="007C4720">
            <w:pPr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24" w:type="pct"/>
            <w:shd w:val="clear" w:color="auto" w:fill="auto"/>
          </w:tcPr>
          <w:p w14:paraId="35763C11" w14:textId="3C68BD63" w:rsidR="0081474F" w:rsidRPr="00171165" w:rsidRDefault="00FF58D9" w:rsidP="008D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1,095</w:t>
            </w:r>
          </w:p>
        </w:tc>
        <w:tc>
          <w:tcPr>
            <w:tcW w:w="160" w:type="pct"/>
            <w:shd w:val="clear" w:color="auto" w:fill="auto"/>
          </w:tcPr>
          <w:p w14:paraId="13EB3098" w14:textId="77777777" w:rsidR="0081474F" w:rsidRPr="00171165" w:rsidRDefault="0081474F" w:rsidP="00814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40B3F795" w14:textId="20C32397" w:rsidR="0081474F" w:rsidRPr="00171165" w:rsidRDefault="00C23EEC" w:rsidP="008D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191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474F" w:rsidRPr="00171165" w14:paraId="2480AE32" w14:textId="77777777" w:rsidTr="007C4720">
        <w:trPr>
          <w:trHeight w:val="400"/>
          <w:tblHeader/>
        </w:trPr>
        <w:tc>
          <w:tcPr>
            <w:tcW w:w="3372" w:type="pct"/>
          </w:tcPr>
          <w:p w14:paraId="237A61D4" w14:textId="77777777" w:rsidR="0081474F" w:rsidRPr="00171165" w:rsidRDefault="0081474F" w:rsidP="007C4720">
            <w:pPr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724" w:type="pct"/>
            <w:shd w:val="clear" w:color="auto" w:fill="auto"/>
          </w:tcPr>
          <w:p w14:paraId="2907C3F4" w14:textId="47FEAD46" w:rsidR="0081474F" w:rsidRPr="00171165" w:rsidRDefault="00FF58D9" w:rsidP="006D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10,339</w:t>
            </w:r>
          </w:p>
        </w:tc>
        <w:tc>
          <w:tcPr>
            <w:tcW w:w="160" w:type="pct"/>
            <w:shd w:val="clear" w:color="auto" w:fill="auto"/>
          </w:tcPr>
          <w:p w14:paraId="29F53B7D" w14:textId="77777777" w:rsidR="0081474F" w:rsidRPr="00171165" w:rsidRDefault="0081474F" w:rsidP="00814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3FF7E7B4" w14:textId="2FDD6F7D" w:rsidR="0081474F" w:rsidRPr="00171165" w:rsidRDefault="00FF58D9" w:rsidP="006D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191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474F" w:rsidRPr="00171165" w14:paraId="6426C17B" w14:textId="77777777" w:rsidTr="007C4720">
        <w:trPr>
          <w:trHeight w:val="400"/>
          <w:tblHeader/>
        </w:trPr>
        <w:tc>
          <w:tcPr>
            <w:tcW w:w="3372" w:type="pct"/>
          </w:tcPr>
          <w:p w14:paraId="77A78AC7" w14:textId="77777777" w:rsidR="0081474F" w:rsidRPr="00171165" w:rsidRDefault="0081474F" w:rsidP="007C4720">
            <w:pPr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Pr="001711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71165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724" w:type="pct"/>
            <w:shd w:val="clear" w:color="auto" w:fill="auto"/>
          </w:tcPr>
          <w:p w14:paraId="7183F398" w14:textId="5BC5C4A0" w:rsidR="0081474F" w:rsidRPr="00171165" w:rsidRDefault="00FF58D9" w:rsidP="006D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160" w:type="pct"/>
            <w:shd w:val="clear" w:color="auto" w:fill="auto"/>
          </w:tcPr>
          <w:p w14:paraId="6E24FF6F" w14:textId="77777777" w:rsidR="0081474F" w:rsidRPr="00171165" w:rsidRDefault="0081474F" w:rsidP="00814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1C6830D9" w14:textId="477803C4" w:rsidR="0081474F" w:rsidRPr="00171165" w:rsidRDefault="00FF58D9" w:rsidP="008D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191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1474F" w:rsidRPr="00171165" w14:paraId="73A99AB4" w14:textId="77777777" w:rsidTr="007C4720">
        <w:trPr>
          <w:trHeight w:val="400"/>
          <w:tblHeader/>
        </w:trPr>
        <w:tc>
          <w:tcPr>
            <w:tcW w:w="3372" w:type="pct"/>
          </w:tcPr>
          <w:p w14:paraId="3DD984EB" w14:textId="77777777" w:rsidR="0081474F" w:rsidRPr="00171165" w:rsidRDefault="0081474F" w:rsidP="007C4720">
            <w:pPr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24" w:type="pct"/>
            <w:shd w:val="clear" w:color="auto" w:fill="auto"/>
          </w:tcPr>
          <w:p w14:paraId="5CCD012A" w14:textId="4D152795" w:rsidR="0081474F" w:rsidRPr="00171165" w:rsidRDefault="00FF58D9" w:rsidP="008D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191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3FB28146" w14:textId="77777777" w:rsidR="0081474F" w:rsidRPr="00171165" w:rsidRDefault="0081474F" w:rsidP="00814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3E162C2D" w14:textId="46455EB2" w:rsidR="0081474F" w:rsidRPr="00171165" w:rsidRDefault="00FF58D9" w:rsidP="00814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191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14,904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1474F" w:rsidRPr="00171165" w14:paraId="00DA7282" w14:textId="77777777" w:rsidTr="007C4720">
        <w:trPr>
          <w:trHeight w:val="410"/>
          <w:tblHeader/>
        </w:trPr>
        <w:tc>
          <w:tcPr>
            <w:tcW w:w="3372" w:type="pct"/>
          </w:tcPr>
          <w:p w14:paraId="4CA0DBDC" w14:textId="77777777" w:rsidR="0081474F" w:rsidRPr="00171165" w:rsidRDefault="0081474F" w:rsidP="007C4720">
            <w:pPr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521F5320" w14:textId="2527C2EF" w:rsidR="0081474F" w:rsidRPr="00171165" w:rsidRDefault="00FF58D9" w:rsidP="006D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4,012</w:t>
            </w:r>
          </w:p>
        </w:tc>
        <w:tc>
          <w:tcPr>
            <w:tcW w:w="160" w:type="pct"/>
            <w:shd w:val="clear" w:color="auto" w:fill="auto"/>
          </w:tcPr>
          <w:p w14:paraId="16C4C20D" w14:textId="77777777" w:rsidR="0081474F" w:rsidRPr="00171165" w:rsidRDefault="0081474F" w:rsidP="00814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155534E2" w14:textId="6BCE6704" w:rsidR="0081474F" w:rsidRPr="00171165" w:rsidRDefault="00FF58D9" w:rsidP="00814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6,070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1474F" w:rsidRPr="00171165" w14:paraId="64401120" w14:textId="77777777" w:rsidTr="007C4720">
        <w:trPr>
          <w:trHeight w:val="400"/>
          <w:tblHeader/>
        </w:trPr>
        <w:tc>
          <w:tcPr>
            <w:tcW w:w="3372" w:type="pct"/>
          </w:tcPr>
          <w:p w14:paraId="5767A5BD" w14:textId="77777777" w:rsidR="0081474F" w:rsidRPr="00171165" w:rsidRDefault="0081474F" w:rsidP="007C472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1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E2C90" w14:textId="1C52CA50" w:rsidR="0081474F" w:rsidRPr="00171165" w:rsidRDefault="00FF58D9" w:rsidP="006D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16,408</w:t>
            </w:r>
          </w:p>
        </w:tc>
        <w:tc>
          <w:tcPr>
            <w:tcW w:w="160" w:type="pct"/>
            <w:shd w:val="clear" w:color="auto" w:fill="auto"/>
          </w:tcPr>
          <w:p w14:paraId="58105AA4" w14:textId="77777777" w:rsidR="0081474F" w:rsidRPr="00171165" w:rsidRDefault="0081474F" w:rsidP="00814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2269D" w14:textId="77009168" w:rsidR="0081474F" w:rsidRPr="00171165" w:rsidRDefault="00FF58D9" w:rsidP="006D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21,104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EA816FE" w14:textId="77777777" w:rsidR="0081474F" w:rsidRPr="00171165" w:rsidRDefault="0081474F" w:rsidP="00E639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7BE8BCF" w14:textId="3AA8F23D" w:rsidR="00FC5F7C" w:rsidRPr="00171165" w:rsidRDefault="00100F63" w:rsidP="00FC5F7C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17116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2E4EE2" w:rsidRPr="00171165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6A7961" w:rsidRPr="00171165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6A7961" w:rsidRPr="001711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2E4EE2" w:rsidRPr="00171165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17116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207C3" w:rsidRPr="00171165">
        <w:rPr>
          <w:rFonts w:asciiTheme="majorBidi" w:hAnsiTheme="majorBidi" w:cstheme="majorBidi"/>
          <w:sz w:val="30"/>
          <w:szCs w:val="30"/>
          <w:cs/>
          <w:lang w:bidi="th-TH"/>
        </w:rPr>
        <w:t>ที่ดิน</w:t>
      </w:r>
      <w:r w:rsidRPr="0017116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อาคารและอุปกรณ์ ซึ่งมีมูลค่าตามบัญ</w:t>
      </w:r>
      <w:r w:rsidR="00F50B3A" w:rsidRPr="00171165">
        <w:rPr>
          <w:rFonts w:asciiTheme="majorBidi" w:hAnsiTheme="majorBidi" w:cstheme="majorBidi"/>
          <w:sz w:val="30"/>
          <w:szCs w:val="30"/>
          <w:cs/>
          <w:lang w:bidi="th-TH"/>
        </w:rPr>
        <w:t>ชี</w:t>
      </w:r>
      <w:r w:rsidR="00F50B3A" w:rsidRPr="00331940">
        <w:rPr>
          <w:rFonts w:asciiTheme="majorBidi" w:hAnsiTheme="majorBidi" w:cstheme="majorBidi"/>
          <w:sz w:val="30"/>
          <w:szCs w:val="30"/>
          <w:cs/>
          <w:lang w:bidi="th-TH"/>
        </w:rPr>
        <w:t>จำนว</w:t>
      </w:r>
      <w:r w:rsidR="004A3C36" w:rsidRPr="00331940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="00145DE7" w:rsidRPr="0033194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A3C36" w:rsidRPr="00331940">
        <w:rPr>
          <w:rFonts w:asciiTheme="majorBidi" w:hAnsiTheme="majorBidi" w:cstheme="majorBidi"/>
          <w:sz w:val="30"/>
          <w:szCs w:val="30"/>
          <w:lang w:val="en-US" w:bidi="th-TH"/>
        </w:rPr>
        <w:t xml:space="preserve">204.3 </w:t>
      </w:r>
      <w:r w:rsidRPr="00331940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17116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71165">
        <w:rPr>
          <w:rFonts w:asciiTheme="majorBidi" w:hAnsiTheme="majorBidi" w:cstheme="majorBidi"/>
          <w:i/>
          <w:iCs/>
          <w:spacing w:val="-8"/>
          <w:sz w:val="30"/>
          <w:szCs w:val="30"/>
        </w:rPr>
        <w:t>(</w:t>
      </w:r>
      <w:r w:rsidR="002E4EE2" w:rsidRPr="00171165">
        <w:rPr>
          <w:rFonts w:asciiTheme="majorBidi" w:hAnsiTheme="majorBidi" w:cstheme="majorBidi"/>
          <w:i/>
          <w:iCs/>
          <w:spacing w:val="-8"/>
          <w:sz w:val="30"/>
          <w:szCs w:val="30"/>
        </w:rPr>
        <w:t>31</w:t>
      </w:r>
      <w:r w:rsidRPr="00171165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ธันวาคม </w:t>
      </w:r>
      <w:r w:rsidR="002E4EE2" w:rsidRPr="00171165">
        <w:rPr>
          <w:rFonts w:asciiTheme="majorBidi" w:hAnsiTheme="majorBidi" w:cstheme="majorBidi"/>
          <w:i/>
          <w:iCs/>
          <w:spacing w:val="-8"/>
          <w:sz w:val="30"/>
          <w:szCs w:val="30"/>
        </w:rPr>
        <w:t>2562</w:t>
      </w:r>
      <w:r w:rsidRPr="00171165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:  </w:t>
      </w:r>
      <w:r w:rsidR="002E4EE2" w:rsidRPr="00171165">
        <w:rPr>
          <w:rFonts w:asciiTheme="majorBidi" w:hAnsiTheme="majorBidi" w:cstheme="majorBidi"/>
          <w:i/>
          <w:iCs/>
          <w:spacing w:val="-8"/>
          <w:sz w:val="30"/>
          <w:szCs w:val="30"/>
        </w:rPr>
        <w:t>209</w:t>
      </w:r>
      <w:r w:rsidRPr="00171165">
        <w:rPr>
          <w:rFonts w:asciiTheme="majorBidi" w:hAnsiTheme="majorBidi" w:cstheme="majorBidi"/>
          <w:i/>
          <w:iCs/>
          <w:spacing w:val="-8"/>
          <w:sz w:val="30"/>
          <w:szCs w:val="30"/>
        </w:rPr>
        <w:t>.</w:t>
      </w:r>
      <w:r w:rsidR="002E4EE2" w:rsidRPr="00171165">
        <w:rPr>
          <w:rFonts w:asciiTheme="majorBidi" w:hAnsiTheme="majorBidi" w:cstheme="majorBidi"/>
          <w:i/>
          <w:iCs/>
          <w:spacing w:val="-8"/>
          <w:sz w:val="30"/>
          <w:szCs w:val="30"/>
        </w:rPr>
        <w:t>9</w:t>
      </w:r>
      <w:r w:rsidRPr="00171165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ล้านบาท</w:t>
      </w:r>
      <w:r w:rsidRPr="00171165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) </w:t>
      </w:r>
      <w:r w:rsidRPr="0017116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ได้ถูกจดจำนองเพื่อเป็นหลักทรัพย์ค้ำประกันวงเงินสินเชื่อของบริษัท</w:t>
      </w:r>
    </w:p>
    <w:p w14:paraId="64066BD3" w14:textId="77777777" w:rsidR="00104C90" w:rsidRPr="00171165" w:rsidRDefault="00104C90" w:rsidP="00104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5635F95" w14:textId="77777777" w:rsidR="00D75BB6" w:rsidRPr="00171165" w:rsidRDefault="00D75BB6" w:rsidP="00C27CE8">
      <w:pPr>
        <w:pStyle w:val="Heading8"/>
        <w:numPr>
          <w:ilvl w:val="0"/>
          <w:numId w:val="17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71165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หนี้สินที่มีภาระดอกเบี้ย</w:t>
      </w:r>
    </w:p>
    <w:p w14:paraId="3056C07B" w14:textId="77777777" w:rsidR="00104C90" w:rsidRPr="00171165" w:rsidRDefault="00104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0B22F100" w14:textId="021E8338" w:rsidR="008516DF" w:rsidRPr="00171165" w:rsidRDefault="00F5517F" w:rsidP="008516D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D4CE7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Pr="008D4CE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E4EE2" w:rsidRPr="008D4CE7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6A7961" w:rsidRPr="008D4CE7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6A7961" w:rsidRPr="008D4CE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2E4EE2" w:rsidRPr="008D4CE7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D4CE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D4CE7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60495D" w:rsidRPr="008D4CE7">
        <w:rPr>
          <w:rFonts w:asciiTheme="majorBidi" w:hAnsiTheme="majorBidi" w:cstheme="majorBidi"/>
          <w:spacing w:val="-4"/>
          <w:sz w:val="30"/>
          <w:szCs w:val="30"/>
        </w:rPr>
        <w:t xml:space="preserve"> 96.9 </w:t>
      </w:r>
      <w:r w:rsidRPr="008D4CE7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8D4CE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D4CE7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2E4EE2" w:rsidRPr="008D4CE7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8D4CE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8D4CE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2E4EE2" w:rsidRPr="008D4CE7">
        <w:rPr>
          <w:rFonts w:asciiTheme="majorBidi" w:hAnsiTheme="majorBidi" w:cstheme="majorBidi"/>
          <w:i/>
          <w:iCs/>
          <w:spacing w:val="-4"/>
          <w:sz w:val="30"/>
          <w:szCs w:val="30"/>
        </w:rPr>
        <w:t>2562</w:t>
      </w:r>
      <w:r w:rsidRPr="008D4CE7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Pr="00171165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2E4EE2" w:rsidRPr="00171165">
        <w:rPr>
          <w:rFonts w:asciiTheme="majorBidi" w:hAnsiTheme="majorBidi" w:cstheme="majorBidi"/>
          <w:i/>
          <w:iCs/>
          <w:sz w:val="30"/>
          <w:szCs w:val="30"/>
        </w:rPr>
        <w:t>157</w:t>
      </w:r>
      <w:r w:rsidR="00104C90" w:rsidRPr="0017116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E4EE2" w:rsidRPr="00171165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1711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171165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8516DF" w:rsidRPr="001711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516DF" w:rsidRPr="00171165">
        <w:rPr>
          <w:rFonts w:asciiTheme="majorBidi" w:hAnsiTheme="majorBidi" w:cstheme="majorBidi"/>
          <w:sz w:val="30"/>
          <w:szCs w:val="30"/>
          <w:cs/>
        </w:rPr>
        <w:t>วงเงินสินเชื่อดังกล่าวค้ำประกันโดย</w:t>
      </w:r>
      <w:r w:rsidR="0045785C" w:rsidRPr="00171165">
        <w:rPr>
          <w:rFonts w:asciiTheme="majorBidi" w:hAnsiTheme="majorBidi" w:cstheme="majorBidi"/>
          <w:sz w:val="30"/>
          <w:szCs w:val="30"/>
          <w:cs/>
        </w:rPr>
        <w:t>ที่ดิน และ</w:t>
      </w:r>
      <w:r w:rsidR="008516DF" w:rsidRPr="00171165">
        <w:rPr>
          <w:rFonts w:asciiTheme="majorBidi" w:hAnsiTheme="majorBidi" w:cstheme="majorBidi"/>
          <w:sz w:val="30"/>
          <w:szCs w:val="30"/>
          <w:cs/>
        </w:rPr>
        <w:t>อาคารสิ่งปลูกสร้างของบริษัท</w:t>
      </w:r>
    </w:p>
    <w:p w14:paraId="568436F5" w14:textId="77777777" w:rsidR="00183390" w:rsidRPr="00130540" w:rsidRDefault="00183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93D4A6B" w14:textId="77777777" w:rsidR="00F5517F" w:rsidRPr="00130540" w:rsidRDefault="00F5517F" w:rsidP="00F5517F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  <w:sectPr w:rsidR="00F5517F" w:rsidRPr="00130540" w:rsidSect="00130540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p w14:paraId="2F5CB68D" w14:textId="77777777" w:rsidR="00F5517F" w:rsidRPr="006A7961" w:rsidRDefault="00841F0C" w:rsidP="005A7828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6A7961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  <w:r w:rsidR="00737C2E" w:rsidRPr="006A7961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12D4043C" w14:textId="77777777" w:rsidR="00F5517F" w:rsidRPr="005A7828" w:rsidRDefault="00F5517F" w:rsidP="005A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2"/>
          <w:szCs w:val="12"/>
          <w:cs/>
        </w:rPr>
      </w:pPr>
    </w:p>
    <w:p w14:paraId="6AB3306F" w14:textId="77777777" w:rsidR="00F5517F" w:rsidRPr="006A7961" w:rsidRDefault="00F5517F" w:rsidP="005A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796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560CD4" w14:textId="77777777" w:rsidR="00F5517F" w:rsidRPr="005A7828" w:rsidRDefault="00F5517F" w:rsidP="005A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2"/>
          <w:szCs w:val="12"/>
        </w:rPr>
      </w:pPr>
    </w:p>
    <w:p w14:paraId="290AA58E" w14:textId="410E50F2" w:rsidR="003C2825" w:rsidRPr="006A7961" w:rsidRDefault="003C2825" w:rsidP="005A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A7961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ผู้บริหารพิจารณาว่าบริษัทดำเนินกิจการในส่วนงานธุรกิจเดียว คือ ธุรกิจการผลิตและจำหน่ายซอสปรุงรส น้ำจิ้มปรุงรส น้ำผลไม้ เครื่องกระป๋อง รวมถึงผลิตภัณฑ์จากพืชผักผลไม้ ดังนั้นจึงมีส่วนงานที่รายงานเพียงส่วนงานเดียว</w:t>
      </w:r>
    </w:p>
    <w:p w14:paraId="4CE85454" w14:textId="77777777" w:rsidR="00F5517F" w:rsidRPr="005A7828" w:rsidRDefault="00F5517F" w:rsidP="005A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2"/>
          <w:szCs w:val="12"/>
        </w:rPr>
      </w:pPr>
    </w:p>
    <w:p w14:paraId="07F80092" w14:textId="77777777" w:rsidR="00F5517F" w:rsidRPr="006A7961" w:rsidRDefault="00F5517F" w:rsidP="005A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796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03AA3A6" w14:textId="77777777" w:rsidR="00F5517F" w:rsidRPr="005A7828" w:rsidRDefault="00F5517F" w:rsidP="005A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2"/>
          <w:szCs w:val="12"/>
        </w:rPr>
      </w:pPr>
    </w:p>
    <w:p w14:paraId="74A50380" w14:textId="39B1E5FB" w:rsidR="00F5517F" w:rsidRPr="00A20A93" w:rsidRDefault="00F5517F" w:rsidP="005A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20A93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สำหรับงวด</w:t>
      </w:r>
      <w:r w:rsidR="005754CB" w:rsidRPr="00A20A93">
        <w:rPr>
          <w:rFonts w:asciiTheme="majorBidi" w:hAnsiTheme="majorBidi" w:cstheme="majorBidi" w:hint="cs"/>
          <w:spacing w:val="2"/>
          <w:sz w:val="30"/>
          <w:szCs w:val="30"/>
          <w:cs/>
        </w:rPr>
        <w:t>สามเดือนและ</w:t>
      </w:r>
      <w:r w:rsidR="006A7961" w:rsidRPr="00A20A93">
        <w:rPr>
          <w:rFonts w:asciiTheme="majorBidi" w:hAnsiTheme="majorBidi" w:cstheme="majorBidi" w:hint="cs"/>
          <w:spacing w:val="2"/>
          <w:sz w:val="30"/>
          <w:szCs w:val="30"/>
          <w:cs/>
        </w:rPr>
        <w:t>หก</w:t>
      </w:r>
      <w:r w:rsidRPr="00A20A93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2E4EE2" w:rsidRPr="00A20A93">
        <w:rPr>
          <w:rFonts w:asciiTheme="majorBidi" w:hAnsiTheme="majorBidi" w:cstheme="majorBidi"/>
          <w:spacing w:val="2"/>
          <w:sz w:val="30"/>
          <w:szCs w:val="30"/>
        </w:rPr>
        <w:t>3</w:t>
      </w:r>
      <w:r w:rsidR="00991FC0" w:rsidRPr="00A20A93">
        <w:rPr>
          <w:rFonts w:asciiTheme="majorBidi" w:hAnsiTheme="majorBidi" w:cstheme="majorBidi"/>
          <w:spacing w:val="2"/>
          <w:sz w:val="30"/>
          <w:szCs w:val="30"/>
        </w:rPr>
        <w:t xml:space="preserve">0 </w:t>
      </w:r>
      <w:r w:rsidR="00991FC0" w:rsidRPr="00A20A9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มิถุนายน </w:t>
      </w:r>
      <w:r w:rsidR="002E4EE2" w:rsidRPr="00A20A93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20A9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20A93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2E4EE2" w:rsidRPr="00A20A93">
        <w:rPr>
          <w:rFonts w:asciiTheme="majorBidi" w:hAnsiTheme="majorBidi" w:cstheme="majorBidi"/>
          <w:spacing w:val="2"/>
          <w:sz w:val="30"/>
          <w:szCs w:val="30"/>
        </w:rPr>
        <w:t>2562</w:t>
      </w:r>
      <w:r w:rsidRPr="00A20A9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20A93">
        <w:rPr>
          <w:rFonts w:asciiTheme="majorBidi" w:hAnsiTheme="majorBidi" w:cstheme="majorBidi"/>
          <w:spacing w:val="2"/>
          <w:sz w:val="30"/>
          <w:szCs w:val="30"/>
          <w:cs/>
        </w:rPr>
        <w:t>มีดังต่อไปนี้</w:t>
      </w:r>
    </w:p>
    <w:p w14:paraId="79842A6D" w14:textId="279B96CA" w:rsidR="003E289C" w:rsidRPr="005A7828" w:rsidRDefault="003E289C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6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720"/>
        <w:gridCol w:w="270"/>
        <w:gridCol w:w="720"/>
        <w:gridCol w:w="270"/>
        <w:gridCol w:w="630"/>
        <w:gridCol w:w="270"/>
        <w:gridCol w:w="630"/>
        <w:gridCol w:w="270"/>
        <w:gridCol w:w="630"/>
        <w:gridCol w:w="270"/>
        <w:gridCol w:w="666"/>
        <w:gridCol w:w="270"/>
        <w:gridCol w:w="720"/>
        <w:gridCol w:w="270"/>
        <w:gridCol w:w="720"/>
        <w:gridCol w:w="270"/>
        <w:gridCol w:w="630"/>
        <w:gridCol w:w="270"/>
        <w:gridCol w:w="666"/>
        <w:gridCol w:w="270"/>
        <w:gridCol w:w="810"/>
        <w:gridCol w:w="236"/>
        <w:gridCol w:w="721"/>
        <w:gridCol w:w="6"/>
      </w:tblGrid>
      <w:tr w:rsidR="00A22A94" w:rsidRPr="00717444" w14:paraId="389E6A67" w14:textId="77777777" w:rsidTr="005B6E08">
        <w:trPr>
          <w:gridAfter w:val="1"/>
          <w:wAfter w:w="6" w:type="dxa"/>
          <w:tblHeader/>
        </w:trPr>
        <w:tc>
          <w:tcPr>
            <w:tcW w:w="3420" w:type="dxa"/>
          </w:tcPr>
          <w:p w14:paraId="32F51687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99" w:type="dxa"/>
            <w:gridSpan w:val="23"/>
          </w:tcPr>
          <w:p w14:paraId="7F6DF6B5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1744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ธุรกิจซอสปรุงรส น้ำจิ้มปรุงรส น้ำผลไม้ เครื่องกระป๋อง รวมถึงผลิตภัณฑ์จากพืชผักผลไม้</w:t>
            </w:r>
          </w:p>
        </w:tc>
      </w:tr>
      <w:tr w:rsidR="00A22A94" w:rsidRPr="00717444" w14:paraId="5DEF70FB" w14:textId="77777777" w:rsidTr="005B6E08">
        <w:trPr>
          <w:tblHeader/>
        </w:trPr>
        <w:tc>
          <w:tcPr>
            <w:tcW w:w="3420" w:type="dxa"/>
          </w:tcPr>
          <w:p w14:paraId="3064B395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224A1D84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1744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ยุโรป</w:t>
            </w:r>
          </w:p>
        </w:tc>
        <w:tc>
          <w:tcPr>
            <w:tcW w:w="270" w:type="dxa"/>
          </w:tcPr>
          <w:p w14:paraId="105B283F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</w:tcPr>
          <w:p w14:paraId="1423C3D1" w14:textId="71D9FD90" w:rsidR="00A22A94" w:rsidRPr="00A43257" w:rsidRDefault="00055176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432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</w:t>
            </w:r>
            <w:r w:rsidRPr="00A432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อสเตรเลีย</w:t>
            </w:r>
          </w:p>
        </w:tc>
        <w:tc>
          <w:tcPr>
            <w:tcW w:w="270" w:type="dxa"/>
          </w:tcPr>
          <w:p w14:paraId="3B1BF4FB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6" w:type="dxa"/>
            <w:gridSpan w:val="3"/>
          </w:tcPr>
          <w:p w14:paraId="3A9202AC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1744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เอเชีย</w:t>
            </w:r>
          </w:p>
        </w:tc>
        <w:tc>
          <w:tcPr>
            <w:tcW w:w="270" w:type="dxa"/>
          </w:tcPr>
          <w:p w14:paraId="0E7D50E3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7894C41E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744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70" w:type="dxa"/>
          </w:tcPr>
          <w:p w14:paraId="7E34A0D1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6" w:type="dxa"/>
            <w:gridSpan w:val="3"/>
          </w:tcPr>
          <w:p w14:paraId="440A5DBF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744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270" w:type="dxa"/>
          </w:tcPr>
          <w:p w14:paraId="5CBB50E9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73" w:type="dxa"/>
            <w:gridSpan w:val="4"/>
          </w:tcPr>
          <w:p w14:paraId="191BE366" w14:textId="77777777" w:rsidR="00A22A94" w:rsidRPr="00717444" w:rsidRDefault="00A22A94" w:rsidP="00A7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1744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22A94" w:rsidRPr="00717444" w14:paraId="5EBAC718" w14:textId="77777777" w:rsidTr="005B6E08">
        <w:trPr>
          <w:tblHeader/>
        </w:trPr>
        <w:tc>
          <w:tcPr>
            <w:tcW w:w="3420" w:type="dxa"/>
          </w:tcPr>
          <w:p w14:paraId="45CE3E7A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7444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17444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30 </w:t>
            </w:r>
            <w:r w:rsidRPr="00717444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720" w:type="dxa"/>
          </w:tcPr>
          <w:p w14:paraId="143F9A60" w14:textId="33FEA351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712165C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BF0BE2F" w14:textId="17991F65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DBCE718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2FA4B46" w14:textId="4B244BE1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726A82E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10EA7FA" w14:textId="229464E8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A4F15A8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6FEC758" w14:textId="5C1FECD5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732315F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</w:tcPr>
          <w:p w14:paraId="7B9CB80A" w14:textId="19255B8E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64D501E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F076BBD" w14:textId="399FD450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ABCE728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BFCDDE5" w14:textId="0B34760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ED97779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27C962A2" w14:textId="0AA17A14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3D9961F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</w:tcPr>
          <w:p w14:paraId="7D612915" w14:textId="5AF2B562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371F45B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5B805ED" w14:textId="2F2111A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4FC817C8" w14:textId="77777777" w:rsidR="00A22A94" w:rsidRPr="00717444" w:rsidRDefault="00A22A94" w:rsidP="0018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gridSpan w:val="2"/>
          </w:tcPr>
          <w:p w14:paraId="4A4546D2" w14:textId="2F8C5293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22A94" w:rsidRPr="00097F94" w14:paraId="2FD8E71A" w14:textId="77777777" w:rsidTr="00603F8B">
        <w:trPr>
          <w:gridAfter w:val="1"/>
          <w:wAfter w:w="6" w:type="dxa"/>
          <w:trHeight w:val="60"/>
          <w:tblHeader/>
        </w:trPr>
        <w:tc>
          <w:tcPr>
            <w:tcW w:w="3420" w:type="dxa"/>
          </w:tcPr>
          <w:p w14:paraId="3E74D7A2" w14:textId="77777777" w:rsidR="00A22A94" w:rsidRPr="00603F8B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99" w:type="dxa"/>
            <w:gridSpan w:val="23"/>
          </w:tcPr>
          <w:p w14:paraId="23813B9E" w14:textId="77777777" w:rsidR="00A22A94" w:rsidRPr="005A7828" w:rsidRDefault="00A22A94" w:rsidP="007C47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5A7828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22A94" w:rsidRPr="00717444" w14:paraId="40CEA4E9" w14:textId="77777777" w:rsidTr="005B6E08">
        <w:tc>
          <w:tcPr>
            <w:tcW w:w="3420" w:type="dxa"/>
            <w:shd w:val="clear" w:color="auto" w:fill="auto"/>
          </w:tcPr>
          <w:p w14:paraId="2F26ADF5" w14:textId="77777777" w:rsidR="00A22A94" w:rsidRPr="005754CB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5754CB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720" w:type="dxa"/>
            <w:shd w:val="clear" w:color="auto" w:fill="auto"/>
          </w:tcPr>
          <w:p w14:paraId="79EC5DDA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BD969D4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EBDF11C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7D7AC32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67F5B8A7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B9CB3D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6AB6C491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09FCD9D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0D9FB8D6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3829115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</w:tcPr>
          <w:p w14:paraId="03049F79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668FAA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0A25B20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F8EE0D3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753BE6B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2BCD873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51C89BDA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80FDF93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</w:tcPr>
          <w:p w14:paraId="3400DB07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FDF601B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76A700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DF197DE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gridSpan w:val="2"/>
            <w:shd w:val="clear" w:color="auto" w:fill="auto"/>
          </w:tcPr>
          <w:p w14:paraId="385C1CEE" w14:textId="77777777" w:rsidR="00A22A94" w:rsidRPr="0071744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2A94" w:rsidRPr="00717444" w14:paraId="4B1EC588" w14:textId="77777777" w:rsidTr="005B6E08">
        <w:tc>
          <w:tcPr>
            <w:tcW w:w="3420" w:type="dxa"/>
            <w:shd w:val="clear" w:color="auto" w:fill="auto"/>
          </w:tcPr>
          <w:p w14:paraId="52995F4D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744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0E9F2F3" w14:textId="7FA3A7BF" w:rsidR="00A22A94" w:rsidRPr="00717444" w:rsidRDefault="006717F6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278,131</w:t>
            </w:r>
          </w:p>
        </w:tc>
        <w:tc>
          <w:tcPr>
            <w:tcW w:w="270" w:type="dxa"/>
            <w:shd w:val="clear" w:color="auto" w:fill="auto"/>
          </w:tcPr>
          <w:p w14:paraId="0A1A364A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AA1587A" w14:textId="47FC3683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165,379</w:t>
            </w:r>
          </w:p>
        </w:tc>
        <w:tc>
          <w:tcPr>
            <w:tcW w:w="270" w:type="dxa"/>
            <w:shd w:val="clear" w:color="auto" w:fill="auto"/>
          </w:tcPr>
          <w:p w14:paraId="0ACBFE84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EEFB849" w14:textId="11F30069" w:rsidR="00A22A94" w:rsidRPr="00717444" w:rsidRDefault="006717F6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31,970</w:t>
            </w:r>
          </w:p>
        </w:tc>
        <w:tc>
          <w:tcPr>
            <w:tcW w:w="270" w:type="dxa"/>
            <w:shd w:val="clear" w:color="auto" w:fill="auto"/>
          </w:tcPr>
          <w:p w14:paraId="5D7DBA69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B652B95" w14:textId="1DA52602" w:rsidR="00A22A94" w:rsidRPr="00717444" w:rsidRDefault="006C0CF3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13,011</w:t>
            </w:r>
          </w:p>
        </w:tc>
        <w:tc>
          <w:tcPr>
            <w:tcW w:w="270" w:type="dxa"/>
            <w:shd w:val="clear" w:color="auto" w:fill="auto"/>
          </w:tcPr>
          <w:p w14:paraId="3345BA03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4FDD87D" w14:textId="113E37AE" w:rsidR="00A22A94" w:rsidRPr="00717444" w:rsidRDefault="006717F6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17,317</w:t>
            </w:r>
          </w:p>
        </w:tc>
        <w:tc>
          <w:tcPr>
            <w:tcW w:w="270" w:type="dxa"/>
            <w:shd w:val="clear" w:color="auto" w:fill="auto"/>
          </w:tcPr>
          <w:p w14:paraId="6966ED41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2CA8B925" w14:textId="04CCB8DD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16,166</w:t>
            </w:r>
          </w:p>
        </w:tc>
        <w:tc>
          <w:tcPr>
            <w:tcW w:w="270" w:type="dxa"/>
            <w:shd w:val="clear" w:color="auto" w:fill="auto"/>
          </w:tcPr>
          <w:p w14:paraId="5FD394CF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300B745" w14:textId="43F58FC8" w:rsidR="00A22A94" w:rsidRPr="00717444" w:rsidRDefault="006717F6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327,418</w:t>
            </w:r>
          </w:p>
        </w:tc>
        <w:tc>
          <w:tcPr>
            <w:tcW w:w="270" w:type="dxa"/>
            <w:shd w:val="clear" w:color="auto" w:fill="auto"/>
          </w:tcPr>
          <w:p w14:paraId="5D83A563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E6CA035" w14:textId="105E1824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B0DF4">
              <w:rPr>
                <w:rFonts w:ascii="Angsana New" w:hAnsi="Angsana New"/>
                <w:sz w:val="26"/>
                <w:szCs w:val="26"/>
              </w:rPr>
              <w:t>94,556</w:t>
            </w:r>
          </w:p>
        </w:tc>
        <w:tc>
          <w:tcPr>
            <w:tcW w:w="270" w:type="dxa"/>
            <w:shd w:val="clear" w:color="auto" w:fill="auto"/>
          </w:tcPr>
          <w:p w14:paraId="484AD18B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955957D" w14:textId="2B5ECD24" w:rsidR="00A22A94" w:rsidRPr="00717444" w:rsidRDefault="006717F6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11,924</w:t>
            </w:r>
          </w:p>
        </w:tc>
        <w:tc>
          <w:tcPr>
            <w:tcW w:w="270" w:type="dxa"/>
            <w:shd w:val="clear" w:color="auto" w:fill="auto"/>
          </w:tcPr>
          <w:p w14:paraId="6354CE00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476FBDED" w14:textId="2F57B6A5" w:rsidR="00A22A94" w:rsidRPr="00717444" w:rsidRDefault="003B0DF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15,586</w:t>
            </w:r>
          </w:p>
        </w:tc>
        <w:tc>
          <w:tcPr>
            <w:tcW w:w="270" w:type="dxa"/>
            <w:shd w:val="clear" w:color="auto" w:fill="auto"/>
          </w:tcPr>
          <w:p w14:paraId="24D60477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761B21" w14:textId="726F6143" w:rsidR="00A22A94" w:rsidRPr="00717444" w:rsidRDefault="006717F6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339,342</w:t>
            </w:r>
          </w:p>
        </w:tc>
        <w:tc>
          <w:tcPr>
            <w:tcW w:w="236" w:type="dxa"/>
            <w:shd w:val="clear" w:color="auto" w:fill="auto"/>
          </w:tcPr>
          <w:p w14:paraId="6AFB88EB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C08799" w14:textId="4FD6518F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210,142</w:t>
            </w:r>
          </w:p>
        </w:tc>
      </w:tr>
      <w:tr w:rsidR="00A22A94" w:rsidRPr="00717444" w14:paraId="21FD86FC" w14:textId="77777777" w:rsidTr="007A71D9">
        <w:trPr>
          <w:trHeight w:val="190"/>
        </w:trPr>
        <w:tc>
          <w:tcPr>
            <w:tcW w:w="3420" w:type="dxa"/>
            <w:shd w:val="clear" w:color="auto" w:fill="auto"/>
          </w:tcPr>
          <w:p w14:paraId="768CE126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1744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65A7B" w14:textId="446735FC" w:rsidR="00A22A94" w:rsidRPr="006717F6" w:rsidRDefault="006717F6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7F6">
              <w:rPr>
                <w:rFonts w:ascii="Angsana New" w:hAnsi="Angsana New"/>
                <w:b/>
                <w:bCs/>
                <w:sz w:val="26"/>
                <w:szCs w:val="26"/>
              </w:rPr>
              <w:t>278,131</w:t>
            </w:r>
          </w:p>
        </w:tc>
        <w:tc>
          <w:tcPr>
            <w:tcW w:w="270" w:type="dxa"/>
            <w:shd w:val="clear" w:color="auto" w:fill="auto"/>
          </w:tcPr>
          <w:p w14:paraId="29E9D4E9" w14:textId="77777777" w:rsidR="00A22A94" w:rsidRPr="006717F6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9B947" w14:textId="4ACE459B" w:rsidR="00A22A94" w:rsidRPr="006717F6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7F6">
              <w:rPr>
                <w:rFonts w:ascii="Angsana New" w:hAnsi="Angsana New"/>
                <w:b/>
                <w:bCs/>
                <w:sz w:val="26"/>
                <w:szCs w:val="26"/>
              </w:rPr>
              <w:t>165,379</w:t>
            </w:r>
          </w:p>
        </w:tc>
        <w:tc>
          <w:tcPr>
            <w:tcW w:w="270" w:type="dxa"/>
            <w:shd w:val="clear" w:color="auto" w:fill="auto"/>
          </w:tcPr>
          <w:p w14:paraId="466588F9" w14:textId="77777777" w:rsidR="00A22A94" w:rsidRPr="006717F6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48A6E" w14:textId="5185635D" w:rsidR="00A22A94" w:rsidRPr="006717F6" w:rsidRDefault="006717F6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7F6">
              <w:rPr>
                <w:rFonts w:ascii="Angsana New" w:hAnsi="Angsana New"/>
                <w:b/>
                <w:bCs/>
                <w:sz w:val="26"/>
                <w:szCs w:val="26"/>
              </w:rPr>
              <w:t>31,970</w:t>
            </w:r>
          </w:p>
        </w:tc>
        <w:tc>
          <w:tcPr>
            <w:tcW w:w="270" w:type="dxa"/>
            <w:shd w:val="clear" w:color="auto" w:fill="auto"/>
          </w:tcPr>
          <w:p w14:paraId="207F6CDD" w14:textId="77777777" w:rsidR="00A22A94" w:rsidRPr="006717F6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01806" w14:textId="7E144323" w:rsidR="00A22A94" w:rsidRPr="006717F6" w:rsidRDefault="006C0CF3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13,011</w:t>
            </w:r>
          </w:p>
        </w:tc>
        <w:tc>
          <w:tcPr>
            <w:tcW w:w="270" w:type="dxa"/>
            <w:shd w:val="clear" w:color="auto" w:fill="auto"/>
          </w:tcPr>
          <w:p w14:paraId="742691CB" w14:textId="77777777" w:rsidR="00A22A94" w:rsidRPr="006717F6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3FD01" w14:textId="476CC94E" w:rsidR="00A22A94" w:rsidRPr="006717F6" w:rsidRDefault="006717F6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7F6">
              <w:rPr>
                <w:rFonts w:ascii="Angsana New" w:hAnsi="Angsana New"/>
                <w:b/>
                <w:bCs/>
                <w:sz w:val="26"/>
                <w:szCs w:val="26"/>
              </w:rPr>
              <w:t>17,317</w:t>
            </w:r>
          </w:p>
        </w:tc>
        <w:tc>
          <w:tcPr>
            <w:tcW w:w="270" w:type="dxa"/>
            <w:shd w:val="clear" w:color="auto" w:fill="auto"/>
          </w:tcPr>
          <w:p w14:paraId="41FDC456" w14:textId="77777777" w:rsidR="00A22A94" w:rsidRPr="006717F6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20131" w14:textId="7A9CD629" w:rsidR="00A22A94" w:rsidRPr="006717F6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7F6">
              <w:rPr>
                <w:rFonts w:ascii="Angsana New" w:hAnsi="Angsana New"/>
                <w:b/>
                <w:bCs/>
                <w:sz w:val="26"/>
                <w:szCs w:val="26"/>
              </w:rPr>
              <w:t>16,166</w:t>
            </w:r>
          </w:p>
        </w:tc>
        <w:tc>
          <w:tcPr>
            <w:tcW w:w="270" w:type="dxa"/>
            <w:shd w:val="clear" w:color="auto" w:fill="auto"/>
          </w:tcPr>
          <w:p w14:paraId="2DD4887F" w14:textId="77777777" w:rsidR="00A22A94" w:rsidRPr="006717F6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545DB" w14:textId="15A23476" w:rsidR="00A22A94" w:rsidRPr="006717F6" w:rsidRDefault="006717F6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7F6">
              <w:rPr>
                <w:rFonts w:ascii="Angsana New" w:hAnsi="Angsana New"/>
                <w:b/>
                <w:bCs/>
                <w:sz w:val="26"/>
                <w:szCs w:val="26"/>
              </w:rPr>
              <w:t>327,418</w:t>
            </w:r>
          </w:p>
        </w:tc>
        <w:tc>
          <w:tcPr>
            <w:tcW w:w="270" w:type="dxa"/>
            <w:shd w:val="clear" w:color="auto" w:fill="auto"/>
          </w:tcPr>
          <w:p w14:paraId="0CD5B49C" w14:textId="77777777" w:rsidR="00A22A94" w:rsidRPr="006717F6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E742C" w14:textId="7E4DDF8F" w:rsidR="00A22A94" w:rsidRPr="006717F6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7F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3B0DF4">
              <w:rPr>
                <w:rFonts w:ascii="Angsana New" w:hAnsi="Angsana New"/>
                <w:b/>
                <w:bCs/>
                <w:sz w:val="26"/>
                <w:szCs w:val="26"/>
              </w:rPr>
              <w:t>94,556</w:t>
            </w:r>
          </w:p>
        </w:tc>
        <w:tc>
          <w:tcPr>
            <w:tcW w:w="270" w:type="dxa"/>
            <w:shd w:val="clear" w:color="auto" w:fill="auto"/>
          </w:tcPr>
          <w:p w14:paraId="773BC254" w14:textId="77777777" w:rsidR="00A22A94" w:rsidRPr="006717F6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B0494" w14:textId="6ADF9678" w:rsidR="00A22A94" w:rsidRPr="006717F6" w:rsidRDefault="006717F6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7F6">
              <w:rPr>
                <w:rFonts w:ascii="Angsana New" w:hAnsi="Angsana New"/>
                <w:b/>
                <w:bCs/>
                <w:sz w:val="26"/>
                <w:szCs w:val="26"/>
              </w:rPr>
              <w:t>11,924</w:t>
            </w:r>
          </w:p>
        </w:tc>
        <w:tc>
          <w:tcPr>
            <w:tcW w:w="270" w:type="dxa"/>
            <w:shd w:val="clear" w:color="auto" w:fill="auto"/>
          </w:tcPr>
          <w:p w14:paraId="380B898B" w14:textId="77777777" w:rsidR="00A22A94" w:rsidRPr="006717F6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862ED" w14:textId="2628FAB9" w:rsidR="00A22A94" w:rsidRPr="006717F6" w:rsidRDefault="003B0DF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15,586</w:t>
            </w:r>
          </w:p>
        </w:tc>
        <w:tc>
          <w:tcPr>
            <w:tcW w:w="270" w:type="dxa"/>
            <w:shd w:val="clear" w:color="auto" w:fill="auto"/>
          </w:tcPr>
          <w:p w14:paraId="2FE7F83D" w14:textId="77777777" w:rsidR="00A22A94" w:rsidRPr="006717F6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B0357" w14:textId="49EA9A75" w:rsidR="00A22A94" w:rsidRPr="006717F6" w:rsidRDefault="006717F6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7F6">
              <w:rPr>
                <w:rFonts w:ascii="Angsana New" w:hAnsi="Angsana New"/>
                <w:b/>
                <w:bCs/>
                <w:sz w:val="26"/>
                <w:szCs w:val="26"/>
              </w:rPr>
              <w:t>339,342</w:t>
            </w:r>
          </w:p>
        </w:tc>
        <w:tc>
          <w:tcPr>
            <w:tcW w:w="236" w:type="dxa"/>
            <w:shd w:val="clear" w:color="auto" w:fill="auto"/>
          </w:tcPr>
          <w:p w14:paraId="1A2C0FE0" w14:textId="77777777" w:rsidR="00A22A94" w:rsidRPr="006717F6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9D42D" w14:textId="67E1DC88" w:rsidR="00A22A94" w:rsidRPr="006717F6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7F6">
              <w:rPr>
                <w:rFonts w:ascii="Angsana New" w:hAnsi="Angsana New"/>
                <w:b/>
                <w:bCs/>
                <w:sz w:val="26"/>
                <w:szCs w:val="26"/>
              </w:rPr>
              <w:t>210,142</w:t>
            </w:r>
          </w:p>
        </w:tc>
      </w:tr>
      <w:tr w:rsidR="00A22A94" w:rsidRPr="00097F94" w14:paraId="256EB6EE" w14:textId="77777777" w:rsidTr="00603F8B">
        <w:trPr>
          <w:trHeight w:val="161"/>
        </w:trPr>
        <w:tc>
          <w:tcPr>
            <w:tcW w:w="3420" w:type="dxa"/>
            <w:shd w:val="clear" w:color="auto" w:fill="auto"/>
            <w:vAlign w:val="bottom"/>
          </w:tcPr>
          <w:p w14:paraId="163033B6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23C8F81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85A1F27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46A0C76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36CD6EB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617DDD38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349CA41B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85075D3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41C50D93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3FA685DC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26A315F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shd w:val="clear" w:color="auto" w:fill="auto"/>
          </w:tcPr>
          <w:p w14:paraId="6EF4EB4A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44F377BC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B4538E5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39A47B9D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6270861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527962FB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15D706D6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52DF670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shd w:val="clear" w:color="auto" w:fill="auto"/>
          </w:tcPr>
          <w:p w14:paraId="7F541773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5814A537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B13145C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1600DE0C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5336EB" w14:textId="77777777" w:rsidR="00A22A94" w:rsidRPr="00603F8B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96EA9" w:rsidRPr="00097F94" w14:paraId="68CFA136" w14:textId="77777777" w:rsidTr="00603F8B">
        <w:trPr>
          <w:trHeight w:val="155"/>
        </w:trPr>
        <w:tc>
          <w:tcPr>
            <w:tcW w:w="3420" w:type="dxa"/>
            <w:shd w:val="clear" w:color="auto" w:fill="auto"/>
            <w:vAlign w:val="bottom"/>
          </w:tcPr>
          <w:p w14:paraId="578FB1D8" w14:textId="3B663FED" w:rsidR="00696EA9" w:rsidRPr="00696EA9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96EA9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720" w:type="dxa"/>
            <w:shd w:val="clear" w:color="auto" w:fill="auto"/>
          </w:tcPr>
          <w:p w14:paraId="3EA67F64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471E397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034DD89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723CE20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73A7771E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919D66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3F505AA6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8B2713E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0AF1052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711E77E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</w:tcPr>
          <w:p w14:paraId="24EA8E1D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55AB0FF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34504E6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9D9B25C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F9C6637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E0A09F1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622C6B12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146994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</w:tcPr>
          <w:p w14:paraId="73233D03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9E88BA9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94297B4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C2AEE7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gridSpan w:val="2"/>
            <w:shd w:val="clear" w:color="auto" w:fill="auto"/>
          </w:tcPr>
          <w:p w14:paraId="49BCBDF1" w14:textId="77777777" w:rsidR="00696EA9" w:rsidRPr="00717444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2A94" w:rsidRPr="00097F94" w14:paraId="1A6228F6" w14:textId="77777777" w:rsidTr="005B6E08">
        <w:tc>
          <w:tcPr>
            <w:tcW w:w="3420" w:type="dxa"/>
            <w:shd w:val="clear" w:color="auto" w:fill="auto"/>
            <w:vAlign w:val="bottom"/>
          </w:tcPr>
          <w:p w14:paraId="236C8EF8" w14:textId="77777777" w:rsidR="00A22A94" w:rsidRPr="00E02CA1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02CA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</w:tcPr>
          <w:p w14:paraId="16B59703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6F1C8A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4A6BACA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58BD5C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56655481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867A9CA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0BE96475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BF8737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35B310FD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19F82BE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</w:tcPr>
          <w:p w14:paraId="4F677BC7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0046971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44E0052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6F35AF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86B69FD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BCE12EF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3BB936C3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B76ABCF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</w:tcPr>
          <w:p w14:paraId="22A9FD4B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66D898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A9041D1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B39DFD9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gridSpan w:val="2"/>
            <w:shd w:val="clear" w:color="auto" w:fill="auto"/>
          </w:tcPr>
          <w:p w14:paraId="464D311E" w14:textId="77777777" w:rsidR="00A22A94" w:rsidRPr="0071744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2A94" w:rsidRPr="00E02CA1" w14:paraId="3116F39C" w14:textId="77777777" w:rsidTr="005B6E08">
        <w:tc>
          <w:tcPr>
            <w:tcW w:w="3420" w:type="dxa"/>
            <w:shd w:val="clear" w:color="auto" w:fill="auto"/>
            <w:vAlign w:val="bottom"/>
          </w:tcPr>
          <w:p w14:paraId="42CA2FC5" w14:textId="77777777" w:rsidR="00A22A94" w:rsidRPr="00097F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720" w:type="dxa"/>
            <w:shd w:val="clear" w:color="auto" w:fill="auto"/>
          </w:tcPr>
          <w:p w14:paraId="61978091" w14:textId="4C108042" w:rsidR="00A22A94" w:rsidRPr="00E02CA1" w:rsidRDefault="00055176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278,131</w:t>
            </w:r>
          </w:p>
        </w:tc>
        <w:tc>
          <w:tcPr>
            <w:tcW w:w="270" w:type="dxa"/>
            <w:shd w:val="clear" w:color="auto" w:fill="auto"/>
          </w:tcPr>
          <w:p w14:paraId="0C2C1904" w14:textId="77777777" w:rsidR="00A22A94" w:rsidRPr="00E02CA1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2C855DE" w14:textId="3E611E88" w:rsidR="00A22A94" w:rsidRPr="00E02CA1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02CA1">
              <w:rPr>
                <w:rFonts w:ascii="Angsana New" w:hAnsi="Angsana New"/>
                <w:sz w:val="26"/>
                <w:szCs w:val="26"/>
              </w:rPr>
              <w:t>165,379</w:t>
            </w:r>
          </w:p>
        </w:tc>
        <w:tc>
          <w:tcPr>
            <w:tcW w:w="270" w:type="dxa"/>
            <w:shd w:val="clear" w:color="auto" w:fill="auto"/>
          </w:tcPr>
          <w:p w14:paraId="2A92EDF5" w14:textId="77777777" w:rsidR="00A22A94" w:rsidRPr="00E02CA1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61BF8E58" w14:textId="0541D05D" w:rsidR="00A22A94" w:rsidRPr="00E02CA1" w:rsidRDefault="006717F6" w:rsidP="00E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31,970</w:t>
            </w:r>
          </w:p>
        </w:tc>
        <w:tc>
          <w:tcPr>
            <w:tcW w:w="270" w:type="dxa"/>
            <w:shd w:val="clear" w:color="auto" w:fill="auto"/>
          </w:tcPr>
          <w:p w14:paraId="0CC4A49B" w14:textId="77777777" w:rsidR="00A22A94" w:rsidRPr="00E02CA1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6EEB9197" w14:textId="0D45B23E" w:rsidR="00A22A94" w:rsidRPr="00E02CA1" w:rsidRDefault="00AD34A2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13,011</w:t>
            </w:r>
          </w:p>
        </w:tc>
        <w:tc>
          <w:tcPr>
            <w:tcW w:w="270" w:type="dxa"/>
            <w:shd w:val="clear" w:color="auto" w:fill="auto"/>
          </w:tcPr>
          <w:p w14:paraId="5E3D5267" w14:textId="77777777" w:rsidR="00A22A94" w:rsidRPr="00E02CA1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718F1FB1" w14:textId="33739CD0" w:rsidR="00A22A94" w:rsidRPr="00E02CA1" w:rsidRDefault="006717F6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17,317</w:t>
            </w:r>
          </w:p>
        </w:tc>
        <w:tc>
          <w:tcPr>
            <w:tcW w:w="270" w:type="dxa"/>
            <w:shd w:val="clear" w:color="auto" w:fill="auto"/>
          </w:tcPr>
          <w:p w14:paraId="1ABFC72F" w14:textId="77777777" w:rsidR="00A22A94" w:rsidRPr="00E02CA1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</w:tcPr>
          <w:p w14:paraId="4A490F8B" w14:textId="6D7D7DB8" w:rsidR="00A22A94" w:rsidRPr="00E02CA1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E02CA1">
              <w:rPr>
                <w:rFonts w:ascii="Angsana New" w:hAnsi="Angsana New"/>
                <w:sz w:val="26"/>
                <w:szCs w:val="26"/>
              </w:rPr>
              <w:t>16,166</w:t>
            </w:r>
          </w:p>
        </w:tc>
        <w:tc>
          <w:tcPr>
            <w:tcW w:w="270" w:type="dxa"/>
            <w:shd w:val="clear" w:color="auto" w:fill="auto"/>
          </w:tcPr>
          <w:p w14:paraId="6FE62D8C" w14:textId="77777777" w:rsidR="00A22A94" w:rsidRPr="00E02CA1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C6E3CD5" w14:textId="0AC34A78" w:rsidR="00A22A94" w:rsidRPr="00E02CA1" w:rsidRDefault="006717F6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327,418</w:t>
            </w:r>
          </w:p>
        </w:tc>
        <w:tc>
          <w:tcPr>
            <w:tcW w:w="270" w:type="dxa"/>
            <w:shd w:val="clear" w:color="auto" w:fill="auto"/>
          </w:tcPr>
          <w:p w14:paraId="5C20A3A6" w14:textId="77777777" w:rsidR="00A22A94" w:rsidRPr="00E02CA1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B330346" w14:textId="62D2BF93" w:rsidR="00A22A94" w:rsidRPr="00E02CA1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02CA1">
              <w:rPr>
                <w:rFonts w:ascii="Angsana New" w:hAnsi="Angsana New"/>
                <w:sz w:val="26"/>
                <w:szCs w:val="26"/>
              </w:rPr>
              <w:t>1</w:t>
            </w:r>
            <w:r w:rsidR="007E1169">
              <w:rPr>
                <w:rFonts w:ascii="Angsana New" w:hAnsi="Angsana New"/>
                <w:sz w:val="26"/>
                <w:szCs w:val="26"/>
              </w:rPr>
              <w:t>94,556</w:t>
            </w:r>
          </w:p>
        </w:tc>
        <w:tc>
          <w:tcPr>
            <w:tcW w:w="270" w:type="dxa"/>
            <w:shd w:val="clear" w:color="auto" w:fill="auto"/>
          </w:tcPr>
          <w:p w14:paraId="1F118AD2" w14:textId="77777777" w:rsidR="00A22A94" w:rsidRPr="00E02CA1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7F074D76" w14:textId="1E9C754D" w:rsidR="00A22A94" w:rsidRPr="00E02CA1" w:rsidRDefault="006717F6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11,924</w:t>
            </w:r>
          </w:p>
        </w:tc>
        <w:tc>
          <w:tcPr>
            <w:tcW w:w="270" w:type="dxa"/>
            <w:shd w:val="clear" w:color="auto" w:fill="auto"/>
          </w:tcPr>
          <w:p w14:paraId="5633AA64" w14:textId="77777777" w:rsidR="00A22A94" w:rsidRPr="00E02CA1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</w:tcPr>
          <w:p w14:paraId="171CA85B" w14:textId="79451DA8" w:rsidR="00A22A94" w:rsidRPr="00E02CA1" w:rsidRDefault="00841B07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15,586</w:t>
            </w:r>
          </w:p>
        </w:tc>
        <w:tc>
          <w:tcPr>
            <w:tcW w:w="270" w:type="dxa"/>
            <w:shd w:val="clear" w:color="auto" w:fill="auto"/>
          </w:tcPr>
          <w:p w14:paraId="41735F5C" w14:textId="77777777" w:rsidR="00A22A94" w:rsidRPr="00E02CA1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21E1E06" w14:textId="4834680D" w:rsidR="00A22A94" w:rsidRPr="00E02CA1" w:rsidRDefault="006717F6" w:rsidP="0018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339,342</w:t>
            </w:r>
          </w:p>
        </w:tc>
        <w:tc>
          <w:tcPr>
            <w:tcW w:w="236" w:type="dxa"/>
            <w:shd w:val="clear" w:color="auto" w:fill="auto"/>
          </w:tcPr>
          <w:p w14:paraId="5872783D" w14:textId="77777777" w:rsidR="00A22A94" w:rsidRPr="00E02CA1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gridSpan w:val="2"/>
            <w:shd w:val="clear" w:color="auto" w:fill="auto"/>
          </w:tcPr>
          <w:p w14:paraId="3A7B8E82" w14:textId="0CCA551A" w:rsidR="00A22A94" w:rsidRPr="00E02CA1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02CA1">
              <w:rPr>
                <w:rFonts w:ascii="Angsana New" w:hAnsi="Angsana New"/>
                <w:sz w:val="26"/>
                <w:szCs w:val="26"/>
              </w:rPr>
              <w:t>210,142</w:t>
            </w:r>
          </w:p>
        </w:tc>
      </w:tr>
      <w:tr w:rsidR="00696EA9" w:rsidRPr="00717444" w14:paraId="71C21350" w14:textId="77777777" w:rsidTr="005A7828">
        <w:trPr>
          <w:trHeight w:val="128"/>
        </w:trPr>
        <w:tc>
          <w:tcPr>
            <w:tcW w:w="3420" w:type="dxa"/>
            <w:shd w:val="clear" w:color="auto" w:fill="auto"/>
            <w:vAlign w:val="bottom"/>
          </w:tcPr>
          <w:p w14:paraId="33735948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B34F266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69442BB0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shd w:val="clear" w:color="auto" w:fill="auto"/>
          </w:tcPr>
          <w:p w14:paraId="774CE9DB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5CB47E7A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</w:tcPr>
          <w:p w14:paraId="1364FB58" w14:textId="77777777" w:rsidR="00696EA9" w:rsidRPr="005A7828" w:rsidRDefault="00696EA9" w:rsidP="00E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240B1D76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975FE13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1EA10050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</w:tcPr>
          <w:p w14:paraId="2195B5A3" w14:textId="77777777" w:rsidR="00696EA9" w:rsidRPr="005A7828" w:rsidRDefault="00696EA9" w:rsidP="0080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0765E704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66" w:type="dxa"/>
            <w:shd w:val="clear" w:color="auto" w:fill="auto"/>
          </w:tcPr>
          <w:p w14:paraId="6B5C2BCA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4A08CC15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shd w:val="clear" w:color="auto" w:fill="auto"/>
          </w:tcPr>
          <w:p w14:paraId="4E8A2A74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258B8267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4167039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1BDC2D80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</w:tcPr>
          <w:p w14:paraId="68CA4577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32D7C863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66" w:type="dxa"/>
            <w:shd w:val="clear" w:color="auto" w:fill="auto"/>
          </w:tcPr>
          <w:p w14:paraId="1B2F55DC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01FD8EE0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shd w:val="clear" w:color="auto" w:fill="auto"/>
          </w:tcPr>
          <w:p w14:paraId="775ED275" w14:textId="77777777" w:rsidR="00696EA9" w:rsidRPr="005A7828" w:rsidRDefault="00696EA9" w:rsidP="006E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0BBCBD5C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7" w:type="dxa"/>
            <w:gridSpan w:val="2"/>
            <w:shd w:val="clear" w:color="auto" w:fill="auto"/>
          </w:tcPr>
          <w:p w14:paraId="62B9175C" w14:textId="77777777" w:rsidR="00696EA9" w:rsidRPr="005A7828" w:rsidRDefault="00696EA9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22A94" w:rsidRPr="00717444" w14:paraId="765C668C" w14:textId="77777777" w:rsidTr="00D70C74">
        <w:tc>
          <w:tcPr>
            <w:tcW w:w="3420" w:type="dxa"/>
            <w:shd w:val="clear" w:color="auto" w:fill="auto"/>
            <w:vAlign w:val="bottom"/>
          </w:tcPr>
          <w:p w14:paraId="588C6E1A" w14:textId="77777777" w:rsidR="00A22A94" w:rsidRPr="006E5B98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E5B9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6E5B9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ขั้นต้นตามส่วนงาน</w:t>
            </w:r>
          </w:p>
        </w:tc>
        <w:tc>
          <w:tcPr>
            <w:tcW w:w="720" w:type="dxa"/>
            <w:shd w:val="clear" w:color="auto" w:fill="auto"/>
          </w:tcPr>
          <w:p w14:paraId="1E68D1C2" w14:textId="4D26C488" w:rsidR="00A22A94" w:rsidRPr="006E5B98" w:rsidRDefault="00673BBF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120,534</w:t>
            </w:r>
          </w:p>
        </w:tc>
        <w:tc>
          <w:tcPr>
            <w:tcW w:w="270" w:type="dxa"/>
            <w:shd w:val="clear" w:color="auto" w:fill="auto"/>
          </w:tcPr>
          <w:p w14:paraId="3643D20C" w14:textId="77777777" w:rsidR="00A22A94" w:rsidRPr="006E5B98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2DDF6A4" w14:textId="7348CB74" w:rsidR="00A22A94" w:rsidRPr="006E5B98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6E5B98">
              <w:rPr>
                <w:rFonts w:ascii="Angsana New" w:hAnsi="Angsana New"/>
                <w:sz w:val="26"/>
                <w:szCs w:val="26"/>
              </w:rPr>
              <w:t>57,039</w:t>
            </w:r>
          </w:p>
        </w:tc>
        <w:tc>
          <w:tcPr>
            <w:tcW w:w="270" w:type="dxa"/>
            <w:shd w:val="clear" w:color="auto" w:fill="auto"/>
          </w:tcPr>
          <w:p w14:paraId="784BDB13" w14:textId="77777777" w:rsidR="00A22A94" w:rsidRPr="006E5B98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11205E84" w14:textId="78AB1619" w:rsidR="00A22A94" w:rsidRPr="006E5B98" w:rsidRDefault="00EF5CAC" w:rsidP="00E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10,757</w:t>
            </w:r>
          </w:p>
        </w:tc>
        <w:tc>
          <w:tcPr>
            <w:tcW w:w="270" w:type="dxa"/>
            <w:shd w:val="clear" w:color="auto" w:fill="auto"/>
          </w:tcPr>
          <w:p w14:paraId="21D6B61C" w14:textId="77777777" w:rsidR="00A22A94" w:rsidRPr="006E5B98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51526F0" w14:textId="2CB786B2" w:rsidR="00A22A94" w:rsidRPr="006E5B98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5B9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D34A2">
              <w:rPr>
                <w:rFonts w:ascii="Angsana New" w:hAnsi="Angsana New"/>
                <w:sz w:val="26"/>
                <w:szCs w:val="26"/>
              </w:rPr>
              <w:t>2,894</w:t>
            </w:r>
            <w:r w:rsidRPr="006E5B98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70" w:type="dxa"/>
            <w:shd w:val="clear" w:color="auto" w:fill="auto"/>
          </w:tcPr>
          <w:p w14:paraId="5783AC10" w14:textId="77777777" w:rsidR="00A22A94" w:rsidRPr="006E5B98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716CCAB6" w14:textId="777E008F" w:rsidR="00A22A94" w:rsidRPr="006E5B98" w:rsidRDefault="00801950" w:rsidP="0080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6,520</w:t>
            </w:r>
          </w:p>
        </w:tc>
        <w:tc>
          <w:tcPr>
            <w:tcW w:w="270" w:type="dxa"/>
            <w:shd w:val="clear" w:color="auto" w:fill="auto"/>
          </w:tcPr>
          <w:p w14:paraId="75A98D58" w14:textId="77777777" w:rsidR="00A22A94" w:rsidRPr="006E5B98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</w:tcPr>
          <w:p w14:paraId="04A05219" w14:textId="5F1202A8" w:rsidR="00A22A94" w:rsidRPr="006E5B98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6E5B98">
              <w:rPr>
                <w:rFonts w:ascii="Angsana New" w:hAnsi="Angsana New"/>
                <w:sz w:val="26"/>
                <w:szCs w:val="26"/>
              </w:rPr>
              <w:t>3,658</w:t>
            </w:r>
          </w:p>
        </w:tc>
        <w:tc>
          <w:tcPr>
            <w:tcW w:w="270" w:type="dxa"/>
            <w:shd w:val="clear" w:color="auto" w:fill="auto"/>
          </w:tcPr>
          <w:p w14:paraId="157A3691" w14:textId="77777777" w:rsidR="00A22A94" w:rsidRPr="006E5B98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C8C15F8" w14:textId="3203C649" w:rsidR="00A22A94" w:rsidRPr="006E5B98" w:rsidRDefault="00A44936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137,811</w:t>
            </w:r>
          </w:p>
        </w:tc>
        <w:tc>
          <w:tcPr>
            <w:tcW w:w="270" w:type="dxa"/>
            <w:shd w:val="clear" w:color="auto" w:fill="auto"/>
          </w:tcPr>
          <w:p w14:paraId="753394E5" w14:textId="77777777" w:rsidR="00A22A94" w:rsidRPr="006E5B98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6E4122C" w14:textId="7D445DE3" w:rsidR="00A22A94" w:rsidRPr="006E5B98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5B98">
              <w:rPr>
                <w:rFonts w:ascii="Angsana New" w:hAnsi="Angsana New"/>
                <w:sz w:val="26"/>
                <w:szCs w:val="26"/>
              </w:rPr>
              <w:t>6</w:t>
            </w:r>
            <w:r w:rsidR="007E1169">
              <w:rPr>
                <w:rFonts w:ascii="Angsana New" w:hAnsi="Angsana New"/>
                <w:sz w:val="26"/>
                <w:szCs w:val="26"/>
              </w:rPr>
              <w:t>3,591</w:t>
            </w:r>
          </w:p>
        </w:tc>
        <w:tc>
          <w:tcPr>
            <w:tcW w:w="270" w:type="dxa"/>
            <w:shd w:val="clear" w:color="auto" w:fill="auto"/>
          </w:tcPr>
          <w:p w14:paraId="0699FAEE" w14:textId="77777777" w:rsidR="00A22A94" w:rsidRPr="006E5B98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5C3C20E0" w14:textId="7964CC51" w:rsidR="00A22A94" w:rsidRPr="006E5B98" w:rsidRDefault="00A44936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4,167</w:t>
            </w:r>
          </w:p>
        </w:tc>
        <w:tc>
          <w:tcPr>
            <w:tcW w:w="270" w:type="dxa"/>
            <w:shd w:val="clear" w:color="auto" w:fill="auto"/>
          </w:tcPr>
          <w:p w14:paraId="09C615DC" w14:textId="77777777" w:rsidR="00A22A94" w:rsidRPr="006E5B98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</w:tcPr>
          <w:p w14:paraId="0F413C4B" w14:textId="341A5B57" w:rsidR="00A22A94" w:rsidRPr="006E5B98" w:rsidRDefault="00841B07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3,950</w:t>
            </w:r>
          </w:p>
        </w:tc>
        <w:tc>
          <w:tcPr>
            <w:tcW w:w="270" w:type="dxa"/>
            <w:shd w:val="clear" w:color="auto" w:fill="auto"/>
          </w:tcPr>
          <w:p w14:paraId="54B2B288" w14:textId="77777777" w:rsidR="00A22A94" w:rsidRPr="006E5B98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677E877" w14:textId="31356938" w:rsidR="00A22A94" w:rsidRPr="006E5B98" w:rsidRDefault="006E5B98" w:rsidP="006E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6E5B98">
              <w:rPr>
                <w:rFonts w:ascii="Angsana New" w:hAnsi="Angsana New"/>
                <w:sz w:val="26"/>
                <w:szCs w:val="26"/>
              </w:rPr>
              <w:t>14</w:t>
            </w:r>
            <w:r w:rsidR="00687BDD">
              <w:rPr>
                <w:rFonts w:ascii="Angsana New" w:hAnsi="Angsana New"/>
                <w:sz w:val="26"/>
                <w:szCs w:val="26"/>
              </w:rPr>
              <w:t>1,978</w:t>
            </w:r>
          </w:p>
        </w:tc>
        <w:tc>
          <w:tcPr>
            <w:tcW w:w="236" w:type="dxa"/>
            <w:shd w:val="clear" w:color="auto" w:fill="auto"/>
          </w:tcPr>
          <w:p w14:paraId="211E0E00" w14:textId="77777777" w:rsidR="00A22A94" w:rsidRPr="006E5B98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gridSpan w:val="2"/>
            <w:shd w:val="clear" w:color="auto" w:fill="auto"/>
          </w:tcPr>
          <w:p w14:paraId="190BD7A4" w14:textId="3EA9F5CB" w:rsidR="00A22A94" w:rsidRPr="006E5B98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E5B98">
              <w:rPr>
                <w:rFonts w:ascii="Angsana New" w:hAnsi="Angsana New"/>
                <w:sz w:val="26"/>
                <w:szCs w:val="26"/>
              </w:rPr>
              <w:t xml:space="preserve">   67,541</w:t>
            </w:r>
          </w:p>
        </w:tc>
      </w:tr>
    </w:tbl>
    <w:p w14:paraId="16F49D86" w14:textId="414BE4DD" w:rsidR="00A22A94" w:rsidRDefault="00A22A94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652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270"/>
        <w:gridCol w:w="720"/>
        <w:gridCol w:w="270"/>
        <w:gridCol w:w="630"/>
        <w:gridCol w:w="270"/>
        <w:gridCol w:w="630"/>
        <w:gridCol w:w="270"/>
        <w:gridCol w:w="630"/>
        <w:gridCol w:w="236"/>
        <w:gridCol w:w="646"/>
        <w:gridCol w:w="270"/>
        <w:gridCol w:w="747"/>
        <w:gridCol w:w="270"/>
        <w:gridCol w:w="720"/>
        <w:gridCol w:w="270"/>
        <w:gridCol w:w="720"/>
        <w:gridCol w:w="270"/>
        <w:gridCol w:w="630"/>
        <w:gridCol w:w="270"/>
        <w:gridCol w:w="765"/>
        <w:gridCol w:w="270"/>
        <w:gridCol w:w="738"/>
      </w:tblGrid>
      <w:tr w:rsidR="00A22A94" w:rsidRPr="00941980" w14:paraId="7FB6F8F5" w14:textId="77777777" w:rsidTr="00154F59">
        <w:trPr>
          <w:trHeight w:val="80"/>
        </w:trPr>
        <w:tc>
          <w:tcPr>
            <w:tcW w:w="3330" w:type="dxa"/>
            <w:tcBorders>
              <w:top w:val="nil"/>
              <w:bottom w:val="nil"/>
            </w:tcBorders>
          </w:tcPr>
          <w:p w14:paraId="550F2BCC" w14:textId="65CC97FA" w:rsidR="00A22A94" w:rsidRPr="00941980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419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11322" w:type="dxa"/>
            <w:gridSpan w:val="23"/>
            <w:tcBorders>
              <w:top w:val="nil"/>
              <w:bottom w:val="nil"/>
            </w:tcBorders>
          </w:tcPr>
          <w:p w14:paraId="42102061" w14:textId="77777777" w:rsidR="00A22A94" w:rsidRPr="00941980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0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19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ธุรกิจซอสปรุงรส น้ำจิ้มปรุงรส น้ำผลไม้ เครื่องกระป๋อง รวมถึงผลิตภัณฑ์จากพืชผักผลไม้</w:t>
            </w:r>
          </w:p>
        </w:tc>
      </w:tr>
      <w:tr w:rsidR="00A22A94" w:rsidRPr="00717444" w14:paraId="270C6971" w14:textId="77777777" w:rsidTr="00154F59">
        <w:trPr>
          <w:trHeight w:val="218"/>
        </w:trPr>
        <w:tc>
          <w:tcPr>
            <w:tcW w:w="3330" w:type="dxa"/>
            <w:tcBorders>
              <w:top w:val="nil"/>
            </w:tcBorders>
          </w:tcPr>
          <w:p w14:paraId="2979D966" w14:textId="77777777" w:rsidR="00A22A94" w:rsidRPr="007B629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nil"/>
            </w:tcBorders>
          </w:tcPr>
          <w:p w14:paraId="4295E46A" w14:textId="77777777" w:rsidR="00A22A94" w:rsidRPr="007B629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B62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</w:tcBorders>
          </w:tcPr>
          <w:p w14:paraId="0B687F7E" w14:textId="77777777" w:rsidR="00A22A94" w:rsidRPr="007B629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top w:val="nil"/>
            </w:tcBorders>
          </w:tcPr>
          <w:p w14:paraId="42EFB51A" w14:textId="428C5358" w:rsidR="00A22A94" w:rsidRPr="007B629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B62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</w:t>
            </w:r>
            <w:r w:rsidR="00E3718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อสเตรเลีย</w:t>
            </w:r>
          </w:p>
        </w:tc>
        <w:tc>
          <w:tcPr>
            <w:tcW w:w="270" w:type="dxa"/>
            <w:tcBorders>
              <w:top w:val="nil"/>
            </w:tcBorders>
          </w:tcPr>
          <w:p w14:paraId="0103865C" w14:textId="77777777" w:rsidR="00A22A94" w:rsidRPr="007B629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gridSpan w:val="3"/>
            <w:tcBorders>
              <w:top w:val="nil"/>
            </w:tcBorders>
          </w:tcPr>
          <w:p w14:paraId="7F4617B6" w14:textId="77777777" w:rsidR="00A22A94" w:rsidRPr="007B629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B62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เอเชีย</w:t>
            </w:r>
          </w:p>
        </w:tc>
        <w:tc>
          <w:tcPr>
            <w:tcW w:w="270" w:type="dxa"/>
            <w:tcBorders>
              <w:top w:val="nil"/>
            </w:tcBorders>
          </w:tcPr>
          <w:p w14:paraId="3F08AC56" w14:textId="77777777" w:rsidR="00A22A94" w:rsidRPr="007B629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37" w:type="dxa"/>
            <w:gridSpan w:val="3"/>
            <w:tcBorders>
              <w:top w:val="nil"/>
            </w:tcBorders>
          </w:tcPr>
          <w:p w14:paraId="4AC830FD" w14:textId="77777777" w:rsidR="00A22A94" w:rsidRPr="007B629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B62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70" w:type="dxa"/>
            <w:tcBorders>
              <w:top w:val="nil"/>
            </w:tcBorders>
          </w:tcPr>
          <w:p w14:paraId="7D0C3A44" w14:textId="77777777" w:rsidR="00A22A94" w:rsidRPr="007B629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nil"/>
            </w:tcBorders>
          </w:tcPr>
          <w:p w14:paraId="5924332B" w14:textId="77777777" w:rsidR="00A22A94" w:rsidRPr="007B629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B62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270" w:type="dxa"/>
            <w:tcBorders>
              <w:top w:val="nil"/>
            </w:tcBorders>
          </w:tcPr>
          <w:p w14:paraId="5CCBEB2F" w14:textId="77777777" w:rsidR="00A22A94" w:rsidRPr="007B629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tcBorders>
              <w:top w:val="nil"/>
            </w:tcBorders>
          </w:tcPr>
          <w:p w14:paraId="160A5FDD" w14:textId="77777777" w:rsidR="00A22A94" w:rsidRPr="007B6294" w:rsidRDefault="00A22A94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B629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              </w:t>
            </w:r>
            <w:r w:rsidRPr="007B62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22A94" w:rsidRPr="00717444" w14:paraId="035E4C2C" w14:textId="77777777" w:rsidTr="00B72FF4">
        <w:tc>
          <w:tcPr>
            <w:tcW w:w="3330" w:type="dxa"/>
          </w:tcPr>
          <w:p w14:paraId="2235EAD2" w14:textId="11938F99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B6294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D27A7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7B6294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7B6294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30 </w:t>
            </w:r>
            <w:r w:rsidRPr="007B6294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0" w:type="dxa"/>
          </w:tcPr>
          <w:p w14:paraId="097E3ACE" w14:textId="7C73FF7E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AA2B35F" w14:textId="77777777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C828BD" w14:textId="4BCE24A4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FCFC3B6" w14:textId="77777777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093E9EC" w14:textId="15EA67B6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581BD2D" w14:textId="77777777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D435B43" w14:textId="06193159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C10F31A" w14:textId="77777777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14B1D84" w14:textId="4389ADC2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09B8081B" w14:textId="77777777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" w:type="dxa"/>
          </w:tcPr>
          <w:p w14:paraId="741B9B4B" w14:textId="71A360CB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22181E2" w14:textId="77777777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3A809BD6" w14:textId="609B36A5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2E72752" w14:textId="77777777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DC790A" w14:textId="47B4A7F0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D1C3F0A" w14:textId="77777777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FAB2445" w14:textId="011FBCA4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39B4966" w14:textId="77777777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75BC233" w14:textId="1230E4E7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635C078" w14:textId="77777777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3725A04C" w14:textId="7F1A7913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983623F" w14:textId="77777777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</w:tcPr>
          <w:p w14:paraId="005CCE2D" w14:textId="66EA81C7" w:rsidR="00A22A94" w:rsidRPr="007B6294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744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22A94" w:rsidRPr="005E58F6" w14:paraId="677C03B5" w14:textId="77777777" w:rsidTr="00B72FF4">
        <w:trPr>
          <w:trHeight w:val="299"/>
        </w:trPr>
        <w:tc>
          <w:tcPr>
            <w:tcW w:w="3330" w:type="dxa"/>
          </w:tcPr>
          <w:p w14:paraId="539CF3D3" w14:textId="77777777" w:rsidR="00A22A94" w:rsidRPr="005E58F6" w:rsidRDefault="00A22A94" w:rsidP="00A2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22" w:type="dxa"/>
            <w:gridSpan w:val="23"/>
          </w:tcPr>
          <w:p w14:paraId="4742C493" w14:textId="77777777" w:rsidR="00A22A94" w:rsidRPr="005E58F6" w:rsidRDefault="00A22A94" w:rsidP="00A22A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  <w:r w:rsidRPr="005E58F6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A5281F" w:rsidRPr="00717444" w14:paraId="37763958" w14:textId="77777777" w:rsidTr="00B72FF4">
        <w:tc>
          <w:tcPr>
            <w:tcW w:w="3330" w:type="dxa"/>
            <w:shd w:val="clear" w:color="auto" w:fill="auto"/>
          </w:tcPr>
          <w:p w14:paraId="1BA71B76" w14:textId="77777777" w:rsidR="00A5281F" w:rsidRPr="00555C0C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555C0C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shd w:val="clear" w:color="auto" w:fill="auto"/>
          </w:tcPr>
          <w:p w14:paraId="74D53623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8AC65D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0E8BC20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B85BF09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4FEAAF0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8F09DE5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1E61276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25F2284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6BC0024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55E24EC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" w:type="dxa"/>
            <w:shd w:val="clear" w:color="auto" w:fill="auto"/>
          </w:tcPr>
          <w:p w14:paraId="57BB1BEB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02AEA53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496C57D4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C724C83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7EE1808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41CA798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A56775F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2E2272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EEC4C54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A38EEFC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535036D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DD14A2F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7117C1E4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5281F" w:rsidRPr="00717444" w14:paraId="41952D52" w14:textId="77777777" w:rsidTr="00B72FF4">
        <w:tc>
          <w:tcPr>
            <w:tcW w:w="3330" w:type="dxa"/>
            <w:shd w:val="clear" w:color="auto" w:fill="auto"/>
          </w:tcPr>
          <w:p w14:paraId="4D82C600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6294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CF2D075" w14:textId="20DBBF60" w:rsidR="00A5281F" w:rsidRPr="007B6294" w:rsidRDefault="00E3718A" w:rsidP="00E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507,418</w:t>
            </w:r>
          </w:p>
        </w:tc>
        <w:tc>
          <w:tcPr>
            <w:tcW w:w="270" w:type="dxa"/>
            <w:shd w:val="clear" w:color="auto" w:fill="auto"/>
          </w:tcPr>
          <w:p w14:paraId="7A33E5E7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407C11C" w14:textId="77DCD370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7B6294">
              <w:rPr>
                <w:rFonts w:ascii="Angsana New" w:hAnsi="Angsana New"/>
                <w:sz w:val="24"/>
                <w:szCs w:val="24"/>
              </w:rPr>
              <w:t>419,993</w:t>
            </w:r>
          </w:p>
        </w:tc>
        <w:tc>
          <w:tcPr>
            <w:tcW w:w="270" w:type="dxa"/>
            <w:shd w:val="clear" w:color="auto" w:fill="auto"/>
          </w:tcPr>
          <w:p w14:paraId="2888221F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991B5AA" w14:textId="22C57B88" w:rsidR="00A5281F" w:rsidRPr="007B6294" w:rsidRDefault="00E3718A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51,129</w:t>
            </w:r>
          </w:p>
        </w:tc>
        <w:tc>
          <w:tcPr>
            <w:tcW w:w="270" w:type="dxa"/>
            <w:shd w:val="clear" w:color="auto" w:fill="auto"/>
          </w:tcPr>
          <w:p w14:paraId="35F2E94A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2EC8E01" w14:textId="3D47048B" w:rsidR="00A5281F" w:rsidRPr="007B6294" w:rsidRDefault="00F2513E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31,086</w:t>
            </w:r>
          </w:p>
        </w:tc>
        <w:tc>
          <w:tcPr>
            <w:tcW w:w="270" w:type="dxa"/>
            <w:shd w:val="clear" w:color="auto" w:fill="auto"/>
          </w:tcPr>
          <w:p w14:paraId="08109934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FD21563" w14:textId="35A6C4A0" w:rsidR="00A5281F" w:rsidRPr="007B6294" w:rsidRDefault="00E3718A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36,011</w:t>
            </w:r>
          </w:p>
        </w:tc>
        <w:tc>
          <w:tcPr>
            <w:tcW w:w="236" w:type="dxa"/>
            <w:shd w:val="clear" w:color="auto" w:fill="auto"/>
          </w:tcPr>
          <w:p w14:paraId="398B6B54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</w:tcPr>
          <w:p w14:paraId="34A152CD" w14:textId="2325D599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7B6294">
              <w:rPr>
                <w:rFonts w:ascii="Angsana New" w:hAnsi="Angsana New"/>
                <w:sz w:val="24"/>
                <w:szCs w:val="24"/>
              </w:rPr>
              <w:t>37,824</w:t>
            </w:r>
          </w:p>
        </w:tc>
        <w:tc>
          <w:tcPr>
            <w:tcW w:w="270" w:type="dxa"/>
            <w:shd w:val="clear" w:color="auto" w:fill="auto"/>
          </w:tcPr>
          <w:p w14:paraId="2BF261C8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0C9E114C" w14:textId="23E6E32B" w:rsidR="00A5281F" w:rsidRPr="007B6294" w:rsidRDefault="00E3718A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594,558</w:t>
            </w:r>
          </w:p>
        </w:tc>
        <w:tc>
          <w:tcPr>
            <w:tcW w:w="270" w:type="dxa"/>
            <w:shd w:val="clear" w:color="auto" w:fill="auto"/>
          </w:tcPr>
          <w:p w14:paraId="270A49B5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0BA67F7" w14:textId="4E67A6D6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7B6294">
              <w:rPr>
                <w:rFonts w:ascii="Angsana New" w:hAnsi="Angsana New"/>
                <w:sz w:val="24"/>
                <w:szCs w:val="24"/>
              </w:rPr>
              <w:t>4</w:t>
            </w:r>
            <w:r w:rsidR="001F543C">
              <w:rPr>
                <w:rFonts w:ascii="Angsana New" w:hAnsi="Angsana New"/>
                <w:sz w:val="24"/>
                <w:szCs w:val="24"/>
              </w:rPr>
              <w:t>88,903</w:t>
            </w:r>
          </w:p>
        </w:tc>
        <w:tc>
          <w:tcPr>
            <w:tcW w:w="270" w:type="dxa"/>
            <w:shd w:val="clear" w:color="auto" w:fill="auto"/>
          </w:tcPr>
          <w:p w14:paraId="1A3345F3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C0F3F3D" w14:textId="3DF3D9BE" w:rsidR="00A5281F" w:rsidRPr="007B6294" w:rsidRDefault="00E3718A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17,246</w:t>
            </w:r>
          </w:p>
        </w:tc>
        <w:tc>
          <w:tcPr>
            <w:tcW w:w="270" w:type="dxa"/>
            <w:shd w:val="clear" w:color="auto" w:fill="auto"/>
          </w:tcPr>
          <w:p w14:paraId="2FF9D756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EC6BF5B" w14:textId="6DD8E084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7B629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795281">
              <w:rPr>
                <w:rFonts w:ascii="Angsana New" w:hAnsi="Angsana New"/>
                <w:sz w:val="24"/>
                <w:szCs w:val="24"/>
              </w:rPr>
              <w:t>23,463</w:t>
            </w:r>
          </w:p>
        </w:tc>
        <w:tc>
          <w:tcPr>
            <w:tcW w:w="270" w:type="dxa"/>
            <w:shd w:val="clear" w:color="auto" w:fill="auto"/>
          </w:tcPr>
          <w:p w14:paraId="49A7D9FA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14:paraId="47623671" w14:textId="00D6E3CF" w:rsidR="00A5281F" w:rsidRPr="007B6294" w:rsidRDefault="00E3718A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611,804</w:t>
            </w:r>
          </w:p>
        </w:tc>
        <w:tc>
          <w:tcPr>
            <w:tcW w:w="270" w:type="dxa"/>
            <w:shd w:val="clear" w:color="auto" w:fill="auto"/>
          </w:tcPr>
          <w:p w14:paraId="1DCF791A" w14:textId="77777777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3B658B13" w14:textId="780556B0" w:rsidR="00A5281F" w:rsidRPr="007B629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7B6294">
              <w:rPr>
                <w:rFonts w:ascii="Angsana New" w:hAnsi="Angsana New"/>
                <w:sz w:val="24"/>
                <w:szCs w:val="24"/>
              </w:rPr>
              <w:t>512,366</w:t>
            </w:r>
          </w:p>
        </w:tc>
      </w:tr>
      <w:tr w:rsidR="00A5281F" w:rsidRPr="00E3718A" w14:paraId="73346FC0" w14:textId="77777777" w:rsidTr="00B72FF4">
        <w:trPr>
          <w:trHeight w:val="334"/>
        </w:trPr>
        <w:tc>
          <w:tcPr>
            <w:tcW w:w="3330" w:type="dxa"/>
            <w:shd w:val="clear" w:color="auto" w:fill="auto"/>
          </w:tcPr>
          <w:p w14:paraId="12F87F54" w14:textId="06A252C2" w:rsidR="00A5281F" w:rsidRPr="007B6294" w:rsidRDefault="00C503AE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  <w:r w:rsidR="00A5281F" w:rsidRPr="007B629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97981" w14:textId="0C6A15CE" w:rsidR="00A5281F" w:rsidRPr="00E3718A" w:rsidRDefault="00E3718A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718A">
              <w:rPr>
                <w:rFonts w:ascii="Angsana New" w:hAnsi="Angsana New"/>
                <w:b/>
                <w:bCs/>
                <w:sz w:val="24"/>
                <w:szCs w:val="24"/>
              </w:rPr>
              <w:t>507,418</w:t>
            </w:r>
          </w:p>
        </w:tc>
        <w:tc>
          <w:tcPr>
            <w:tcW w:w="270" w:type="dxa"/>
            <w:shd w:val="clear" w:color="auto" w:fill="auto"/>
          </w:tcPr>
          <w:p w14:paraId="51F72859" w14:textId="77777777" w:rsidR="00A5281F" w:rsidRPr="00E3718A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3BA0C" w14:textId="7326C092" w:rsidR="00A5281F" w:rsidRPr="00E3718A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718A">
              <w:rPr>
                <w:rFonts w:ascii="Angsana New" w:hAnsi="Angsana New"/>
                <w:b/>
                <w:bCs/>
                <w:sz w:val="24"/>
                <w:szCs w:val="24"/>
              </w:rPr>
              <w:t>419,993</w:t>
            </w:r>
          </w:p>
        </w:tc>
        <w:tc>
          <w:tcPr>
            <w:tcW w:w="270" w:type="dxa"/>
            <w:shd w:val="clear" w:color="auto" w:fill="auto"/>
          </w:tcPr>
          <w:p w14:paraId="02951E6D" w14:textId="77777777" w:rsidR="00A5281F" w:rsidRPr="00E3718A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CFAB0" w14:textId="2FE4336B" w:rsidR="00A5281F" w:rsidRPr="00E3718A" w:rsidRDefault="00E3718A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718A">
              <w:rPr>
                <w:rFonts w:ascii="Angsana New" w:hAnsi="Angsana New"/>
                <w:b/>
                <w:bCs/>
                <w:sz w:val="24"/>
                <w:szCs w:val="24"/>
              </w:rPr>
              <w:t>51,129</w:t>
            </w:r>
          </w:p>
        </w:tc>
        <w:tc>
          <w:tcPr>
            <w:tcW w:w="270" w:type="dxa"/>
            <w:shd w:val="clear" w:color="auto" w:fill="auto"/>
          </w:tcPr>
          <w:p w14:paraId="45EA0988" w14:textId="77777777" w:rsidR="00A5281F" w:rsidRPr="00E3718A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C7DD9" w14:textId="5148B2A6" w:rsidR="00A5281F" w:rsidRPr="00E3718A" w:rsidRDefault="00F2513E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31,086</w:t>
            </w:r>
          </w:p>
        </w:tc>
        <w:tc>
          <w:tcPr>
            <w:tcW w:w="270" w:type="dxa"/>
            <w:shd w:val="clear" w:color="auto" w:fill="auto"/>
          </w:tcPr>
          <w:p w14:paraId="48F4C6B2" w14:textId="77777777" w:rsidR="00A5281F" w:rsidRPr="00E3718A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784D6" w14:textId="792FF54E" w:rsidR="00A5281F" w:rsidRPr="00E3718A" w:rsidRDefault="00E3718A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718A">
              <w:rPr>
                <w:rFonts w:ascii="Angsana New" w:hAnsi="Angsana New"/>
                <w:b/>
                <w:bCs/>
                <w:sz w:val="24"/>
                <w:szCs w:val="24"/>
              </w:rPr>
              <w:t>36,011</w:t>
            </w:r>
          </w:p>
        </w:tc>
        <w:tc>
          <w:tcPr>
            <w:tcW w:w="236" w:type="dxa"/>
            <w:shd w:val="clear" w:color="auto" w:fill="auto"/>
          </w:tcPr>
          <w:p w14:paraId="112FEE58" w14:textId="77777777" w:rsidR="00A5281F" w:rsidRPr="00E3718A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76F52" w14:textId="3839CD4E" w:rsidR="00A5281F" w:rsidRPr="00E3718A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718A">
              <w:rPr>
                <w:rFonts w:ascii="Angsana New" w:hAnsi="Angsana New"/>
                <w:b/>
                <w:bCs/>
                <w:sz w:val="24"/>
                <w:szCs w:val="24"/>
              </w:rPr>
              <w:t>37,824</w:t>
            </w:r>
          </w:p>
        </w:tc>
        <w:tc>
          <w:tcPr>
            <w:tcW w:w="270" w:type="dxa"/>
            <w:shd w:val="clear" w:color="auto" w:fill="auto"/>
          </w:tcPr>
          <w:p w14:paraId="41D69653" w14:textId="77777777" w:rsidR="00A5281F" w:rsidRPr="00E3718A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1B99A" w14:textId="40C523C9" w:rsidR="00A5281F" w:rsidRPr="00E3718A" w:rsidRDefault="00E3718A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718A">
              <w:rPr>
                <w:rFonts w:ascii="Angsana New" w:hAnsi="Angsana New"/>
                <w:b/>
                <w:bCs/>
                <w:sz w:val="24"/>
                <w:szCs w:val="24"/>
              </w:rPr>
              <w:t>594,558</w:t>
            </w:r>
          </w:p>
        </w:tc>
        <w:tc>
          <w:tcPr>
            <w:tcW w:w="270" w:type="dxa"/>
            <w:shd w:val="clear" w:color="auto" w:fill="auto"/>
          </w:tcPr>
          <w:p w14:paraId="3A4A45C7" w14:textId="77777777" w:rsidR="00A5281F" w:rsidRPr="00E3718A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63AE4C" w14:textId="00815E47" w:rsidR="00A5281F" w:rsidRPr="00E3718A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718A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1F543C">
              <w:rPr>
                <w:rFonts w:ascii="Angsana New" w:hAnsi="Angsana New"/>
                <w:b/>
                <w:bCs/>
                <w:sz w:val="24"/>
                <w:szCs w:val="24"/>
              </w:rPr>
              <w:t>88,903</w:t>
            </w:r>
          </w:p>
        </w:tc>
        <w:tc>
          <w:tcPr>
            <w:tcW w:w="270" w:type="dxa"/>
            <w:shd w:val="clear" w:color="auto" w:fill="auto"/>
          </w:tcPr>
          <w:p w14:paraId="61226CA1" w14:textId="77777777" w:rsidR="00A5281F" w:rsidRPr="00E3718A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E4039" w14:textId="13F131CE" w:rsidR="00A5281F" w:rsidRPr="00E3718A" w:rsidRDefault="00E3718A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718A">
              <w:rPr>
                <w:rFonts w:ascii="Angsana New" w:hAnsi="Angsana New"/>
                <w:b/>
                <w:bCs/>
                <w:sz w:val="24"/>
                <w:szCs w:val="24"/>
              </w:rPr>
              <w:t>17,246</w:t>
            </w:r>
          </w:p>
        </w:tc>
        <w:tc>
          <w:tcPr>
            <w:tcW w:w="270" w:type="dxa"/>
            <w:shd w:val="clear" w:color="auto" w:fill="auto"/>
          </w:tcPr>
          <w:p w14:paraId="37E2751E" w14:textId="77777777" w:rsidR="00A5281F" w:rsidRPr="00E3718A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3D266" w14:textId="7E81251B" w:rsidR="00A5281F" w:rsidRPr="00E3718A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718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="00795281">
              <w:rPr>
                <w:rFonts w:ascii="Angsana New" w:hAnsi="Angsana New"/>
                <w:b/>
                <w:bCs/>
                <w:sz w:val="24"/>
                <w:szCs w:val="24"/>
              </w:rPr>
              <w:t>23,463</w:t>
            </w:r>
          </w:p>
        </w:tc>
        <w:tc>
          <w:tcPr>
            <w:tcW w:w="270" w:type="dxa"/>
            <w:shd w:val="clear" w:color="auto" w:fill="auto"/>
          </w:tcPr>
          <w:p w14:paraId="5E9B5178" w14:textId="77777777" w:rsidR="00A5281F" w:rsidRPr="00E3718A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14E33" w14:textId="67D34795" w:rsidR="00A5281F" w:rsidRPr="00E3718A" w:rsidRDefault="00E3718A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718A">
              <w:rPr>
                <w:rFonts w:ascii="Angsana New" w:hAnsi="Angsana New"/>
                <w:b/>
                <w:bCs/>
                <w:sz w:val="24"/>
                <w:szCs w:val="24"/>
              </w:rPr>
              <w:t>611,804</w:t>
            </w:r>
          </w:p>
        </w:tc>
        <w:tc>
          <w:tcPr>
            <w:tcW w:w="270" w:type="dxa"/>
            <w:shd w:val="clear" w:color="auto" w:fill="auto"/>
          </w:tcPr>
          <w:p w14:paraId="6C71B9B1" w14:textId="77777777" w:rsidR="00A5281F" w:rsidRPr="00E3718A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D99DC" w14:textId="233E0BA5" w:rsidR="00A5281F" w:rsidRPr="00E3718A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718A">
              <w:rPr>
                <w:rFonts w:ascii="Angsana New" w:hAnsi="Angsana New"/>
                <w:b/>
                <w:bCs/>
                <w:sz w:val="24"/>
                <w:szCs w:val="24"/>
              </w:rPr>
              <w:t>512,366</w:t>
            </w:r>
          </w:p>
        </w:tc>
      </w:tr>
      <w:tr w:rsidR="00A5281F" w:rsidRPr="005E58F6" w14:paraId="3A4EFC57" w14:textId="77777777" w:rsidTr="00B72FF4">
        <w:trPr>
          <w:trHeight w:val="251"/>
        </w:trPr>
        <w:tc>
          <w:tcPr>
            <w:tcW w:w="3330" w:type="dxa"/>
            <w:shd w:val="clear" w:color="auto" w:fill="auto"/>
            <w:vAlign w:val="bottom"/>
          </w:tcPr>
          <w:p w14:paraId="3DB008FE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555D603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68FFED7B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D4670F5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526848B6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05BA4291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55985CFC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5134251C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58807CC9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54400E26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  <w:shd w:val="clear" w:color="auto" w:fill="auto"/>
          </w:tcPr>
          <w:p w14:paraId="386BAD8F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  <w:shd w:val="clear" w:color="auto" w:fill="auto"/>
          </w:tcPr>
          <w:p w14:paraId="15EE140E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69840D0A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  <w:shd w:val="clear" w:color="auto" w:fill="auto"/>
          </w:tcPr>
          <w:p w14:paraId="09F51C11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1B426D14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E5F54E2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0A4839EC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FE2C1B8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092E5F0D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530139D5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71147E7C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65" w:type="dxa"/>
            <w:tcBorders>
              <w:top w:val="double" w:sz="4" w:space="0" w:color="auto"/>
            </w:tcBorders>
            <w:shd w:val="clear" w:color="auto" w:fill="auto"/>
          </w:tcPr>
          <w:p w14:paraId="3A4560A5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12996EB0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auto"/>
          </w:tcPr>
          <w:p w14:paraId="23381A20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555C0C" w:rsidRPr="005E58F6" w14:paraId="43041003" w14:textId="77777777" w:rsidTr="00B72FF4">
        <w:trPr>
          <w:trHeight w:val="224"/>
        </w:trPr>
        <w:tc>
          <w:tcPr>
            <w:tcW w:w="3330" w:type="dxa"/>
            <w:shd w:val="clear" w:color="auto" w:fill="auto"/>
            <w:vAlign w:val="bottom"/>
          </w:tcPr>
          <w:p w14:paraId="0ABDB402" w14:textId="7D409401" w:rsidR="00555C0C" w:rsidRPr="00555C0C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55C0C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10" w:type="dxa"/>
            <w:shd w:val="clear" w:color="auto" w:fill="auto"/>
          </w:tcPr>
          <w:p w14:paraId="2AAF5CF0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248D1D1C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20" w:type="dxa"/>
            <w:shd w:val="clear" w:color="auto" w:fill="auto"/>
          </w:tcPr>
          <w:p w14:paraId="54A27E4F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78D46CF2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630" w:type="dxa"/>
            <w:shd w:val="clear" w:color="auto" w:fill="auto"/>
          </w:tcPr>
          <w:p w14:paraId="08646E5D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0FEA8F60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48B0215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53DBBFE9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630" w:type="dxa"/>
            <w:shd w:val="clear" w:color="auto" w:fill="auto"/>
          </w:tcPr>
          <w:p w14:paraId="305E3725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  <w:shd w:val="clear" w:color="auto" w:fill="auto"/>
          </w:tcPr>
          <w:p w14:paraId="297656B1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646" w:type="dxa"/>
            <w:shd w:val="clear" w:color="auto" w:fill="auto"/>
          </w:tcPr>
          <w:p w14:paraId="3BE88C62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635E5B66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47" w:type="dxa"/>
            <w:shd w:val="clear" w:color="auto" w:fill="auto"/>
          </w:tcPr>
          <w:p w14:paraId="35E5430E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374A3240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47683A3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41A4DB82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20" w:type="dxa"/>
            <w:shd w:val="clear" w:color="auto" w:fill="auto"/>
          </w:tcPr>
          <w:p w14:paraId="6C85D527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654F2B95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630" w:type="dxa"/>
            <w:shd w:val="clear" w:color="auto" w:fill="auto"/>
          </w:tcPr>
          <w:p w14:paraId="2947DB0E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44AB7F74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65" w:type="dxa"/>
            <w:shd w:val="clear" w:color="auto" w:fill="auto"/>
          </w:tcPr>
          <w:p w14:paraId="0245570B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3928E291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38" w:type="dxa"/>
            <w:shd w:val="clear" w:color="auto" w:fill="auto"/>
          </w:tcPr>
          <w:p w14:paraId="7088968A" w14:textId="77777777" w:rsidR="00555C0C" w:rsidRPr="005E58F6" w:rsidRDefault="00555C0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A5281F" w:rsidRPr="005E58F6" w14:paraId="23C099BF" w14:textId="77777777" w:rsidTr="00B72FF4">
        <w:trPr>
          <w:trHeight w:val="98"/>
        </w:trPr>
        <w:tc>
          <w:tcPr>
            <w:tcW w:w="3330" w:type="dxa"/>
            <w:shd w:val="clear" w:color="auto" w:fill="auto"/>
            <w:vAlign w:val="bottom"/>
          </w:tcPr>
          <w:p w14:paraId="033370B9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5E58F6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  <w:shd w:val="clear" w:color="auto" w:fill="auto"/>
          </w:tcPr>
          <w:p w14:paraId="677817E3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5393F87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046E348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A89EE57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8894763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58489A4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8A128E6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9AAF4F9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E8499C5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0C05F0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" w:type="dxa"/>
            <w:shd w:val="clear" w:color="auto" w:fill="auto"/>
          </w:tcPr>
          <w:p w14:paraId="284CAD44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09FE4D1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3119FAF8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CBDDC27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AB398C3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6F84D73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EC02219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BE8F371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2D03880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914697A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F1F6B80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36BE2D9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5CEA4E09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5281F" w:rsidRPr="005E58F6" w14:paraId="0EA4FF15" w14:textId="77777777" w:rsidTr="00B72FF4">
        <w:trPr>
          <w:trHeight w:val="98"/>
        </w:trPr>
        <w:tc>
          <w:tcPr>
            <w:tcW w:w="3330" w:type="dxa"/>
            <w:shd w:val="clear" w:color="auto" w:fill="auto"/>
            <w:vAlign w:val="bottom"/>
          </w:tcPr>
          <w:p w14:paraId="2ED6EC22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5E58F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ณ เวลาใดเวลาหนึ่ง</w:t>
            </w:r>
          </w:p>
        </w:tc>
        <w:tc>
          <w:tcPr>
            <w:tcW w:w="810" w:type="dxa"/>
            <w:shd w:val="clear" w:color="auto" w:fill="auto"/>
          </w:tcPr>
          <w:p w14:paraId="062DB397" w14:textId="1E35D0C1" w:rsidR="00A5281F" w:rsidRPr="005E58F6" w:rsidRDefault="00980B08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507,418</w:t>
            </w:r>
          </w:p>
        </w:tc>
        <w:tc>
          <w:tcPr>
            <w:tcW w:w="270" w:type="dxa"/>
            <w:shd w:val="clear" w:color="auto" w:fill="auto"/>
          </w:tcPr>
          <w:p w14:paraId="224F562A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8A94679" w14:textId="67AB2C69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E58F6">
              <w:rPr>
                <w:rFonts w:ascii="Angsana New" w:hAnsi="Angsana New"/>
                <w:sz w:val="24"/>
                <w:szCs w:val="24"/>
              </w:rPr>
              <w:t>419,993</w:t>
            </w:r>
          </w:p>
        </w:tc>
        <w:tc>
          <w:tcPr>
            <w:tcW w:w="270" w:type="dxa"/>
            <w:shd w:val="clear" w:color="auto" w:fill="auto"/>
          </w:tcPr>
          <w:p w14:paraId="71017927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091CE45" w14:textId="66EAEB42" w:rsidR="00A5281F" w:rsidRPr="005E58F6" w:rsidRDefault="00980B08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51,129</w:t>
            </w:r>
          </w:p>
        </w:tc>
        <w:tc>
          <w:tcPr>
            <w:tcW w:w="270" w:type="dxa"/>
            <w:shd w:val="clear" w:color="auto" w:fill="auto"/>
          </w:tcPr>
          <w:p w14:paraId="54A305B5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D1EC607" w14:textId="13CC47B1" w:rsidR="00A5281F" w:rsidRPr="005E58F6" w:rsidRDefault="00F2513E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31,086</w:t>
            </w:r>
          </w:p>
        </w:tc>
        <w:tc>
          <w:tcPr>
            <w:tcW w:w="270" w:type="dxa"/>
            <w:shd w:val="clear" w:color="auto" w:fill="auto"/>
          </w:tcPr>
          <w:p w14:paraId="709FA2C7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7349AE3" w14:textId="39FFC213" w:rsidR="00A5281F" w:rsidRPr="005E58F6" w:rsidRDefault="00980B08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36,011</w:t>
            </w:r>
          </w:p>
        </w:tc>
        <w:tc>
          <w:tcPr>
            <w:tcW w:w="236" w:type="dxa"/>
            <w:shd w:val="clear" w:color="auto" w:fill="auto"/>
          </w:tcPr>
          <w:p w14:paraId="7826D432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" w:type="dxa"/>
            <w:shd w:val="clear" w:color="auto" w:fill="auto"/>
          </w:tcPr>
          <w:p w14:paraId="04A78B49" w14:textId="5A23BED0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E58F6">
              <w:rPr>
                <w:rFonts w:ascii="Angsana New" w:hAnsi="Angsana New"/>
                <w:sz w:val="24"/>
                <w:szCs w:val="24"/>
              </w:rPr>
              <w:t>37,824</w:t>
            </w:r>
          </w:p>
        </w:tc>
        <w:tc>
          <w:tcPr>
            <w:tcW w:w="270" w:type="dxa"/>
            <w:shd w:val="clear" w:color="auto" w:fill="auto"/>
          </w:tcPr>
          <w:p w14:paraId="2A973295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057C476A" w14:textId="3571AF77" w:rsidR="00A5281F" w:rsidRPr="005E58F6" w:rsidRDefault="00980B08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594,558</w:t>
            </w:r>
          </w:p>
        </w:tc>
        <w:tc>
          <w:tcPr>
            <w:tcW w:w="270" w:type="dxa"/>
            <w:shd w:val="clear" w:color="auto" w:fill="auto"/>
          </w:tcPr>
          <w:p w14:paraId="0BCC535A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8A64CC2" w14:textId="4055EA8E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E58F6">
              <w:rPr>
                <w:rFonts w:ascii="Angsana New" w:hAnsi="Angsana New"/>
                <w:sz w:val="24"/>
                <w:szCs w:val="24"/>
              </w:rPr>
              <w:t>4</w:t>
            </w:r>
            <w:r w:rsidR="001F543C">
              <w:rPr>
                <w:rFonts w:ascii="Angsana New" w:hAnsi="Angsana New"/>
                <w:sz w:val="24"/>
                <w:szCs w:val="24"/>
              </w:rPr>
              <w:t>88,903</w:t>
            </w:r>
          </w:p>
        </w:tc>
        <w:tc>
          <w:tcPr>
            <w:tcW w:w="270" w:type="dxa"/>
            <w:shd w:val="clear" w:color="auto" w:fill="auto"/>
          </w:tcPr>
          <w:p w14:paraId="5EDB76A2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462FB9F" w14:textId="5B719B12" w:rsidR="00A5281F" w:rsidRPr="005E58F6" w:rsidRDefault="00980B08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17,246</w:t>
            </w:r>
          </w:p>
        </w:tc>
        <w:tc>
          <w:tcPr>
            <w:tcW w:w="270" w:type="dxa"/>
            <w:shd w:val="clear" w:color="auto" w:fill="auto"/>
          </w:tcPr>
          <w:p w14:paraId="045BC347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F5F3D54" w14:textId="5DF21016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E58F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795281">
              <w:rPr>
                <w:rFonts w:ascii="Angsana New" w:hAnsi="Angsana New"/>
                <w:sz w:val="24"/>
                <w:szCs w:val="24"/>
              </w:rPr>
              <w:t>23,463</w:t>
            </w:r>
          </w:p>
        </w:tc>
        <w:tc>
          <w:tcPr>
            <w:tcW w:w="270" w:type="dxa"/>
            <w:shd w:val="clear" w:color="auto" w:fill="auto"/>
          </w:tcPr>
          <w:p w14:paraId="13C0A4BF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07CF612" w14:textId="2F832A31" w:rsidR="00A5281F" w:rsidRPr="005E58F6" w:rsidRDefault="00980B08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611,804</w:t>
            </w:r>
          </w:p>
        </w:tc>
        <w:tc>
          <w:tcPr>
            <w:tcW w:w="270" w:type="dxa"/>
            <w:shd w:val="clear" w:color="auto" w:fill="auto"/>
          </w:tcPr>
          <w:p w14:paraId="34F903B4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500FF133" w14:textId="350F52AA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E58F6">
              <w:rPr>
                <w:rFonts w:ascii="Angsana New" w:hAnsi="Angsana New"/>
                <w:sz w:val="24"/>
                <w:szCs w:val="24"/>
              </w:rPr>
              <w:t>512,366</w:t>
            </w:r>
          </w:p>
        </w:tc>
      </w:tr>
      <w:tr w:rsidR="00A5281F" w:rsidRPr="005E58F6" w14:paraId="1A51EFAE" w14:textId="77777777" w:rsidTr="00B72FF4">
        <w:trPr>
          <w:trHeight w:val="308"/>
        </w:trPr>
        <w:tc>
          <w:tcPr>
            <w:tcW w:w="3330" w:type="dxa"/>
            <w:shd w:val="clear" w:color="auto" w:fill="auto"/>
            <w:vAlign w:val="bottom"/>
          </w:tcPr>
          <w:p w14:paraId="6ADA7C07" w14:textId="77777777" w:rsidR="00A5281F" w:rsidRPr="00555C0C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AD5099C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39DE8342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20" w:type="dxa"/>
            <w:shd w:val="clear" w:color="auto" w:fill="auto"/>
          </w:tcPr>
          <w:p w14:paraId="285E4FCC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45281043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630" w:type="dxa"/>
            <w:shd w:val="clear" w:color="auto" w:fill="auto"/>
          </w:tcPr>
          <w:p w14:paraId="2D04BB4C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29922E19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7FF469A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474473C3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630" w:type="dxa"/>
            <w:shd w:val="clear" w:color="auto" w:fill="auto"/>
          </w:tcPr>
          <w:p w14:paraId="2819D64F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  <w:shd w:val="clear" w:color="auto" w:fill="auto"/>
          </w:tcPr>
          <w:p w14:paraId="023F5FB5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646" w:type="dxa"/>
            <w:shd w:val="clear" w:color="auto" w:fill="auto"/>
          </w:tcPr>
          <w:p w14:paraId="54474F69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4EBE52E0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47" w:type="dxa"/>
            <w:shd w:val="clear" w:color="auto" w:fill="auto"/>
          </w:tcPr>
          <w:p w14:paraId="767E4326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64E2F899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267DFB8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15FE8364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20" w:type="dxa"/>
            <w:shd w:val="clear" w:color="auto" w:fill="auto"/>
          </w:tcPr>
          <w:p w14:paraId="60035C62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7BFBF942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630" w:type="dxa"/>
            <w:shd w:val="clear" w:color="auto" w:fill="auto"/>
          </w:tcPr>
          <w:p w14:paraId="0C965B21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7F32C817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65" w:type="dxa"/>
            <w:shd w:val="clear" w:color="auto" w:fill="auto"/>
          </w:tcPr>
          <w:p w14:paraId="5A332905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77B978A8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38" w:type="dxa"/>
            <w:shd w:val="clear" w:color="auto" w:fill="auto"/>
          </w:tcPr>
          <w:p w14:paraId="2156CF0D" w14:textId="77777777" w:rsidR="00A5281F" w:rsidRPr="005E58F6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A5281F" w:rsidRPr="00717444" w14:paraId="223ECA46" w14:textId="77777777" w:rsidTr="00B72FF4">
        <w:tc>
          <w:tcPr>
            <w:tcW w:w="3330" w:type="dxa"/>
            <w:shd w:val="clear" w:color="auto" w:fill="auto"/>
            <w:vAlign w:val="bottom"/>
          </w:tcPr>
          <w:p w14:paraId="5464A467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55BF8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955BF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ขั้นต้นตามส่วนงาน</w:t>
            </w:r>
          </w:p>
        </w:tc>
        <w:tc>
          <w:tcPr>
            <w:tcW w:w="810" w:type="dxa"/>
            <w:shd w:val="clear" w:color="auto" w:fill="auto"/>
          </w:tcPr>
          <w:p w14:paraId="3403D41E" w14:textId="5B565B5B" w:rsidR="00A5281F" w:rsidRPr="00955BF8" w:rsidRDefault="00022462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200,614</w:t>
            </w:r>
          </w:p>
        </w:tc>
        <w:tc>
          <w:tcPr>
            <w:tcW w:w="270" w:type="dxa"/>
            <w:shd w:val="clear" w:color="auto" w:fill="auto"/>
          </w:tcPr>
          <w:p w14:paraId="11ED4E6E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7E68908" w14:textId="4BF8DDB1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55BF8">
              <w:rPr>
                <w:rFonts w:ascii="Angsana New" w:hAnsi="Angsana New"/>
                <w:sz w:val="24"/>
                <w:szCs w:val="24"/>
              </w:rPr>
              <w:t>162,351</w:t>
            </w:r>
          </w:p>
        </w:tc>
        <w:tc>
          <w:tcPr>
            <w:tcW w:w="270" w:type="dxa"/>
            <w:shd w:val="clear" w:color="auto" w:fill="auto"/>
          </w:tcPr>
          <w:p w14:paraId="4223E527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61ADC8F" w14:textId="0EACE2BC" w:rsidR="00A5281F" w:rsidRPr="00955BF8" w:rsidRDefault="00022462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14,896</w:t>
            </w:r>
          </w:p>
        </w:tc>
        <w:tc>
          <w:tcPr>
            <w:tcW w:w="270" w:type="dxa"/>
            <w:shd w:val="clear" w:color="auto" w:fill="auto"/>
          </w:tcPr>
          <w:p w14:paraId="7F8C6084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75FB0D9" w14:textId="70473B78" w:rsidR="00A5281F" w:rsidRPr="00955BF8" w:rsidRDefault="00F2513E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9,004</w:t>
            </w:r>
          </w:p>
        </w:tc>
        <w:tc>
          <w:tcPr>
            <w:tcW w:w="270" w:type="dxa"/>
            <w:shd w:val="clear" w:color="auto" w:fill="auto"/>
          </w:tcPr>
          <w:p w14:paraId="3D104947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4D7F778" w14:textId="410AA108" w:rsidR="00A5281F" w:rsidRPr="00955BF8" w:rsidRDefault="00022462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12,246</w:t>
            </w:r>
          </w:p>
        </w:tc>
        <w:tc>
          <w:tcPr>
            <w:tcW w:w="236" w:type="dxa"/>
            <w:shd w:val="clear" w:color="auto" w:fill="auto"/>
          </w:tcPr>
          <w:p w14:paraId="5C3D85CB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" w:type="dxa"/>
            <w:shd w:val="clear" w:color="auto" w:fill="auto"/>
          </w:tcPr>
          <w:p w14:paraId="3F42965C" w14:textId="7283CE2B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55BF8">
              <w:rPr>
                <w:rFonts w:ascii="Angsana New" w:hAnsi="Angsana New"/>
                <w:sz w:val="24"/>
                <w:szCs w:val="24"/>
              </w:rPr>
              <w:t>11,122</w:t>
            </w:r>
          </w:p>
        </w:tc>
        <w:tc>
          <w:tcPr>
            <w:tcW w:w="270" w:type="dxa"/>
            <w:shd w:val="clear" w:color="auto" w:fill="auto"/>
          </w:tcPr>
          <w:p w14:paraId="788F2A8D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276048FA" w14:textId="7DC212B4" w:rsidR="00A5281F" w:rsidRPr="00955BF8" w:rsidRDefault="0041741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227,756</w:t>
            </w:r>
          </w:p>
        </w:tc>
        <w:tc>
          <w:tcPr>
            <w:tcW w:w="270" w:type="dxa"/>
            <w:shd w:val="clear" w:color="auto" w:fill="auto"/>
          </w:tcPr>
          <w:p w14:paraId="33DC6C13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A2AD2CB" w14:textId="34E8E1F5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55BF8">
              <w:rPr>
                <w:rFonts w:ascii="Angsana New" w:hAnsi="Angsana New"/>
                <w:sz w:val="24"/>
                <w:szCs w:val="24"/>
              </w:rPr>
              <w:t>1</w:t>
            </w:r>
            <w:r w:rsidR="001F543C">
              <w:rPr>
                <w:rFonts w:ascii="Angsana New" w:hAnsi="Angsana New"/>
                <w:sz w:val="24"/>
                <w:szCs w:val="24"/>
              </w:rPr>
              <w:t>82,477</w:t>
            </w:r>
          </w:p>
        </w:tc>
        <w:tc>
          <w:tcPr>
            <w:tcW w:w="270" w:type="dxa"/>
            <w:shd w:val="clear" w:color="auto" w:fill="auto"/>
          </w:tcPr>
          <w:p w14:paraId="47E590EF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CF5FCD6" w14:textId="58B631AD" w:rsidR="00A5281F" w:rsidRPr="00955BF8" w:rsidRDefault="000278FA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6,159</w:t>
            </w:r>
          </w:p>
        </w:tc>
        <w:tc>
          <w:tcPr>
            <w:tcW w:w="270" w:type="dxa"/>
            <w:shd w:val="clear" w:color="auto" w:fill="auto"/>
          </w:tcPr>
          <w:p w14:paraId="13F179AF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1D5DD2E" w14:textId="24738CBB" w:rsidR="00A5281F" w:rsidRPr="00955BF8" w:rsidRDefault="00795281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6,476</w:t>
            </w:r>
          </w:p>
        </w:tc>
        <w:tc>
          <w:tcPr>
            <w:tcW w:w="270" w:type="dxa"/>
            <w:shd w:val="clear" w:color="auto" w:fill="auto"/>
          </w:tcPr>
          <w:p w14:paraId="749306CC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778BF30" w14:textId="079FD9B8" w:rsidR="00A5281F" w:rsidRPr="00955BF8" w:rsidRDefault="00A042DC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="003019E8">
              <w:rPr>
                <w:rFonts w:ascii="Angsana New" w:hAnsi="Angsana New"/>
                <w:sz w:val="24"/>
                <w:szCs w:val="24"/>
              </w:rPr>
              <w:t>3,915</w:t>
            </w:r>
          </w:p>
        </w:tc>
        <w:tc>
          <w:tcPr>
            <w:tcW w:w="270" w:type="dxa"/>
            <w:shd w:val="clear" w:color="auto" w:fill="auto"/>
          </w:tcPr>
          <w:p w14:paraId="7E4B70AC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2F2E6754" w14:textId="4D9A57C6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955BF8">
              <w:rPr>
                <w:rFonts w:ascii="Angsana New" w:hAnsi="Angsana New"/>
                <w:sz w:val="24"/>
                <w:szCs w:val="24"/>
              </w:rPr>
              <w:t xml:space="preserve">   188,953</w:t>
            </w:r>
          </w:p>
        </w:tc>
      </w:tr>
      <w:tr w:rsidR="00154F59" w:rsidRPr="00717444" w14:paraId="3ABC30B3" w14:textId="77777777" w:rsidTr="00BA17F6">
        <w:trPr>
          <w:trHeight w:val="155"/>
        </w:trPr>
        <w:tc>
          <w:tcPr>
            <w:tcW w:w="3330" w:type="dxa"/>
            <w:shd w:val="clear" w:color="auto" w:fill="auto"/>
            <w:vAlign w:val="bottom"/>
          </w:tcPr>
          <w:p w14:paraId="4165B23E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573DBB2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8C0406F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274DD6F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85FAF95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9DFD32D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AB55358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94B2353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296DE26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0D53E15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BB8324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" w:type="dxa"/>
            <w:shd w:val="clear" w:color="auto" w:fill="auto"/>
          </w:tcPr>
          <w:p w14:paraId="57A30246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9B1D8F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10C9C088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6EBE31F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274DB34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80A238C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8027A8A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223E150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587AA74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0A30FAA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nil"/>
            </w:tcBorders>
            <w:shd w:val="clear" w:color="auto" w:fill="auto"/>
          </w:tcPr>
          <w:p w14:paraId="2A9CB956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97EE425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nil"/>
            </w:tcBorders>
            <w:shd w:val="clear" w:color="auto" w:fill="auto"/>
          </w:tcPr>
          <w:p w14:paraId="7403395A" w14:textId="77777777" w:rsidR="00154F59" w:rsidRPr="00955BF8" w:rsidRDefault="00154F59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5281F" w:rsidRPr="00717444" w14:paraId="2E52D0C1" w14:textId="77777777" w:rsidTr="00BA17F6">
        <w:trPr>
          <w:trHeight w:val="155"/>
        </w:trPr>
        <w:tc>
          <w:tcPr>
            <w:tcW w:w="3330" w:type="dxa"/>
            <w:shd w:val="clear" w:color="auto" w:fill="auto"/>
            <w:vAlign w:val="bottom"/>
          </w:tcPr>
          <w:p w14:paraId="590D6E4C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55BF8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  <w:r w:rsidRPr="00955BF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734D3C70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51484ED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F3C7C33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E756CFF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9E33C84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957189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9318FF4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6C4ECC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F17A2B5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8C9AEE1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" w:type="dxa"/>
            <w:shd w:val="clear" w:color="auto" w:fill="auto"/>
          </w:tcPr>
          <w:p w14:paraId="0C46BF44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12438CC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35A39A37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05FFAFB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D2C6891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BB46669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2C9748E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5893E15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D1F84F2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3BFF2B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nil"/>
            </w:tcBorders>
            <w:shd w:val="clear" w:color="auto" w:fill="auto"/>
          </w:tcPr>
          <w:p w14:paraId="61B90ADB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2E26587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nil"/>
            </w:tcBorders>
            <w:shd w:val="clear" w:color="auto" w:fill="auto"/>
          </w:tcPr>
          <w:p w14:paraId="125DAA16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5281F" w:rsidRPr="00717444" w14:paraId="4AFA5AFB" w14:textId="77777777" w:rsidTr="00BA17F6">
        <w:tc>
          <w:tcPr>
            <w:tcW w:w="3330" w:type="dxa"/>
            <w:shd w:val="clear" w:color="auto" w:fill="auto"/>
          </w:tcPr>
          <w:p w14:paraId="3A1F4FE2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5BF8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Pr="00955BF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955BF8">
              <w:rPr>
                <w:rFonts w:ascii="Angsana New" w:hAnsi="Angsana New"/>
                <w:color w:val="FFFFFF"/>
                <w:sz w:val="24"/>
                <w:szCs w:val="24"/>
              </w:rPr>
              <w:t>_</w:t>
            </w:r>
            <w:r w:rsidRPr="00955BF8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955BF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มิถุนายน</w:t>
            </w:r>
            <w:r w:rsidRPr="00955BF8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955BF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/ </w:t>
            </w:r>
            <w:r w:rsidRPr="00955BF8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955BF8">
              <w:rPr>
                <w:rFonts w:ascii="Angsana New" w:hAnsi="Angsana New"/>
                <w:color w:val="FFFFFF"/>
                <w:sz w:val="24"/>
                <w:szCs w:val="24"/>
              </w:rPr>
              <w:t>_</w:t>
            </w:r>
            <w:r w:rsidRPr="00955BF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5E486DC9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A8AC50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0E728F1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F1A8203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6FA8C7A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4EBE08F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812CFA7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4B4FD55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E675A2E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FB684E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" w:type="dxa"/>
            <w:shd w:val="clear" w:color="auto" w:fill="auto"/>
          </w:tcPr>
          <w:p w14:paraId="60DD711E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A49849C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6171200C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BE76239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6AFF3D6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72A0507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20F9E6F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3DC756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915253A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B420CFE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FF94DD4" w14:textId="516A2BB7" w:rsidR="00A5281F" w:rsidRPr="00955BF8" w:rsidRDefault="00A042DC" w:rsidP="0046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</w:t>
            </w:r>
            <w:r w:rsidR="001E7527">
              <w:rPr>
                <w:rFonts w:ascii="Angsana New" w:hAnsi="Angsana New"/>
                <w:sz w:val="24"/>
                <w:szCs w:val="24"/>
              </w:rPr>
              <w:t>5,166</w:t>
            </w:r>
          </w:p>
        </w:tc>
        <w:tc>
          <w:tcPr>
            <w:tcW w:w="270" w:type="dxa"/>
            <w:shd w:val="clear" w:color="auto" w:fill="auto"/>
          </w:tcPr>
          <w:p w14:paraId="7A2BAB08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84D5D1F" w14:textId="4826DF9E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955BF8">
              <w:rPr>
                <w:rFonts w:ascii="Angsana New" w:hAnsi="Angsana New"/>
                <w:sz w:val="24"/>
                <w:szCs w:val="24"/>
              </w:rPr>
              <w:t>9</w:t>
            </w:r>
            <w:r w:rsidR="00795281">
              <w:rPr>
                <w:rFonts w:ascii="Angsana New" w:hAnsi="Angsana New"/>
                <w:sz w:val="24"/>
                <w:szCs w:val="24"/>
              </w:rPr>
              <w:t>33,730</w:t>
            </w:r>
          </w:p>
        </w:tc>
      </w:tr>
      <w:tr w:rsidR="00A5281F" w:rsidRPr="00717444" w14:paraId="599D46B2" w14:textId="77777777" w:rsidTr="00BA17F6">
        <w:tc>
          <w:tcPr>
            <w:tcW w:w="3330" w:type="dxa"/>
            <w:tcBorders>
              <w:bottom w:val="nil"/>
            </w:tcBorders>
            <w:shd w:val="clear" w:color="auto" w:fill="auto"/>
            <w:vAlign w:val="bottom"/>
          </w:tcPr>
          <w:p w14:paraId="01813E9B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55BF8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  <w:r w:rsidRPr="00955BF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564B779B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385119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138BFE95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B24D14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5F43E5E2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AD7056A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35F78614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DF8D8C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62461D5B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E122AC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" w:type="dxa"/>
            <w:tcBorders>
              <w:bottom w:val="nil"/>
            </w:tcBorders>
            <w:shd w:val="clear" w:color="auto" w:fill="auto"/>
          </w:tcPr>
          <w:p w14:paraId="75FBE890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C15D279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tcBorders>
              <w:bottom w:val="nil"/>
            </w:tcBorders>
            <w:shd w:val="clear" w:color="auto" w:fill="auto"/>
          </w:tcPr>
          <w:p w14:paraId="4C385707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6F970A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5C0218E6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820738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325BDD1D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3E7F59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3DA83CB1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A2D3773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3B53F39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B473EB4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73D66CC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5281F" w:rsidRPr="00717444" w14:paraId="2ADBBA1A" w14:textId="77777777" w:rsidTr="00BA17F6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01AE096A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5BF8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Pr="00955BF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955BF8">
              <w:rPr>
                <w:rFonts w:ascii="Angsana New" w:hAnsi="Angsana New"/>
                <w:color w:val="FFFFFF"/>
                <w:sz w:val="24"/>
                <w:szCs w:val="24"/>
              </w:rPr>
              <w:t>_</w:t>
            </w:r>
            <w:r w:rsidRPr="00955BF8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955BF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มิถุนายน</w:t>
            </w:r>
            <w:r w:rsidRPr="00955BF8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955BF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/ </w:t>
            </w:r>
            <w:r w:rsidRPr="00955BF8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955BF8">
              <w:rPr>
                <w:rFonts w:ascii="Angsana New" w:hAnsi="Angsana New"/>
                <w:color w:val="FFFFFF"/>
                <w:sz w:val="24"/>
                <w:szCs w:val="24"/>
              </w:rPr>
              <w:t>_</w:t>
            </w:r>
            <w:r w:rsidRPr="00955BF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CABC675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E92AA8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701649AF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15A74A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33BF828C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000555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7CD96ADD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E58A16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6FEF33BF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6A12AB6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2FF05991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A8D429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</w:tcPr>
          <w:p w14:paraId="11E0037C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F276AD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45BFA164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9F4B4C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711897DF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872A1D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77678E25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C52C0F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93816C9" w14:textId="38622647" w:rsidR="00A5281F" w:rsidRPr="00955BF8" w:rsidRDefault="00A042DC" w:rsidP="00A0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E7527">
              <w:rPr>
                <w:rFonts w:ascii="Angsana New" w:hAnsi="Angsana New"/>
                <w:sz w:val="24"/>
                <w:szCs w:val="24"/>
              </w:rPr>
              <w:t>86,374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CF06F8" w14:textId="77777777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4B2BCA" w14:textId="42176D23" w:rsidR="00A5281F" w:rsidRPr="00955BF8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55BF8">
              <w:rPr>
                <w:rFonts w:ascii="Angsana New" w:hAnsi="Angsana New"/>
                <w:sz w:val="24"/>
                <w:szCs w:val="24"/>
              </w:rPr>
              <w:t>1</w:t>
            </w:r>
            <w:r w:rsidR="00795281">
              <w:rPr>
                <w:rFonts w:ascii="Angsana New" w:hAnsi="Angsana New"/>
                <w:sz w:val="24"/>
                <w:szCs w:val="24"/>
              </w:rPr>
              <w:t>32,931</w:t>
            </w:r>
          </w:p>
        </w:tc>
      </w:tr>
    </w:tbl>
    <w:p w14:paraId="24945D2A" w14:textId="77777777" w:rsidR="007C4720" w:rsidRDefault="007C4720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21857" w14:textId="77777777" w:rsidR="00154F59" w:rsidRDefault="00154F59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98E55" w14:textId="77777777" w:rsidR="00154F59" w:rsidRDefault="00154F59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EA3D2B" w14:textId="77777777" w:rsidR="00154F59" w:rsidRDefault="00154F59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7F4081" w14:textId="3DC1B3DE" w:rsidR="00154F59" w:rsidRDefault="00154F59" w:rsidP="0015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154F59" w:rsidSect="00130540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491E570" w14:textId="509FAF50" w:rsidR="003E289C" w:rsidRDefault="003E289C" w:rsidP="003E289C">
      <w:pPr>
        <w:spacing w:line="240" w:lineRule="auto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1F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2C1BD135" w14:textId="77777777" w:rsidR="003E289C" w:rsidRPr="00991FC0" w:rsidRDefault="003E289C" w:rsidP="003E289C">
      <w:pPr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A4AEA1" w14:textId="688F48B1" w:rsidR="00DE03B3" w:rsidRDefault="003E289C" w:rsidP="00360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91FC0">
        <w:rPr>
          <w:rFonts w:asciiTheme="majorBidi" w:hAnsiTheme="majorBidi" w:cstheme="majorBidi"/>
          <w:spacing w:val="-10"/>
          <w:sz w:val="30"/>
          <w:szCs w:val="30"/>
          <w:cs/>
        </w:rPr>
        <w:t>รายได้จากลูกค้ารายใหญ่</w:t>
      </w:r>
      <w:r w:rsidRPr="00991FC0">
        <w:rPr>
          <w:rFonts w:asciiTheme="majorBidi" w:hAnsiTheme="majorBidi" w:cstheme="majorBidi"/>
          <w:spacing w:val="-10"/>
          <w:sz w:val="30"/>
          <w:szCs w:val="30"/>
        </w:rPr>
        <w:t> </w:t>
      </w:r>
      <w:r w:rsidR="002E4EE2" w:rsidRPr="00991FC0">
        <w:rPr>
          <w:rFonts w:asciiTheme="majorBidi" w:hAnsiTheme="majorBidi" w:cstheme="majorBidi"/>
          <w:spacing w:val="-10"/>
          <w:sz w:val="30"/>
          <w:szCs w:val="30"/>
        </w:rPr>
        <w:t>2</w:t>
      </w:r>
      <w:r w:rsidRPr="00991FC0">
        <w:rPr>
          <w:rFonts w:asciiTheme="majorBidi" w:hAnsiTheme="majorBidi" w:cstheme="majorBidi"/>
          <w:spacing w:val="-10"/>
          <w:sz w:val="30"/>
          <w:szCs w:val="30"/>
        </w:rPr>
        <w:t> </w:t>
      </w:r>
      <w:r w:rsidRPr="00991FC0">
        <w:rPr>
          <w:rFonts w:asciiTheme="majorBidi" w:hAnsiTheme="majorBidi" w:cstheme="majorBidi"/>
          <w:spacing w:val="-10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รายตามส่วนงานภูมิศาสตร์จากประเทศในแถบยุโรปของบริษัทสำหรับงวด</w:t>
      </w:r>
      <w:r w:rsidR="007C4720">
        <w:rPr>
          <w:rFonts w:asciiTheme="majorBidi" w:hAnsiTheme="majorBidi" w:cstheme="majorBidi" w:hint="cs"/>
          <w:spacing w:val="-10"/>
          <w:sz w:val="30"/>
          <w:szCs w:val="30"/>
          <w:cs/>
        </w:rPr>
        <w:t>สามเดือนและ</w:t>
      </w:r>
      <w:r w:rsidR="00991FC0">
        <w:rPr>
          <w:rFonts w:asciiTheme="majorBidi" w:hAnsiTheme="majorBidi" w:cstheme="majorBidi" w:hint="cs"/>
          <w:spacing w:val="-10"/>
          <w:sz w:val="30"/>
          <w:szCs w:val="30"/>
          <w:cs/>
        </w:rPr>
        <w:t>หก</w:t>
      </w:r>
      <w:r w:rsidRPr="00991FC0">
        <w:rPr>
          <w:rFonts w:asciiTheme="majorBidi" w:hAnsiTheme="majorBidi" w:cstheme="majorBidi"/>
          <w:spacing w:val="-10"/>
          <w:sz w:val="30"/>
          <w:szCs w:val="30"/>
          <w:cs/>
        </w:rPr>
        <w:t>เดือน</w:t>
      </w:r>
      <w:r w:rsidRPr="0046747F">
        <w:rPr>
          <w:rFonts w:asciiTheme="majorBidi" w:hAnsiTheme="majorBidi" w:cstheme="majorBidi"/>
          <w:spacing w:val="-8"/>
          <w:sz w:val="30"/>
          <w:szCs w:val="30"/>
          <w:cs/>
        </w:rPr>
        <w:t>สิ้นสุดวันที่</w:t>
      </w:r>
      <w:r w:rsidRPr="0046747F">
        <w:rPr>
          <w:rFonts w:asciiTheme="majorBidi" w:hAnsiTheme="majorBidi" w:cstheme="majorBidi"/>
          <w:spacing w:val="-8"/>
          <w:sz w:val="30"/>
          <w:szCs w:val="30"/>
        </w:rPr>
        <w:t> </w:t>
      </w:r>
      <w:r w:rsidR="002E4EE2" w:rsidRPr="0046747F">
        <w:rPr>
          <w:rFonts w:asciiTheme="majorBidi" w:hAnsiTheme="majorBidi" w:cstheme="majorBidi"/>
          <w:spacing w:val="-8"/>
          <w:sz w:val="30"/>
          <w:szCs w:val="30"/>
        </w:rPr>
        <w:t>3</w:t>
      </w:r>
      <w:r w:rsidR="00991FC0" w:rsidRPr="0046747F">
        <w:rPr>
          <w:rFonts w:asciiTheme="majorBidi" w:hAnsiTheme="majorBidi" w:cstheme="majorBidi"/>
          <w:spacing w:val="-8"/>
          <w:sz w:val="30"/>
          <w:szCs w:val="30"/>
        </w:rPr>
        <w:t xml:space="preserve">0 </w:t>
      </w:r>
      <w:r w:rsidR="00991FC0" w:rsidRPr="0046747F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มิถุนายน </w:t>
      </w:r>
      <w:r w:rsidR="002E4EE2" w:rsidRPr="0046747F">
        <w:rPr>
          <w:rFonts w:asciiTheme="majorBidi" w:hAnsiTheme="majorBidi" w:cstheme="majorBidi"/>
          <w:spacing w:val="-8"/>
          <w:sz w:val="30"/>
          <w:szCs w:val="30"/>
        </w:rPr>
        <w:t>2563</w:t>
      </w:r>
      <w:r w:rsidRPr="0046747F">
        <w:rPr>
          <w:rFonts w:asciiTheme="majorBidi" w:hAnsiTheme="majorBidi" w:cstheme="majorBidi"/>
          <w:spacing w:val="-8"/>
          <w:sz w:val="30"/>
          <w:szCs w:val="30"/>
        </w:rPr>
        <w:t xml:space="preserve">  </w:t>
      </w:r>
      <w:r w:rsidRPr="0046747F">
        <w:rPr>
          <w:rFonts w:asciiTheme="majorBidi" w:hAnsiTheme="majorBidi" w:cstheme="majorBidi"/>
          <w:spacing w:val="-8"/>
          <w:sz w:val="30"/>
          <w:szCs w:val="30"/>
          <w:cs/>
        </w:rPr>
        <w:t>มีจำนวนเงินประมาณ</w:t>
      </w:r>
      <w:r w:rsidR="00360112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A042DC" w:rsidRPr="0046747F">
        <w:rPr>
          <w:rFonts w:asciiTheme="majorBidi" w:hAnsiTheme="majorBidi" w:cstheme="majorBidi"/>
          <w:spacing w:val="-8"/>
          <w:sz w:val="30"/>
          <w:szCs w:val="30"/>
        </w:rPr>
        <w:t xml:space="preserve">190.75 </w:t>
      </w:r>
      <w:r w:rsidRPr="0046747F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Pr="0046747F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46747F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7C4720" w:rsidRPr="0046747F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และ </w:t>
      </w:r>
      <w:r w:rsidR="00A042DC" w:rsidRPr="0046747F">
        <w:rPr>
          <w:rFonts w:asciiTheme="majorBidi" w:hAnsiTheme="majorBidi" w:cstheme="majorBidi"/>
          <w:spacing w:val="-8"/>
          <w:sz w:val="30"/>
          <w:szCs w:val="30"/>
        </w:rPr>
        <w:t>341.16</w:t>
      </w:r>
      <w:r w:rsidR="007C4720" w:rsidRPr="0046747F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7C4720" w:rsidRPr="0046747F">
        <w:rPr>
          <w:rFonts w:asciiTheme="majorBidi" w:hAnsiTheme="majorBidi" w:cstheme="majorBidi" w:hint="cs"/>
          <w:spacing w:val="-8"/>
          <w:sz w:val="30"/>
          <w:szCs w:val="30"/>
          <w:cs/>
        </w:rPr>
        <w:t>ล้านบาท</w:t>
      </w:r>
      <w:r w:rsidR="00B630A0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7C4720" w:rsidRPr="0046747F">
        <w:rPr>
          <w:rFonts w:asciiTheme="majorBidi" w:hAnsiTheme="majorBidi" w:cstheme="majorBidi" w:hint="cs"/>
          <w:spacing w:val="-8"/>
          <w:sz w:val="30"/>
          <w:szCs w:val="30"/>
          <w:cs/>
        </w:rPr>
        <w:t>ตามลำดับ</w:t>
      </w:r>
      <w:r w:rsidR="007C4720" w:rsidRPr="0046747F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 xml:space="preserve"> </w:t>
      </w:r>
      <w:r w:rsidRPr="0046747F">
        <w:rPr>
          <w:rFonts w:asciiTheme="majorBidi" w:hAnsiTheme="majorBidi" w:cstheme="majorBidi"/>
          <w:i/>
          <w:iCs/>
          <w:spacing w:val="-8"/>
          <w:sz w:val="30"/>
          <w:szCs w:val="30"/>
        </w:rPr>
        <w:t>(</w:t>
      </w:r>
      <w:r w:rsidR="002E4EE2" w:rsidRPr="0046747F">
        <w:rPr>
          <w:rFonts w:asciiTheme="majorBidi" w:hAnsiTheme="majorBidi" w:cstheme="majorBidi"/>
          <w:i/>
          <w:iCs/>
          <w:spacing w:val="-8"/>
          <w:sz w:val="30"/>
          <w:szCs w:val="30"/>
        </w:rPr>
        <w:t>3</w:t>
      </w:r>
      <w:r w:rsidR="00991FC0" w:rsidRPr="0046747F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0 </w:t>
      </w:r>
      <w:r w:rsidR="00991FC0" w:rsidRPr="0046747F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 xml:space="preserve">มิถุนายน </w:t>
      </w:r>
      <w:r w:rsidR="002E4EE2" w:rsidRPr="0046747F">
        <w:rPr>
          <w:rFonts w:asciiTheme="majorBidi" w:hAnsiTheme="majorBidi" w:cstheme="majorBidi"/>
          <w:i/>
          <w:iCs/>
          <w:spacing w:val="-8"/>
          <w:sz w:val="30"/>
          <w:szCs w:val="30"/>
        </w:rPr>
        <w:t>2562</w:t>
      </w:r>
      <w:r w:rsidRPr="0046747F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: </w:t>
      </w:r>
      <w:r w:rsidRPr="00691CB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ลูกค้ารายใหญ่</w:t>
      </w:r>
      <w:r w:rsidRPr="00691CBF">
        <w:rPr>
          <w:rFonts w:asciiTheme="majorBidi" w:hAnsiTheme="majorBidi" w:cstheme="majorBidi"/>
          <w:i/>
          <w:iCs/>
          <w:spacing w:val="-2"/>
          <w:sz w:val="30"/>
          <w:szCs w:val="30"/>
        </w:rPr>
        <w:t> </w:t>
      </w:r>
      <w:r w:rsidR="002E4EE2" w:rsidRPr="00691CBF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Pr="00691CBF">
        <w:rPr>
          <w:rFonts w:asciiTheme="majorBidi" w:hAnsiTheme="majorBidi" w:cstheme="majorBidi"/>
          <w:i/>
          <w:iCs/>
          <w:spacing w:val="-2"/>
          <w:sz w:val="30"/>
          <w:szCs w:val="30"/>
        </w:rPr>
        <w:t> </w:t>
      </w:r>
      <w:r w:rsidRPr="00691CB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รายตามส่วนงานภูมิศาสตร์จากประเทศในแถบยุโรป</w:t>
      </w:r>
      <w:r w:rsidR="007C4720" w:rsidRPr="00691CB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สำหรับงวดสามเดือนและหกเดือน</w:t>
      </w:r>
      <w:r w:rsidRPr="00691CB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มีจำนวนเงิน</w:t>
      </w:r>
      <w:r w:rsidRPr="00991FC0">
        <w:rPr>
          <w:rFonts w:asciiTheme="majorBidi" w:hAnsiTheme="majorBidi" w:cstheme="majorBidi"/>
          <w:i/>
          <w:iCs/>
          <w:sz w:val="30"/>
          <w:szCs w:val="30"/>
          <w:cs/>
        </w:rPr>
        <w:t>ประมาณ</w:t>
      </w:r>
      <w:r w:rsidRPr="00991FC0">
        <w:rPr>
          <w:rFonts w:asciiTheme="majorBidi" w:hAnsiTheme="majorBidi" w:cstheme="majorBidi"/>
          <w:i/>
          <w:iCs/>
          <w:sz w:val="30"/>
          <w:szCs w:val="30"/>
        </w:rPr>
        <w:t> </w:t>
      </w:r>
      <w:r w:rsidR="00A042DC">
        <w:rPr>
          <w:rFonts w:asciiTheme="majorBidi" w:hAnsiTheme="majorBidi" w:cstheme="majorBidi"/>
          <w:i/>
          <w:iCs/>
          <w:sz w:val="30"/>
          <w:szCs w:val="30"/>
        </w:rPr>
        <w:t xml:space="preserve">86.26 </w:t>
      </w:r>
      <w:r w:rsidRPr="00991FC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C4720">
        <w:rPr>
          <w:rFonts w:asciiTheme="majorBidi" w:hAnsiTheme="majorBidi" w:cstheme="majorBidi" w:hint="cs"/>
          <w:i/>
          <w:iCs/>
          <w:sz w:val="30"/>
          <w:szCs w:val="30"/>
          <w:cs/>
        </w:rPr>
        <w:t>แล</w:t>
      </w:r>
      <w:r w:rsidR="00A042D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A042DC">
        <w:rPr>
          <w:rFonts w:asciiTheme="majorBidi" w:hAnsiTheme="majorBidi" w:cstheme="majorBidi"/>
          <w:i/>
          <w:iCs/>
          <w:sz w:val="30"/>
          <w:szCs w:val="30"/>
        </w:rPr>
        <w:t>228.97</w:t>
      </w:r>
      <w:r w:rsidR="007C47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C472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B630A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C4720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991FC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991FC0">
        <w:rPr>
          <w:rFonts w:asciiTheme="majorBidi" w:hAnsiTheme="majorBidi" w:cstheme="majorBidi"/>
          <w:sz w:val="30"/>
          <w:szCs w:val="30"/>
        </w:rPr>
        <w:t> </w:t>
      </w:r>
      <w:r w:rsidRPr="00991FC0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</w:t>
      </w:r>
      <w:r w:rsidR="00211C07" w:rsidRPr="00991FC0">
        <w:rPr>
          <w:rFonts w:asciiTheme="majorBidi" w:hAnsiTheme="majorBidi" w:cstheme="majorBidi"/>
          <w:sz w:val="30"/>
          <w:szCs w:val="30"/>
          <w:cs/>
        </w:rPr>
        <w:t>ท</w:t>
      </w:r>
    </w:p>
    <w:p w14:paraId="645D0814" w14:textId="77777777" w:rsidR="00991FC0" w:rsidRPr="00F06533" w:rsidRDefault="00991FC0" w:rsidP="00360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Theme="majorBidi" w:hAnsiTheme="majorBidi" w:cstheme="majorBidi"/>
          <w:sz w:val="24"/>
          <w:szCs w:val="24"/>
        </w:rPr>
      </w:pPr>
    </w:p>
    <w:p w14:paraId="1D0A7A43" w14:textId="77777777" w:rsidR="00F5517F" w:rsidRPr="00130540" w:rsidRDefault="00F5517F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130540">
        <w:rPr>
          <w:rFonts w:asciiTheme="majorBidi" w:hAnsiTheme="majorBidi" w:cstheme="majorBidi"/>
          <w:sz w:val="30"/>
          <w:szCs w:val="30"/>
          <w:cs/>
          <w:lang w:val="th-TH"/>
        </w:rPr>
        <w:t xml:space="preserve">ภาษีเงินได้ </w:t>
      </w:r>
    </w:p>
    <w:p w14:paraId="36011EF4" w14:textId="77777777" w:rsidR="00892910" w:rsidRPr="00991FC0" w:rsidRDefault="00892910" w:rsidP="0089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0D3C79" w14:textId="66C80947" w:rsidR="00C52B80" w:rsidRPr="00B865C5" w:rsidRDefault="00C52B80" w:rsidP="0089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B865C5">
        <w:rPr>
          <w:rFonts w:asciiTheme="majorBidi" w:hAnsiTheme="majorBidi" w:cstheme="majorBidi"/>
          <w:spacing w:val="-8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</w:t>
      </w:r>
      <w:r w:rsidRPr="00B865C5">
        <w:rPr>
          <w:rFonts w:asciiTheme="majorBidi" w:hAnsiTheme="majorBidi" w:cstheme="majorBidi"/>
          <w:spacing w:val="6"/>
          <w:sz w:val="30"/>
          <w:szCs w:val="30"/>
          <w:cs/>
        </w:rPr>
        <w:t>ตามบัญชี เนื่องจากกำไรสุทธิส่วนใหญ่ของบริษัทเกิดจากกิจการที่ได้รับการส่งเสริมการลงทุนซึ่ง</w:t>
      </w:r>
      <w:r w:rsidR="003C2825" w:rsidRPr="00B865C5">
        <w:rPr>
          <w:rFonts w:asciiTheme="majorBidi" w:hAnsiTheme="majorBidi" w:cstheme="majorBidi"/>
          <w:spacing w:val="6"/>
          <w:sz w:val="30"/>
          <w:szCs w:val="30"/>
          <w:cs/>
        </w:rPr>
        <w:t>ได้รับยกเว้น</w:t>
      </w:r>
      <w:r w:rsidRPr="00B865C5">
        <w:rPr>
          <w:rFonts w:asciiTheme="majorBidi" w:hAnsiTheme="majorBidi" w:cstheme="majorBidi"/>
          <w:spacing w:val="-10"/>
          <w:sz w:val="30"/>
          <w:szCs w:val="30"/>
          <w:cs/>
        </w:rPr>
        <w:t>ภาษีเงินได้</w:t>
      </w:r>
      <w:r w:rsidR="003C2825" w:rsidRPr="00B865C5">
        <w:rPr>
          <w:rFonts w:asciiTheme="majorBidi" w:hAnsiTheme="majorBidi" w:cstheme="majorBidi"/>
          <w:spacing w:val="-10"/>
          <w:sz w:val="30"/>
          <w:szCs w:val="30"/>
          <w:cs/>
        </w:rPr>
        <w:t>นิติบุคคล</w:t>
      </w:r>
    </w:p>
    <w:p w14:paraId="6AD5D2E2" w14:textId="77777777" w:rsidR="00354356" w:rsidRPr="00F06533" w:rsidRDefault="003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th-TH" w:eastAsia="x-none"/>
        </w:rPr>
      </w:pPr>
    </w:p>
    <w:p w14:paraId="28081BA5" w14:textId="77777777" w:rsidR="00F5517F" w:rsidRPr="00991FC0" w:rsidRDefault="00F5517F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991FC0">
        <w:rPr>
          <w:rFonts w:asciiTheme="majorBidi" w:hAnsiTheme="majorBidi" w:cstheme="majorBidi"/>
          <w:sz w:val="30"/>
          <w:szCs w:val="30"/>
          <w:cs/>
          <w:lang w:val="th-TH"/>
        </w:rPr>
        <w:t>กำไรต่อหุ้น</w:t>
      </w:r>
    </w:p>
    <w:p w14:paraId="5A194003" w14:textId="15832026" w:rsidR="00F5517F" w:rsidRPr="00F06533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1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498"/>
        <w:gridCol w:w="1348"/>
        <w:gridCol w:w="317"/>
        <w:gridCol w:w="1350"/>
      </w:tblGrid>
      <w:tr w:rsidR="00A5281F" w:rsidRPr="00717444" w14:paraId="504825AB" w14:textId="77777777" w:rsidTr="00A5281F">
        <w:tc>
          <w:tcPr>
            <w:tcW w:w="6498" w:type="dxa"/>
          </w:tcPr>
          <w:p w14:paraId="6B9AAE4D" w14:textId="77777777" w:rsidR="00A5281F" w:rsidRPr="00717444" w:rsidRDefault="00A5281F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1744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71744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8" w:type="dxa"/>
            <w:shd w:val="clear" w:color="auto" w:fill="auto"/>
          </w:tcPr>
          <w:p w14:paraId="281D9E76" w14:textId="28DFFCD6" w:rsidR="00A5281F" w:rsidRPr="00717444" w:rsidRDefault="00A5281F" w:rsidP="007C4720">
            <w:pPr>
              <w:pStyle w:val="acctmergecolhdg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71744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</w:t>
            </w:r>
            <w:r w:rsidRPr="00717444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17" w:type="dxa"/>
            <w:shd w:val="clear" w:color="auto" w:fill="auto"/>
          </w:tcPr>
          <w:p w14:paraId="1354E139" w14:textId="77777777" w:rsidR="00A5281F" w:rsidRPr="00717444" w:rsidRDefault="00A5281F" w:rsidP="007C4720">
            <w:pPr>
              <w:pStyle w:val="acctmergecolhdg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A50FEB4" w14:textId="19711828" w:rsidR="00A5281F" w:rsidRPr="00717444" w:rsidRDefault="00A5281F" w:rsidP="007C4720">
            <w:pPr>
              <w:pStyle w:val="acctmergecolhdg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71744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717444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</w:tr>
      <w:tr w:rsidR="00A5281F" w:rsidRPr="00717444" w14:paraId="6E68D37C" w14:textId="77777777" w:rsidTr="00A5281F">
        <w:tc>
          <w:tcPr>
            <w:tcW w:w="6498" w:type="dxa"/>
          </w:tcPr>
          <w:p w14:paraId="7AD9E8A2" w14:textId="77777777" w:rsidR="00A5281F" w:rsidRPr="00717444" w:rsidRDefault="00A5281F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15" w:type="dxa"/>
            <w:gridSpan w:val="3"/>
            <w:shd w:val="clear" w:color="auto" w:fill="auto"/>
          </w:tcPr>
          <w:p w14:paraId="14BE950D" w14:textId="77777777" w:rsidR="00A5281F" w:rsidRPr="00717444" w:rsidRDefault="00A5281F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717444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7174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5281F" w:rsidRPr="00717444" w14:paraId="466B5048" w14:textId="77777777" w:rsidTr="00A5281F">
        <w:tc>
          <w:tcPr>
            <w:tcW w:w="6498" w:type="dxa"/>
          </w:tcPr>
          <w:p w14:paraId="46862BFD" w14:textId="77777777" w:rsidR="00A5281F" w:rsidRPr="0071744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</w:t>
            </w:r>
            <w:r w:rsidRPr="007174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71744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24527123" w14:textId="7A6AEB4C" w:rsidR="00A5281F" w:rsidRPr="00717444" w:rsidRDefault="0018730A" w:rsidP="00A5281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2D615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25C6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,922</w:t>
            </w:r>
          </w:p>
        </w:tc>
        <w:tc>
          <w:tcPr>
            <w:tcW w:w="317" w:type="dxa"/>
            <w:shd w:val="clear" w:color="auto" w:fill="auto"/>
          </w:tcPr>
          <w:p w14:paraId="09CB1898" w14:textId="77777777" w:rsidR="00A5281F" w:rsidRPr="00717444" w:rsidRDefault="00A5281F" w:rsidP="00A5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F7B40A1" w14:textId="553766AF" w:rsidR="00A5281F" w:rsidRPr="00717444" w:rsidRDefault="00A5281F" w:rsidP="00A5281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D78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FD78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</w:tr>
      <w:tr w:rsidR="0096483C" w:rsidRPr="00717444" w14:paraId="39725812" w14:textId="77777777" w:rsidTr="00A5281F">
        <w:tc>
          <w:tcPr>
            <w:tcW w:w="6498" w:type="dxa"/>
          </w:tcPr>
          <w:p w14:paraId="0BC9DCA2" w14:textId="2379796B" w:rsidR="0096483C" w:rsidRPr="00717444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</w:t>
            </w:r>
            <w:r w:rsidRPr="007174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71744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5A21FCCE" w14:textId="634D3024" w:rsidR="0096483C" w:rsidRDefault="0096483C" w:rsidP="0096483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2D615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025C6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317" w:type="dxa"/>
            <w:shd w:val="clear" w:color="auto" w:fill="auto"/>
          </w:tcPr>
          <w:p w14:paraId="64EC4F63" w14:textId="77777777" w:rsidR="0096483C" w:rsidRPr="00717444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8AE8006" w14:textId="57F2CE25" w:rsidR="0096483C" w:rsidRPr="00FD7834" w:rsidRDefault="0096483C" w:rsidP="0096483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13,910</w:t>
            </w:r>
          </w:p>
        </w:tc>
      </w:tr>
      <w:tr w:rsidR="0096483C" w:rsidRPr="00717444" w14:paraId="2399385C" w14:textId="77777777" w:rsidTr="00A5281F">
        <w:tc>
          <w:tcPr>
            <w:tcW w:w="6498" w:type="dxa"/>
          </w:tcPr>
          <w:p w14:paraId="1DF3B44C" w14:textId="77777777" w:rsidR="0096483C" w:rsidRPr="00717444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29588ECB" w14:textId="77777777" w:rsidR="0096483C" w:rsidRPr="00717444" w:rsidRDefault="0096483C" w:rsidP="0096483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7" w:type="dxa"/>
            <w:shd w:val="clear" w:color="auto" w:fill="auto"/>
          </w:tcPr>
          <w:p w14:paraId="456ACAA7" w14:textId="77777777" w:rsidR="0096483C" w:rsidRPr="00717444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CED3865" w14:textId="77777777" w:rsidR="0096483C" w:rsidRPr="00717444" w:rsidRDefault="0096483C" w:rsidP="0096483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6483C" w:rsidRPr="00717444" w14:paraId="12A0D218" w14:textId="77777777" w:rsidTr="00A5281F">
        <w:tc>
          <w:tcPr>
            <w:tcW w:w="6498" w:type="dxa"/>
          </w:tcPr>
          <w:p w14:paraId="4813E7B4" w14:textId="77777777" w:rsidR="0096483C" w:rsidRPr="00717444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717444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348" w:type="dxa"/>
            <w:shd w:val="clear" w:color="auto" w:fill="auto"/>
          </w:tcPr>
          <w:p w14:paraId="3EACCCC4" w14:textId="092A57F0" w:rsidR="0096483C" w:rsidRPr="00717444" w:rsidRDefault="0096483C" w:rsidP="0096483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424,764</w:t>
            </w:r>
          </w:p>
        </w:tc>
        <w:tc>
          <w:tcPr>
            <w:tcW w:w="317" w:type="dxa"/>
            <w:shd w:val="clear" w:color="auto" w:fill="auto"/>
          </w:tcPr>
          <w:p w14:paraId="06385605" w14:textId="77777777" w:rsidR="0096483C" w:rsidRPr="00717444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A48B6FD" w14:textId="2D2FF9B7" w:rsidR="0096483C" w:rsidRPr="00717444" w:rsidRDefault="0096483C" w:rsidP="0096483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374,843</w:t>
            </w:r>
          </w:p>
        </w:tc>
      </w:tr>
      <w:tr w:rsidR="0096483C" w:rsidRPr="00717444" w14:paraId="5719544F" w14:textId="77777777" w:rsidTr="0096483C">
        <w:tc>
          <w:tcPr>
            <w:tcW w:w="6498" w:type="dxa"/>
          </w:tcPr>
          <w:p w14:paraId="3EA88F74" w14:textId="77777777" w:rsidR="0096483C" w:rsidRPr="00717444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63941979" w14:textId="387C3DA6" w:rsidR="0096483C" w:rsidRPr="00717444" w:rsidRDefault="0096483C" w:rsidP="0096483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43A229F9" w14:textId="77777777" w:rsidR="0096483C" w:rsidRPr="00717444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F310854" w14:textId="2011054A" w:rsidR="0096483C" w:rsidRPr="00717444" w:rsidRDefault="0096483C" w:rsidP="0096483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18,103</w:t>
            </w:r>
          </w:p>
        </w:tc>
      </w:tr>
      <w:tr w:rsidR="0096483C" w:rsidRPr="00717444" w14:paraId="1B234C98" w14:textId="77777777" w:rsidTr="0096483C">
        <w:tc>
          <w:tcPr>
            <w:tcW w:w="6498" w:type="dxa"/>
          </w:tcPr>
          <w:p w14:paraId="56269971" w14:textId="29F79170" w:rsidR="0096483C" w:rsidRPr="0096483C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48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96483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648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96483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9648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483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9648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21D95C3E" w14:textId="079FEE46" w:rsidR="0096483C" w:rsidRPr="0096483C" w:rsidRDefault="0096483C" w:rsidP="0096483C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48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424,764</w:t>
            </w:r>
          </w:p>
        </w:tc>
        <w:tc>
          <w:tcPr>
            <w:tcW w:w="317" w:type="dxa"/>
          </w:tcPr>
          <w:p w14:paraId="2AB48859" w14:textId="77777777" w:rsidR="0096483C" w:rsidRPr="00717444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ADF7F4B" w14:textId="2C137733" w:rsidR="0096483C" w:rsidRPr="0096483C" w:rsidRDefault="0096483C" w:rsidP="0096483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83C">
              <w:rPr>
                <w:rFonts w:ascii="Angsana New" w:hAnsi="Angsana New"/>
                <w:b/>
                <w:bCs/>
                <w:sz w:val="30"/>
                <w:szCs w:val="30"/>
              </w:rPr>
              <w:t>392,946</w:t>
            </w:r>
          </w:p>
        </w:tc>
      </w:tr>
      <w:tr w:rsidR="0096483C" w:rsidRPr="00717444" w14:paraId="73C22D16" w14:textId="77777777" w:rsidTr="0096483C">
        <w:tc>
          <w:tcPr>
            <w:tcW w:w="6498" w:type="dxa"/>
          </w:tcPr>
          <w:p w14:paraId="751CE60D" w14:textId="2DC251C9" w:rsidR="0096483C" w:rsidRPr="00717444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ผลกระทบจากการออกใบสำคัญแสดงส</w:t>
            </w:r>
            <w:r w:rsidR="005E7A4B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ทธิซื้อหุ้นสามัญ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0B27349" w14:textId="6D0F181C" w:rsidR="0096483C" w:rsidRPr="0096483C" w:rsidRDefault="0096483C" w:rsidP="0096483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17" w:type="dxa"/>
          </w:tcPr>
          <w:p w14:paraId="08FDAD63" w14:textId="77777777" w:rsidR="0096483C" w:rsidRPr="00717444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F157CE" w14:textId="39994446" w:rsidR="0096483C" w:rsidRDefault="0096483C" w:rsidP="0096483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17,844</w:t>
            </w:r>
          </w:p>
        </w:tc>
      </w:tr>
      <w:tr w:rsidR="0096483C" w:rsidRPr="00717444" w14:paraId="036FF09B" w14:textId="77777777" w:rsidTr="00A5281F">
        <w:tc>
          <w:tcPr>
            <w:tcW w:w="6498" w:type="dxa"/>
          </w:tcPr>
          <w:p w14:paraId="01C433B8" w14:textId="5C860FDE" w:rsidR="0096483C" w:rsidRPr="00717444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7174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0C53A" w14:textId="66CCA7D6" w:rsidR="0096483C" w:rsidRPr="00717444" w:rsidRDefault="0096483C" w:rsidP="0096483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424,764</w:t>
            </w:r>
          </w:p>
        </w:tc>
        <w:tc>
          <w:tcPr>
            <w:tcW w:w="317" w:type="dxa"/>
          </w:tcPr>
          <w:p w14:paraId="3B9B226E" w14:textId="77777777" w:rsidR="0096483C" w:rsidRPr="00717444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4B711" w14:textId="4D233877" w:rsidR="0096483C" w:rsidRPr="00717444" w:rsidRDefault="0096483C" w:rsidP="0096483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7E70B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,790</w:t>
            </w:r>
          </w:p>
        </w:tc>
      </w:tr>
      <w:tr w:rsidR="0096483C" w:rsidRPr="00717444" w14:paraId="6B42FC23" w14:textId="77777777" w:rsidTr="0096483C">
        <w:tc>
          <w:tcPr>
            <w:tcW w:w="6498" w:type="dxa"/>
          </w:tcPr>
          <w:p w14:paraId="786E0D39" w14:textId="77777777" w:rsidR="0096483C" w:rsidRPr="00717444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30FE3646" w14:textId="77777777" w:rsidR="0096483C" w:rsidRPr="00717444" w:rsidRDefault="0096483C" w:rsidP="0096483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17" w:type="dxa"/>
          </w:tcPr>
          <w:p w14:paraId="2374EAEE" w14:textId="77777777" w:rsidR="0096483C" w:rsidRPr="00717444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7657B96" w14:textId="77777777" w:rsidR="0096483C" w:rsidRPr="00717444" w:rsidRDefault="0096483C" w:rsidP="0096483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6483C" w:rsidRPr="00717444" w14:paraId="19DE0016" w14:textId="77777777" w:rsidTr="0096483C">
        <w:tc>
          <w:tcPr>
            <w:tcW w:w="6498" w:type="dxa"/>
          </w:tcPr>
          <w:p w14:paraId="03CFB1F8" w14:textId="77777777" w:rsidR="0096483C" w:rsidRPr="00717444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7174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51EB3642" w14:textId="3F5ABDB5" w:rsidR="0096483C" w:rsidRPr="00717444" w:rsidRDefault="0096483C" w:rsidP="0096483C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0.22</w:t>
            </w:r>
          </w:p>
        </w:tc>
        <w:tc>
          <w:tcPr>
            <w:tcW w:w="317" w:type="dxa"/>
          </w:tcPr>
          <w:p w14:paraId="478D6089" w14:textId="77777777" w:rsidR="0096483C" w:rsidRPr="00717444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5BD4A74" w14:textId="43FF0C40" w:rsidR="0096483C" w:rsidRPr="00717444" w:rsidRDefault="0096483C" w:rsidP="0096483C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0.04</w:t>
            </w:r>
          </w:p>
        </w:tc>
      </w:tr>
      <w:tr w:rsidR="0096483C" w:rsidRPr="00717444" w14:paraId="2962E511" w14:textId="77777777" w:rsidTr="0096483C">
        <w:tc>
          <w:tcPr>
            <w:tcW w:w="6498" w:type="dxa"/>
          </w:tcPr>
          <w:p w14:paraId="0EEDAA31" w14:textId="5E50E6D9" w:rsidR="0096483C" w:rsidRPr="00717444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7174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EA6D2D2" w14:textId="000A57F5" w:rsidR="0096483C" w:rsidRDefault="0096483C" w:rsidP="0096483C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0.22</w:t>
            </w:r>
          </w:p>
        </w:tc>
        <w:tc>
          <w:tcPr>
            <w:tcW w:w="317" w:type="dxa"/>
          </w:tcPr>
          <w:p w14:paraId="70F2A4E4" w14:textId="77777777" w:rsidR="0096483C" w:rsidRPr="00717444" w:rsidRDefault="0096483C" w:rsidP="0096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ACC088" w14:textId="0E7561BD" w:rsidR="0096483C" w:rsidRDefault="0096483C" w:rsidP="0096483C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0.03</w:t>
            </w:r>
          </w:p>
        </w:tc>
      </w:tr>
    </w:tbl>
    <w:p w14:paraId="39111A57" w14:textId="1FC18FB1" w:rsidR="005F6F33" w:rsidRDefault="005F6F33" w:rsidP="00991FC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5FB2376A" w14:textId="77777777" w:rsidR="005F6F33" w:rsidRDefault="005F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tbl>
      <w:tblPr>
        <w:tblW w:w="951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498"/>
        <w:gridCol w:w="1348"/>
        <w:gridCol w:w="317"/>
        <w:gridCol w:w="1350"/>
      </w:tblGrid>
      <w:tr w:rsidR="00F66830" w:rsidRPr="00717444" w14:paraId="0B3D02D0" w14:textId="77777777" w:rsidTr="005F6F33">
        <w:tc>
          <w:tcPr>
            <w:tcW w:w="6498" w:type="dxa"/>
          </w:tcPr>
          <w:p w14:paraId="598EA07E" w14:textId="62D2283B" w:rsidR="00F66830" w:rsidRPr="00717444" w:rsidRDefault="00F66830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สำหรับงวด</w:t>
            </w:r>
            <w:r w:rsidR="0096483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71744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71744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71744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8" w:type="dxa"/>
            <w:shd w:val="clear" w:color="auto" w:fill="auto"/>
          </w:tcPr>
          <w:p w14:paraId="4FAFF52A" w14:textId="77777777" w:rsidR="00F66830" w:rsidRPr="00717444" w:rsidRDefault="00F66830" w:rsidP="005F6F33">
            <w:pPr>
              <w:pStyle w:val="acctmergecolhdg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71744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</w:t>
            </w:r>
            <w:r w:rsidRPr="00717444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17" w:type="dxa"/>
            <w:shd w:val="clear" w:color="auto" w:fill="auto"/>
          </w:tcPr>
          <w:p w14:paraId="2C5D1B9C" w14:textId="77777777" w:rsidR="00F66830" w:rsidRPr="00717444" w:rsidRDefault="00F66830" w:rsidP="005F6F33">
            <w:pPr>
              <w:pStyle w:val="acctmergecolhdg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F8F0DD" w14:textId="77777777" w:rsidR="00F66830" w:rsidRPr="00717444" w:rsidRDefault="00F66830" w:rsidP="005F6F33">
            <w:pPr>
              <w:pStyle w:val="acctmergecolhdg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71744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717444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</w:tr>
      <w:tr w:rsidR="00F66830" w:rsidRPr="00717444" w14:paraId="7DA3FF3E" w14:textId="77777777" w:rsidTr="005F6F33">
        <w:tc>
          <w:tcPr>
            <w:tcW w:w="6498" w:type="dxa"/>
          </w:tcPr>
          <w:p w14:paraId="3EA1A5B4" w14:textId="77777777" w:rsidR="00F66830" w:rsidRPr="00717444" w:rsidRDefault="00F66830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15" w:type="dxa"/>
            <w:gridSpan w:val="3"/>
            <w:shd w:val="clear" w:color="auto" w:fill="auto"/>
          </w:tcPr>
          <w:p w14:paraId="5A5EB073" w14:textId="77777777" w:rsidR="00F66830" w:rsidRPr="00717444" w:rsidRDefault="00F66830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717444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7174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66830" w:rsidRPr="00717444" w14:paraId="0B114970" w14:textId="77777777" w:rsidTr="005F6F33">
        <w:tc>
          <w:tcPr>
            <w:tcW w:w="6498" w:type="dxa"/>
          </w:tcPr>
          <w:p w14:paraId="1783FB11" w14:textId="2FA0A0FF" w:rsidR="00F66830" w:rsidRPr="00717444" w:rsidRDefault="0096483C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</w:t>
            </w:r>
            <w:r w:rsidRPr="007174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71744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3D43734C" w14:textId="1D0E9B6F" w:rsidR="00F66830" w:rsidRPr="00717444" w:rsidRDefault="0018730A" w:rsidP="005F6F3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139,</w:t>
            </w:r>
            <w:r w:rsidR="00A41A2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317" w:type="dxa"/>
            <w:shd w:val="clear" w:color="auto" w:fill="auto"/>
          </w:tcPr>
          <w:p w14:paraId="5FAB0652" w14:textId="77777777" w:rsidR="00F66830" w:rsidRPr="00717444" w:rsidRDefault="00F66830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F1E5E37" w14:textId="7E41E43C" w:rsidR="00F66830" w:rsidRPr="00717444" w:rsidRDefault="005F6F33" w:rsidP="005F6F3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81,581</w:t>
            </w:r>
          </w:p>
        </w:tc>
      </w:tr>
      <w:tr w:rsidR="00F66830" w:rsidRPr="00717444" w14:paraId="725EEAEA" w14:textId="77777777" w:rsidTr="005F6F33">
        <w:tc>
          <w:tcPr>
            <w:tcW w:w="6498" w:type="dxa"/>
          </w:tcPr>
          <w:p w14:paraId="313AFEEB" w14:textId="0D0E8315" w:rsidR="00F66830" w:rsidRPr="005F6F33" w:rsidRDefault="0096483C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24"/>
                <w:szCs w:val="24"/>
                <w:cs/>
              </w:rPr>
            </w:pP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</w:t>
            </w:r>
            <w:r w:rsidRPr="007174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71744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3F523DCF" w14:textId="3B46BAC8" w:rsidR="00F66830" w:rsidRPr="0096483C" w:rsidRDefault="0096483C" w:rsidP="005F6F3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48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139,</w:t>
            </w:r>
            <w:r w:rsidR="00A41A2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317" w:type="dxa"/>
            <w:shd w:val="clear" w:color="auto" w:fill="auto"/>
          </w:tcPr>
          <w:p w14:paraId="511A1021" w14:textId="77777777" w:rsidR="00F66830" w:rsidRPr="00717444" w:rsidRDefault="00F66830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FE9AB56" w14:textId="40A55B2D" w:rsidR="00F66830" w:rsidRPr="005E7A4B" w:rsidRDefault="005E7A4B" w:rsidP="005F6F3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E7A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81,581</w:t>
            </w:r>
          </w:p>
        </w:tc>
      </w:tr>
      <w:tr w:rsidR="0096483C" w:rsidRPr="00717444" w14:paraId="558282F0" w14:textId="77777777" w:rsidTr="005F6F33">
        <w:tc>
          <w:tcPr>
            <w:tcW w:w="6498" w:type="dxa"/>
          </w:tcPr>
          <w:p w14:paraId="67194145" w14:textId="77777777" w:rsidR="0096483C" w:rsidRPr="005F6F33" w:rsidRDefault="0096483C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4EE9F205" w14:textId="77777777" w:rsidR="0096483C" w:rsidRPr="00717444" w:rsidRDefault="0096483C" w:rsidP="005F6F3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7" w:type="dxa"/>
            <w:shd w:val="clear" w:color="auto" w:fill="auto"/>
          </w:tcPr>
          <w:p w14:paraId="7FF6909D" w14:textId="77777777" w:rsidR="0096483C" w:rsidRPr="00717444" w:rsidRDefault="0096483C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116DF55" w14:textId="77777777" w:rsidR="0096483C" w:rsidRPr="00717444" w:rsidRDefault="0096483C" w:rsidP="005F6F3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66830" w:rsidRPr="00717444" w14:paraId="5D18077E" w14:textId="77777777" w:rsidTr="005F6F33">
        <w:tc>
          <w:tcPr>
            <w:tcW w:w="6498" w:type="dxa"/>
          </w:tcPr>
          <w:p w14:paraId="3E6709C5" w14:textId="30E74467" w:rsidR="00F66830" w:rsidRPr="00717444" w:rsidRDefault="00F66830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7174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E57BE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48" w:type="dxa"/>
            <w:shd w:val="clear" w:color="auto" w:fill="auto"/>
          </w:tcPr>
          <w:p w14:paraId="11EEA0AA" w14:textId="7192FD85" w:rsidR="00F66830" w:rsidRPr="00717444" w:rsidRDefault="0018730A" w:rsidP="005F6F3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424,764</w:t>
            </w:r>
          </w:p>
        </w:tc>
        <w:tc>
          <w:tcPr>
            <w:tcW w:w="317" w:type="dxa"/>
            <w:shd w:val="clear" w:color="auto" w:fill="auto"/>
          </w:tcPr>
          <w:p w14:paraId="0A9641EC" w14:textId="77777777" w:rsidR="00F66830" w:rsidRPr="00717444" w:rsidRDefault="00F66830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16BBBFF" w14:textId="1019BC56" w:rsidR="00F66830" w:rsidRPr="00717444" w:rsidRDefault="005F6F33" w:rsidP="005F6F3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353,695</w:t>
            </w:r>
          </w:p>
        </w:tc>
      </w:tr>
      <w:tr w:rsidR="00F66830" w:rsidRPr="00717444" w14:paraId="0DDB07F1" w14:textId="77777777" w:rsidTr="005F6F33">
        <w:tc>
          <w:tcPr>
            <w:tcW w:w="6498" w:type="dxa"/>
          </w:tcPr>
          <w:p w14:paraId="7DE44F27" w14:textId="77777777" w:rsidR="00F66830" w:rsidRPr="00717444" w:rsidRDefault="00F66830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3ABD77F7" w14:textId="2F14C5E9" w:rsidR="00F66830" w:rsidRPr="00717444" w:rsidRDefault="0018730A" w:rsidP="0018730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11B00EAF" w14:textId="77777777" w:rsidR="00F66830" w:rsidRPr="00717444" w:rsidRDefault="00F66830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A2FFBC9" w14:textId="0AB41762" w:rsidR="00F66830" w:rsidRPr="00717444" w:rsidRDefault="005F6F33" w:rsidP="005F6F3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29,316</w:t>
            </w:r>
          </w:p>
        </w:tc>
      </w:tr>
      <w:tr w:rsidR="00F66830" w:rsidRPr="00717444" w14:paraId="1BE2159C" w14:textId="77777777" w:rsidTr="009224A4">
        <w:tc>
          <w:tcPr>
            <w:tcW w:w="6498" w:type="dxa"/>
          </w:tcPr>
          <w:p w14:paraId="26CC6BB0" w14:textId="4B443B78" w:rsidR="00F66830" w:rsidRPr="00717444" w:rsidRDefault="0096483C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48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96483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648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96483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9648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483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9648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0B4C0F30" w14:textId="72165F05" w:rsidR="00F66830" w:rsidRPr="00717444" w:rsidRDefault="0018730A" w:rsidP="005F6F3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424,76</w:t>
            </w:r>
            <w:r w:rsidR="003B45D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17" w:type="dxa"/>
          </w:tcPr>
          <w:p w14:paraId="7FEF6C84" w14:textId="77777777" w:rsidR="00F66830" w:rsidRPr="00717444" w:rsidRDefault="00F66830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F22FA1E" w14:textId="38EF368B" w:rsidR="00F66830" w:rsidRPr="00717444" w:rsidRDefault="00F66830" w:rsidP="005F6F3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6F33">
              <w:rPr>
                <w:rFonts w:ascii="Angsana New" w:hAnsi="Angsana New"/>
                <w:b/>
                <w:bCs/>
                <w:sz w:val="30"/>
                <w:szCs w:val="30"/>
              </w:rPr>
              <w:t>83,011</w:t>
            </w:r>
          </w:p>
        </w:tc>
      </w:tr>
      <w:tr w:rsidR="0096483C" w:rsidRPr="00717444" w14:paraId="4C00BA4F" w14:textId="77777777" w:rsidTr="009224A4">
        <w:tc>
          <w:tcPr>
            <w:tcW w:w="6498" w:type="dxa"/>
          </w:tcPr>
          <w:p w14:paraId="29C7F0DE" w14:textId="55B577D0" w:rsidR="0096483C" w:rsidRPr="00717444" w:rsidRDefault="0096483C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ผลกระทบจากการออกใบสำคัญแสดงส</w:t>
            </w:r>
            <w:r w:rsidR="005E7A4B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ทธิซื้อหุ้นสามัญ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6703C34" w14:textId="22A7AF95" w:rsidR="0096483C" w:rsidRDefault="005E7A4B" w:rsidP="005E7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4AC282A3" w14:textId="77777777" w:rsidR="0096483C" w:rsidRPr="00717444" w:rsidRDefault="0096483C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31A88D9" w14:textId="709F0A7F" w:rsidR="0096483C" w:rsidRPr="005E7A4B" w:rsidRDefault="005E7A4B" w:rsidP="005F6F3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E7A4B">
              <w:rPr>
                <w:rFonts w:ascii="Angsana New" w:hAnsi="Angsana New"/>
                <w:sz w:val="30"/>
                <w:szCs w:val="30"/>
              </w:rPr>
              <w:t>25,360</w:t>
            </w:r>
          </w:p>
        </w:tc>
      </w:tr>
      <w:tr w:rsidR="0096483C" w:rsidRPr="00717444" w14:paraId="389FA8A7" w14:textId="77777777" w:rsidTr="009224A4">
        <w:tc>
          <w:tcPr>
            <w:tcW w:w="6498" w:type="dxa"/>
          </w:tcPr>
          <w:p w14:paraId="56F912AD" w14:textId="64BDC1E8" w:rsidR="0096483C" w:rsidRPr="00717444" w:rsidRDefault="00842D13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7174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E5590" w14:textId="224CF69F" w:rsidR="0096483C" w:rsidRDefault="005E7A4B" w:rsidP="005F6F3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424,76</w:t>
            </w:r>
            <w:r w:rsidR="003B45D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17" w:type="dxa"/>
          </w:tcPr>
          <w:p w14:paraId="54353035" w14:textId="77777777" w:rsidR="0096483C" w:rsidRPr="00717444" w:rsidRDefault="0096483C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3241" w14:textId="72628378" w:rsidR="0096483C" w:rsidRPr="005E7A4B" w:rsidRDefault="005E7A4B" w:rsidP="005F6F3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408,371</w:t>
            </w:r>
          </w:p>
        </w:tc>
      </w:tr>
      <w:tr w:rsidR="00F66830" w:rsidRPr="00717444" w14:paraId="0DF09E5D" w14:textId="77777777" w:rsidTr="005E7A4B">
        <w:tc>
          <w:tcPr>
            <w:tcW w:w="6498" w:type="dxa"/>
          </w:tcPr>
          <w:p w14:paraId="4B63CACD" w14:textId="77777777" w:rsidR="00F66830" w:rsidRPr="00717444" w:rsidRDefault="00F66830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4E67FF1A" w14:textId="77777777" w:rsidR="00F66830" w:rsidRPr="00717444" w:rsidRDefault="00F66830" w:rsidP="005F6F3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17" w:type="dxa"/>
          </w:tcPr>
          <w:p w14:paraId="06B2601E" w14:textId="77777777" w:rsidR="00F66830" w:rsidRPr="00717444" w:rsidRDefault="00F66830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41DFFF2" w14:textId="77777777" w:rsidR="00F66830" w:rsidRPr="00717444" w:rsidRDefault="00F66830" w:rsidP="005F6F3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66830" w:rsidRPr="00717444" w14:paraId="47A02DA0" w14:textId="77777777" w:rsidTr="005E7A4B">
        <w:tc>
          <w:tcPr>
            <w:tcW w:w="6498" w:type="dxa"/>
          </w:tcPr>
          <w:p w14:paraId="62F81925" w14:textId="77777777" w:rsidR="00F66830" w:rsidRPr="00717444" w:rsidRDefault="00F66830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7174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62E98598" w14:textId="543F1920" w:rsidR="00F66830" w:rsidRPr="00717444" w:rsidRDefault="0018730A" w:rsidP="005F6F33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0.33</w:t>
            </w:r>
          </w:p>
        </w:tc>
        <w:tc>
          <w:tcPr>
            <w:tcW w:w="317" w:type="dxa"/>
          </w:tcPr>
          <w:p w14:paraId="33B6FA4D" w14:textId="77777777" w:rsidR="00F66830" w:rsidRPr="00717444" w:rsidRDefault="00F66830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DAD2CE6" w14:textId="7A3D33BF" w:rsidR="00F66830" w:rsidRPr="00717444" w:rsidRDefault="00F66830" w:rsidP="005F6F33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="005F6F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</w:p>
        </w:tc>
      </w:tr>
      <w:tr w:rsidR="0096483C" w:rsidRPr="00717444" w14:paraId="69541CBC" w14:textId="77777777" w:rsidTr="005E7A4B">
        <w:tc>
          <w:tcPr>
            <w:tcW w:w="6498" w:type="dxa"/>
          </w:tcPr>
          <w:p w14:paraId="6FF2BB5C" w14:textId="6356A4A7" w:rsidR="0096483C" w:rsidRPr="00717444" w:rsidRDefault="005E7A4B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7174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E0AB973" w14:textId="79421FFA" w:rsidR="0096483C" w:rsidRDefault="005E7A4B" w:rsidP="005F6F33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0.33</w:t>
            </w:r>
          </w:p>
        </w:tc>
        <w:tc>
          <w:tcPr>
            <w:tcW w:w="317" w:type="dxa"/>
          </w:tcPr>
          <w:p w14:paraId="0C794287" w14:textId="77777777" w:rsidR="0096483C" w:rsidRPr="00717444" w:rsidRDefault="0096483C" w:rsidP="005F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2F9EF0A" w14:textId="5E3BFA1C" w:rsidR="0096483C" w:rsidRDefault="005E7A4B" w:rsidP="005F6F33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0.20</w:t>
            </w:r>
          </w:p>
        </w:tc>
      </w:tr>
    </w:tbl>
    <w:p w14:paraId="3E049738" w14:textId="77777777" w:rsidR="00F06533" w:rsidRPr="00991FC0" w:rsidRDefault="00F06533" w:rsidP="00991FC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02C464F" w14:textId="77777777" w:rsidR="007D2647" w:rsidRPr="00991FC0" w:rsidRDefault="009F2402" w:rsidP="00991FC0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991FC0">
        <w:rPr>
          <w:rFonts w:asciiTheme="majorBidi" w:hAnsiTheme="majorBidi" w:cstheme="majorBidi"/>
          <w:sz w:val="30"/>
          <w:szCs w:val="30"/>
          <w:cs/>
          <w:lang w:val="en-US"/>
        </w:rPr>
        <w:t>เงินปันผล</w:t>
      </w:r>
    </w:p>
    <w:p w14:paraId="1D922236" w14:textId="77777777" w:rsidR="000E34F7" w:rsidRPr="00991FC0" w:rsidRDefault="000E34F7" w:rsidP="00991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373F79" w14:textId="36268C7F" w:rsidR="009F2402" w:rsidRPr="00991FC0" w:rsidRDefault="00FA723B" w:rsidP="00991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1FC0">
        <w:rPr>
          <w:rFonts w:asciiTheme="majorBidi" w:hAnsiTheme="majorBidi" w:cstheme="majorBidi"/>
          <w:sz w:val="30"/>
          <w:szCs w:val="30"/>
          <w:cs/>
        </w:rPr>
        <w:t>เงินปันผล</w:t>
      </w:r>
      <w:r w:rsidR="0022712C">
        <w:rPr>
          <w:rFonts w:asciiTheme="majorBidi" w:hAnsiTheme="majorBidi" w:cstheme="majorBidi" w:hint="cs"/>
          <w:sz w:val="30"/>
          <w:szCs w:val="30"/>
          <w:cs/>
        </w:rPr>
        <w:t>ที่บริษัทจ่ายให้ผู้ถือหุ้น มี</w:t>
      </w:r>
      <w:r w:rsidRPr="00991FC0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48AADDF" w14:textId="77777777" w:rsidR="00727C26" w:rsidRPr="00991FC0" w:rsidRDefault="00727C26" w:rsidP="00991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808"/>
        <w:gridCol w:w="1800"/>
        <w:gridCol w:w="1710"/>
        <w:gridCol w:w="1440"/>
        <w:gridCol w:w="270"/>
        <w:gridCol w:w="1350"/>
      </w:tblGrid>
      <w:tr w:rsidR="009F2402" w:rsidRPr="00130540" w14:paraId="7952D8BC" w14:textId="77777777" w:rsidTr="009C72E7">
        <w:tc>
          <w:tcPr>
            <w:tcW w:w="2808" w:type="dxa"/>
            <w:shd w:val="clear" w:color="auto" w:fill="auto"/>
            <w:vAlign w:val="bottom"/>
          </w:tcPr>
          <w:p w14:paraId="573CFE3B" w14:textId="77777777" w:rsidR="009F2402" w:rsidRPr="0013054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9F1FC71" w14:textId="77777777" w:rsidR="009F2402" w:rsidRPr="0013054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6E612E" w14:textId="77777777" w:rsidR="009F2402" w:rsidRPr="0013054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2C92EB4B" w14:textId="77777777" w:rsidR="009F2402" w:rsidRPr="0013054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595DF6" w14:textId="77777777" w:rsidR="009F2402" w:rsidRPr="0013054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9C72E7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4E76654E" w14:textId="77777777" w:rsidR="009F2402" w:rsidRPr="0013054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19515B" w14:textId="77777777" w:rsidR="009F2402" w:rsidRPr="00130540" w:rsidDel="00D43E7A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F2402" w:rsidRPr="00130540" w14:paraId="56ECC228" w14:textId="77777777" w:rsidTr="009C72E7">
        <w:tc>
          <w:tcPr>
            <w:tcW w:w="2808" w:type="dxa"/>
            <w:shd w:val="clear" w:color="auto" w:fill="auto"/>
          </w:tcPr>
          <w:p w14:paraId="7A51ABD7" w14:textId="77777777" w:rsidR="009F2402" w:rsidRPr="0013054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A3A4793" w14:textId="77777777" w:rsidR="009F2402" w:rsidRPr="0013054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8D89E9B" w14:textId="77777777" w:rsidR="009F2402" w:rsidRPr="0013054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9496FBB" w14:textId="77777777" w:rsidR="009F2402" w:rsidRPr="0013054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1504774" w14:textId="77777777" w:rsidR="009F2402" w:rsidRPr="0013054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FD203E9" w14:textId="77777777" w:rsidR="009F2402" w:rsidRPr="0013054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9C72E7"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53AA6" w:rsidRPr="00130540" w14:paraId="00B06C56" w14:textId="77777777" w:rsidTr="003C2825">
        <w:tc>
          <w:tcPr>
            <w:tcW w:w="2808" w:type="dxa"/>
            <w:shd w:val="clear" w:color="auto" w:fill="auto"/>
          </w:tcPr>
          <w:p w14:paraId="53E1616E" w14:textId="10DD1A95" w:rsidR="00253AA6" w:rsidRPr="00F75E0B" w:rsidRDefault="00253AA6" w:rsidP="0025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5E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F75E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E4EE2" w:rsidRPr="00F75E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08639E31" w14:textId="77777777" w:rsidR="00253AA6" w:rsidRPr="00130540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0B8807C" w14:textId="77777777" w:rsidR="00253AA6" w:rsidRPr="00130540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1260836" w14:textId="77777777" w:rsidR="00253AA6" w:rsidRPr="00130540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15E080" w14:textId="77777777" w:rsidR="00253AA6" w:rsidRPr="00130540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1526317" w14:textId="77777777" w:rsidR="00253AA6" w:rsidRPr="00130540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53AA6" w:rsidRPr="00130540" w14:paraId="230DFA7E" w14:textId="77777777" w:rsidTr="003C2825">
        <w:tc>
          <w:tcPr>
            <w:tcW w:w="2808" w:type="dxa"/>
            <w:shd w:val="clear" w:color="auto" w:fill="auto"/>
          </w:tcPr>
          <w:p w14:paraId="0B38BFD7" w14:textId="77777777" w:rsidR="00253AA6" w:rsidRPr="00130540" w:rsidRDefault="00FB4657" w:rsidP="00FB4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1B244F1C" w14:textId="3349AAEB" w:rsidR="00253AA6" w:rsidRPr="00130540" w:rsidRDefault="005F6F33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5AFBA665" w14:textId="2B731171" w:rsidR="00253AA6" w:rsidRPr="005F6F33" w:rsidRDefault="005F6F33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6F33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5F6F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F6F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032B6240" w14:textId="7BF9BD79" w:rsidR="00253AA6" w:rsidRPr="005F6F33" w:rsidRDefault="005F6F33" w:rsidP="009E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0"/>
                <w:tab w:val="left" w:pos="1070"/>
              </w:tabs>
              <w:spacing w:line="240" w:lineRule="auto"/>
              <w:ind w:left="235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6F33"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70" w:type="dxa"/>
            <w:shd w:val="clear" w:color="auto" w:fill="auto"/>
          </w:tcPr>
          <w:p w14:paraId="3264DC1C" w14:textId="77777777" w:rsidR="00253AA6" w:rsidRPr="005F6F33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25CF41D" w14:textId="34CBB117" w:rsidR="00253AA6" w:rsidRPr="005F6F33" w:rsidRDefault="005F6F33" w:rsidP="0084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7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6F33">
              <w:rPr>
                <w:rFonts w:asciiTheme="majorBidi" w:hAnsiTheme="majorBidi" w:cstheme="majorBidi"/>
                <w:sz w:val="30"/>
                <w:szCs w:val="30"/>
              </w:rPr>
              <w:t>21.24</w:t>
            </w:r>
          </w:p>
        </w:tc>
      </w:tr>
      <w:tr w:rsidR="0073361F" w:rsidRPr="00130540" w14:paraId="71A3F801" w14:textId="77777777" w:rsidTr="00D32230">
        <w:trPr>
          <w:trHeight w:val="218"/>
        </w:trPr>
        <w:tc>
          <w:tcPr>
            <w:tcW w:w="2808" w:type="dxa"/>
            <w:shd w:val="clear" w:color="auto" w:fill="auto"/>
          </w:tcPr>
          <w:p w14:paraId="0B22DC97" w14:textId="77777777" w:rsidR="0073361F" w:rsidRPr="00130540" w:rsidRDefault="0073361F" w:rsidP="00FB4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3754C18" w14:textId="77777777" w:rsidR="0073361F" w:rsidRDefault="0073361F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5F51A3F" w14:textId="77777777" w:rsidR="0073361F" w:rsidRPr="005F6F33" w:rsidRDefault="0073361F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6FCC172" w14:textId="77777777" w:rsidR="0073361F" w:rsidRPr="005F6F33" w:rsidRDefault="0073361F" w:rsidP="009E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0"/>
                <w:tab w:val="left" w:pos="1070"/>
              </w:tabs>
              <w:spacing w:line="240" w:lineRule="auto"/>
              <w:ind w:left="235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961519" w14:textId="77777777" w:rsidR="0073361F" w:rsidRPr="005F6F33" w:rsidRDefault="0073361F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DB41C07" w14:textId="77777777" w:rsidR="0073361F" w:rsidRPr="005F6F33" w:rsidRDefault="0073361F" w:rsidP="0084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7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3AA6" w:rsidRPr="00130540" w14:paraId="62BDF837" w14:textId="77777777" w:rsidTr="003C2825">
        <w:tc>
          <w:tcPr>
            <w:tcW w:w="2808" w:type="dxa"/>
            <w:shd w:val="clear" w:color="auto" w:fill="auto"/>
          </w:tcPr>
          <w:p w14:paraId="6A4F7436" w14:textId="69918DFE" w:rsidR="00253AA6" w:rsidRPr="00130540" w:rsidRDefault="00F75E0B" w:rsidP="00F7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5E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F75E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052A1D8D" w14:textId="77777777" w:rsidR="00253AA6" w:rsidRPr="00130540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BBC6D36" w14:textId="77777777" w:rsidR="00253AA6" w:rsidRPr="00130540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B672EE" w14:textId="77777777" w:rsidR="00253AA6" w:rsidRPr="00130540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63E4C8" w14:textId="77777777" w:rsidR="00253AA6" w:rsidRPr="00130540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34CC211" w14:textId="77777777" w:rsidR="00253AA6" w:rsidRPr="00130540" w:rsidRDefault="00253AA6" w:rsidP="0084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75E0B" w:rsidRPr="00130540" w14:paraId="223C1EA6" w14:textId="77777777" w:rsidTr="003C2825">
        <w:tc>
          <w:tcPr>
            <w:tcW w:w="2808" w:type="dxa"/>
            <w:shd w:val="clear" w:color="auto" w:fill="auto"/>
          </w:tcPr>
          <w:p w14:paraId="3F62C87F" w14:textId="3E94D54A" w:rsidR="00F75E0B" w:rsidRPr="00F75E0B" w:rsidRDefault="00F75E0B" w:rsidP="00F7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00" w:type="dxa"/>
            <w:shd w:val="clear" w:color="auto" w:fill="auto"/>
          </w:tcPr>
          <w:p w14:paraId="4BB276B8" w14:textId="5324D725" w:rsidR="00F75E0B" w:rsidRPr="00130540" w:rsidRDefault="00F75E0B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14:paraId="18814EBB" w14:textId="68C5C500" w:rsidR="00F75E0B" w:rsidRPr="00130540" w:rsidRDefault="00F75E0B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F6F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5F6F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33B62643" w14:textId="572B6100" w:rsidR="00F75E0B" w:rsidRPr="00130540" w:rsidRDefault="009E3991" w:rsidP="009E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0"/>
              </w:tabs>
              <w:spacing w:line="240" w:lineRule="auto"/>
              <w:ind w:left="-122" w:right="-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6F33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6DE6B95F" w14:textId="77777777" w:rsidR="00F75E0B" w:rsidRPr="00130540" w:rsidRDefault="00F75E0B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76253F8" w14:textId="2722A630" w:rsidR="00F75E0B" w:rsidRPr="00130540" w:rsidRDefault="009E3991" w:rsidP="0084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6F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839C6">
              <w:rPr>
                <w:rFonts w:asciiTheme="majorBidi" w:hAnsiTheme="majorBidi" w:cstheme="majorBidi"/>
                <w:sz w:val="30"/>
                <w:szCs w:val="30"/>
              </w:rPr>
              <w:t>81.13</w:t>
            </w:r>
          </w:p>
        </w:tc>
      </w:tr>
    </w:tbl>
    <w:p w14:paraId="6775A36A" w14:textId="77777777" w:rsidR="00171165" w:rsidRDefault="00171165" w:rsidP="00171165">
      <w:pPr>
        <w:pStyle w:val="Heading8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EBB3A3D" w14:textId="77777777" w:rsidR="00171165" w:rsidRDefault="0017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EDC242F" w14:textId="270B11EB" w:rsidR="00F5517F" w:rsidRPr="00130540" w:rsidRDefault="00F5517F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lastRenderedPageBreak/>
        <w:t>เครื่องมือทางการเงิน</w:t>
      </w:r>
    </w:p>
    <w:p w14:paraId="1E64F099" w14:textId="77777777" w:rsidR="00F5517F" w:rsidRPr="00130540" w:rsidRDefault="00F5517F" w:rsidP="00F5517F">
      <w:pPr>
        <w:spacing w:line="240" w:lineRule="auto"/>
        <w:rPr>
          <w:rFonts w:asciiTheme="majorBidi" w:hAnsiTheme="majorBidi" w:cstheme="majorBidi"/>
          <w:sz w:val="28"/>
          <w:szCs w:val="28"/>
          <w:highlight w:val="yellow"/>
          <w:lang w:eastAsia="x-none"/>
        </w:rPr>
      </w:pPr>
    </w:p>
    <w:p w14:paraId="216EE909" w14:textId="77777777" w:rsidR="00F05E18" w:rsidRPr="0013054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13054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EED4BD" w14:textId="77777777" w:rsidR="00F05E18" w:rsidRPr="0013054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</w:p>
    <w:p w14:paraId="036421AB" w14:textId="31E8D40B" w:rsidR="00892910" w:rsidRPr="00130540" w:rsidRDefault="005F2676" w:rsidP="005F267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30540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13054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36C49C8" w14:textId="77777777" w:rsidR="00EF2C52" w:rsidRPr="00130540" w:rsidRDefault="00EF2C52" w:rsidP="005F267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442"/>
        <w:gridCol w:w="182"/>
        <w:gridCol w:w="986"/>
        <w:gridCol w:w="180"/>
        <w:gridCol w:w="978"/>
        <w:gridCol w:w="181"/>
        <w:gridCol w:w="990"/>
        <w:gridCol w:w="180"/>
        <w:gridCol w:w="1080"/>
      </w:tblGrid>
      <w:tr w:rsidR="00EF2C52" w:rsidRPr="00130540" w14:paraId="68772629" w14:textId="77777777" w:rsidTr="00EF2C52">
        <w:trPr>
          <w:cantSplit/>
          <w:trHeight w:val="191"/>
          <w:tblHeader/>
        </w:trPr>
        <w:tc>
          <w:tcPr>
            <w:tcW w:w="3150" w:type="dxa"/>
          </w:tcPr>
          <w:p w14:paraId="5C573B05" w14:textId="77777777" w:rsidR="00EF2C52" w:rsidRPr="00130540" w:rsidRDefault="00EF2C52" w:rsidP="002D7077">
            <w:pPr>
              <w:ind w:left="180" w:hanging="180"/>
              <w:rPr>
                <w:rFonts w:asciiTheme="majorBidi" w:hAnsiTheme="majorBidi" w:cstheme="majorBidi"/>
                <w:b/>
                <w:bCs/>
                <w:highlight w:val="cyan"/>
                <w:lang w:val="en-GB" w:bidi="ar-SA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hideMark/>
          </w:tcPr>
          <w:p w14:paraId="198025F4" w14:textId="77777777" w:rsidR="00EF2C52" w:rsidRPr="00130540" w:rsidRDefault="00EF2C52" w:rsidP="002D707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643CD423" w14:textId="77777777" w:rsidR="00EF2C52" w:rsidRPr="00130540" w:rsidRDefault="00EF2C52" w:rsidP="002D707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5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A31C08" w14:textId="77777777" w:rsidR="00EF2C52" w:rsidRPr="00130540" w:rsidRDefault="00EF2C52" w:rsidP="002D707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F2C52" w:rsidRPr="00130540" w14:paraId="04D2C70A" w14:textId="77777777" w:rsidTr="00EF2C52">
        <w:trPr>
          <w:cantSplit/>
          <w:tblHeader/>
        </w:trPr>
        <w:tc>
          <w:tcPr>
            <w:tcW w:w="3150" w:type="dxa"/>
          </w:tcPr>
          <w:p w14:paraId="3DFFE922" w14:textId="77777777" w:rsidR="00EF2C52" w:rsidRPr="00130540" w:rsidRDefault="00EF2C52" w:rsidP="002D7077">
            <w:pPr>
              <w:ind w:left="180" w:hanging="180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D9F88F5" w14:textId="77777777" w:rsidR="00EF2C52" w:rsidRPr="00130540" w:rsidRDefault="00EF2C52" w:rsidP="00EF2C5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82" w:type="dxa"/>
          </w:tcPr>
          <w:p w14:paraId="0C55DD0C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0DD81F" w14:textId="15855CFC" w:rsidR="00EF2C52" w:rsidRPr="00130540" w:rsidRDefault="00EF2C52" w:rsidP="00EF2C52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8F109" w14:textId="77777777" w:rsidR="00EF2C52" w:rsidRPr="00130540" w:rsidRDefault="00EF2C52" w:rsidP="00EF2C5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B39C98" w14:textId="009C0CC7" w:rsidR="00EF2C52" w:rsidRPr="00130540" w:rsidRDefault="00EF2C52" w:rsidP="00EF2C52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8B4124" w14:textId="77777777" w:rsidR="00EF2C52" w:rsidRPr="00130540" w:rsidRDefault="00EF2C52" w:rsidP="00EF2C5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4EFEAE" w14:textId="0D15F7DF" w:rsidR="00EF2C52" w:rsidRPr="00130540" w:rsidRDefault="00EF2C52" w:rsidP="00EF2C52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8D5C1C" w14:textId="77777777" w:rsidR="00EF2C52" w:rsidRPr="00130540" w:rsidRDefault="00EF2C52" w:rsidP="00EF2C5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13849A" w14:textId="77777777" w:rsidR="00EF2C52" w:rsidRPr="00130540" w:rsidRDefault="00EF2C52" w:rsidP="00EF2C52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F2C52" w:rsidRPr="00130540" w14:paraId="19EFD424" w14:textId="77777777" w:rsidTr="00EF2C52">
        <w:trPr>
          <w:cantSplit/>
          <w:tblHeader/>
        </w:trPr>
        <w:tc>
          <w:tcPr>
            <w:tcW w:w="3150" w:type="dxa"/>
          </w:tcPr>
          <w:p w14:paraId="252A7BDD" w14:textId="77777777" w:rsidR="00EF2C52" w:rsidRPr="00130540" w:rsidRDefault="00EF2C52" w:rsidP="002D7077">
            <w:pPr>
              <w:ind w:left="180" w:hanging="180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6199" w:type="dxa"/>
            <w:gridSpan w:val="9"/>
            <w:hideMark/>
          </w:tcPr>
          <w:p w14:paraId="69DE8DB9" w14:textId="77777777" w:rsidR="00EF2C52" w:rsidRPr="00130540" w:rsidRDefault="00EF2C52" w:rsidP="002D7077">
            <w:pPr>
              <w:pStyle w:val="acctfourfigures"/>
              <w:ind w:left="-79" w:right="-73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F2C52" w:rsidRPr="00130540" w14:paraId="6458C359" w14:textId="77777777" w:rsidTr="00EF2C52">
        <w:trPr>
          <w:cantSplit/>
        </w:trPr>
        <w:tc>
          <w:tcPr>
            <w:tcW w:w="3150" w:type="dxa"/>
            <w:hideMark/>
          </w:tcPr>
          <w:p w14:paraId="20AA2C11" w14:textId="32B2FD46" w:rsidR="00EF2C52" w:rsidRPr="00991FC0" w:rsidRDefault="003C2825" w:rsidP="002D707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E4EE2"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91FC0"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991FC0" w:rsidRPr="00991F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2E4EE2"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2" w:type="dxa"/>
          </w:tcPr>
          <w:p w14:paraId="3B694A7D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2" w:type="dxa"/>
          </w:tcPr>
          <w:p w14:paraId="515B6DBC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6" w:type="dxa"/>
          </w:tcPr>
          <w:p w14:paraId="3B8D9459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0" w:type="dxa"/>
          </w:tcPr>
          <w:p w14:paraId="4180E603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78" w:type="dxa"/>
          </w:tcPr>
          <w:p w14:paraId="0904C61A" w14:textId="77777777" w:rsidR="00EF2C52" w:rsidRPr="00130540" w:rsidRDefault="00EF2C52" w:rsidP="002D70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1" w:type="dxa"/>
          </w:tcPr>
          <w:p w14:paraId="17309217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3D612A23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0" w:type="dxa"/>
          </w:tcPr>
          <w:p w14:paraId="539A59E1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80" w:type="dxa"/>
          </w:tcPr>
          <w:p w14:paraId="6376EC6B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EF2C52" w:rsidRPr="00130540" w14:paraId="4BEC79CD" w14:textId="77777777" w:rsidTr="00EF2C52">
        <w:trPr>
          <w:cantSplit/>
        </w:trPr>
        <w:tc>
          <w:tcPr>
            <w:tcW w:w="3150" w:type="dxa"/>
            <w:hideMark/>
          </w:tcPr>
          <w:p w14:paraId="3C4B1E8D" w14:textId="77777777" w:rsidR="00EF2C52" w:rsidRPr="00130540" w:rsidRDefault="00EF2C52" w:rsidP="002D707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2" w:type="dxa"/>
          </w:tcPr>
          <w:p w14:paraId="28DFCC4F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2" w:type="dxa"/>
          </w:tcPr>
          <w:p w14:paraId="2CADB84F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6" w:type="dxa"/>
          </w:tcPr>
          <w:p w14:paraId="1F847EBA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0" w:type="dxa"/>
          </w:tcPr>
          <w:p w14:paraId="38FE58BF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78" w:type="dxa"/>
          </w:tcPr>
          <w:p w14:paraId="109F738D" w14:textId="77777777" w:rsidR="00EF2C52" w:rsidRPr="00130540" w:rsidRDefault="00EF2C52" w:rsidP="002D70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1" w:type="dxa"/>
          </w:tcPr>
          <w:p w14:paraId="5020ABBB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10691807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0" w:type="dxa"/>
          </w:tcPr>
          <w:p w14:paraId="2ACB7805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80" w:type="dxa"/>
          </w:tcPr>
          <w:p w14:paraId="5AC8297D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EF2C52" w:rsidRPr="00130540" w14:paraId="5D8C9203" w14:textId="77777777" w:rsidTr="00906A77">
        <w:trPr>
          <w:cantSplit/>
        </w:trPr>
        <w:tc>
          <w:tcPr>
            <w:tcW w:w="3150" w:type="dxa"/>
            <w:vAlign w:val="bottom"/>
            <w:hideMark/>
          </w:tcPr>
          <w:p w14:paraId="68DB4DC7" w14:textId="4EC74431" w:rsidR="00EF2C52" w:rsidRPr="00130540" w:rsidRDefault="00A146C8" w:rsidP="00A77F1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442" w:type="dxa"/>
            <w:vAlign w:val="bottom"/>
          </w:tcPr>
          <w:p w14:paraId="4043BDA2" w14:textId="19628DB5" w:rsidR="00EF2C52" w:rsidRPr="00130540" w:rsidRDefault="00523C67" w:rsidP="00523C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165,495</w:t>
            </w:r>
          </w:p>
        </w:tc>
        <w:tc>
          <w:tcPr>
            <w:tcW w:w="182" w:type="dxa"/>
            <w:vAlign w:val="bottom"/>
          </w:tcPr>
          <w:p w14:paraId="01CED0BD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762A90D0" w14:textId="7A1AB8CE" w:rsidR="00EF2C52" w:rsidRPr="00130540" w:rsidRDefault="00523C67" w:rsidP="00523C67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027792" w14:textId="77777777" w:rsidR="00EF2C52" w:rsidRPr="00130540" w:rsidRDefault="00EF2C52" w:rsidP="002D707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2BB1FE1F" w14:textId="469816C0" w:rsidR="00EF2C52" w:rsidRPr="00130540" w:rsidRDefault="00523C67" w:rsidP="00523C6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165,495</w:t>
            </w:r>
          </w:p>
        </w:tc>
        <w:tc>
          <w:tcPr>
            <w:tcW w:w="181" w:type="dxa"/>
            <w:vAlign w:val="bottom"/>
          </w:tcPr>
          <w:p w14:paraId="666EBC2F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1363782" w14:textId="6C6E9152" w:rsidR="00EF2C52" w:rsidRPr="00130540" w:rsidRDefault="00523C67" w:rsidP="00523C67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FC474C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4481CFC" w14:textId="57A39D62" w:rsidR="00EF2C52" w:rsidRPr="00130540" w:rsidRDefault="00523C67" w:rsidP="00523C6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165,495</w:t>
            </w:r>
          </w:p>
        </w:tc>
      </w:tr>
      <w:tr w:rsidR="008037E0" w:rsidRPr="00130540" w14:paraId="187A7B21" w14:textId="77777777" w:rsidTr="00906A77">
        <w:trPr>
          <w:cantSplit/>
        </w:trPr>
        <w:tc>
          <w:tcPr>
            <w:tcW w:w="3150" w:type="dxa"/>
            <w:vAlign w:val="bottom"/>
          </w:tcPr>
          <w:p w14:paraId="164BFB0A" w14:textId="22EAE373" w:rsidR="008037E0" w:rsidRPr="00130540" w:rsidRDefault="008037E0" w:rsidP="008037E0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2" w:type="dxa"/>
            <w:vAlign w:val="bottom"/>
          </w:tcPr>
          <w:p w14:paraId="7BEA7C08" w14:textId="28246AFA" w:rsidR="008037E0" w:rsidRDefault="008037E0" w:rsidP="008037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182" w:type="dxa"/>
            <w:vAlign w:val="bottom"/>
          </w:tcPr>
          <w:p w14:paraId="6DA53118" w14:textId="77777777" w:rsidR="008037E0" w:rsidRPr="00130540" w:rsidRDefault="008037E0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75595F06" w14:textId="1828B524" w:rsidR="008037E0" w:rsidRPr="00130540" w:rsidRDefault="008037E0" w:rsidP="008037E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9F6C62" w14:textId="77777777" w:rsidR="008037E0" w:rsidRPr="00130540" w:rsidRDefault="008037E0" w:rsidP="008037E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7F0DA12C" w14:textId="6CB9E205" w:rsidR="008037E0" w:rsidRDefault="008037E0" w:rsidP="008037E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181" w:type="dxa"/>
            <w:vAlign w:val="bottom"/>
          </w:tcPr>
          <w:p w14:paraId="48ED1051" w14:textId="77777777" w:rsidR="008037E0" w:rsidRPr="00130540" w:rsidRDefault="008037E0" w:rsidP="008037E0">
            <w:pPr>
              <w:pStyle w:val="acctfourfigures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997D80E" w14:textId="3220BFA5" w:rsidR="008037E0" w:rsidRPr="00130540" w:rsidRDefault="008037E0" w:rsidP="008037E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4868C0" w14:textId="77777777" w:rsidR="008037E0" w:rsidRPr="00130540" w:rsidRDefault="008037E0" w:rsidP="008037E0">
            <w:pPr>
              <w:pStyle w:val="acctfourfigures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1E77B85" w14:textId="2D64F116" w:rsidR="008037E0" w:rsidRDefault="008037E0" w:rsidP="008037E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</w:p>
        </w:tc>
      </w:tr>
    </w:tbl>
    <w:p w14:paraId="74CA6C35" w14:textId="77777777" w:rsidR="00EF2C52" w:rsidRPr="00130540" w:rsidRDefault="00EF2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82"/>
        <w:gridCol w:w="986"/>
        <w:gridCol w:w="180"/>
        <w:gridCol w:w="978"/>
        <w:gridCol w:w="181"/>
        <w:gridCol w:w="990"/>
        <w:gridCol w:w="180"/>
        <w:gridCol w:w="1082"/>
      </w:tblGrid>
      <w:tr w:rsidR="00EF2C52" w:rsidRPr="00130540" w14:paraId="7054112C" w14:textId="77777777" w:rsidTr="00030019">
        <w:trPr>
          <w:cantSplit/>
          <w:trHeight w:val="191"/>
          <w:tblHeader/>
        </w:trPr>
        <w:tc>
          <w:tcPr>
            <w:tcW w:w="3150" w:type="dxa"/>
          </w:tcPr>
          <w:p w14:paraId="14A61568" w14:textId="77777777" w:rsidR="00EF2C52" w:rsidRPr="00130540" w:rsidRDefault="00EF2C52" w:rsidP="002D7077">
            <w:pPr>
              <w:ind w:left="180" w:hanging="180"/>
              <w:rPr>
                <w:rFonts w:asciiTheme="majorBidi" w:hAnsiTheme="majorBidi" w:cstheme="majorBidi"/>
                <w:b/>
                <w:bCs/>
                <w:highlight w:val="cyan"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428FFCD7" w14:textId="77777777" w:rsidR="00EF2C52" w:rsidRPr="00130540" w:rsidRDefault="00EF2C52" w:rsidP="002D707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28E39794" w14:textId="77777777" w:rsidR="00EF2C52" w:rsidRPr="00130540" w:rsidRDefault="00EF2C52" w:rsidP="002D707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5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AC994" w14:textId="77777777" w:rsidR="00EF2C52" w:rsidRPr="00130540" w:rsidRDefault="00EF2C52" w:rsidP="002D707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F2C52" w:rsidRPr="00130540" w14:paraId="0233E396" w14:textId="77777777" w:rsidTr="00030019">
        <w:trPr>
          <w:cantSplit/>
          <w:tblHeader/>
        </w:trPr>
        <w:tc>
          <w:tcPr>
            <w:tcW w:w="3150" w:type="dxa"/>
          </w:tcPr>
          <w:p w14:paraId="6423C017" w14:textId="77777777" w:rsidR="00EF2C52" w:rsidRPr="00130540" w:rsidRDefault="00EF2C52" w:rsidP="002D7077">
            <w:pPr>
              <w:ind w:left="180" w:hanging="180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440" w:type="dxa"/>
          </w:tcPr>
          <w:p w14:paraId="4A8D1CFA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</w:tcPr>
          <w:p w14:paraId="229D8EDE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7EB1A5" w14:textId="4856DFBC" w:rsidR="00EF2C52" w:rsidRPr="00130540" w:rsidRDefault="00EF2C52" w:rsidP="002D7077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1B5FF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5FD42C" w14:textId="2A39D7ED" w:rsidR="00EF2C52" w:rsidRPr="00130540" w:rsidRDefault="00EF2C52" w:rsidP="002D7077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B8256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A3FBB9" w14:textId="53E565A5" w:rsidR="00EF2C52" w:rsidRPr="00130540" w:rsidRDefault="00EF2C52" w:rsidP="002D7077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CEA48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B4B295" w14:textId="77777777" w:rsidR="00EF2C52" w:rsidRPr="00130540" w:rsidRDefault="00EF2C52" w:rsidP="002D7077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F2C52" w:rsidRPr="00130540" w14:paraId="5F13ADA8" w14:textId="77777777" w:rsidTr="00030019">
        <w:trPr>
          <w:cantSplit/>
          <w:tblHeader/>
        </w:trPr>
        <w:tc>
          <w:tcPr>
            <w:tcW w:w="3150" w:type="dxa"/>
          </w:tcPr>
          <w:p w14:paraId="1BAEA2DF" w14:textId="77777777" w:rsidR="00EF2C52" w:rsidRPr="00130540" w:rsidRDefault="00EF2C52" w:rsidP="002D7077">
            <w:pPr>
              <w:ind w:left="180" w:hanging="180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6199" w:type="dxa"/>
            <w:gridSpan w:val="9"/>
            <w:hideMark/>
          </w:tcPr>
          <w:p w14:paraId="15AB1364" w14:textId="77777777" w:rsidR="00EF2C52" w:rsidRPr="00130540" w:rsidRDefault="00EF2C52" w:rsidP="002D7077">
            <w:pPr>
              <w:pStyle w:val="acctfourfigures"/>
              <w:ind w:left="-79" w:right="-73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F2C52" w:rsidRPr="00130540" w14:paraId="0B4A2AE5" w14:textId="77777777" w:rsidTr="00030019">
        <w:trPr>
          <w:cantSplit/>
        </w:trPr>
        <w:tc>
          <w:tcPr>
            <w:tcW w:w="3150" w:type="dxa"/>
            <w:hideMark/>
          </w:tcPr>
          <w:p w14:paraId="10F9E711" w14:textId="457C81E8" w:rsidR="00EF2C52" w:rsidRPr="00991FC0" w:rsidRDefault="003C2825" w:rsidP="002D707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E4EE2"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EF2C52"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F2C52"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EF2C52"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E4EE2"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5E223344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2" w:type="dxa"/>
          </w:tcPr>
          <w:p w14:paraId="6115AB77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6" w:type="dxa"/>
          </w:tcPr>
          <w:p w14:paraId="175FE66D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0" w:type="dxa"/>
          </w:tcPr>
          <w:p w14:paraId="5517902E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78" w:type="dxa"/>
          </w:tcPr>
          <w:p w14:paraId="0403117A" w14:textId="77777777" w:rsidR="00EF2C52" w:rsidRPr="00130540" w:rsidRDefault="00EF2C52" w:rsidP="002D70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1" w:type="dxa"/>
          </w:tcPr>
          <w:p w14:paraId="04C223DB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26E63452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0" w:type="dxa"/>
          </w:tcPr>
          <w:p w14:paraId="6871E443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80" w:type="dxa"/>
          </w:tcPr>
          <w:p w14:paraId="744EBA33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EF2C52" w:rsidRPr="00130540" w14:paraId="66529641" w14:textId="77777777" w:rsidTr="00030019">
        <w:trPr>
          <w:cantSplit/>
        </w:trPr>
        <w:tc>
          <w:tcPr>
            <w:tcW w:w="3150" w:type="dxa"/>
            <w:hideMark/>
          </w:tcPr>
          <w:p w14:paraId="375C4A1D" w14:textId="77777777" w:rsidR="00EF2C52" w:rsidRPr="00130540" w:rsidRDefault="00EF2C52" w:rsidP="002D707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0" w:type="dxa"/>
          </w:tcPr>
          <w:p w14:paraId="6A9419D7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2" w:type="dxa"/>
          </w:tcPr>
          <w:p w14:paraId="4EB04F1B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6" w:type="dxa"/>
          </w:tcPr>
          <w:p w14:paraId="5CD79E44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0" w:type="dxa"/>
          </w:tcPr>
          <w:p w14:paraId="56DF8047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78" w:type="dxa"/>
          </w:tcPr>
          <w:p w14:paraId="5748FB02" w14:textId="77777777" w:rsidR="00EF2C52" w:rsidRPr="00130540" w:rsidRDefault="00EF2C52" w:rsidP="002D70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1" w:type="dxa"/>
          </w:tcPr>
          <w:p w14:paraId="25D2660D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13A1D0E6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0" w:type="dxa"/>
          </w:tcPr>
          <w:p w14:paraId="41D7C8AB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80" w:type="dxa"/>
          </w:tcPr>
          <w:p w14:paraId="0E3A1C0B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EF2C52" w:rsidRPr="00130540" w14:paraId="11A50AB6" w14:textId="77777777" w:rsidTr="00030019">
        <w:trPr>
          <w:cantSplit/>
        </w:trPr>
        <w:tc>
          <w:tcPr>
            <w:tcW w:w="3150" w:type="dxa"/>
            <w:vAlign w:val="bottom"/>
            <w:hideMark/>
          </w:tcPr>
          <w:p w14:paraId="090D5564" w14:textId="2427793A" w:rsidR="00EF2C52" w:rsidRPr="00130540" w:rsidRDefault="00030019" w:rsidP="00A77F1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440" w:type="dxa"/>
            <w:vAlign w:val="bottom"/>
            <w:hideMark/>
          </w:tcPr>
          <w:p w14:paraId="5F918C62" w14:textId="591954AE" w:rsidR="00EF2C52" w:rsidRPr="00130540" w:rsidRDefault="002E4EE2" w:rsidP="002D707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  <w:r w:rsidR="00EF2C52"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182" w:type="dxa"/>
            <w:vAlign w:val="bottom"/>
          </w:tcPr>
          <w:p w14:paraId="6DC36823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  <w:hideMark/>
          </w:tcPr>
          <w:p w14:paraId="7C7EED10" w14:textId="77777777" w:rsidR="00EF2C52" w:rsidRPr="00130540" w:rsidRDefault="00EF2C52" w:rsidP="002D7077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5983D0" w14:textId="77777777" w:rsidR="00EF2C52" w:rsidRPr="00130540" w:rsidRDefault="00EF2C52" w:rsidP="002D707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  <w:hideMark/>
          </w:tcPr>
          <w:p w14:paraId="012285ED" w14:textId="30A6808F" w:rsidR="00EF2C52" w:rsidRPr="00130540" w:rsidRDefault="002E4EE2" w:rsidP="002D707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  <w:r w:rsidR="00EF2C52"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181" w:type="dxa"/>
            <w:vAlign w:val="bottom"/>
          </w:tcPr>
          <w:p w14:paraId="247893E4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  <w:hideMark/>
          </w:tcPr>
          <w:p w14:paraId="40CE4D8C" w14:textId="77777777" w:rsidR="00EF2C52" w:rsidRPr="00130540" w:rsidRDefault="00EF2C52" w:rsidP="002D7077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81D049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  <w:hideMark/>
          </w:tcPr>
          <w:p w14:paraId="20204934" w14:textId="72EA218C" w:rsidR="00EF2C52" w:rsidRPr="00130540" w:rsidRDefault="002E4EE2" w:rsidP="002D707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  <w:r w:rsidR="00EF2C52"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626</w:t>
            </w:r>
          </w:p>
        </w:tc>
      </w:tr>
    </w:tbl>
    <w:p w14:paraId="0398B226" w14:textId="77777777" w:rsidR="00EF2C52" w:rsidRPr="00130540" w:rsidRDefault="00EF2C52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5F36E7D5" w14:textId="77777777" w:rsidR="006D004F" w:rsidRDefault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AB87050" w14:textId="1C680FE8" w:rsidR="00C5641F" w:rsidRPr="00130540" w:rsidRDefault="00B066CA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13054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60B9529A" w14:textId="77777777" w:rsidR="00A146C8" w:rsidRPr="00130540" w:rsidRDefault="00A146C8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1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270"/>
        <w:gridCol w:w="4500"/>
      </w:tblGrid>
      <w:tr w:rsidR="00B066CA" w:rsidRPr="00130540" w14:paraId="22E72ABB" w14:textId="77777777" w:rsidTr="00471A3D">
        <w:trPr>
          <w:tblHeader/>
        </w:trPr>
        <w:tc>
          <w:tcPr>
            <w:tcW w:w="4500" w:type="dxa"/>
          </w:tcPr>
          <w:p w14:paraId="40A2B7DC" w14:textId="77777777" w:rsidR="00B066CA" w:rsidRPr="00130540" w:rsidRDefault="00B066CA" w:rsidP="00B103F2">
            <w:pPr>
              <w:pStyle w:val="block"/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0" w:name="_Hlk38849257"/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D744B90" w14:textId="77777777" w:rsidR="00B066CA" w:rsidRPr="00130540" w:rsidRDefault="00B066CA" w:rsidP="00A801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3183A895" w14:textId="77777777" w:rsidR="00B066CA" w:rsidRPr="00130540" w:rsidRDefault="00B066CA" w:rsidP="00B103F2">
            <w:pPr>
              <w:pStyle w:val="block"/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066CA" w:rsidRPr="00130540" w14:paraId="3E8FF4F8" w14:textId="77777777" w:rsidTr="00471A3D">
        <w:tc>
          <w:tcPr>
            <w:tcW w:w="4500" w:type="dxa"/>
          </w:tcPr>
          <w:p w14:paraId="195F102B" w14:textId="5BF7E79B" w:rsidR="00B066CA" w:rsidRPr="00130540" w:rsidRDefault="00B066CA" w:rsidP="00A801C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เงินลงทุนในหน่วยลงทุนที่</w:t>
            </w:r>
            <w:r w:rsidR="00F81AF3"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</w:t>
            </w:r>
            <w:r w:rsidR="00F81AF3" w:rsidRPr="001305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1305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EFBF8FE" w14:textId="77777777" w:rsidR="00B066CA" w:rsidRPr="00130540" w:rsidRDefault="00B066CA" w:rsidP="00A801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538C0B07" w14:textId="77777777" w:rsidR="00B066CA" w:rsidRPr="00130540" w:rsidRDefault="00FD4BE8" w:rsidP="00A801C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อ้างอิงราคาจาก</w:t>
            </w:r>
            <w:r w:rsidR="00B066CA"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="00B066CA" w:rsidRPr="001305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6D004F" w:rsidRPr="00130540" w14:paraId="1F7FF552" w14:textId="77777777" w:rsidTr="00471A3D">
        <w:tc>
          <w:tcPr>
            <w:tcW w:w="4500" w:type="dxa"/>
          </w:tcPr>
          <w:p w14:paraId="5B5D35B0" w14:textId="2AABFEDD" w:rsidR="006D004F" w:rsidRPr="00130540" w:rsidRDefault="006D004F" w:rsidP="00A801C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50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1E19142" w14:textId="77777777" w:rsidR="006D004F" w:rsidRPr="00130540" w:rsidRDefault="006D004F" w:rsidP="00A801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658E4F2A" w14:textId="27A54A57" w:rsidR="006D004F" w:rsidRPr="006D004F" w:rsidRDefault="00083052" w:rsidP="00A801C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  <w:bookmarkEnd w:id="0"/>
    </w:tbl>
    <w:p w14:paraId="77553FD4" w14:textId="77777777" w:rsidR="006D004F" w:rsidRPr="00471A3D" w:rsidRDefault="006D004F" w:rsidP="00A80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87D0A13" w14:textId="13030EA3" w:rsidR="00A801CC" w:rsidRPr="00130540" w:rsidRDefault="00E45952" w:rsidP="00A80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4FF870B0" w14:textId="77777777" w:rsidR="00A146C8" w:rsidRPr="00471A3D" w:rsidRDefault="00A146C8" w:rsidP="00E45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907FE76" w14:textId="77777777" w:rsidR="008A7E79" w:rsidRPr="00F10B96" w:rsidRDefault="00A801CC" w:rsidP="00761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10B96">
        <w:rPr>
          <w:rFonts w:asciiTheme="majorBidi" w:hAnsiTheme="majorBidi" w:cstheme="majorBidi"/>
          <w:spacing w:val="-2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F10B9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10B96">
        <w:rPr>
          <w:rFonts w:asciiTheme="majorBidi" w:hAnsiTheme="majorBidi" w:cstheme="majorBidi"/>
          <w:spacing w:val="-2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</w:t>
      </w:r>
      <w:r w:rsidRPr="00F10B96">
        <w:rPr>
          <w:rFonts w:asciiTheme="majorBidi" w:hAnsiTheme="majorBidi" w:cstheme="majorBidi"/>
          <w:spacing w:val="2"/>
          <w:sz w:val="30"/>
          <w:szCs w:val="30"/>
          <w:cs/>
        </w:rPr>
        <w:t>จากประสบการณ์ในอดีต</w:t>
      </w:r>
      <w:r w:rsidRPr="00F10B96" w:rsidDel="005B6E1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10B96">
        <w:rPr>
          <w:rFonts w:asciiTheme="majorBidi" w:hAnsiTheme="majorBidi" w:cstheme="majorBidi"/>
          <w:spacing w:val="2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12B9A546" w14:textId="77777777" w:rsidR="00A146C8" w:rsidRPr="00471A3D" w:rsidRDefault="00A146C8" w:rsidP="00761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530"/>
      </w:tblGrid>
      <w:tr w:rsidR="00172B23" w:rsidRPr="00130540" w14:paraId="38213282" w14:textId="77777777" w:rsidTr="00172B23">
        <w:trPr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77062EF1" w14:textId="3E451782" w:rsidR="00172B23" w:rsidRPr="00130540" w:rsidRDefault="00172B23" w:rsidP="00A8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E4EE2"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991F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4343BC73" w14:textId="77777777" w:rsidR="00172B23" w:rsidRPr="00130540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18A16D02" w14:textId="77777777" w:rsidR="00172B23" w:rsidRPr="00130540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3DFA86B" w14:textId="77777777" w:rsidR="00172B23" w:rsidRPr="00130540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64CB74F" w14:textId="77777777" w:rsidR="00172B23" w:rsidRPr="00130540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A146C8" w:rsidRPr="00130540" w14:paraId="664E084D" w14:textId="77777777" w:rsidTr="00364113">
        <w:trPr>
          <w:trHeight w:val="20"/>
        </w:trPr>
        <w:tc>
          <w:tcPr>
            <w:tcW w:w="5940" w:type="dxa"/>
          </w:tcPr>
          <w:p w14:paraId="6C9B72C6" w14:textId="77777777" w:rsidR="00A146C8" w:rsidRPr="00130540" w:rsidRDefault="00A146C8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228F160F" w14:textId="77777777" w:rsidR="00A146C8" w:rsidRPr="00130540" w:rsidRDefault="00A146C8" w:rsidP="00A14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72B23" w:rsidRPr="00130540" w14:paraId="7B29974C" w14:textId="77777777" w:rsidTr="00172B23">
        <w:trPr>
          <w:trHeight w:val="20"/>
        </w:trPr>
        <w:tc>
          <w:tcPr>
            <w:tcW w:w="5940" w:type="dxa"/>
          </w:tcPr>
          <w:p w14:paraId="5AA15D6B" w14:textId="77777777" w:rsidR="00172B23" w:rsidRPr="00130540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7B89BDD7" w14:textId="37475FBD" w:rsidR="00172B23" w:rsidRPr="00130540" w:rsidRDefault="00967DD6" w:rsidP="005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45,281</w:t>
            </w:r>
          </w:p>
        </w:tc>
        <w:tc>
          <w:tcPr>
            <w:tcW w:w="270" w:type="dxa"/>
          </w:tcPr>
          <w:p w14:paraId="6E44D77D" w14:textId="77777777" w:rsidR="00172B23" w:rsidRPr="00130540" w:rsidRDefault="00172B23" w:rsidP="009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0BD650" w14:textId="1E65130E" w:rsidR="00172B23" w:rsidRPr="00130540" w:rsidRDefault="00887F78" w:rsidP="0018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2B23" w:rsidRPr="00130540" w14:paraId="5B977045" w14:textId="77777777" w:rsidTr="00172B23">
        <w:trPr>
          <w:trHeight w:val="20"/>
        </w:trPr>
        <w:tc>
          <w:tcPr>
            <w:tcW w:w="5940" w:type="dxa"/>
          </w:tcPr>
          <w:p w14:paraId="059E2F75" w14:textId="77777777" w:rsidR="00172B23" w:rsidRPr="00130540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208F3DE6" w14:textId="77777777" w:rsidR="00172B23" w:rsidRPr="00130540" w:rsidRDefault="00172B23" w:rsidP="009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66258" w14:textId="77777777" w:rsidR="00172B23" w:rsidRPr="00130540" w:rsidRDefault="00172B23" w:rsidP="009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378FE0" w14:textId="77777777" w:rsidR="00172B23" w:rsidRPr="00130540" w:rsidRDefault="00172B23" w:rsidP="009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2B23" w:rsidRPr="00130540" w14:paraId="7A558E5F" w14:textId="77777777" w:rsidTr="00172B23">
        <w:trPr>
          <w:trHeight w:val="20"/>
        </w:trPr>
        <w:tc>
          <w:tcPr>
            <w:tcW w:w="5940" w:type="dxa"/>
          </w:tcPr>
          <w:p w14:paraId="5BBAF67C" w14:textId="490143E4" w:rsidR="00172B23" w:rsidRPr="00130540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2E8ED0B5" w14:textId="55FA007F" w:rsidR="00172B23" w:rsidRPr="00130540" w:rsidRDefault="00967DD6" w:rsidP="009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49,504</w:t>
            </w:r>
          </w:p>
        </w:tc>
        <w:tc>
          <w:tcPr>
            <w:tcW w:w="270" w:type="dxa"/>
          </w:tcPr>
          <w:p w14:paraId="37E98B8B" w14:textId="77777777" w:rsidR="00172B23" w:rsidRPr="00130540" w:rsidRDefault="00172B23" w:rsidP="009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9B1A88" w14:textId="03C9BDCC" w:rsidR="00172B23" w:rsidRPr="00130540" w:rsidRDefault="00887F78" w:rsidP="0018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0C57" w:rsidRPr="00130540" w14:paraId="4BBE8F48" w14:textId="77777777" w:rsidTr="00172B23">
        <w:trPr>
          <w:trHeight w:val="20"/>
        </w:trPr>
        <w:tc>
          <w:tcPr>
            <w:tcW w:w="5940" w:type="dxa"/>
          </w:tcPr>
          <w:p w14:paraId="3F43D0D7" w14:textId="6259EA2E" w:rsidR="00B20C57" w:rsidRPr="00130540" w:rsidRDefault="00B20C57" w:rsidP="00B2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D0EDC" w:rsidRPr="0013054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27AFAB8A" w14:textId="1EDBA479" w:rsidR="00B20C57" w:rsidRPr="00130540" w:rsidRDefault="009901B0" w:rsidP="0099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548209" w14:textId="77777777" w:rsidR="00B20C57" w:rsidRPr="00130540" w:rsidRDefault="00B20C57" w:rsidP="009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0D4FE3" w14:textId="6D82E212" w:rsidR="00B20C57" w:rsidRPr="00130540" w:rsidRDefault="00887F78" w:rsidP="0018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0C57" w:rsidRPr="00130540" w14:paraId="5DB8B3BD" w14:textId="77777777" w:rsidTr="00172B23">
        <w:trPr>
          <w:trHeight w:val="20"/>
        </w:trPr>
        <w:tc>
          <w:tcPr>
            <w:tcW w:w="5940" w:type="dxa"/>
          </w:tcPr>
          <w:p w14:paraId="688B927F" w14:textId="61CCF0EF" w:rsidR="00B20C57" w:rsidRPr="00130540" w:rsidRDefault="00B20C57" w:rsidP="00B2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0EDC" w:rsidRPr="0013054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4D800E11" w14:textId="37B2260A" w:rsidR="00B20C57" w:rsidRPr="00130540" w:rsidRDefault="00887F78" w:rsidP="00E2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A88CA6" w14:textId="6BBB31D4" w:rsidR="00B20C57" w:rsidRPr="00130540" w:rsidRDefault="00B20C57" w:rsidP="009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289A6B" w14:textId="5127B7C3" w:rsidR="00B20C57" w:rsidRPr="00130540" w:rsidRDefault="00887F78" w:rsidP="0018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2B23" w:rsidRPr="00130540" w14:paraId="379F8AAA" w14:textId="77777777" w:rsidTr="00172B23">
        <w:trPr>
          <w:trHeight w:val="20"/>
        </w:trPr>
        <w:tc>
          <w:tcPr>
            <w:tcW w:w="5940" w:type="dxa"/>
          </w:tcPr>
          <w:p w14:paraId="11D454B2" w14:textId="15AB0C56" w:rsidR="00172B23" w:rsidRPr="00130540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C1EDE2" w14:textId="0F30635E" w:rsidR="00172B23" w:rsidRPr="00130540" w:rsidRDefault="00887F78" w:rsidP="009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2,887</w:t>
            </w:r>
          </w:p>
        </w:tc>
        <w:tc>
          <w:tcPr>
            <w:tcW w:w="270" w:type="dxa"/>
          </w:tcPr>
          <w:p w14:paraId="3FCFB9F0" w14:textId="77777777" w:rsidR="00172B23" w:rsidRPr="00130540" w:rsidRDefault="00172B23" w:rsidP="009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F1D06EE" w14:textId="62879467" w:rsidR="00172B23" w:rsidRPr="00130540" w:rsidRDefault="00887F78" w:rsidP="0018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2,887</w:t>
            </w:r>
          </w:p>
        </w:tc>
      </w:tr>
      <w:tr w:rsidR="00172B23" w:rsidRPr="00130540" w14:paraId="452A50EF" w14:textId="77777777" w:rsidTr="00172B23">
        <w:trPr>
          <w:trHeight w:val="20"/>
        </w:trPr>
        <w:tc>
          <w:tcPr>
            <w:tcW w:w="5940" w:type="dxa"/>
          </w:tcPr>
          <w:p w14:paraId="7E976A0E" w14:textId="77777777" w:rsidR="00172B23" w:rsidRPr="00130540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C942C" w14:textId="3721BE13" w:rsidR="00172B23" w:rsidRPr="00130540" w:rsidRDefault="00887F78" w:rsidP="009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97,67</w:t>
            </w:r>
            <w:r w:rsidR="002627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5D23D7" w14:textId="77777777" w:rsidR="00172B23" w:rsidRPr="00130540" w:rsidRDefault="00172B23" w:rsidP="009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034D05D" w14:textId="7F515C93" w:rsidR="00172B23" w:rsidRPr="00887F78" w:rsidRDefault="00887F78" w:rsidP="0018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7F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2,887</w:t>
            </w:r>
          </w:p>
        </w:tc>
      </w:tr>
      <w:tr w:rsidR="00172B23" w:rsidRPr="00130540" w14:paraId="3BCC1CFC" w14:textId="77777777" w:rsidTr="00172B23">
        <w:trPr>
          <w:trHeight w:val="20"/>
        </w:trPr>
        <w:tc>
          <w:tcPr>
            <w:tcW w:w="5940" w:type="dxa"/>
          </w:tcPr>
          <w:p w14:paraId="036FAFCD" w14:textId="77777777" w:rsidR="00172B23" w:rsidRPr="00130540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B8102E" w14:textId="2FD81613" w:rsidR="00172B23" w:rsidRPr="00130540" w:rsidRDefault="00887F78" w:rsidP="009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2,887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651A435" w14:textId="77777777" w:rsidR="00172B23" w:rsidRPr="00130540" w:rsidRDefault="00172B23" w:rsidP="009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5154385" w14:textId="77777777" w:rsidR="00172B23" w:rsidRPr="00130540" w:rsidRDefault="00172B23" w:rsidP="009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2B23" w:rsidRPr="00130540" w14:paraId="41D098C0" w14:textId="77777777" w:rsidTr="00172B23">
        <w:trPr>
          <w:trHeight w:val="20"/>
        </w:trPr>
        <w:tc>
          <w:tcPr>
            <w:tcW w:w="5940" w:type="dxa"/>
          </w:tcPr>
          <w:p w14:paraId="2080B6F5" w14:textId="77777777" w:rsidR="00172B23" w:rsidRPr="00316DB9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6D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F78C74" w14:textId="3AC52AA1" w:rsidR="00172B23" w:rsidRPr="00130540" w:rsidRDefault="00887F78" w:rsidP="009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94,78</w:t>
            </w:r>
            <w:r w:rsidR="00F70F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7D40181" w14:textId="77777777" w:rsidR="00172B23" w:rsidRPr="00130540" w:rsidRDefault="00172B23" w:rsidP="009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4A70A8" w14:textId="77777777" w:rsidR="00172B23" w:rsidRPr="00130540" w:rsidRDefault="00172B23" w:rsidP="009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A80CEAB" w14:textId="38BAF37F" w:rsidR="00471A3D" w:rsidRDefault="00471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th-TH" w:eastAsia="x-none"/>
        </w:rPr>
      </w:pPr>
    </w:p>
    <w:p w14:paraId="4F061E08" w14:textId="0A4A9F32" w:rsidR="00A801CC" w:rsidRPr="004E1D32" w:rsidRDefault="00471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th-TH" w:eastAsia="x-none"/>
        </w:rPr>
      </w:pPr>
      <w:r>
        <w:rPr>
          <w:rFonts w:asciiTheme="majorBidi" w:hAnsiTheme="majorBidi" w:cstheme="majorBidi"/>
          <w:b/>
          <w:bCs/>
          <w:sz w:val="20"/>
          <w:szCs w:val="20"/>
          <w:cs/>
          <w:lang w:val="th-TH" w:eastAsia="x-none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1530"/>
      </w:tblGrid>
      <w:tr w:rsidR="003A37B8" w:rsidRPr="00130540" w14:paraId="3A245EF5" w14:textId="77777777" w:rsidTr="003A37B8">
        <w:trPr>
          <w:trHeight w:val="20"/>
          <w:tblHeader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61485" w14:textId="77777777" w:rsidR="003A37B8" w:rsidRPr="00130540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E014B" w14:textId="77777777" w:rsidR="003A37B8" w:rsidRPr="00130540" w:rsidRDefault="003A37B8" w:rsidP="003A37B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A37B8" w:rsidRPr="00130540" w14:paraId="07A656DA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BA623" w14:textId="5E33A5E4" w:rsidR="003A37B8" w:rsidRPr="00130540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E4EE2"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E4EE2"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014AFA" w14:textId="77777777" w:rsidR="003A37B8" w:rsidRPr="00130540" w:rsidRDefault="003A37B8" w:rsidP="00A14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146C8"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37B8" w:rsidRPr="00130540" w14:paraId="16D3669F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EB0C1" w14:textId="77777777" w:rsidR="003A37B8" w:rsidRPr="00130540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AFA17F" w14:textId="1D3A7881" w:rsidR="003A37B8" w:rsidRPr="00130540" w:rsidRDefault="002E4EE2" w:rsidP="0018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3A37B8" w:rsidRPr="00130540" w14:paraId="3AF75B2A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4A14D" w14:textId="77777777" w:rsidR="003A37B8" w:rsidRPr="00130540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7CE202" w14:textId="77777777" w:rsidR="003A37B8" w:rsidRPr="00130540" w:rsidRDefault="003A37B8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37B8" w:rsidRPr="00130540" w14:paraId="1A55D233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13E96" w14:textId="2FD659E7" w:rsidR="003A37B8" w:rsidRPr="00130540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7AE2A7" w14:textId="01443E0A" w:rsidR="003A37B8" w:rsidRPr="00130540" w:rsidRDefault="002E4EE2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</w:tr>
      <w:tr w:rsidR="003A37B8" w:rsidRPr="00130540" w14:paraId="2856230D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DA479" w14:textId="2AB455D3" w:rsidR="003A37B8" w:rsidRPr="00130540" w:rsidRDefault="002E4EE2" w:rsidP="0056282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4BADC5" w14:textId="2ECCC5D6" w:rsidR="003A37B8" w:rsidRPr="00130540" w:rsidRDefault="002E4EE2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</w:tr>
      <w:tr w:rsidR="003A37B8" w:rsidRPr="00130540" w14:paraId="2DB04BD8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B8451" w14:textId="29078D1A" w:rsidR="003A37B8" w:rsidRPr="00130540" w:rsidRDefault="002E4EE2" w:rsidP="0056282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5FBBB2" w14:textId="4F4A4CEC" w:rsidR="003A37B8" w:rsidRPr="00130540" w:rsidRDefault="002E4EE2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3A37B8" w:rsidRPr="00130540" w14:paraId="557396AD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6F71" w14:textId="749E506C" w:rsidR="003A37B8" w:rsidRPr="00130540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227F4" w14:textId="7F17D3AA" w:rsidR="003A37B8" w:rsidRPr="00130540" w:rsidRDefault="002E4EE2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</w:tr>
      <w:tr w:rsidR="003A37B8" w:rsidRPr="00130540" w14:paraId="7B5D423E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85F49" w14:textId="77777777" w:rsidR="003A37B8" w:rsidRPr="00130540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C57B4" w14:textId="09AA031B" w:rsidR="003A37B8" w:rsidRPr="00130540" w:rsidRDefault="002E4EE2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3A37B8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</w:p>
        </w:tc>
      </w:tr>
      <w:tr w:rsidR="003A37B8" w:rsidRPr="00130540" w14:paraId="4BC67399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34B05" w14:textId="77777777" w:rsidR="003A37B8" w:rsidRPr="00130540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1DA74" w14:textId="63795480" w:rsidR="003A37B8" w:rsidRPr="00130540" w:rsidRDefault="003A37B8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887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37B8" w:rsidRPr="00130540" w14:paraId="3835F8B6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D9E29" w14:textId="77777777" w:rsidR="003A37B8" w:rsidRPr="00130540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B93BC0" w14:textId="79AE99F3" w:rsidR="003A37B8" w:rsidRPr="00130540" w:rsidRDefault="002E4EE2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3A37B8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742</w:t>
            </w:r>
          </w:p>
        </w:tc>
      </w:tr>
    </w:tbl>
    <w:p w14:paraId="09932E4B" w14:textId="79A21EF4" w:rsidR="003A37B8" w:rsidRPr="004E1D32" w:rsidRDefault="003A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th-TH" w:eastAsia="x-none"/>
        </w:rPr>
      </w:pPr>
    </w:p>
    <w:p w14:paraId="5B8A6E13" w14:textId="1C7EA633" w:rsidR="00810D0A" w:rsidRDefault="00810D0A" w:rsidP="00810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eastAsia="x-none"/>
        </w:rPr>
      </w:pPr>
      <w:r w:rsidRPr="00130540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="002E4EE2" w:rsidRPr="00130540">
        <w:rPr>
          <w:rFonts w:asciiTheme="majorBidi" w:hAnsiTheme="majorBidi" w:cstheme="majorBidi"/>
          <w:sz w:val="30"/>
          <w:szCs w:val="30"/>
          <w:lang w:eastAsia="x-none"/>
        </w:rPr>
        <w:t>20</w:t>
      </w:r>
      <w:r w:rsidRPr="0013054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วันถึง </w:t>
      </w:r>
      <w:r w:rsidR="002E4EE2" w:rsidRPr="00130540">
        <w:rPr>
          <w:rFonts w:asciiTheme="majorBidi" w:hAnsiTheme="majorBidi" w:cstheme="majorBidi"/>
          <w:sz w:val="30"/>
          <w:szCs w:val="30"/>
          <w:lang w:eastAsia="x-none"/>
        </w:rPr>
        <w:t>60</w:t>
      </w:r>
      <w:r w:rsidRPr="0013054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  <w:lang w:eastAsia="x-none"/>
        </w:rPr>
        <w:t>วัน</w:t>
      </w:r>
    </w:p>
    <w:p w14:paraId="41BAA182" w14:textId="77777777" w:rsidR="006D004F" w:rsidRPr="00130540" w:rsidRDefault="006D004F" w:rsidP="00810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6E63B45B" w14:textId="41412655" w:rsidR="008A7E79" w:rsidRPr="00130540" w:rsidRDefault="00F5517F" w:rsidP="003A37B8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130540">
        <w:rPr>
          <w:rFonts w:asciiTheme="majorBidi" w:hAnsiTheme="majorBidi" w:cstheme="majorBidi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20B0158" w14:textId="77777777" w:rsidR="001D4306" w:rsidRPr="00130540" w:rsidRDefault="001D4306" w:rsidP="001D4306">
      <w:pPr>
        <w:rPr>
          <w:rFonts w:asciiTheme="majorBidi" w:hAnsiTheme="majorBidi" w:cstheme="majorBidi"/>
          <w:sz w:val="28"/>
          <w:szCs w:val="28"/>
          <w:lang w:val="th-TH" w:eastAsia="x-none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59"/>
        <w:gridCol w:w="274"/>
        <w:gridCol w:w="1256"/>
      </w:tblGrid>
      <w:tr w:rsidR="004060A7" w:rsidRPr="00130540" w14:paraId="2299A2C0" w14:textId="77777777" w:rsidTr="00991FC0">
        <w:trPr>
          <w:trHeight w:val="668"/>
          <w:tblHeader/>
        </w:trPr>
        <w:tc>
          <w:tcPr>
            <w:tcW w:w="3481" w:type="pct"/>
            <w:vAlign w:val="bottom"/>
          </w:tcPr>
          <w:p w14:paraId="7B3F513A" w14:textId="77777777" w:rsidR="004060A7" w:rsidRPr="00130540" w:rsidRDefault="004060A7" w:rsidP="004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6" w:type="pct"/>
            <w:vAlign w:val="bottom"/>
          </w:tcPr>
          <w:p w14:paraId="471C0A1F" w14:textId="786567E1" w:rsidR="004060A7" w:rsidRPr="00130540" w:rsidRDefault="002E4EE2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91FC0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991FC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  <w:vAlign w:val="bottom"/>
          </w:tcPr>
          <w:p w14:paraId="19BD0EF9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4F4136B" w14:textId="12071616" w:rsidR="004060A7" w:rsidRPr="00130540" w:rsidRDefault="002E4EE2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060A7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60A7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060A7" w:rsidRPr="00130540" w14:paraId="3EC372CB" w14:textId="77777777" w:rsidTr="00991FC0">
        <w:trPr>
          <w:trHeight w:val="209"/>
          <w:tblHeader/>
        </w:trPr>
        <w:tc>
          <w:tcPr>
            <w:tcW w:w="3481" w:type="pct"/>
            <w:vAlign w:val="bottom"/>
          </w:tcPr>
          <w:p w14:paraId="7B056009" w14:textId="77777777" w:rsidR="004060A7" w:rsidRPr="00130540" w:rsidRDefault="004060A7" w:rsidP="004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519" w:type="pct"/>
            <w:gridSpan w:val="3"/>
            <w:vAlign w:val="bottom"/>
          </w:tcPr>
          <w:p w14:paraId="184233A1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060A7" w:rsidRPr="00130540" w14:paraId="573415CF" w14:textId="77777777" w:rsidTr="00991FC0">
        <w:tc>
          <w:tcPr>
            <w:tcW w:w="3481" w:type="pct"/>
          </w:tcPr>
          <w:p w14:paraId="6B179E46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86" w:type="pct"/>
          </w:tcPr>
          <w:p w14:paraId="041FDD0B" w14:textId="77777777" w:rsidR="004060A7" w:rsidRPr="00130540" w:rsidRDefault="004060A7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56F9AFA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35995A90" w14:textId="77777777" w:rsidR="004060A7" w:rsidRPr="00130540" w:rsidRDefault="004060A7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688F" w:rsidRPr="00130540" w14:paraId="1DCE68C4" w14:textId="77777777" w:rsidTr="00991FC0">
        <w:tc>
          <w:tcPr>
            <w:tcW w:w="3481" w:type="pct"/>
          </w:tcPr>
          <w:p w14:paraId="34CB26BB" w14:textId="77D7DD91" w:rsidR="00EA688F" w:rsidRPr="00130540" w:rsidRDefault="00EA688F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อุปกรณ์สำนักงานและโปรแกรมคอมพิวเตอร์</w:t>
            </w:r>
          </w:p>
        </w:tc>
        <w:tc>
          <w:tcPr>
            <w:tcW w:w="686" w:type="pct"/>
          </w:tcPr>
          <w:p w14:paraId="7099AAEC" w14:textId="02D34014" w:rsidR="00EA688F" w:rsidRPr="00130540" w:rsidRDefault="00D15C0A" w:rsidP="00D15C0A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149" w:type="pct"/>
          </w:tcPr>
          <w:p w14:paraId="523F1B84" w14:textId="77777777" w:rsidR="00EA688F" w:rsidRPr="00130540" w:rsidRDefault="00EA688F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5A0F737D" w14:textId="51922CAF" w:rsidR="00EA688F" w:rsidRPr="00130540" w:rsidRDefault="00EA688F" w:rsidP="0018730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</w:tr>
      <w:tr w:rsidR="004060A7" w:rsidRPr="00130540" w14:paraId="1A9C4C06" w14:textId="77777777" w:rsidTr="00991FC0">
        <w:tc>
          <w:tcPr>
            <w:tcW w:w="3481" w:type="pct"/>
          </w:tcPr>
          <w:p w14:paraId="04359BB1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86" w:type="pct"/>
          </w:tcPr>
          <w:p w14:paraId="17A28196" w14:textId="106AF1FA" w:rsidR="004060A7" w:rsidRPr="00130540" w:rsidRDefault="00D15C0A" w:rsidP="00D15C0A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149" w:type="pct"/>
          </w:tcPr>
          <w:p w14:paraId="50521861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787E269D" w14:textId="451671CD" w:rsidR="004060A7" w:rsidRPr="00130540" w:rsidRDefault="002E4EE2" w:rsidP="0018730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060A7"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859</w:t>
            </w:r>
          </w:p>
        </w:tc>
      </w:tr>
      <w:tr w:rsidR="004060A7" w:rsidRPr="00130540" w14:paraId="4E9338A3" w14:textId="77777777" w:rsidTr="00991FC0">
        <w:tc>
          <w:tcPr>
            <w:tcW w:w="3481" w:type="pct"/>
          </w:tcPr>
          <w:p w14:paraId="791D46BC" w14:textId="26FA3E1B" w:rsidR="004060A7" w:rsidRPr="00130540" w:rsidRDefault="00EA688F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88F">
              <w:rPr>
                <w:rFonts w:asciiTheme="majorBidi" w:hAnsiTheme="majorBidi" w:cstheme="majorBidi"/>
                <w:sz w:val="30"/>
                <w:szCs w:val="30"/>
                <w:cs/>
              </w:rPr>
              <w:t>ต่อเติมอาคารโรงงาน</w:t>
            </w:r>
          </w:p>
        </w:tc>
        <w:tc>
          <w:tcPr>
            <w:tcW w:w="686" w:type="pct"/>
          </w:tcPr>
          <w:p w14:paraId="732FA237" w14:textId="5F562E69" w:rsidR="004060A7" w:rsidRPr="00130540" w:rsidRDefault="00D15C0A" w:rsidP="00D15C0A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49" w:type="pct"/>
          </w:tcPr>
          <w:p w14:paraId="056F0501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0F1FB5EF" w14:textId="58208D8B" w:rsidR="004060A7" w:rsidRPr="00130540" w:rsidRDefault="00EA688F" w:rsidP="0084063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60A7" w:rsidRPr="00130540" w14:paraId="2024BA4A" w14:textId="77777777" w:rsidTr="00991FC0">
        <w:tc>
          <w:tcPr>
            <w:tcW w:w="3481" w:type="pct"/>
          </w:tcPr>
          <w:p w14:paraId="00F0A281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2A96E7CF" w14:textId="4AA78805" w:rsidR="004060A7" w:rsidRPr="00130540" w:rsidRDefault="00D15C0A" w:rsidP="00D15C0A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</w:t>
            </w:r>
            <w:r w:rsidR="007A58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7A47CBD6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F63BBB4" w14:textId="28989F4D" w:rsidR="004060A7" w:rsidRPr="00130540" w:rsidRDefault="002E4EE2" w:rsidP="00991FC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060A7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837</w:t>
            </w:r>
          </w:p>
        </w:tc>
      </w:tr>
      <w:tr w:rsidR="004060A7" w:rsidRPr="00130540" w14:paraId="22C9658C" w14:textId="77777777" w:rsidTr="00991FC0">
        <w:tc>
          <w:tcPr>
            <w:tcW w:w="3481" w:type="pct"/>
          </w:tcPr>
          <w:p w14:paraId="3C0B70D1" w14:textId="77777777" w:rsidR="004060A7" w:rsidRPr="00130540" w:rsidRDefault="004060A7" w:rsidP="002117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1DF3C3CA" w14:textId="77777777" w:rsidR="004060A7" w:rsidRPr="00130540" w:rsidRDefault="004060A7" w:rsidP="002117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BAAE943" w14:textId="77777777" w:rsidR="004060A7" w:rsidRPr="00130540" w:rsidRDefault="004060A7" w:rsidP="00211731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56C370C0" w14:textId="77777777" w:rsidR="004060A7" w:rsidRPr="00130540" w:rsidRDefault="004060A7" w:rsidP="00991FC0">
            <w:pPr>
              <w:pStyle w:val="NoSpacing"/>
              <w:tabs>
                <w:tab w:val="decimal" w:pos="97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0A7" w:rsidRPr="00130540" w14:paraId="34DA1B63" w14:textId="77777777" w:rsidTr="00991FC0">
        <w:tc>
          <w:tcPr>
            <w:tcW w:w="3481" w:type="pct"/>
          </w:tcPr>
          <w:p w14:paraId="23495FA3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6" w:type="pct"/>
          </w:tcPr>
          <w:p w14:paraId="50E6B765" w14:textId="77777777" w:rsidR="004060A7" w:rsidRPr="00130540" w:rsidRDefault="004060A7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E168CF6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022A8918" w14:textId="77777777" w:rsidR="004060A7" w:rsidRPr="00130540" w:rsidRDefault="004060A7" w:rsidP="00991FC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0A7" w:rsidRPr="00130540" w14:paraId="3CB251D2" w14:textId="77777777" w:rsidTr="00991FC0">
        <w:tc>
          <w:tcPr>
            <w:tcW w:w="3481" w:type="pct"/>
          </w:tcPr>
          <w:p w14:paraId="2E596B40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6" w:type="pct"/>
          </w:tcPr>
          <w:p w14:paraId="37744F44" w14:textId="393CD603" w:rsidR="004060A7" w:rsidRPr="00130540" w:rsidRDefault="001E42D8" w:rsidP="0018730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</w:t>
            </w:r>
            <w:r w:rsidR="007A58F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0411B574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366ADD23" w14:textId="17620069" w:rsidR="004060A7" w:rsidRPr="00130540" w:rsidRDefault="002E4EE2" w:rsidP="00991FC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060A7"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</w:tr>
      <w:tr w:rsidR="004060A7" w:rsidRPr="00130540" w14:paraId="06C5AB1E" w14:textId="77777777" w:rsidTr="00991FC0">
        <w:tc>
          <w:tcPr>
            <w:tcW w:w="3481" w:type="pct"/>
          </w:tcPr>
          <w:p w14:paraId="1FF9B16B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81E54" w14:textId="6E904CCD" w:rsidR="004060A7" w:rsidRPr="001E42D8" w:rsidRDefault="001E42D8" w:rsidP="0018730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4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</w:t>
            </w:r>
            <w:r w:rsidR="007A58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9" w:type="pct"/>
            <w:vAlign w:val="bottom"/>
          </w:tcPr>
          <w:p w14:paraId="3D5048CB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56A23" w14:textId="317AA35E" w:rsidR="004060A7" w:rsidRPr="00130540" w:rsidRDefault="002E4EE2" w:rsidP="00991FC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060A7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058</w:t>
            </w:r>
          </w:p>
        </w:tc>
      </w:tr>
    </w:tbl>
    <w:p w14:paraId="5CA3DB41" w14:textId="77777777" w:rsidR="004E1D32" w:rsidRDefault="004E1D32" w:rsidP="00222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4D9319" w14:textId="77777777" w:rsidR="006D004F" w:rsidRDefault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5E1FE03" w14:textId="77777777" w:rsidR="006D004F" w:rsidRPr="00130540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สัญญาสำคัญที่ทำกับบุคคลหรือกิจการที่ไม่เกี่ยวข้องกัน</w:t>
      </w:r>
    </w:p>
    <w:p w14:paraId="69DA787A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4CD3C8" w14:textId="77777777" w:rsidR="006D004F" w:rsidRPr="00130540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สัญญาซื้อวัตถุดิบ พืชสวน พืชไร่</w:t>
      </w:r>
    </w:p>
    <w:p w14:paraId="07659C57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2B72AC" w14:textId="77777777" w:rsidR="006D004F" w:rsidRPr="00130540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บริษัทมีสัญญาซื้อวัถตุดิบ พืชสวน พืชไร่ หลายฉบับกับทั้งบุคคลและกับบริษัทในประเทศไทย ภายใต้เงื่อนไขของสัญญา บริษัทตกลงที่จะซื้อวัตถุดิบ พืชสวน พืชไร่ ตามปริมาณที่บริษัทกำหนดในแต่ละครั้งและตามราคาที่ระบุไว้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ในสัญญา สัญญาหลายฉบับดังกล่าวมีผลบังคับใช้เป็นระยะเวลา 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นับแต่วันทำสัญญาและสามารถต่ออายุสัญญาได้</w:t>
      </w:r>
      <w:r w:rsidRPr="00130540">
        <w:rPr>
          <w:rFonts w:asciiTheme="majorBidi" w:hAnsiTheme="majorBidi" w:cstheme="majorBidi"/>
          <w:sz w:val="30"/>
          <w:szCs w:val="30"/>
          <w:cs/>
        </w:rPr>
        <w:t>เมื่อสิ้นสุดสัญญาตามข้อตกลงของแต่ละฝ่าย</w:t>
      </w:r>
    </w:p>
    <w:p w14:paraId="7DDB0BBE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5E815E" w14:textId="77777777" w:rsidR="006D004F" w:rsidRPr="00130540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สัญญาแต่งตั้งผู้จัดจำหน่ายสินค้า </w:t>
      </w:r>
    </w:p>
    <w:p w14:paraId="5F95CB0A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B1AF3" w14:textId="77777777" w:rsidR="006D004F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30540">
        <w:rPr>
          <w:rFonts w:asciiTheme="majorBidi" w:hAnsiTheme="majorBidi" w:cstheme="majorBidi"/>
          <w:sz w:val="30"/>
          <w:szCs w:val="30"/>
        </w:rPr>
        <w:t xml:space="preserve">1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30540">
        <w:rPr>
          <w:rFonts w:asciiTheme="majorBidi" w:hAnsiTheme="majorBidi" w:cstheme="majorBidi"/>
          <w:sz w:val="30"/>
          <w:szCs w:val="30"/>
        </w:rPr>
        <w:t xml:space="preserve">2553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แต่งตั้งบริษัทต่างประเทศแห่งหนึ่งให้เป็นผู้จัดจำหน่ายสินค้าให้กับบริษัทภายในเขตประเทศที่กำหนดไว้ ภายใต้เงื่อนไขของสัญญา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บริษัทตกลงที่จะขายสินค้าให้แก่ผู้จัดจำหน่ายสินค้าตามราคาที่บริษัทกำหนด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สัญญาฉบับนี้มีผลบังคับใช้ตั้งแต่วันที่ </w:t>
      </w:r>
      <w:r w:rsidRPr="00130540">
        <w:rPr>
          <w:rFonts w:asciiTheme="majorBidi" w:hAnsiTheme="majorBidi" w:cstheme="majorBidi"/>
          <w:sz w:val="30"/>
          <w:szCs w:val="30"/>
        </w:rPr>
        <w:t xml:space="preserve">1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30540">
        <w:rPr>
          <w:rFonts w:asciiTheme="majorBidi" w:hAnsiTheme="majorBidi" w:cstheme="majorBidi"/>
          <w:sz w:val="30"/>
          <w:szCs w:val="30"/>
        </w:rPr>
        <w:t xml:space="preserve">2553 </w:t>
      </w:r>
      <w:r w:rsidRPr="00130540">
        <w:rPr>
          <w:rFonts w:asciiTheme="majorBidi" w:hAnsiTheme="majorBidi" w:cstheme="majorBidi"/>
          <w:sz w:val="30"/>
          <w:szCs w:val="30"/>
          <w:cs/>
        </w:rPr>
        <w:t>และ</w:t>
      </w:r>
      <w:r w:rsidRPr="0013054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มีผลบังคับใช้เป็นเวลา </w:t>
      </w:r>
      <w:r w:rsidRPr="00130540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3 </w:t>
      </w:r>
      <w:r w:rsidRPr="0013054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ปี   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 xml:space="preserve">นับจากวันที่เริ่มต้นสัญญาและต่ออายุโดยอัตโนมัติเป็นเวลา 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lang w:eastAsia="ko-KR"/>
        </w:rPr>
        <w:t xml:space="preserve">1 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>ปีตามเงื่อนไขและข้อตกลงสัญญาเดิม หากไม่มีฝ่ายใด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lang w:eastAsia="ko-KR"/>
        </w:rPr>
        <w:t xml:space="preserve">   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>แจ้งการขอเลิกสัญญาดังกล่าวเป็นลายลักษณ์</w:t>
      </w:r>
      <w:r w:rsidRPr="0013054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อักษรแก่อีกฝ่ายหนึ่งให้ทราบล่วงหน้าเป็นระยะเวลาไม่น้อยกว่า </w:t>
      </w:r>
      <w:r w:rsidRPr="00130540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6 </w:t>
      </w:r>
      <w:r w:rsidRPr="0013054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เดือน</w:t>
      </w:r>
      <w:r w:rsidRPr="00130540">
        <w:rPr>
          <w:rFonts w:asciiTheme="majorBidi" w:hAnsiTheme="majorBidi" w:cstheme="majorBidi"/>
          <w:sz w:val="30"/>
          <w:szCs w:val="30"/>
          <w:cs/>
        </w:rPr>
        <w:t>ก่อนวันสิ้นสุดสัญญา</w:t>
      </w:r>
    </w:p>
    <w:p w14:paraId="2965875D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706BF45" w14:textId="77777777" w:rsidR="006D004F" w:rsidRPr="004E1D32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E1D32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สัญญาแต่งตั้งตัวแทน</w:t>
      </w:r>
    </w:p>
    <w:p w14:paraId="18E494A8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7BBAA" w14:textId="77777777" w:rsidR="006D004F" w:rsidRPr="004E1D32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4E1D32">
        <w:rPr>
          <w:rFonts w:asciiTheme="majorBidi" w:hAnsiTheme="majorBidi" w:cstheme="majorBidi"/>
          <w:sz w:val="30"/>
          <w:szCs w:val="30"/>
          <w:cs/>
        </w:rPr>
        <w:t>บริษัทมีสัญญาแต่งตั้งตัวแทนกับบริษัทในต่างประเทศต่างๆ หลายฉบับ ให้เป็นตัวแทนของบริษัทในการติดต่อและประสานงานรวมถึงแผนการโฆษณาและส่งเสริมการขาย และการให้บริการสนับสนุนต่างๆ แก่ลูกค้าของบริษัท  เพื่อรักษาระดับการสั่งซื้อของลูกค้ารายเดิมและเพิ่มโอกาสในการเพิ่มยอดขายให้กับทางบริษัท ภายใต้เงื่อนไขของสัญญา บริษัทตกลงที่จะจ่ายค่าบริการดังกล่าวตามอัตราที่กำหนดในสัญญา สัญญาหลายฉบับเหล่านี้มีผลบังคับใช้ถึง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Pr="004E1D32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Pr="004E1D32">
        <w:rPr>
          <w:rFonts w:asciiTheme="majorBidi" w:hAnsiTheme="majorBidi" w:cstheme="majorBidi"/>
          <w:spacing w:val="2"/>
          <w:sz w:val="30"/>
          <w:szCs w:val="30"/>
        </w:rPr>
        <w:t>2558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E1D32">
        <w:rPr>
          <w:rFonts w:asciiTheme="majorBidi" w:eastAsia="Batang" w:hAnsiTheme="majorBidi" w:cstheme="majorBidi"/>
          <w:spacing w:val="2"/>
          <w:sz w:val="30"/>
          <w:szCs w:val="30"/>
          <w:cs/>
          <w:lang w:eastAsia="ko-KR"/>
        </w:rPr>
        <w:t xml:space="preserve">และต่ออายุโดยอัตโนมัติเป็นเวลา </w:t>
      </w:r>
      <w:r w:rsidRPr="004E1D32">
        <w:rPr>
          <w:rFonts w:asciiTheme="majorBidi" w:eastAsia="Batang" w:hAnsiTheme="majorBidi" w:cstheme="majorBidi"/>
          <w:spacing w:val="2"/>
          <w:sz w:val="30"/>
          <w:szCs w:val="30"/>
          <w:lang w:eastAsia="ko-KR"/>
        </w:rPr>
        <w:t xml:space="preserve">1 </w:t>
      </w:r>
      <w:r w:rsidRPr="004E1D32">
        <w:rPr>
          <w:rFonts w:asciiTheme="majorBidi" w:eastAsia="Batang" w:hAnsiTheme="majorBidi" w:cstheme="majorBidi"/>
          <w:spacing w:val="2"/>
          <w:sz w:val="30"/>
          <w:szCs w:val="30"/>
          <w:cs/>
          <w:lang w:eastAsia="ko-KR"/>
        </w:rPr>
        <w:t>ปีตามเงื่อนไขและข้อตกลงสัญญาเดิม</w:t>
      </w:r>
      <w:r w:rsidRPr="004E1D32">
        <w:rPr>
          <w:rFonts w:asciiTheme="majorBidi" w:eastAsia="Batang" w:hAnsiTheme="majorBidi" w:cstheme="majorBidi"/>
          <w:spacing w:val="2"/>
          <w:sz w:val="30"/>
          <w:szCs w:val="30"/>
          <w:lang w:eastAsia="ko-KR"/>
        </w:rPr>
        <w:t xml:space="preserve"> 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>และสามารถบอกเลิก</w:t>
      </w:r>
      <w:r w:rsidRPr="004E1D32">
        <w:rPr>
          <w:rFonts w:asciiTheme="majorBidi" w:hAnsiTheme="majorBidi" w:cstheme="majorBidi"/>
          <w:sz w:val="30"/>
          <w:szCs w:val="30"/>
          <w:cs/>
        </w:rPr>
        <w:t>สัญญาตามข้อตกลงของทั้งสองฝ่ายหรือโดยฝ่ายหนึ่งฝ่ายใด ด้วยการ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4E1D32">
        <w:rPr>
          <w:rFonts w:asciiTheme="majorBidi" w:hAnsiTheme="majorBidi" w:cstheme="majorBidi"/>
          <w:spacing w:val="2"/>
          <w:sz w:val="30"/>
          <w:szCs w:val="30"/>
        </w:rPr>
        <w:t xml:space="preserve">2 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>ถึง</w:t>
      </w:r>
      <w:r w:rsidRPr="004E1D32">
        <w:rPr>
          <w:rFonts w:asciiTheme="majorBidi" w:hAnsiTheme="majorBidi" w:cstheme="majorBidi"/>
          <w:spacing w:val="2"/>
          <w:sz w:val="30"/>
          <w:szCs w:val="30"/>
        </w:rPr>
        <w:t xml:space="preserve"> 3 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</w:p>
    <w:p w14:paraId="535718F0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4ED87E8" w14:textId="77777777" w:rsidR="00E30864" w:rsidRDefault="00E30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F648129" w14:textId="765A654F" w:rsidR="006D004F" w:rsidRPr="004E1D32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E1D3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สัญญาการจัดหาไอน้ำ  </w:t>
      </w:r>
    </w:p>
    <w:p w14:paraId="5DBBD0CB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D414C" w14:textId="27837AAB" w:rsidR="00D60C5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E1D3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E1D32">
        <w:rPr>
          <w:rFonts w:asciiTheme="majorBidi" w:hAnsiTheme="majorBidi" w:cstheme="majorBidi"/>
          <w:sz w:val="30"/>
          <w:szCs w:val="30"/>
        </w:rPr>
        <w:t xml:space="preserve">5 </w:t>
      </w:r>
      <w:r w:rsidRPr="004E1D32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4E1D32">
        <w:rPr>
          <w:rFonts w:asciiTheme="majorBidi" w:hAnsiTheme="majorBidi" w:cstheme="majorBidi"/>
          <w:sz w:val="30"/>
          <w:szCs w:val="30"/>
        </w:rPr>
        <w:t xml:space="preserve">2550 </w:t>
      </w:r>
      <w:r w:rsidRPr="004E1D32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บริษัทได้ทำสัญญาการจัดหาไอน้ำกับบริษัทในประเทศไทยแห่งหนึ่ง ภายใต้เงื่อนไขของสัญญา บริษัทตกลงที่จะจ่ายค่าจัดหาไอน้ำในอัตราและเป็นไปตามเงื่อนไขที่กำหนดไว้ในสัญญา สัญญาฉบับนี้       มีผลบังคับใช้ตั้งแต่วันที่ </w:t>
      </w:r>
      <w:r w:rsidRPr="004E1D32">
        <w:rPr>
          <w:rFonts w:asciiTheme="majorBidi" w:hAnsiTheme="majorBidi" w:cstheme="majorBidi"/>
          <w:sz w:val="30"/>
          <w:szCs w:val="30"/>
        </w:rPr>
        <w:t xml:space="preserve">5 </w:t>
      </w:r>
      <w:r w:rsidRPr="004E1D32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4E1D32">
        <w:rPr>
          <w:rFonts w:asciiTheme="majorBidi" w:hAnsiTheme="majorBidi" w:cstheme="majorBidi"/>
          <w:sz w:val="30"/>
          <w:szCs w:val="30"/>
        </w:rPr>
        <w:t xml:space="preserve">2550 </w:t>
      </w:r>
      <w:r w:rsidRPr="004E1D32">
        <w:rPr>
          <w:rFonts w:asciiTheme="majorBidi" w:hAnsiTheme="majorBidi" w:cstheme="majorBidi"/>
          <w:sz w:val="30"/>
          <w:szCs w:val="30"/>
          <w:cs/>
        </w:rPr>
        <w:t>และมีผลบังคับใช้เป็นเวลา</w:t>
      </w:r>
      <w:r w:rsidRPr="004E1D32">
        <w:rPr>
          <w:rFonts w:asciiTheme="majorBidi" w:hAnsiTheme="majorBidi" w:cstheme="majorBidi"/>
          <w:sz w:val="30"/>
          <w:szCs w:val="30"/>
        </w:rPr>
        <w:t xml:space="preserve"> 15 </w:t>
      </w:r>
      <w:r w:rsidRPr="004E1D32">
        <w:rPr>
          <w:rFonts w:asciiTheme="majorBidi" w:hAnsiTheme="majorBidi" w:cstheme="majorBidi"/>
          <w:sz w:val="30"/>
          <w:szCs w:val="30"/>
          <w:cs/>
        </w:rPr>
        <w:t>ปีนับจากวันที่เริ่มต้นสัญญาและสามารถ</w:t>
      </w:r>
      <w:r w:rsidRPr="004E1D32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4E1D32">
        <w:rPr>
          <w:rFonts w:asciiTheme="majorBidi" w:hAnsiTheme="majorBidi" w:cstheme="majorBidi"/>
          <w:spacing w:val="4"/>
          <w:sz w:val="30"/>
          <w:szCs w:val="30"/>
        </w:rPr>
        <w:t xml:space="preserve">12 </w:t>
      </w:r>
      <w:r w:rsidRPr="004E1D32">
        <w:rPr>
          <w:rFonts w:asciiTheme="majorBidi" w:hAnsiTheme="majorBidi" w:cstheme="majorBidi"/>
          <w:spacing w:val="4"/>
          <w:sz w:val="30"/>
          <w:szCs w:val="30"/>
          <w:cs/>
        </w:rPr>
        <w:t>เดือน</w:t>
      </w:r>
      <w:r w:rsidRPr="004E1D3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A05AC1D" w14:textId="77777777" w:rsidR="00E30864" w:rsidRDefault="00E30864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8A689" w14:textId="7AAB7C0D" w:rsidR="003879DC" w:rsidRDefault="003879DC" w:rsidP="003879DC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2F6CC3B2" w14:textId="77777777" w:rsidR="00FB23B4" w:rsidRDefault="00FB23B4" w:rsidP="00F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59A412" w14:textId="40CC9134" w:rsidR="006A2E6F" w:rsidRDefault="006A2E6F" w:rsidP="006A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A2E6F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6A2E6F">
        <w:rPr>
          <w:rFonts w:asciiTheme="majorBidi" w:hAnsiTheme="majorBidi" w:cstheme="majorBidi"/>
          <w:sz w:val="30"/>
          <w:szCs w:val="30"/>
        </w:rPr>
        <w:t xml:space="preserve">13 </w:t>
      </w:r>
      <w:r w:rsidRPr="006A2E6F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6A2E6F">
        <w:rPr>
          <w:rFonts w:asciiTheme="majorBidi" w:hAnsiTheme="majorBidi" w:cstheme="majorBidi"/>
          <w:sz w:val="30"/>
          <w:szCs w:val="30"/>
        </w:rPr>
        <w:t xml:space="preserve">2563 </w:t>
      </w:r>
      <w:r w:rsidRPr="006A2E6F">
        <w:rPr>
          <w:rFonts w:asciiTheme="majorBidi" w:hAnsiTheme="majorBidi" w:cstheme="majorBidi"/>
          <w:sz w:val="30"/>
          <w:szCs w:val="30"/>
          <w:cs/>
        </w:rPr>
        <w:t>คณะกรรมการบริษัทมีมติอนุมัติการจัดสรรกำไรเป็นเงินปันผล</w:t>
      </w:r>
      <w:r w:rsidR="000E06C9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6A2E6F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6A2E6F">
        <w:rPr>
          <w:rFonts w:asciiTheme="majorBidi" w:hAnsiTheme="majorBidi" w:cstheme="majorBidi"/>
          <w:sz w:val="30"/>
          <w:szCs w:val="30"/>
        </w:rPr>
        <w:t xml:space="preserve">0.168 </w:t>
      </w:r>
      <w:r w:rsidRPr="006A2E6F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เป็นจำนวนทั้งสิ้น </w:t>
      </w:r>
      <w:r w:rsidRPr="006A2E6F">
        <w:rPr>
          <w:rFonts w:asciiTheme="majorBidi" w:hAnsiTheme="majorBidi" w:cstheme="majorBidi"/>
          <w:sz w:val="30"/>
          <w:szCs w:val="30"/>
        </w:rPr>
        <w:t xml:space="preserve">71.4 </w:t>
      </w:r>
      <w:r w:rsidRPr="006A2E6F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2EB46A5" w14:textId="1701D7C0" w:rsidR="00C17D45" w:rsidRDefault="00C17D45" w:rsidP="006A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5A2A53E" w14:textId="0914AECF" w:rsidR="00C17D45" w:rsidRDefault="00C17D45" w:rsidP="00C17D45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เรื่องอื่น ๆ</w:t>
      </w:r>
    </w:p>
    <w:p w14:paraId="7982F87D" w14:textId="3083C394" w:rsidR="00FB49C0" w:rsidRPr="00FB49C0" w:rsidRDefault="00FB49C0" w:rsidP="00FB4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sz w:val="32"/>
          <w:szCs w:val="32"/>
          <w:lang w:val="th-TH" w:eastAsia="x-none"/>
        </w:rPr>
      </w:pPr>
    </w:p>
    <w:p w14:paraId="49F2DB75" w14:textId="0543B845" w:rsidR="00FB49C0" w:rsidRDefault="00FB49C0" w:rsidP="00FB4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B49C0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FB49C0">
        <w:rPr>
          <w:rFonts w:asciiTheme="majorBidi" w:hAnsiTheme="majorBidi" w:cstheme="majorBidi"/>
          <w:sz w:val="30"/>
          <w:szCs w:val="30"/>
        </w:rPr>
        <w:t xml:space="preserve">18 </w:t>
      </w:r>
      <w:r w:rsidRPr="00FB49C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FB49C0">
        <w:rPr>
          <w:rFonts w:asciiTheme="majorBidi" w:hAnsiTheme="majorBidi" w:cstheme="majorBidi"/>
          <w:sz w:val="30"/>
          <w:szCs w:val="30"/>
        </w:rPr>
        <w:t xml:space="preserve">2563 </w:t>
      </w:r>
      <w:r w:rsidRPr="00FB49C0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คณะกรรมการบริษัทมีมติอนุมัติโครงการซื้อหุ้นคืน ในวงเงินไม่เกิน </w:t>
      </w:r>
      <w:r w:rsidRPr="00FB49C0">
        <w:rPr>
          <w:rFonts w:asciiTheme="majorBidi" w:hAnsiTheme="majorBidi" w:cstheme="majorBidi"/>
          <w:sz w:val="30"/>
          <w:szCs w:val="30"/>
        </w:rPr>
        <w:t xml:space="preserve">135 </w:t>
      </w:r>
      <w:r w:rsidRPr="00FB49C0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และจำนวนหุ้นที่ซื้อไม่เกิน </w:t>
      </w:r>
      <w:r w:rsidRPr="00FB49C0">
        <w:rPr>
          <w:rFonts w:asciiTheme="majorBidi" w:hAnsiTheme="majorBidi" w:cstheme="majorBidi"/>
          <w:sz w:val="30"/>
          <w:szCs w:val="30"/>
        </w:rPr>
        <w:t xml:space="preserve">38.25 </w:t>
      </w:r>
      <w:r w:rsidRPr="00FB49C0">
        <w:rPr>
          <w:rFonts w:asciiTheme="majorBidi" w:hAnsiTheme="majorBidi" w:cstheme="majorBidi" w:hint="cs"/>
          <w:sz w:val="30"/>
          <w:szCs w:val="30"/>
          <w:cs/>
        </w:rPr>
        <w:t xml:space="preserve">ล้านหุ้น และมีกำหนดระยะเวลาซื้อหุ้นคืนนับตั้งแต่วันที่ </w:t>
      </w:r>
      <w:r w:rsidRPr="00FB49C0">
        <w:rPr>
          <w:rFonts w:asciiTheme="majorBidi" w:hAnsiTheme="majorBidi" w:cstheme="majorBidi"/>
          <w:sz w:val="30"/>
          <w:szCs w:val="30"/>
        </w:rPr>
        <w:t xml:space="preserve">2 </w:t>
      </w:r>
      <w:r w:rsidRPr="00FB49C0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FB49C0">
        <w:rPr>
          <w:rFonts w:asciiTheme="majorBidi" w:hAnsiTheme="majorBidi" w:cstheme="majorBidi"/>
          <w:sz w:val="30"/>
          <w:szCs w:val="30"/>
        </w:rPr>
        <w:t xml:space="preserve">2563 </w:t>
      </w:r>
      <w:r w:rsidRPr="00FB49C0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FB49C0">
        <w:rPr>
          <w:rFonts w:asciiTheme="majorBidi" w:hAnsiTheme="majorBidi" w:cstheme="majorBidi"/>
          <w:sz w:val="30"/>
          <w:szCs w:val="30"/>
        </w:rPr>
        <w:t xml:space="preserve">1 </w:t>
      </w:r>
      <w:r w:rsidRPr="00FB49C0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FB49C0">
        <w:rPr>
          <w:rFonts w:asciiTheme="majorBidi" w:hAnsiTheme="majorBidi" w:cstheme="majorBidi"/>
          <w:sz w:val="30"/>
          <w:szCs w:val="30"/>
        </w:rPr>
        <w:t>2563</w:t>
      </w:r>
    </w:p>
    <w:p w14:paraId="1200EC49" w14:textId="4A7FFAAD" w:rsidR="00FB49C0" w:rsidRDefault="00FB49C0" w:rsidP="00FB4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08D26" w14:textId="36F2506E" w:rsidR="00FB49C0" w:rsidRDefault="00FB49C0" w:rsidP="00FB4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2563</w:t>
      </w:r>
      <w:r w:rsidR="00DF6F6E">
        <w:rPr>
          <w:rFonts w:asciiTheme="majorBidi" w:hAnsiTheme="majorBidi" w:cstheme="majorBidi"/>
          <w:sz w:val="30"/>
          <w:szCs w:val="30"/>
        </w:rPr>
        <w:t xml:space="preserve"> </w:t>
      </w:r>
      <w:r w:rsidR="00DF6F6E">
        <w:rPr>
          <w:rFonts w:asciiTheme="majorBidi" w:hAnsiTheme="majorBidi" w:cstheme="majorBidi" w:hint="cs"/>
          <w:sz w:val="30"/>
          <w:szCs w:val="30"/>
          <w:cs/>
        </w:rPr>
        <w:t>บริษัทยังมิได้</w:t>
      </w:r>
      <w:r w:rsidR="00924D72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="00DF6F6E">
        <w:rPr>
          <w:rFonts w:asciiTheme="majorBidi" w:hAnsiTheme="majorBidi" w:cstheme="majorBidi" w:hint="cs"/>
          <w:sz w:val="30"/>
          <w:szCs w:val="30"/>
          <w:cs/>
        </w:rPr>
        <w:t>ซื้อหุ้นคืนตามโครงการดังกล่าว</w:t>
      </w:r>
    </w:p>
    <w:p w14:paraId="5C3DD0CC" w14:textId="77777777" w:rsidR="00FB49C0" w:rsidRPr="00FB49C0" w:rsidRDefault="00FB49C0" w:rsidP="00FB4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4AC891" w14:textId="77777777" w:rsidR="00A7026F" w:rsidRDefault="00A7026F" w:rsidP="00A70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>
        <w:rPr>
          <w:rFonts w:ascii="Angsana New" w:hAnsi="Angsana New"/>
          <w:sz w:val="30"/>
          <w:szCs w:val="30"/>
        </w:rPr>
        <w:t xml:space="preserve">23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คณะกรรมการบริษัทมีมติอนุมัติเรื่องต่าง ๆ ดังนี้</w:t>
      </w:r>
      <w:r>
        <w:rPr>
          <w:rFonts w:ascii="Angsana New" w:hAnsi="Angsana New"/>
          <w:sz w:val="30"/>
          <w:szCs w:val="30"/>
        </w:rPr>
        <w:t xml:space="preserve"> </w:t>
      </w:r>
    </w:p>
    <w:p w14:paraId="21FD6B0D" w14:textId="77777777" w:rsidR="00A7026F" w:rsidRPr="00BC791D" w:rsidRDefault="00A7026F" w:rsidP="00A7026F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276"/>
        <w:jc w:val="thaiDistribute"/>
        <w:rPr>
          <w:rFonts w:ascii="Angsana New" w:hAnsi="Angsana New"/>
          <w:sz w:val="30"/>
          <w:szCs w:val="30"/>
        </w:rPr>
      </w:pPr>
      <w:r w:rsidRPr="00BC791D">
        <w:rPr>
          <w:rFonts w:ascii="Angsana New" w:hAnsi="Angsana New" w:hint="cs"/>
          <w:sz w:val="30"/>
          <w:szCs w:val="30"/>
          <w:cs/>
        </w:rPr>
        <w:t>ให้ยกเลิกการออกและเสนอขายใบสำคัญแสดงส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BC791D">
        <w:rPr>
          <w:rFonts w:ascii="Angsana New" w:hAnsi="Angsana New" w:hint="cs"/>
          <w:sz w:val="30"/>
          <w:szCs w:val="30"/>
          <w:cs/>
        </w:rPr>
        <w:t xml:space="preserve">ทธิที่จะซื้อหุ้นสามัญให้แก่พนักงานของบริษัทสำหรับปี </w:t>
      </w:r>
      <w:r w:rsidRPr="00BC791D">
        <w:rPr>
          <w:rFonts w:ascii="Angsana New" w:hAnsi="Angsana New"/>
          <w:sz w:val="30"/>
          <w:szCs w:val="30"/>
        </w:rPr>
        <w:t xml:space="preserve">2563 </w:t>
      </w:r>
      <w:r w:rsidRPr="00BC791D">
        <w:rPr>
          <w:rFonts w:ascii="Angsana New" w:hAnsi="Angsana New" w:hint="cs"/>
          <w:sz w:val="30"/>
          <w:szCs w:val="30"/>
          <w:cs/>
        </w:rPr>
        <w:t xml:space="preserve">จำนวนไม่เกิน </w:t>
      </w:r>
      <w:r w:rsidRPr="00BC791D">
        <w:rPr>
          <w:rFonts w:ascii="Angsana New" w:hAnsi="Angsana New"/>
          <w:sz w:val="30"/>
          <w:szCs w:val="30"/>
        </w:rPr>
        <w:t xml:space="preserve">3.5 </w:t>
      </w:r>
      <w:r w:rsidRPr="00BC791D">
        <w:rPr>
          <w:rFonts w:ascii="Angsana New" w:hAnsi="Angsana New" w:hint="cs"/>
          <w:sz w:val="30"/>
          <w:szCs w:val="30"/>
          <w:cs/>
        </w:rPr>
        <w:t>ล้านหน่วย</w:t>
      </w:r>
    </w:p>
    <w:p w14:paraId="12008C65" w14:textId="77777777" w:rsidR="00A7026F" w:rsidRPr="00BC791D" w:rsidRDefault="00A7026F" w:rsidP="00A7026F">
      <w:pPr>
        <w:pStyle w:val="ListParagraph"/>
        <w:numPr>
          <w:ilvl w:val="0"/>
          <w:numId w:val="45"/>
        </w:numPr>
        <w:ind w:hanging="276"/>
        <w:rPr>
          <w:sz w:val="30"/>
          <w:szCs w:val="30"/>
          <w:lang w:eastAsia="x-none"/>
        </w:rPr>
      </w:pPr>
      <w:r w:rsidRPr="00BC791D">
        <w:rPr>
          <w:rFonts w:ascii="Angsana New" w:hAnsi="Angsana New" w:hint="cs"/>
          <w:sz w:val="30"/>
          <w:szCs w:val="30"/>
          <w:cs/>
        </w:rPr>
        <w:t xml:space="preserve">เปลี่ยนแปลงวาระการประชุมสามัญผู้ถือหุ้นประจำปี </w:t>
      </w:r>
      <w:r w:rsidRPr="00BC791D">
        <w:rPr>
          <w:rFonts w:ascii="Angsana New" w:hAnsi="Angsana New"/>
          <w:sz w:val="30"/>
          <w:szCs w:val="30"/>
        </w:rPr>
        <w:t xml:space="preserve">2563 </w:t>
      </w:r>
      <w:r w:rsidRPr="00BC791D">
        <w:rPr>
          <w:rFonts w:ascii="Angsana New" w:hAnsi="Angsana New" w:hint="cs"/>
          <w:sz w:val="30"/>
          <w:szCs w:val="30"/>
          <w:cs/>
        </w:rPr>
        <w:t>โดยยกเลิกวาระ ดังต่อไปนี้</w:t>
      </w:r>
    </w:p>
    <w:p w14:paraId="3A16BAC9" w14:textId="77777777" w:rsidR="00A7026F" w:rsidRPr="00BC791D" w:rsidRDefault="00A7026F" w:rsidP="00A702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-  </w:t>
      </w:r>
      <w:r w:rsidRPr="00BC791D">
        <w:rPr>
          <w:rFonts w:ascii="Angsana New" w:hAnsi="Angsana New" w:hint="cs"/>
          <w:sz w:val="30"/>
          <w:szCs w:val="30"/>
          <w:cs/>
        </w:rPr>
        <w:t>การลดทุนจดทะเบียนของบริษัท โดย</w:t>
      </w:r>
      <w:bookmarkStart w:id="1" w:name="_GoBack"/>
      <w:bookmarkEnd w:id="1"/>
      <w:r w:rsidRPr="00BC791D">
        <w:rPr>
          <w:rFonts w:ascii="Angsana New" w:hAnsi="Angsana New" w:hint="cs"/>
          <w:sz w:val="30"/>
          <w:szCs w:val="30"/>
          <w:cs/>
        </w:rPr>
        <w:t>การตัดหุ้นจดทะเบียนที่ยังมิได้นำออกจำหน่าย</w:t>
      </w:r>
    </w:p>
    <w:p w14:paraId="15087E6C" w14:textId="77777777" w:rsidR="00A7026F" w:rsidRPr="00BC791D" w:rsidRDefault="00A7026F" w:rsidP="00A702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-  </w:t>
      </w:r>
      <w:r w:rsidRPr="001A0E47">
        <w:rPr>
          <w:rFonts w:ascii="Angsana New" w:hAnsi="Angsana New" w:hint="cs"/>
          <w:sz w:val="30"/>
          <w:szCs w:val="30"/>
          <w:cs/>
        </w:rPr>
        <w:t xml:space="preserve">การเพิ่มทุนจดทะเบียนของบริษัทจำนน </w:t>
      </w:r>
      <w:r w:rsidRPr="001A0E47">
        <w:rPr>
          <w:rFonts w:ascii="Angsana New" w:hAnsi="Angsana New"/>
          <w:sz w:val="30"/>
          <w:szCs w:val="30"/>
        </w:rPr>
        <w:t xml:space="preserve">1.75 </w:t>
      </w:r>
      <w:r w:rsidRPr="001A0E47">
        <w:rPr>
          <w:rFonts w:ascii="Angsana New" w:hAnsi="Angsana New" w:hint="cs"/>
          <w:sz w:val="30"/>
          <w:szCs w:val="30"/>
          <w:cs/>
        </w:rPr>
        <w:t xml:space="preserve">ล้านบาท โดยการออกหุ้นสามัญเพิ่มทุนจำนวน </w:t>
      </w:r>
      <w:r w:rsidRPr="001A0E47">
        <w:rPr>
          <w:rFonts w:ascii="Angsana New" w:hAnsi="Angsana New"/>
          <w:sz w:val="30"/>
          <w:szCs w:val="30"/>
        </w:rPr>
        <w:t xml:space="preserve">3.50 </w:t>
      </w:r>
      <w:r w:rsidRPr="001A0E47">
        <w:rPr>
          <w:rFonts w:ascii="Angsana New" w:hAnsi="Angsana New" w:hint="cs"/>
          <w:sz w:val="30"/>
          <w:szCs w:val="30"/>
          <w:cs/>
        </w:rPr>
        <w:t>ล้าน</w:t>
      </w:r>
      <w:r w:rsidRPr="00CF5F2D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Pr="00BC791D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BC791D"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 w:rsidRPr="00BC791D">
        <w:rPr>
          <w:rFonts w:ascii="Angsana New" w:hAnsi="Angsana New"/>
          <w:sz w:val="30"/>
          <w:szCs w:val="30"/>
        </w:rPr>
        <w:t xml:space="preserve">0.50 </w:t>
      </w:r>
      <w:r w:rsidRPr="00BC791D">
        <w:rPr>
          <w:rFonts w:ascii="Angsana New" w:hAnsi="Angsana New" w:hint="cs"/>
          <w:sz w:val="30"/>
          <w:szCs w:val="30"/>
          <w:cs/>
        </w:rPr>
        <w:t>บาท</w:t>
      </w:r>
    </w:p>
    <w:p w14:paraId="3CBE8FE2" w14:textId="77777777" w:rsidR="00C17D45" w:rsidRPr="006A2E6F" w:rsidRDefault="00C17D45" w:rsidP="006A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8B6E4" w14:textId="37CD12DC" w:rsidR="00FB23B4" w:rsidRPr="00FB23B4" w:rsidRDefault="00FB23B4" w:rsidP="00F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1594714" w14:textId="0F4F6629" w:rsidR="00FB23B4" w:rsidRPr="00FB23B4" w:rsidRDefault="00FB23B4" w:rsidP="00F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B23B4">
        <w:rPr>
          <w:rFonts w:asciiTheme="majorBidi" w:hAnsiTheme="majorBidi" w:cstheme="majorBidi"/>
          <w:sz w:val="30"/>
          <w:szCs w:val="30"/>
          <w:cs/>
        </w:rPr>
        <w:tab/>
      </w:r>
      <w:r w:rsidRPr="00FB23B4">
        <w:rPr>
          <w:rFonts w:asciiTheme="majorBidi" w:hAnsiTheme="majorBidi" w:cstheme="majorBidi"/>
          <w:sz w:val="30"/>
          <w:szCs w:val="30"/>
          <w:cs/>
        </w:rPr>
        <w:tab/>
      </w:r>
    </w:p>
    <w:p w14:paraId="628C7F33" w14:textId="77777777" w:rsidR="003879DC" w:rsidRPr="00130540" w:rsidRDefault="003879DC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3879DC" w:rsidRPr="00130540" w:rsidSect="00130540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376B6" w14:textId="77777777" w:rsidR="000B728F" w:rsidRDefault="000B728F">
      <w:r>
        <w:separator/>
      </w:r>
    </w:p>
  </w:endnote>
  <w:endnote w:type="continuationSeparator" w:id="0">
    <w:p w14:paraId="160224E4" w14:textId="77777777" w:rsidR="000B728F" w:rsidRDefault="000B7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090D0" w14:textId="20A3E294" w:rsidR="00563483" w:rsidRPr="003921C6" w:rsidRDefault="00563483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noProof/>
        <w:sz w:val="30"/>
        <w:szCs w:val="30"/>
      </w:rPr>
      <w:t>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563483" w:rsidRPr="002211E5" w:rsidRDefault="00563483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C4B49" w14:textId="65D9752A" w:rsidR="00563483" w:rsidRPr="009F42D8" w:rsidRDefault="00563483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E60967">
      <w:rPr>
        <w:rFonts w:ascii="Angsana New" w:hAnsi="Angsana New"/>
        <w:i/>
        <w:iCs/>
        <w:noProof/>
        <w:sz w:val="30"/>
        <w:szCs w:val="30"/>
      </w:rPr>
      <w:t>exo001a201b-06t-1 Rev 5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76236" w14:textId="77777777" w:rsidR="00563483" w:rsidRPr="003921C6" w:rsidRDefault="00563483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noProof/>
        <w:sz w:val="30"/>
        <w:szCs w:val="30"/>
      </w:rPr>
      <w:t>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2CEF77E7" w14:textId="77777777" w:rsidR="00563483" w:rsidRPr="002211E5" w:rsidRDefault="00563483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3B58F" w14:textId="50A91E37" w:rsidR="00563483" w:rsidRPr="003921C6" w:rsidRDefault="00563483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noProof/>
        <w:sz w:val="30"/>
        <w:szCs w:val="30"/>
      </w:rPr>
      <w:t>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563483" w:rsidRPr="002211E5" w:rsidRDefault="00563483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DBD9D" w14:textId="77777777" w:rsidR="000B728F" w:rsidRDefault="000B728F">
      <w:r>
        <w:separator/>
      </w:r>
    </w:p>
  </w:footnote>
  <w:footnote w:type="continuationSeparator" w:id="0">
    <w:p w14:paraId="1201A1D8" w14:textId="77777777" w:rsidR="000B728F" w:rsidRDefault="000B7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2C3E3" w14:textId="77777777" w:rsidR="00563483" w:rsidRDefault="005634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50D19" w14:textId="77777777" w:rsidR="00563483" w:rsidRPr="007D2544" w:rsidRDefault="00563483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079439A6" w14:textId="77777777" w:rsidR="00563483" w:rsidRPr="007D2544" w:rsidRDefault="00563483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C74464E" w14:textId="636C7CD8" w:rsidR="00563483" w:rsidRPr="007D2544" w:rsidRDefault="00563483" w:rsidP="00103FE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BA1698" w14:textId="77777777" w:rsidR="00563483" w:rsidRPr="00553987" w:rsidRDefault="00563483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19E6D" w14:textId="77777777" w:rsidR="00563483" w:rsidRDefault="005634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AE189" w14:textId="77777777" w:rsidR="00563483" w:rsidRPr="007D2544" w:rsidRDefault="00563483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F4B2C8B" w14:textId="77777777" w:rsidR="00563483" w:rsidRPr="007D2544" w:rsidRDefault="00563483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1F8C04A" w14:textId="24EB882E" w:rsidR="00563483" w:rsidRPr="007D2544" w:rsidRDefault="00563483" w:rsidP="00103FE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EF5B106" w14:textId="77777777" w:rsidR="00563483" w:rsidRPr="00553987" w:rsidRDefault="00563483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323DF" w14:textId="77777777" w:rsidR="00563483" w:rsidRPr="007D2544" w:rsidRDefault="00563483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563483" w:rsidRPr="007D2544" w:rsidRDefault="00563483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ABFD10E" w14:textId="77777777" w:rsidR="00563483" w:rsidRPr="007D2544" w:rsidRDefault="00563483" w:rsidP="00103FE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563483" w:rsidRPr="00553987" w:rsidRDefault="00563483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26F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5DC0631"/>
    <w:multiLevelType w:val="hybridMultilevel"/>
    <w:tmpl w:val="F2D21CB8"/>
    <w:lvl w:ilvl="0" w:tplc="04C09DC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C1C0EB8"/>
    <w:multiLevelType w:val="hybridMultilevel"/>
    <w:tmpl w:val="34422BC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FF505B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23776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5742856"/>
    <w:multiLevelType w:val="multilevel"/>
    <w:tmpl w:val="DD8AABEC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2" w15:restartNumberingAfterBreak="0">
    <w:nsid w:val="52350FA5"/>
    <w:multiLevelType w:val="multilevel"/>
    <w:tmpl w:val="FF6C6FE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65C1C30"/>
    <w:multiLevelType w:val="hybridMultilevel"/>
    <w:tmpl w:val="E9482380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CCC2551"/>
    <w:multiLevelType w:val="hybridMultilevel"/>
    <w:tmpl w:val="881E5EEA"/>
    <w:lvl w:ilvl="0" w:tplc="040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D5724"/>
    <w:multiLevelType w:val="hybridMultilevel"/>
    <w:tmpl w:val="BDEA596E"/>
    <w:lvl w:ilvl="0" w:tplc="0ED66F6A">
      <w:start w:val="1"/>
      <w:numFmt w:val="thaiLetters"/>
      <w:lvlText w:val="(%1)"/>
      <w:lvlJc w:val="left"/>
      <w:pPr>
        <w:ind w:left="108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71645B44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962415"/>
    <w:multiLevelType w:val="multilevel"/>
    <w:tmpl w:val="7ABAB53A"/>
    <w:lvl w:ilvl="0">
      <w:start w:val="16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510FB9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5"/>
  </w:num>
  <w:num w:numId="14">
    <w:abstractNumId w:val="20"/>
  </w:num>
  <w:num w:numId="15">
    <w:abstractNumId w:val="25"/>
  </w:num>
  <w:num w:numId="16">
    <w:abstractNumId w:val="11"/>
  </w:num>
  <w:num w:numId="17">
    <w:abstractNumId w:val="24"/>
  </w:num>
  <w:num w:numId="18">
    <w:abstractNumId w:val="15"/>
  </w:num>
  <w:num w:numId="19">
    <w:abstractNumId w:val="17"/>
  </w:num>
  <w:num w:numId="20">
    <w:abstractNumId w:val="26"/>
  </w:num>
  <w:num w:numId="21">
    <w:abstractNumId w:val="27"/>
  </w:num>
  <w:num w:numId="22">
    <w:abstractNumId w:val="41"/>
  </w:num>
  <w:num w:numId="23">
    <w:abstractNumId w:val="32"/>
  </w:num>
  <w:num w:numId="24">
    <w:abstractNumId w:val="13"/>
  </w:num>
  <w:num w:numId="25">
    <w:abstractNumId w:val="16"/>
  </w:num>
  <w:num w:numId="26">
    <w:abstractNumId w:val="12"/>
  </w:num>
  <w:num w:numId="27">
    <w:abstractNumId w:val="28"/>
  </w:num>
  <w:num w:numId="28">
    <w:abstractNumId w:val="22"/>
  </w:num>
  <w:num w:numId="29">
    <w:abstractNumId w:val="14"/>
  </w:num>
  <w:num w:numId="30">
    <w:abstractNumId w:val="42"/>
  </w:num>
  <w:num w:numId="31">
    <w:abstractNumId w:val="39"/>
  </w:num>
  <w:num w:numId="32">
    <w:abstractNumId w:val="36"/>
  </w:num>
  <w:num w:numId="33">
    <w:abstractNumId w:val="28"/>
  </w:num>
  <w:num w:numId="34">
    <w:abstractNumId w:val="29"/>
  </w:num>
  <w:num w:numId="35">
    <w:abstractNumId w:val="34"/>
  </w:num>
  <w:num w:numId="36">
    <w:abstractNumId w:val="40"/>
  </w:num>
  <w:num w:numId="37">
    <w:abstractNumId w:val="21"/>
  </w:num>
  <w:num w:numId="38">
    <w:abstractNumId w:val="19"/>
  </w:num>
  <w:num w:numId="39">
    <w:abstractNumId w:val="10"/>
  </w:num>
  <w:num w:numId="40">
    <w:abstractNumId w:val="38"/>
  </w:num>
  <w:num w:numId="41">
    <w:abstractNumId w:val="43"/>
  </w:num>
  <w:num w:numId="42">
    <w:abstractNumId w:val="30"/>
  </w:num>
  <w:num w:numId="43">
    <w:abstractNumId w:val="33"/>
  </w:num>
  <w:num w:numId="44">
    <w:abstractNumId w:val="37"/>
  </w:num>
  <w:num w:numId="45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E1"/>
    <w:rsid w:val="00010453"/>
    <w:rsid w:val="0001117E"/>
    <w:rsid w:val="0001161E"/>
    <w:rsid w:val="00011691"/>
    <w:rsid w:val="0001266A"/>
    <w:rsid w:val="00012C8D"/>
    <w:rsid w:val="00013C85"/>
    <w:rsid w:val="00013C88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559"/>
    <w:rsid w:val="00026817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DBA"/>
    <w:rsid w:val="000419B3"/>
    <w:rsid w:val="00042C9A"/>
    <w:rsid w:val="00043818"/>
    <w:rsid w:val="000504CE"/>
    <w:rsid w:val="000517AF"/>
    <w:rsid w:val="00051A49"/>
    <w:rsid w:val="00051D4B"/>
    <w:rsid w:val="000522F7"/>
    <w:rsid w:val="00052667"/>
    <w:rsid w:val="00052946"/>
    <w:rsid w:val="0005303C"/>
    <w:rsid w:val="0005354C"/>
    <w:rsid w:val="00055176"/>
    <w:rsid w:val="000551D1"/>
    <w:rsid w:val="00055D98"/>
    <w:rsid w:val="00056AD3"/>
    <w:rsid w:val="00056C49"/>
    <w:rsid w:val="00057A71"/>
    <w:rsid w:val="00057BA8"/>
    <w:rsid w:val="00057EE8"/>
    <w:rsid w:val="00060897"/>
    <w:rsid w:val="000609EB"/>
    <w:rsid w:val="000619F8"/>
    <w:rsid w:val="00061B7D"/>
    <w:rsid w:val="00061F4D"/>
    <w:rsid w:val="00062F66"/>
    <w:rsid w:val="00062FE1"/>
    <w:rsid w:val="00064001"/>
    <w:rsid w:val="000643FA"/>
    <w:rsid w:val="00064B9A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CF4"/>
    <w:rsid w:val="000A1134"/>
    <w:rsid w:val="000A1475"/>
    <w:rsid w:val="000A23CE"/>
    <w:rsid w:val="000A2940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7A6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60D6"/>
    <w:rsid w:val="000D66BD"/>
    <w:rsid w:val="000D6AD0"/>
    <w:rsid w:val="000D6B0A"/>
    <w:rsid w:val="000D6E7B"/>
    <w:rsid w:val="000D734A"/>
    <w:rsid w:val="000E06C9"/>
    <w:rsid w:val="000E0F6E"/>
    <w:rsid w:val="000E12AC"/>
    <w:rsid w:val="000E24B3"/>
    <w:rsid w:val="000E328B"/>
    <w:rsid w:val="000E34F7"/>
    <w:rsid w:val="000E3938"/>
    <w:rsid w:val="000E45D7"/>
    <w:rsid w:val="000E4E79"/>
    <w:rsid w:val="000E4F11"/>
    <w:rsid w:val="000E52DB"/>
    <w:rsid w:val="000E5506"/>
    <w:rsid w:val="000E5B69"/>
    <w:rsid w:val="000E62C1"/>
    <w:rsid w:val="000E62C2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57A"/>
    <w:rsid w:val="00107222"/>
    <w:rsid w:val="00107942"/>
    <w:rsid w:val="00111265"/>
    <w:rsid w:val="00111460"/>
    <w:rsid w:val="001118F6"/>
    <w:rsid w:val="00111FF7"/>
    <w:rsid w:val="001121C7"/>
    <w:rsid w:val="0011247B"/>
    <w:rsid w:val="00112B8F"/>
    <w:rsid w:val="00112E62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A5B"/>
    <w:rsid w:val="00131C62"/>
    <w:rsid w:val="00132058"/>
    <w:rsid w:val="00132579"/>
    <w:rsid w:val="00132790"/>
    <w:rsid w:val="0013284B"/>
    <w:rsid w:val="00132B98"/>
    <w:rsid w:val="001334AB"/>
    <w:rsid w:val="0013401B"/>
    <w:rsid w:val="001341CE"/>
    <w:rsid w:val="00134A18"/>
    <w:rsid w:val="001357EF"/>
    <w:rsid w:val="0013649A"/>
    <w:rsid w:val="00136539"/>
    <w:rsid w:val="00137386"/>
    <w:rsid w:val="00140012"/>
    <w:rsid w:val="001404D4"/>
    <w:rsid w:val="0014220E"/>
    <w:rsid w:val="00143254"/>
    <w:rsid w:val="0014333D"/>
    <w:rsid w:val="00144AD1"/>
    <w:rsid w:val="00144B46"/>
    <w:rsid w:val="00144D50"/>
    <w:rsid w:val="00144F82"/>
    <w:rsid w:val="00145926"/>
    <w:rsid w:val="00145DE7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EBD"/>
    <w:rsid w:val="00154046"/>
    <w:rsid w:val="001541ED"/>
    <w:rsid w:val="00154AF0"/>
    <w:rsid w:val="00154F59"/>
    <w:rsid w:val="00155095"/>
    <w:rsid w:val="00155876"/>
    <w:rsid w:val="00155B99"/>
    <w:rsid w:val="0015620F"/>
    <w:rsid w:val="00157099"/>
    <w:rsid w:val="00157470"/>
    <w:rsid w:val="00157A13"/>
    <w:rsid w:val="001607EA"/>
    <w:rsid w:val="001609FC"/>
    <w:rsid w:val="00161E96"/>
    <w:rsid w:val="00162039"/>
    <w:rsid w:val="00162B94"/>
    <w:rsid w:val="00162F88"/>
    <w:rsid w:val="00164215"/>
    <w:rsid w:val="001651BB"/>
    <w:rsid w:val="00165366"/>
    <w:rsid w:val="00165545"/>
    <w:rsid w:val="0016628A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6C5"/>
    <w:rsid w:val="001742FE"/>
    <w:rsid w:val="00175266"/>
    <w:rsid w:val="00175345"/>
    <w:rsid w:val="001757BB"/>
    <w:rsid w:val="00176392"/>
    <w:rsid w:val="00176E4F"/>
    <w:rsid w:val="00176E9F"/>
    <w:rsid w:val="001775AF"/>
    <w:rsid w:val="00177B15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4182"/>
    <w:rsid w:val="00184DB2"/>
    <w:rsid w:val="00185518"/>
    <w:rsid w:val="0018565B"/>
    <w:rsid w:val="00185820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872"/>
    <w:rsid w:val="001B1247"/>
    <w:rsid w:val="001B3309"/>
    <w:rsid w:val="001B3318"/>
    <w:rsid w:val="001B334D"/>
    <w:rsid w:val="001B3930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74B"/>
    <w:rsid w:val="001C0688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B19"/>
    <w:rsid w:val="001E5DFF"/>
    <w:rsid w:val="001E5EBE"/>
    <w:rsid w:val="001E62E1"/>
    <w:rsid w:val="001E685F"/>
    <w:rsid w:val="001E7527"/>
    <w:rsid w:val="001E77B8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81B"/>
    <w:rsid w:val="001F39F3"/>
    <w:rsid w:val="001F3A25"/>
    <w:rsid w:val="001F543C"/>
    <w:rsid w:val="001F59C1"/>
    <w:rsid w:val="001F5C64"/>
    <w:rsid w:val="001F6357"/>
    <w:rsid w:val="001F74D5"/>
    <w:rsid w:val="00200B83"/>
    <w:rsid w:val="00200DD2"/>
    <w:rsid w:val="00201DDD"/>
    <w:rsid w:val="002027C6"/>
    <w:rsid w:val="002033CD"/>
    <w:rsid w:val="00204115"/>
    <w:rsid w:val="00204158"/>
    <w:rsid w:val="002046AD"/>
    <w:rsid w:val="00204E3B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4D9"/>
    <w:rsid w:val="00224776"/>
    <w:rsid w:val="00225A34"/>
    <w:rsid w:val="00226FFF"/>
    <w:rsid w:val="0022712C"/>
    <w:rsid w:val="002273C9"/>
    <w:rsid w:val="0022772B"/>
    <w:rsid w:val="0023022F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DF4"/>
    <w:rsid w:val="0023665C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5105"/>
    <w:rsid w:val="002455D8"/>
    <w:rsid w:val="00245F58"/>
    <w:rsid w:val="002460F3"/>
    <w:rsid w:val="0024664F"/>
    <w:rsid w:val="002478F7"/>
    <w:rsid w:val="00251159"/>
    <w:rsid w:val="00251363"/>
    <w:rsid w:val="0025215D"/>
    <w:rsid w:val="002521F2"/>
    <w:rsid w:val="0025230F"/>
    <w:rsid w:val="00252C12"/>
    <w:rsid w:val="00252EE7"/>
    <w:rsid w:val="00252F22"/>
    <w:rsid w:val="00253AA6"/>
    <w:rsid w:val="00253AD7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64"/>
    <w:rsid w:val="00260E56"/>
    <w:rsid w:val="00260E7B"/>
    <w:rsid w:val="00260EA3"/>
    <w:rsid w:val="002612A4"/>
    <w:rsid w:val="00261530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8004D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A24"/>
    <w:rsid w:val="00284C62"/>
    <w:rsid w:val="00285462"/>
    <w:rsid w:val="002856B3"/>
    <w:rsid w:val="002860A0"/>
    <w:rsid w:val="002866FC"/>
    <w:rsid w:val="002906E1"/>
    <w:rsid w:val="00290848"/>
    <w:rsid w:val="00290E06"/>
    <w:rsid w:val="00290FE4"/>
    <w:rsid w:val="00291F7E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F39"/>
    <w:rsid w:val="002A37C1"/>
    <w:rsid w:val="002A3D0D"/>
    <w:rsid w:val="002A3D92"/>
    <w:rsid w:val="002A3E4F"/>
    <w:rsid w:val="002A4209"/>
    <w:rsid w:val="002A4A62"/>
    <w:rsid w:val="002A4F64"/>
    <w:rsid w:val="002A6C91"/>
    <w:rsid w:val="002A71F6"/>
    <w:rsid w:val="002A7240"/>
    <w:rsid w:val="002B02D9"/>
    <w:rsid w:val="002B08B7"/>
    <w:rsid w:val="002B16B3"/>
    <w:rsid w:val="002B2084"/>
    <w:rsid w:val="002B2F7B"/>
    <w:rsid w:val="002B3A59"/>
    <w:rsid w:val="002B3E41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7080"/>
    <w:rsid w:val="002C7D27"/>
    <w:rsid w:val="002D0EDC"/>
    <w:rsid w:val="002D291A"/>
    <w:rsid w:val="002D2B9D"/>
    <w:rsid w:val="002D2DC4"/>
    <w:rsid w:val="002D3D34"/>
    <w:rsid w:val="002D489B"/>
    <w:rsid w:val="002D560E"/>
    <w:rsid w:val="002D58DE"/>
    <w:rsid w:val="002D6150"/>
    <w:rsid w:val="002D7077"/>
    <w:rsid w:val="002D7081"/>
    <w:rsid w:val="002D748B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E"/>
    <w:rsid w:val="002E604C"/>
    <w:rsid w:val="002E67A3"/>
    <w:rsid w:val="002E6BF5"/>
    <w:rsid w:val="002E70B2"/>
    <w:rsid w:val="002E73BA"/>
    <w:rsid w:val="002E777F"/>
    <w:rsid w:val="002E7FD2"/>
    <w:rsid w:val="002E7FF3"/>
    <w:rsid w:val="002F045D"/>
    <w:rsid w:val="002F0549"/>
    <w:rsid w:val="002F0693"/>
    <w:rsid w:val="002F06B4"/>
    <w:rsid w:val="002F0787"/>
    <w:rsid w:val="002F169C"/>
    <w:rsid w:val="002F3CA4"/>
    <w:rsid w:val="002F46EE"/>
    <w:rsid w:val="002F5164"/>
    <w:rsid w:val="002F52DE"/>
    <w:rsid w:val="002F55B9"/>
    <w:rsid w:val="002F5BF6"/>
    <w:rsid w:val="002F5F6A"/>
    <w:rsid w:val="002F60CA"/>
    <w:rsid w:val="002F6AE3"/>
    <w:rsid w:val="002F7391"/>
    <w:rsid w:val="002F7EA6"/>
    <w:rsid w:val="00300424"/>
    <w:rsid w:val="00301465"/>
    <w:rsid w:val="00301927"/>
    <w:rsid w:val="003019E8"/>
    <w:rsid w:val="00303701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61C6"/>
    <w:rsid w:val="003165D5"/>
    <w:rsid w:val="003168FE"/>
    <w:rsid w:val="00316A85"/>
    <w:rsid w:val="00316DB9"/>
    <w:rsid w:val="00317614"/>
    <w:rsid w:val="00317A75"/>
    <w:rsid w:val="00317C33"/>
    <w:rsid w:val="00317FF1"/>
    <w:rsid w:val="00320990"/>
    <w:rsid w:val="00320D38"/>
    <w:rsid w:val="00320D39"/>
    <w:rsid w:val="00321957"/>
    <w:rsid w:val="00321D00"/>
    <w:rsid w:val="003223EE"/>
    <w:rsid w:val="00322620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B54"/>
    <w:rsid w:val="00336DA0"/>
    <w:rsid w:val="00336E44"/>
    <w:rsid w:val="0033760B"/>
    <w:rsid w:val="00340577"/>
    <w:rsid w:val="00340EE1"/>
    <w:rsid w:val="00341820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937"/>
    <w:rsid w:val="00347E88"/>
    <w:rsid w:val="00347F0E"/>
    <w:rsid w:val="00350115"/>
    <w:rsid w:val="00350ACC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EB9"/>
    <w:rsid w:val="003621B9"/>
    <w:rsid w:val="0036235C"/>
    <w:rsid w:val="0036283A"/>
    <w:rsid w:val="00363705"/>
    <w:rsid w:val="00364113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BB8"/>
    <w:rsid w:val="00372F9F"/>
    <w:rsid w:val="00372FC2"/>
    <w:rsid w:val="003737E0"/>
    <w:rsid w:val="00373B66"/>
    <w:rsid w:val="00376293"/>
    <w:rsid w:val="00376437"/>
    <w:rsid w:val="00376AC5"/>
    <w:rsid w:val="00377025"/>
    <w:rsid w:val="003779BF"/>
    <w:rsid w:val="003779C0"/>
    <w:rsid w:val="00380212"/>
    <w:rsid w:val="003814F9"/>
    <w:rsid w:val="003818CF"/>
    <w:rsid w:val="00382878"/>
    <w:rsid w:val="003829F1"/>
    <w:rsid w:val="00384930"/>
    <w:rsid w:val="00384A76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A04C5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6476"/>
    <w:rsid w:val="003A65BF"/>
    <w:rsid w:val="003A6D70"/>
    <w:rsid w:val="003B03A1"/>
    <w:rsid w:val="003B0BA9"/>
    <w:rsid w:val="003B0DF4"/>
    <w:rsid w:val="003B0F04"/>
    <w:rsid w:val="003B18B1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F06"/>
    <w:rsid w:val="003B6186"/>
    <w:rsid w:val="003B637B"/>
    <w:rsid w:val="003B657D"/>
    <w:rsid w:val="003B6AE3"/>
    <w:rsid w:val="003B6DD4"/>
    <w:rsid w:val="003C0032"/>
    <w:rsid w:val="003C021C"/>
    <w:rsid w:val="003C221F"/>
    <w:rsid w:val="003C244B"/>
    <w:rsid w:val="003C24C8"/>
    <w:rsid w:val="003C2825"/>
    <w:rsid w:val="003C31BC"/>
    <w:rsid w:val="003C3435"/>
    <w:rsid w:val="003C3631"/>
    <w:rsid w:val="003C3840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729"/>
    <w:rsid w:val="003D2792"/>
    <w:rsid w:val="003D29C9"/>
    <w:rsid w:val="003D2BE6"/>
    <w:rsid w:val="003D3065"/>
    <w:rsid w:val="003D4595"/>
    <w:rsid w:val="003D4771"/>
    <w:rsid w:val="003D4CF8"/>
    <w:rsid w:val="003D4D9E"/>
    <w:rsid w:val="003D4DF5"/>
    <w:rsid w:val="003D507B"/>
    <w:rsid w:val="003D53CC"/>
    <w:rsid w:val="003D55D0"/>
    <w:rsid w:val="003D68C5"/>
    <w:rsid w:val="003D72DE"/>
    <w:rsid w:val="003D7E2C"/>
    <w:rsid w:val="003E04F0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8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4001C1"/>
    <w:rsid w:val="0040071C"/>
    <w:rsid w:val="004010AC"/>
    <w:rsid w:val="0040130D"/>
    <w:rsid w:val="00401C8C"/>
    <w:rsid w:val="004038B8"/>
    <w:rsid w:val="004039D6"/>
    <w:rsid w:val="00403F67"/>
    <w:rsid w:val="00404422"/>
    <w:rsid w:val="00405744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595C"/>
    <w:rsid w:val="00416568"/>
    <w:rsid w:val="004170A0"/>
    <w:rsid w:val="00417419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5055"/>
    <w:rsid w:val="0043506F"/>
    <w:rsid w:val="004367C0"/>
    <w:rsid w:val="0043754B"/>
    <w:rsid w:val="00437A5B"/>
    <w:rsid w:val="00437B27"/>
    <w:rsid w:val="00437D7D"/>
    <w:rsid w:val="00437DBF"/>
    <w:rsid w:val="004407A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10BC"/>
    <w:rsid w:val="004521AA"/>
    <w:rsid w:val="00452538"/>
    <w:rsid w:val="00452678"/>
    <w:rsid w:val="0045343D"/>
    <w:rsid w:val="00453B70"/>
    <w:rsid w:val="00453E64"/>
    <w:rsid w:val="00454465"/>
    <w:rsid w:val="00455C53"/>
    <w:rsid w:val="004562DC"/>
    <w:rsid w:val="0045715E"/>
    <w:rsid w:val="004573F2"/>
    <w:rsid w:val="00457580"/>
    <w:rsid w:val="0045785C"/>
    <w:rsid w:val="00460062"/>
    <w:rsid w:val="00460090"/>
    <w:rsid w:val="004600C4"/>
    <w:rsid w:val="0046038B"/>
    <w:rsid w:val="0046079B"/>
    <w:rsid w:val="004607AA"/>
    <w:rsid w:val="0046146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614"/>
    <w:rsid w:val="00465981"/>
    <w:rsid w:val="00466551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C32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EDD"/>
    <w:rsid w:val="00492C58"/>
    <w:rsid w:val="0049312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68"/>
    <w:rsid w:val="004A3C36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93E"/>
    <w:rsid w:val="004B1FB8"/>
    <w:rsid w:val="004B23A1"/>
    <w:rsid w:val="004B2D40"/>
    <w:rsid w:val="004B4162"/>
    <w:rsid w:val="004B4FB7"/>
    <w:rsid w:val="004B5252"/>
    <w:rsid w:val="004B5AFD"/>
    <w:rsid w:val="004B6289"/>
    <w:rsid w:val="004B687A"/>
    <w:rsid w:val="004B6FB2"/>
    <w:rsid w:val="004B75D1"/>
    <w:rsid w:val="004B7A69"/>
    <w:rsid w:val="004B7E91"/>
    <w:rsid w:val="004C0182"/>
    <w:rsid w:val="004C030F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2B4"/>
    <w:rsid w:val="004C4416"/>
    <w:rsid w:val="004C44C3"/>
    <w:rsid w:val="004C4793"/>
    <w:rsid w:val="004C49D6"/>
    <w:rsid w:val="004C49EC"/>
    <w:rsid w:val="004C5D18"/>
    <w:rsid w:val="004C6369"/>
    <w:rsid w:val="004C6EF0"/>
    <w:rsid w:val="004C7717"/>
    <w:rsid w:val="004C78D5"/>
    <w:rsid w:val="004C7E20"/>
    <w:rsid w:val="004D09DB"/>
    <w:rsid w:val="004D121C"/>
    <w:rsid w:val="004D14D9"/>
    <w:rsid w:val="004D1F69"/>
    <w:rsid w:val="004D20B2"/>
    <w:rsid w:val="004D2AD4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C6B"/>
    <w:rsid w:val="004E7F0F"/>
    <w:rsid w:val="004F00AA"/>
    <w:rsid w:val="004F0B6C"/>
    <w:rsid w:val="004F1137"/>
    <w:rsid w:val="004F2EE9"/>
    <w:rsid w:val="004F3D0D"/>
    <w:rsid w:val="004F455E"/>
    <w:rsid w:val="004F5250"/>
    <w:rsid w:val="004F5ACD"/>
    <w:rsid w:val="004F608C"/>
    <w:rsid w:val="004F6290"/>
    <w:rsid w:val="004F6610"/>
    <w:rsid w:val="004F6EC6"/>
    <w:rsid w:val="0050025E"/>
    <w:rsid w:val="005008F3"/>
    <w:rsid w:val="005010FD"/>
    <w:rsid w:val="00501632"/>
    <w:rsid w:val="005016B6"/>
    <w:rsid w:val="00502D37"/>
    <w:rsid w:val="00503C39"/>
    <w:rsid w:val="005050AC"/>
    <w:rsid w:val="005052A5"/>
    <w:rsid w:val="00505984"/>
    <w:rsid w:val="00505A63"/>
    <w:rsid w:val="00506E5C"/>
    <w:rsid w:val="00510497"/>
    <w:rsid w:val="005104B0"/>
    <w:rsid w:val="005104D0"/>
    <w:rsid w:val="00510B05"/>
    <w:rsid w:val="005111E4"/>
    <w:rsid w:val="00511566"/>
    <w:rsid w:val="00511AF5"/>
    <w:rsid w:val="00512F56"/>
    <w:rsid w:val="00513719"/>
    <w:rsid w:val="00513978"/>
    <w:rsid w:val="00515403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832"/>
    <w:rsid w:val="0053028A"/>
    <w:rsid w:val="0053149C"/>
    <w:rsid w:val="005315B9"/>
    <w:rsid w:val="005320D4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D1B"/>
    <w:rsid w:val="005727EF"/>
    <w:rsid w:val="005729FD"/>
    <w:rsid w:val="0057306D"/>
    <w:rsid w:val="005732EB"/>
    <w:rsid w:val="0057334E"/>
    <w:rsid w:val="005737A9"/>
    <w:rsid w:val="00574630"/>
    <w:rsid w:val="005754CB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16A1"/>
    <w:rsid w:val="005820EF"/>
    <w:rsid w:val="005835CB"/>
    <w:rsid w:val="00583B95"/>
    <w:rsid w:val="0058438E"/>
    <w:rsid w:val="00584D47"/>
    <w:rsid w:val="005855D7"/>
    <w:rsid w:val="00585810"/>
    <w:rsid w:val="005865BA"/>
    <w:rsid w:val="00587009"/>
    <w:rsid w:val="005874B9"/>
    <w:rsid w:val="00587558"/>
    <w:rsid w:val="00587652"/>
    <w:rsid w:val="0058790A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7B9C"/>
    <w:rsid w:val="005A0045"/>
    <w:rsid w:val="005A0D70"/>
    <w:rsid w:val="005A13E9"/>
    <w:rsid w:val="005A23D9"/>
    <w:rsid w:val="005A27BB"/>
    <w:rsid w:val="005A30A7"/>
    <w:rsid w:val="005A314E"/>
    <w:rsid w:val="005A3D8F"/>
    <w:rsid w:val="005A4801"/>
    <w:rsid w:val="005A4DAA"/>
    <w:rsid w:val="005A59F3"/>
    <w:rsid w:val="005A5B85"/>
    <w:rsid w:val="005A5D06"/>
    <w:rsid w:val="005A7329"/>
    <w:rsid w:val="005A7828"/>
    <w:rsid w:val="005A7E16"/>
    <w:rsid w:val="005B0415"/>
    <w:rsid w:val="005B0E00"/>
    <w:rsid w:val="005B0F0D"/>
    <w:rsid w:val="005B172A"/>
    <w:rsid w:val="005B1B48"/>
    <w:rsid w:val="005B1B9C"/>
    <w:rsid w:val="005B22BD"/>
    <w:rsid w:val="005B2A1D"/>
    <w:rsid w:val="005B2E68"/>
    <w:rsid w:val="005B42FA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64D"/>
    <w:rsid w:val="005C4348"/>
    <w:rsid w:val="005C448F"/>
    <w:rsid w:val="005C54B2"/>
    <w:rsid w:val="005C557B"/>
    <w:rsid w:val="005C5814"/>
    <w:rsid w:val="005C64F2"/>
    <w:rsid w:val="005C671E"/>
    <w:rsid w:val="005C677C"/>
    <w:rsid w:val="005C6A8C"/>
    <w:rsid w:val="005C7DB5"/>
    <w:rsid w:val="005C7F97"/>
    <w:rsid w:val="005D1805"/>
    <w:rsid w:val="005D1BBE"/>
    <w:rsid w:val="005D227B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CD6"/>
    <w:rsid w:val="005F06A7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F33"/>
    <w:rsid w:val="005F730C"/>
    <w:rsid w:val="005F78B9"/>
    <w:rsid w:val="005F791F"/>
    <w:rsid w:val="005F7ED9"/>
    <w:rsid w:val="00600CAF"/>
    <w:rsid w:val="00600CC0"/>
    <w:rsid w:val="006011E4"/>
    <w:rsid w:val="00601229"/>
    <w:rsid w:val="00601C8A"/>
    <w:rsid w:val="00602549"/>
    <w:rsid w:val="00602C5E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61C9"/>
    <w:rsid w:val="006062B7"/>
    <w:rsid w:val="006062EA"/>
    <w:rsid w:val="00606D5D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5058"/>
    <w:rsid w:val="0062522F"/>
    <w:rsid w:val="00625C3F"/>
    <w:rsid w:val="00625EB0"/>
    <w:rsid w:val="0062608F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D"/>
    <w:rsid w:val="006325E9"/>
    <w:rsid w:val="006347F3"/>
    <w:rsid w:val="00634AFF"/>
    <w:rsid w:val="00635ACB"/>
    <w:rsid w:val="006361A5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582"/>
    <w:rsid w:val="00643ACF"/>
    <w:rsid w:val="00644783"/>
    <w:rsid w:val="00644CB8"/>
    <w:rsid w:val="006452F9"/>
    <w:rsid w:val="00645538"/>
    <w:rsid w:val="006455C5"/>
    <w:rsid w:val="0064626C"/>
    <w:rsid w:val="0064719E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628C"/>
    <w:rsid w:val="00656784"/>
    <w:rsid w:val="00656BF2"/>
    <w:rsid w:val="006575CC"/>
    <w:rsid w:val="00657610"/>
    <w:rsid w:val="00657734"/>
    <w:rsid w:val="006577AE"/>
    <w:rsid w:val="006578D6"/>
    <w:rsid w:val="0066041A"/>
    <w:rsid w:val="0066089C"/>
    <w:rsid w:val="00660D1E"/>
    <w:rsid w:val="00660F1B"/>
    <w:rsid w:val="006621B2"/>
    <w:rsid w:val="00663198"/>
    <w:rsid w:val="0066355E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70475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4CD1"/>
    <w:rsid w:val="006854AA"/>
    <w:rsid w:val="006858AC"/>
    <w:rsid w:val="00686223"/>
    <w:rsid w:val="00686527"/>
    <w:rsid w:val="00686DB2"/>
    <w:rsid w:val="006874E0"/>
    <w:rsid w:val="00687BDD"/>
    <w:rsid w:val="00691598"/>
    <w:rsid w:val="00691964"/>
    <w:rsid w:val="00691CBF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262"/>
    <w:rsid w:val="00696EA9"/>
    <w:rsid w:val="00697898"/>
    <w:rsid w:val="006A2247"/>
    <w:rsid w:val="006A275C"/>
    <w:rsid w:val="006A29B3"/>
    <w:rsid w:val="006A2E6F"/>
    <w:rsid w:val="006A3AC7"/>
    <w:rsid w:val="006A3C74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54BF"/>
    <w:rsid w:val="006B62A4"/>
    <w:rsid w:val="006B6536"/>
    <w:rsid w:val="006B7AE0"/>
    <w:rsid w:val="006B7B27"/>
    <w:rsid w:val="006C007B"/>
    <w:rsid w:val="006C04DF"/>
    <w:rsid w:val="006C0670"/>
    <w:rsid w:val="006C0CF3"/>
    <w:rsid w:val="006C2FA1"/>
    <w:rsid w:val="006C3131"/>
    <w:rsid w:val="006C31A2"/>
    <w:rsid w:val="006C3248"/>
    <w:rsid w:val="006C3899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7A9"/>
    <w:rsid w:val="006D2BC2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50B"/>
    <w:rsid w:val="006E7535"/>
    <w:rsid w:val="006F056A"/>
    <w:rsid w:val="006F073C"/>
    <w:rsid w:val="006F0CE3"/>
    <w:rsid w:val="006F1659"/>
    <w:rsid w:val="006F264F"/>
    <w:rsid w:val="006F2B18"/>
    <w:rsid w:val="006F340E"/>
    <w:rsid w:val="006F34F1"/>
    <w:rsid w:val="006F3D24"/>
    <w:rsid w:val="006F415D"/>
    <w:rsid w:val="006F461A"/>
    <w:rsid w:val="006F6666"/>
    <w:rsid w:val="006F6EB9"/>
    <w:rsid w:val="006F7154"/>
    <w:rsid w:val="006F74EB"/>
    <w:rsid w:val="007003D1"/>
    <w:rsid w:val="007012D8"/>
    <w:rsid w:val="007013BA"/>
    <w:rsid w:val="00702835"/>
    <w:rsid w:val="00702BCB"/>
    <w:rsid w:val="00702C41"/>
    <w:rsid w:val="0070342C"/>
    <w:rsid w:val="00703461"/>
    <w:rsid w:val="0070399E"/>
    <w:rsid w:val="00703CB3"/>
    <w:rsid w:val="00704979"/>
    <w:rsid w:val="00705273"/>
    <w:rsid w:val="00705824"/>
    <w:rsid w:val="00705B23"/>
    <w:rsid w:val="00706A1E"/>
    <w:rsid w:val="007078A5"/>
    <w:rsid w:val="0071013D"/>
    <w:rsid w:val="00710535"/>
    <w:rsid w:val="007105A5"/>
    <w:rsid w:val="0071150E"/>
    <w:rsid w:val="0071175A"/>
    <w:rsid w:val="00711938"/>
    <w:rsid w:val="00712036"/>
    <w:rsid w:val="007132EF"/>
    <w:rsid w:val="00713C41"/>
    <w:rsid w:val="00714DFE"/>
    <w:rsid w:val="00715ACA"/>
    <w:rsid w:val="00715C5E"/>
    <w:rsid w:val="00715C61"/>
    <w:rsid w:val="00715E19"/>
    <w:rsid w:val="0071640E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31BC"/>
    <w:rsid w:val="00723531"/>
    <w:rsid w:val="00724151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C26"/>
    <w:rsid w:val="00727CD8"/>
    <w:rsid w:val="007309E7"/>
    <w:rsid w:val="00730BBD"/>
    <w:rsid w:val="0073100B"/>
    <w:rsid w:val="00733143"/>
    <w:rsid w:val="0073361F"/>
    <w:rsid w:val="007339BE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5FB8"/>
    <w:rsid w:val="007464B4"/>
    <w:rsid w:val="007465D6"/>
    <w:rsid w:val="00746F69"/>
    <w:rsid w:val="00747427"/>
    <w:rsid w:val="00747916"/>
    <w:rsid w:val="0074796B"/>
    <w:rsid w:val="0075028F"/>
    <w:rsid w:val="0075053A"/>
    <w:rsid w:val="00750D70"/>
    <w:rsid w:val="00751524"/>
    <w:rsid w:val="00751A8D"/>
    <w:rsid w:val="007537EC"/>
    <w:rsid w:val="00754300"/>
    <w:rsid w:val="00754517"/>
    <w:rsid w:val="00754AC2"/>
    <w:rsid w:val="00754CBD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3132"/>
    <w:rsid w:val="00763593"/>
    <w:rsid w:val="00763783"/>
    <w:rsid w:val="00763D7F"/>
    <w:rsid w:val="007651DB"/>
    <w:rsid w:val="007652B3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6170"/>
    <w:rsid w:val="0078657A"/>
    <w:rsid w:val="007876C0"/>
    <w:rsid w:val="00787CF5"/>
    <w:rsid w:val="00787EC6"/>
    <w:rsid w:val="00791404"/>
    <w:rsid w:val="00791849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B0"/>
    <w:rsid w:val="00797F81"/>
    <w:rsid w:val="007A1A43"/>
    <w:rsid w:val="007A1D42"/>
    <w:rsid w:val="007A21AF"/>
    <w:rsid w:val="007A2814"/>
    <w:rsid w:val="007A29B5"/>
    <w:rsid w:val="007A395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869"/>
    <w:rsid w:val="007C5DBC"/>
    <w:rsid w:val="007C5FB3"/>
    <w:rsid w:val="007C725B"/>
    <w:rsid w:val="007D0B0F"/>
    <w:rsid w:val="007D0F80"/>
    <w:rsid w:val="007D0FFC"/>
    <w:rsid w:val="007D1584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7E"/>
    <w:rsid w:val="007F5A2C"/>
    <w:rsid w:val="007F6542"/>
    <w:rsid w:val="007F7FBE"/>
    <w:rsid w:val="007F7FF5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B54"/>
    <w:rsid w:val="0081017D"/>
    <w:rsid w:val="0081095B"/>
    <w:rsid w:val="008109EC"/>
    <w:rsid w:val="00810D0A"/>
    <w:rsid w:val="00811954"/>
    <w:rsid w:val="00811DCC"/>
    <w:rsid w:val="00811FAE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B89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D39"/>
    <w:rsid w:val="00821DC0"/>
    <w:rsid w:val="00822065"/>
    <w:rsid w:val="0082232F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13DA"/>
    <w:rsid w:val="0083168E"/>
    <w:rsid w:val="00831E46"/>
    <w:rsid w:val="008323A6"/>
    <w:rsid w:val="00832400"/>
    <w:rsid w:val="0083277C"/>
    <w:rsid w:val="00832AE1"/>
    <w:rsid w:val="00832E71"/>
    <w:rsid w:val="00832E8B"/>
    <w:rsid w:val="00833BC4"/>
    <w:rsid w:val="00833BE7"/>
    <w:rsid w:val="00834036"/>
    <w:rsid w:val="00835211"/>
    <w:rsid w:val="00835A24"/>
    <w:rsid w:val="00835BF5"/>
    <w:rsid w:val="00835D48"/>
    <w:rsid w:val="00835FC8"/>
    <w:rsid w:val="0084026E"/>
    <w:rsid w:val="0084063D"/>
    <w:rsid w:val="00841B07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6A54"/>
    <w:rsid w:val="00846B1F"/>
    <w:rsid w:val="0084736E"/>
    <w:rsid w:val="00850A2B"/>
    <w:rsid w:val="00850EA8"/>
    <w:rsid w:val="00850F65"/>
    <w:rsid w:val="008513FB"/>
    <w:rsid w:val="008516DF"/>
    <w:rsid w:val="00851C1C"/>
    <w:rsid w:val="00851DF7"/>
    <w:rsid w:val="00853AAD"/>
    <w:rsid w:val="00855A6A"/>
    <w:rsid w:val="00855C20"/>
    <w:rsid w:val="00856795"/>
    <w:rsid w:val="0085691A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7010A"/>
    <w:rsid w:val="008701B8"/>
    <w:rsid w:val="00870C38"/>
    <w:rsid w:val="00870FC0"/>
    <w:rsid w:val="0087112B"/>
    <w:rsid w:val="008712BD"/>
    <w:rsid w:val="00871C86"/>
    <w:rsid w:val="00872585"/>
    <w:rsid w:val="00872805"/>
    <w:rsid w:val="0087308B"/>
    <w:rsid w:val="0087312A"/>
    <w:rsid w:val="00873CA7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EBF"/>
    <w:rsid w:val="0088056F"/>
    <w:rsid w:val="008809C6"/>
    <w:rsid w:val="00880B6A"/>
    <w:rsid w:val="0088114A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910"/>
    <w:rsid w:val="008933F0"/>
    <w:rsid w:val="008939F5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4F1"/>
    <w:rsid w:val="008A12DD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26D"/>
    <w:rsid w:val="008B563E"/>
    <w:rsid w:val="008B56FC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723"/>
    <w:rsid w:val="008C388D"/>
    <w:rsid w:val="008C49A5"/>
    <w:rsid w:val="008C4EA7"/>
    <w:rsid w:val="008C5042"/>
    <w:rsid w:val="008C59F7"/>
    <w:rsid w:val="008C5EB9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40B0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20C7"/>
    <w:rsid w:val="008F2496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BBF"/>
    <w:rsid w:val="0090035B"/>
    <w:rsid w:val="0090074E"/>
    <w:rsid w:val="00901D5B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C9D"/>
    <w:rsid w:val="00905F42"/>
    <w:rsid w:val="00906A77"/>
    <w:rsid w:val="00907BCD"/>
    <w:rsid w:val="00907D32"/>
    <w:rsid w:val="00907E50"/>
    <w:rsid w:val="00910860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B97"/>
    <w:rsid w:val="00917284"/>
    <w:rsid w:val="0091728F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E7B"/>
    <w:rsid w:val="009433A1"/>
    <w:rsid w:val="00945C8D"/>
    <w:rsid w:val="00945E05"/>
    <w:rsid w:val="009466EB"/>
    <w:rsid w:val="009467A6"/>
    <w:rsid w:val="00946CC5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36B7"/>
    <w:rsid w:val="009543AF"/>
    <w:rsid w:val="00954731"/>
    <w:rsid w:val="00954A7E"/>
    <w:rsid w:val="00954EC2"/>
    <w:rsid w:val="0095519F"/>
    <w:rsid w:val="0095596E"/>
    <w:rsid w:val="00955BF8"/>
    <w:rsid w:val="0095661A"/>
    <w:rsid w:val="00956F96"/>
    <w:rsid w:val="0095734E"/>
    <w:rsid w:val="00957953"/>
    <w:rsid w:val="00957F47"/>
    <w:rsid w:val="00960860"/>
    <w:rsid w:val="0096095A"/>
    <w:rsid w:val="00960A91"/>
    <w:rsid w:val="00961048"/>
    <w:rsid w:val="0096125D"/>
    <w:rsid w:val="00961B06"/>
    <w:rsid w:val="00961DC1"/>
    <w:rsid w:val="009625DC"/>
    <w:rsid w:val="0096289D"/>
    <w:rsid w:val="009630AA"/>
    <w:rsid w:val="00963C3C"/>
    <w:rsid w:val="009646AF"/>
    <w:rsid w:val="0096483C"/>
    <w:rsid w:val="009648A0"/>
    <w:rsid w:val="00965732"/>
    <w:rsid w:val="009657B5"/>
    <w:rsid w:val="00965C8B"/>
    <w:rsid w:val="00965F8A"/>
    <w:rsid w:val="009660C7"/>
    <w:rsid w:val="00966FEC"/>
    <w:rsid w:val="00967DD6"/>
    <w:rsid w:val="00970D8F"/>
    <w:rsid w:val="00971087"/>
    <w:rsid w:val="00971E82"/>
    <w:rsid w:val="00971F87"/>
    <w:rsid w:val="009724E6"/>
    <w:rsid w:val="0097278C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3AAD"/>
    <w:rsid w:val="00994103"/>
    <w:rsid w:val="009942D6"/>
    <w:rsid w:val="00994A5D"/>
    <w:rsid w:val="009951A3"/>
    <w:rsid w:val="009952C1"/>
    <w:rsid w:val="009953F2"/>
    <w:rsid w:val="009967E8"/>
    <w:rsid w:val="00996C7E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61D"/>
    <w:rsid w:val="009A4B3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37A"/>
    <w:rsid w:val="009C569A"/>
    <w:rsid w:val="009C6718"/>
    <w:rsid w:val="009C6936"/>
    <w:rsid w:val="009C72E7"/>
    <w:rsid w:val="009D02DE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E1B"/>
    <w:rsid w:val="009D6837"/>
    <w:rsid w:val="009D691A"/>
    <w:rsid w:val="009D739F"/>
    <w:rsid w:val="009D7F76"/>
    <w:rsid w:val="009E02F6"/>
    <w:rsid w:val="009E0543"/>
    <w:rsid w:val="009E1E79"/>
    <w:rsid w:val="009E1F94"/>
    <w:rsid w:val="009E2380"/>
    <w:rsid w:val="009E24DD"/>
    <w:rsid w:val="009E2937"/>
    <w:rsid w:val="009E31A7"/>
    <w:rsid w:val="009E3991"/>
    <w:rsid w:val="009E4797"/>
    <w:rsid w:val="009E4A64"/>
    <w:rsid w:val="009E4ED0"/>
    <w:rsid w:val="009E5755"/>
    <w:rsid w:val="009E5968"/>
    <w:rsid w:val="009E5B7C"/>
    <w:rsid w:val="009E6F43"/>
    <w:rsid w:val="009F012F"/>
    <w:rsid w:val="009F03A5"/>
    <w:rsid w:val="009F0C3D"/>
    <w:rsid w:val="009F116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B85"/>
    <w:rsid w:val="00A00F0E"/>
    <w:rsid w:val="00A00FD9"/>
    <w:rsid w:val="00A01E3C"/>
    <w:rsid w:val="00A025D4"/>
    <w:rsid w:val="00A02A16"/>
    <w:rsid w:val="00A02FB9"/>
    <w:rsid w:val="00A03379"/>
    <w:rsid w:val="00A0357B"/>
    <w:rsid w:val="00A0360E"/>
    <w:rsid w:val="00A042DC"/>
    <w:rsid w:val="00A043FB"/>
    <w:rsid w:val="00A04A0F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9E1"/>
    <w:rsid w:val="00A1317A"/>
    <w:rsid w:val="00A13462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C82"/>
    <w:rsid w:val="00A20703"/>
    <w:rsid w:val="00A20A93"/>
    <w:rsid w:val="00A2203A"/>
    <w:rsid w:val="00A223B7"/>
    <w:rsid w:val="00A225E4"/>
    <w:rsid w:val="00A22A9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D3C"/>
    <w:rsid w:val="00A3350E"/>
    <w:rsid w:val="00A3393C"/>
    <w:rsid w:val="00A3394E"/>
    <w:rsid w:val="00A33EB8"/>
    <w:rsid w:val="00A34A95"/>
    <w:rsid w:val="00A35EC3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F99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6040"/>
    <w:rsid w:val="00A572D2"/>
    <w:rsid w:val="00A57820"/>
    <w:rsid w:val="00A6089E"/>
    <w:rsid w:val="00A61444"/>
    <w:rsid w:val="00A61470"/>
    <w:rsid w:val="00A6187F"/>
    <w:rsid w:val="00A619A0"/>
    <w:rsid w:val="00A6252E"/>
    <w:rsid w:val="00A629DB"/>
    <w:rsid w:val="00A63952"/>
    <w:rsid w:val="00A64139"/>
    <w:rsid w:val="00A64C9F"/>
    <w:rsid w:val="00A64DB2"/>
    <w:rsid w:val="00A655F0"/>
    <w:rsid w:val="00A6667D"/>
    <w:rsid w:val="00A66C51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BE6"/>
    <w:rsid w:val="00A7453A"/>
    <w:rsid w:val="00A74722"/>
    <w:rsid w:val="00A7565D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311C"/>
    <w:rsid w:val="00A83E45"/>
    <w:rsid w:val="00A83F34"/>
    <w:rsid w:val="00A84312"/>
    <w:rsid w:val="00A84C5A"/>
    <w:rsid w:val="00A8586E"/>
    <w:rsid w:val="00A85D5E"/>
    <w:rsid w:val="00A85FAE"/>
    <w:rsid w:val="00A86ED5"/>
    <w:rsid w:val="00A87131"/>
    <w:rsid w:val="00A87AA8"/>
    <w:rsid w:val="00A87F57"/>
    <w:rsid w:val="00A9056D"/>
    <w:rsid w:val="00A907B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A0AFE"/>
    <w:rsid w:val="00AA1872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E0D"/>
    <w:rsid w:val="00AE0705"/>
    <w:rsid w:val="00AE0F18"/>
    <w:rsid w:val="00AE111E"/>
    <w:rsid w:val="00AE2179"/>
    <w:rsid w:val="00AE2BFE"/>
    <w:rsid w:val="00AE39A1"/>
    <w:rsid w:val="00AE4E22"/>
    <w:rsid w:val="00AE5CF2"/>
    <w:rsid w:val="00AE5FBA"/>
    <w:rsid w:val="00AE60D2"/>
    <w:rsid w:val="00AE6C5A"/>
    <w:rsid w:val="00AE7142"/>
    <w:rsid w:val="00AE7466"/>
    <w:rsid w:val="00AE7D8D"/>
    <w:rsid w:val="00AF0390"/>
    <w:rsid w:val="00AF040D"/>
    <w:rsid w:val="00AF0940"/>
    <w:rsid w:val="00AF0A09"/>
    <w:rsid w:val="00AF0A85"/>
    <w:rsid w:val="00AF200B"/>
    <w:rsid w:val="00AF2126"/>
    <w:rsid w:val="00AF2C60"/>
    <w:rsid w:val="00AF33FD"/>
    <w:rsid w:val="00AF383C"/>
    <w:rsid w:val="00AF38C0"/>
    <w:rsid w:val="00AF3D6D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E0C"/>
    <w:rsid w:val="00B13256"/>
    <w:rsid w:val="00B143A2"/>
    <w:rsid w:val="00B144B0"/>
    <w:rsid w:val="00B1541E"/>
    <w:rsid w:val="00B15479"/>
    <w:rsid w:val="00B16CD4"/>
    <w:rsid w:val="00B172D8"/>
    <w:rsid w:val="00B173A4"/>
    <w:rsid w:val="00B1778A"/>
    <w:rsid w:val="00B17964"/>
    <w:rsid w:val="00B207EB"/>
    <w:rsid w:val="00B20C57"/>
    <w:rsid w:val="00B214E8"/>
    <w:rsid w:val="00B21C16"/>
    <w:rsid w:val="00B21DBE"/>
    <w:rsid w:val="00B21E19"/>
    <w:rsid w:val="00B22341"/>
    <w:rsid w:val="00B22476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DA"/>
    <w:rsid w:val="00B3093F"/>
    <w:rsid w:val="00B30D57"/>
    <w:rsid w:val="00B31AB2"/>
    <w:rsid w:val="00B333B1"/>
    <w:rsid w:val="00B3374E"/>
    <w:rsid w:val="00B33810"/>
    <w:rsid w:val="00B33AC9"/>
    <w:rsid w:val="00B35192"/>
    <w:rsid w:val="00B3586E"/>
    <w:rsid w:val="00B359F9"/>
    <w:rsid w:val="00B35A3C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50AE"/>
    <w:rsid w:val="00B456D5"/>
    <w:rsid w:val="00B459AA"/>
    <w:rsid w:val="00B45E9D"/>
    <w:rsid w:val="00B46DD6"/>
    <w:rsid w:val="00B473A6"/>
    <w:rsid w:val="00B47705"/>
    <w:rsid w:val="00B4770D"/>
    <w:rsid w:val="00B47A28"/>
    <w:rsid w:val="00B50404"/>
    <w:rsid w:val="00B5061C"/>
    <w:rsid w:val="00B51078"/>
    <w:rsid w:val="00B52652"/>
    <w:rsid w:val="00B52FC2"/>
    <w:rsid w:val="00B52FDD"/>
    <w:rsid w:val="00B533B8"/>
    <w:rsid w:val="00B53F65"/>
    <w:rsid w:val="00B548A1"/>
    <w:rsid w:val="00B54C12"/>
    <w:rsid w:val="00B5539B"/>
    <w:rsid w:val="00B564C6"/>
    <w:rsid w:val="00B56C1A"/>
    <w:rsid w:val="00B57A40"/>
    <w:rsid w:val="00B57CB6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452E"/>
    <w:rsid w:val="00B7480A"/>
    <w:rsid w:val="00B74B7F"/>
    <w:rsid w:val="00B74E7E"/>
    <w:rsid w:val="00B753C6"/>
    <w:rsid w:val="00B75611"/>
    <w:rsid w:val="00B7619A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90E"/>
    <w:rsid w:val="00B865C5"/>
    <w:rsid w:val="00B87902"/>
    <w:rsid w:val="00B90ECC"/>
    <w:rsid w:val="00B91E2B"/>
    <w:rsid w:val="00B930BA"/>
    <w:rsid w:val="00B9323A"/>
    <w:rsid w:val="00B9330C"/>
    <w:rsid w:val="00B9381D"/>
    <w:rsid w:val="00B93DB0"/>
    <w:rsid w:val="00B9453D"/>
    <w:rsid w:val="00B94781"/>
    <w:rsid w:val="00B94F13"/>
    <w:rsid w:val="00B95462"/>
    <w:rsid w:val="00B9566F"/>
    <w:rsid w:val="00B95DF2"/>
    <w:rsid w:val="00B96AD7"/>
    <w:rsid w:val="00B97220"/>
    <w:rsid w:val="00B97906"/>
    <w:rsid w:val="00B97CB1"/>
    <w:rsid w:val="00BA098B"/>
    <w:rsid w:val="00BA0C5A"/>
    <w:rsid w:val="00BA0D83"/>
    <w:rsid w:val="00BA0FA0"/>
    <w:rsid w:val="00BA128F"/>
    <w:rsid w:val="00BA17F6"/>
    <w:rsid w:val="00BA202D"/>
    <w:rsid w:val="00BA2AC9"/>
    <w:rsid w:val="00BA320E"/>
    <w:rsid w:val="00BA35B5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850"/>
    <w:rsid w:val="00BB5A9C"/>
    <w:rsid w:val="00BB5F3F"/>
    <w:rsid w:val="00BB66DD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802"/>
    <w:rsid w:val="00BD0E93"/>
    <w:rsid w:val="00BD1432"/>
    <w:rsid w:val="00BD14D8"/>
    <w:rsid w:val="00BD157B"/>
    <w:rsid w:val="00BD1828"/>
    <w:rsid w:val="00BD225D"/>
    <w:rsid w:val="00BD2647"/>
    <w:rsid w:val="00BD2975"/>
    <w:rsid w:val="00BD2994"/>
    <w:rsid w:val="00BD38A4"/>
    <w:rsid w:val="00BD4E11"/>
    <w:rsid w:val="00BD5372"/>
    <w:rsid w:val="00BD5721"/>
    <w:rsid w:val="00BD65E3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B0E"/>
    <w:rsid w:val="00BE7C3A"/>
    <w:rsid w:val="00BE7EFA"/>
    <w:rsid w:val="00BF0668"/>
    <w:rsid w:val="00BF06E5"/>
    <w:rsid w:val="00BF0C27"/>
    <w:rsid w:val="00BF0F78"/>
    <w:rsid w:val="00BF14BF"/>
    <w:rsid w:val="00BF2BA4"/>
    <w:rsid w:val="00BF2CC5"/>
    <w:rsid w:val="00BF3A75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45DA"/>
    <w:rsid w:val="00C352D9"/>
    <w:rsid w:val="00C353CB"/>
    <w:rsid w:val="00C35FB4"/>
    <w:rsid w:val="00C363BE"/>
    <w:rsid w:val="00C375BF"/>
    <w:rsid w:val="00C3762F"/>
    <w:rsid w:val="00C40D87"/>
    <w:rsid w:val="00C41118"/>
    <w:rsid w:val="00C41331"/>
    <w:rsid w:val="00C41491"/>
    <w:rsid w:val="00C41F7D"/>
    <w:rsid w:val="00C420C5"/>
    <w:rsid w:val="00C4325C"/>
    <w:rsid w:val="00C4416C"/>
    <w:rsid w:val="00C4447F"/>
    <w:rsid w:val="00C45BE7"/>
    <w:rsid w:val="00C45C72"/>
    <w:rsid w:val="00C47A6F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51DC"/>
    <w:rsid w:val="00C55CA9"/>
    <w:rsid w:val="00C5641F"/>
    <w:rsid w:val="00C569FD"/>
    <w:rsid w:val="00C57387"/>
    <w:rsid w:val="00C57699"/>
    <w:rsid w:val="00C57898"/>
    <w:rsid w:val="00C579FE"/>
    <w:rsid w:val="00C603B6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596A"/>
    <w:rsid w:val="00C67051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BF1"/>
    <w:rsid w:val="00C93EBB"/>
    <w:rsid w:val="00C93F12"/>
    <w:rsid w:val="00C94B93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BF7"/>
    <w:rsid w:val="00CA60E4"/>
    <w:rsid w:val="00CA659B"/>
    <w:rsid w:val="00CA667F"/>
    <w:rsid w:val="00CA74E8"/>
    <w:rsid w:val="00CA7879"/>
    <w:rsid w:val="00CA78A5"/>
    <w:rsid w:val="00CA7B70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5A78"/>
    <w:rsid w:val="00CC0202"/>
    <w:rsid w:val="00CC139D"/>
    <w:rsid w:val="00CC2750"/>
    <w:rsid w:val="00CC276E"/>
    <w:rsid w:val="00CC2C4B"/>
    <w:rsid w:val="00CC43A8"/>
    <w:rsid w:val="00CC4AAB"/>
    <w:rsid w:val="00CC4E1F"/>
    <w:rsid w:val="00CC5802"/>
    <w:rsid w:val="00CC5A4A"/>
    <w:rsid w:val="00CC627F"/>
    <w:rsid w:val="00CC67CB"/>
    <w:rsid w:val="00CC6A1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36BF"/>
    <w:rsid w:val="00CD38DC"/>
    <w:rsid w:val="00CD3DA9"/>
    <w:rsid w:val="00CD408E"/>
    <w:rsid w:val="00CD4393"/>
    <w:rsid w:val="00CD445A"/>
    <w:rsid w:val="00CD458D"/>
    <w:rsid w:val="00CD45B0"/>
    <w:rsid w:val="00CD4AAC"/>
    <w:rsid w:val="00CD4FA8"/>
    <w:rsid w:val="00CD61F0"/>
    <w:rsid w:val="00CD68D0"/>
    <w:rsid w:val="00CD76B0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41F2"/>
    <w:rsid w:val="00CE4CD6"/>
    <w:rsid w:val="00CE4CD7"/>
    <w:rsid w:val="00CE5B04"/>
    <w:rsid w:val="00CE5F05"/>
    <w:rsid w:val="00CE63C9"/>
    <w:rsid w:val="00CE6A1F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BE6"/>
    <w:rsid w:val="00CF540E"/>
    <w:rsid w:val="00CF6750"/>
    <w:rsid w:val="00CF6C45"/>
    <w:rsid w:val="00CF73BA"/>
    <w:rsid w:val="00CF7636"/>
    <w:rsid w:val="00CF7876"/>
    <w:rsid w:val="00CF7FAD"/>
    <w:rsid w:val="00D005FB"/>
    <w:rsid w:val="00D00B05"/>
    <w:rsid w:val="00D00D28"/>
    <w:rsid w:val="00D01DEE"/>
    <w:rsid w:val="00D02A12"/>
    <w:rsid w:val="00D032CC"/>
    <w:rsid w:val="00D03B46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DA8"/>
    <w:rsid w:val="00D07724"/>
    <w:rsid w:val="00D07EDB"/>
    <w:rsid w:val="00D114F5"/>
    <w:rsid w:val="00D1164A"/>
    <w:rsid w:val="00D1198D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5C0A"/>
    <w:rsid w:val="00D16098"/>
    <w:rsid w:val="00D16424"/>
    <w:rsid w:val="00D16CBD"/>
    <w:rsid w:val="00D174C9"/>
    <w:rsid w:val="00D174DA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6344"/>
    <w:rsid w:val="00D27239"/>
    <w:rsid w:val="00D27454"/>
    <w:rsid w:val="00D27A7E"/>
    <w:rsid w:val="00D302C8"/>
    <w:rsid w:val="00D305A4"/>
    <w:rsid w:val="00D30758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ADC"/>
    <w:rsid w:val="00D36D12"/>
    <w:rsid w:val="00D36D18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2E3"/>
    <w:rsid w:val="00D43728"/>
    <w:rsid w:val="00D44419"/>
    <w:rsid w:val="00D44669"/>
    <w:rsid w:val="00D44A78"/>
    <w:rsid w:val="00D476D0"/>
    <w:rsid w:val="00D477AC"/>
    <w:rsid w:val="00D47EA7"/>
    <w:rsid w:val="00D50AC6"/>
    <w:rsid w:val="00D50F19"/>
    <w:rsid w:val="00D514BC"/>
    <w:rsid w:val="00D522CD"/>
    <w:rsid w:val="00D5386B"/>
    <w:rsid w:val="00D5396B"/>
    <w:rsid w:val="00D53B65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FE3"/>
    <w:rsid w:val="00D6592A"/>
    <w:rsid w:val="00D65991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840"/>
    <w:rsid w:val="00D70B9E"/>
    <w:rsid w:val="00D70BF5"/>
    <w:rsid w:val="00D70C74"/>
    <w:rsid w:val="00D71636"/>
    <w:rsid w:val="00D71747"/>
    <w:rsid w:val="00D72925"/>
    <w:rsid w:val="00D72B22"/>
    <w:rsid w:val="00D72EA8"/>
    <w:rsid w:val="00D7311D"/>
    <w:rsid w:val="00D73B3E"/>
    <w:rsid w:val="00D7441B"/>
    <w:rsid w:val="00D745D6"/>
    <w:rsid w:val="00D74859"/>
    <w:rsid w:val="00D749C7"/>
    <w:rsid w:val="00D75231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900C4"/>
    <w:rsid w:val="00D9037E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5AC5"/>
    <w:rsid w:val="00D95EA1"/>
    <w:rsid w:val="00D96195"/>
    <w:rsid w:val="00D963C0"/>
    <w:rsid w:val="00D969B5"/>
    <w:rsid w:val="00D97441"/>
    <w:rsid w:val="00D97488"/>
    <w:rsid w:val="00DA08AD"/>
    <w:rsid w:val="00DA171F"/>
    <w:rsid w:val="00DA1951"/>
    <w:rsid w:val="00DA1D43"/>
    <w:rsid w:val="00DA2012"/>
    <w:rsid w:val="00DA24A1"/>
    <w:rsid w:val="00DA2EE3"/>
    <w:rsid w:val="00DA3A32"/>
    <w:rsid w:val="00DA3BCA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F21"/>
    <w:rsid w:val="00DB7100"/>
    <w:rsid w:val="00DC0958"/>
    <w:rsid w:val="00DC0F9B"/>
    <w:rsid w:val="00DC161F"/>
    <w:rsid w:val="00DC1838"/>
    <w:rsid w:val="00DC1B94"/>
    <w:rsid w:val="00DC1BC2"/>
    <w:rsid w:val="00DC205E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6225"/>
    <w:rsid w:val="00DC6839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20C8"/>
    <w:rsid w:val="00DD2AE4"/>
    <w:rsid w:val="00DD3157"/>
    <w:rsid w:val="00DD3D36"/>
    <w:rsid w:val="00DD53D5"/>
    <w:rsid w:val="00DD5A52"/>
    <w:rsid w:val="00DD60A9"/>
    <w:rsid w:val="00DD6736"/>
    <w:rsid w:val="00DD6DAE"/>
    <w:rsid w:val="00DD6FB4"/>
    <w:rsid w:val="00DE03B3"/>
    <w:rsid w:val="00DE06BE"/>
    <w:rsid w:val="00DE07D2"/>
    <w:rsid w:val="00DE1706"/>
    <w:rsid w:val="00DE18C4"/>
    <w:rsid w:val="00DE1B44"/>
    <w:rsid w:val="00DE1CEF"/>
    <w:rsid w:val="00DE1DAB"/>
    <w:rsid w:val="00DE2A20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913"/>
    <w:rsid w:val="00DF65C1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755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819"/>
    <w:rsid w:val="00E1197E"/>
    <w:rsid w:val="00E11C69"/>
    <w:rsid w:val="00E137F5"/>
    <w:rsid w:val="00E1485F"/>
    <w:rsid w:val="00E14B60"/>
    <w:rsid w:val="00E14DA4"/>
    <w:rsid w:val="00E158E5"/>
    <w:rsid w:val="00E162F5"/>
    <w:rsid w:val="00E163B8"/>
    <w:rsid w:val="00E165C1"/>
    <w:rsid w:val="00E16FE2"/>
    <w:rsid w:val="00E17CD7"/>
    <w:rsid w:val="00E17E51"/>
    <w:rsid w:val="00E20476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21B5"/>
    <w:rsid w:val="00E2231E"/>
    <w:rsid w:val="00E22C9D"/>
    <w:rsid w:val="00E233D4"/>
    <w:rsid w:val="00E234A2"/>
    <w:rsid w:val="00E23EF2"/>
    <w:rsid w:val="00E24013"/>
    <w:rsid w:val="00E2418F"/>
    <w:rsid w:val="00E241D8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952"/>
    <w:rsid w:val="00E45E37"/>
    <w:rsid w:val="00E46A73"/>
    <w:rsid w:val="00E473E4"/>
    <w:rsid w:val="00E47589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F6F"/>
    <w:rsid w:val="00E573F9"/>
    <w:rsid w:val="00E57BE9"/>
    <w:rsid w:val="00E60916"/>
    <w:rsid w:val="00E60967"/>
    <w:rsid w:val="00E60ACA"/>
    <w:rsid w:val="00E614A1"/>
    <w:rsid w:val="00E620C3"/>
    <w:rsid w:val="00E621CE"/>
    <w:rsid w:val="00E624E1"/>
    <w:rsid w:val="00E62582"/>
    <w:rsid w:val="00E6274C"/>
    <w:rsid w:val="00E62ECC"/>
    <w:rsid w:val="00E6347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AE1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7793"/>
    <w:rsid w:val="00E8000A"/>
    <w:rsid w:val="00E80301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6FB"/>
    <w:rsid w:val="00E85A23"/>
    <w:rsid w:val="00E85EC8"/>
    <w:rsid w:val="00E861BC"/>
    <w:rsid w:val="00E864AB"/>
    <w:rsid w:val="00E8716F"/>
    <w:rsid w:val="00E87A83"/>
    <w:rsid w:val="00E90C04"/>
    <w:rsid w:val="00E92940"/>
    <w:rsid w:val="00E92ECE"/>
    <w:rsid w:val="00E92F0C"/>
    <w:rsid w:val="00E932E5"/>
    <w:rsid w:val="00E9363A"/>
    <w:rsid w:val="00E9464E"/>
    <w:rsid w:val="00E95B54"/>
    <w:rsid w:val="00E96550"/>
    <w:rsid w:val="00E967FD"/>
    <w:rsid w:val="00E96E8A"/>
    <w:rsid w:val="00E970E0"/>
    <w:rsid w:val="00E97608"/>
    <w:rsid w:val="00EA0A06"/>
    <w:rsid w:val="00EA0CE4"/>
    <w:rsid w:val="00EA1274"/>
    <w:rsid w:val="00EA24DE"/>
    <w:rsid w:val="00EA26F8"/>
    <w:rsid w:val="00EA2D29"/>
    <w:rsid w:val="00EA36BB"/>
    <w:rsid w:val="00EA451F"/>
    <w:rsid w:val="00EA517E"/>
    <w:rsid w:val="00EA52D5"/>
    <w:rsid w:val="00EA55E6"/>
    <w:rsid w:val="00EA58AE"/>
    <w:rsid w:val="00EA5EE2"/>
    <w:rsid w:val="00EA6008"/>
    <w:rsid w:val="00EA688F"/>
    <w:rsid w:val="00EA6C35"/>
    <w:rsid w:val="00EA6CB9"/>
    <w:rsid w:val="00EA758E"/>
    <w:rsid w:val="00EA7676"/>
    <w:rsid w:val="00EA7941"/>
    <w:rsid w:val="00EA7C64"/>
    <w:rsid w:val="00EA7F84"/>
    <w:rsid w:val="00EB15D8"/>
    <w:rsid w:val="00EB1AAC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76AC"/>
    <w:rsid w:val="00EB7E8F"/>
    <w:rsid w:val="00EC00C6"/>
    <w:rsid w:val="00EC1DC9"/>
    <w:rsid w:val="00EC2362"/>
    <w:rsid w:val="00EC2C8C"/>
    <w:rsid w:val="00EC2EE0"/>
    <w:rsid w:val="00EC34DF"/>
    <w:rsid w:val="00EC438F"/>
    <w:rsid w:val="00EC44E9"/>
    <w:rsid w:val="00EC5A81"/>
    <w:rsid w:val="00EC7341"/>
    <w:rsid w:val="00EC760C"/>
    <w:rsid w:val="00EC76A7"/>
    <w:rsid w:val="00EC7F33"/>
    <w:rsid w:val="00ED06B7"/>
    <w:rsid w:val="00ED08E8"/>
    <w:rsid w:val="00ED0933"/>
    <w:rsid w:val="00ED0AD0"/>
    <w:rsid w:val="00ED0F9B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67ED"/>
    <w:rsid w:val="00EE69DF"/>
    <w:rsid w:val="00EE6A7B"/>
    <w:rsid w:val="00EE70A5"/>
    <w:rsid w:val="00EE7A89"/>
    <w:rsid w:val="00EE7CDB"/>
    <w:rsid w:val="00EF005D"/>
    <w:rsid w:val="00EF1A12"/>
    <w:rsid w:val="00EF1DEE"/>
    <w:rsid w:val="00EF2B5D"/>
    <w:rsid w:val="00EF2C52"/>
    <w:rsid w:val="00EF2D53"/>
    <w:rsid w:val="00EF2D6C"/>
    <w:rsid w:val="00EF347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4311"/>
    <w:rsid w:val="00F04425"/>
    <w:rsid w:val="00F0454D"/>
    <w:rsid w:val="00F05805"/>
    <w:rsid w:val="00F05E18"/>
    <w:rsid w:val="00F06533"/>
    <w:rsid w:val="00F06957"/>
    <w:rsid w:val="00F06F20"/>
    <w:rsid w:val="00F07718"/>
    <w:rsid w:val="00F07DED"/>
    <w:rsid w:val="00F10232"/>
    <w:rsid w:val="00F10444"/>
    <w:rsid w:val="00F105BC"/>
    <w:rsid w:val="00F10B96"/>
    <w:rsid w:val="00F10C25"/>
    <w:rsid w:val="00F10E69"/>
    <w:rsid w:val="00F1134E"/>
    <w:rsid w:val="00F118B2"/>
    <w:rsid w:val="00F13EA9"/>
    <w:rsid w:val="00F1635E"/>
    <w:rsid w:val="00F16BAF"/>
    <w:rsid w:val="00F170BC"/>
    <w:rsid w:val="00F17374"/>
    <w:rsid w:val="00F1797B"/>
    <w:rsid w:val="00F17F06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A0B"/>
    <w:rsid w:val="00F31B05"/>
    <w:rsid w:val="00F31C26"/>
    <w:rsid w:val="00F31F80"/>
    <w:rsid w:val="00F321AA"/>
    <w:rsid w:val="00F32380"/>
    <w:rsid w:val="00F326A2"/>
    <w:rsid w:val="00F33840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E5"/>
    <w:rsid w:val="00F37641"/>
    <w:rsid w:val="00F40CA1"/>
    <w:rsid w:val="00F40F67"/>
    <w:rsid w:val="00F410AF"/>
    <w:rsid w:val="00F4130D"/>
    <w:rsid w:val="00F41486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21B8"/>
    <w:rsid w:val="00F524E6"/>
    <w:rsid w:val="00F532A3"/>
    <w:rsid w:val="00F548B3"/>
    <w:rsid w:val="00F54AD2"/>
    <w:rsid w:val="00F5517F"/>
    <w:rsid w:val="00F5519D"/>
    <w:rsid w:val="00F56A75"/>
    <w:rsid w:val="00F56A9E"/>
    <w:rsid w:val="00F5718A"/>
    <w:rsid w:val="00F57308"/>
    <w:rsid w:val="00F57392"/>
    <w:rsid w:val="00F5751D"/>
    <w:rsid w:val="00F57B49"/>
    <w:rsid w:val="00F60DC7"/>
    <w:rsid w:val="00F613BD"/>
    <w:rsid w:val="00F61536"/>
    <w:rsid w:val="00F628CD"/>
    <w:rsid w:val="00F62B2F"/>
    <w:rsid w:val="00F62DBB"/>
    <w:rsid w:val="00F62F16"/>
    <w:rsid w:val="00F63213"/>
    <w:rsid w:val="00F639A2"/>
    <w:rsid w:val="00F63C5C"/>
    <w:rsid w:val="00F64D50"/>
    <w:rsid w:val="00F64FC3"/>
    <w:rsid w:val="00F65033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8091C"/>
    <w:rsid w:val="00F81581"/>
    <w:rsid w:val="00F8191A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609"/>
    <w:rsid w:val="00F85CEF"/>
    <w:rsid w:val="00F874F1"/>
    <w:rsid w:val="00F87CBC"/>
    <w:rsid w:val="00F87F9B"/>
    <w:rsid w:val="00F87FE7"/>
    <w:rsid w:val="00F9017C"/>
    <w:rsid w:val="00F90D66"/>
    <w:rsid w:val="00F91047"/>
    <w:rsid w:val="00F91CB8"/>
    <w:rsid w:val="00F92BBF"/>
    <w:rsid w:val="00F92FE8"/>
    <w:rsid w:val="00F9317F"/>
    <w:rsid w:val="00F9376A"/>
    <w:rsid w:val="00F94036"/>
    <w:rsid w:val="00F953DB"/>
    <w:rsid w:val="00F9549A"/>
    <w:rsid w:val="00F95602"/>
    <w:rsid w:val="00F963E3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7EA"/>
    <w:rsid w:val="00FA302E"/>
    <w:rsid w:val="00FA316F"/>
    <w:rsid w:val="00FA3199"/>
    <w:rsid w:val="00FA35F7"/>
    <w:rsid w:val="00FA3E5A"/>
    <w:rsid w:val="00FA5161"/>
    <w:rsid w:val="00FA62FD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41BC"/>
    <w:rsid w:val="00FB4657"/>
    <w:rsid w:val="00FB49C0"/>
    <w:rsid w:val="00FB4A33"/>
    <w:rsid w:val="00FB4E63"/>
    <w:rsid w:val="00FB5401"/>
    <w:rsid w:val="00FB67ED"/>
    <w:rsid w:val="00FB6A66"/>
    <w:rsid w:val="00FB6F8E"/>
    <w:rsid w:val="00FB746C"/>
    <w:rsid w:val="00FB7DC6"/>
    <w:rsid w:val="00FC01AB"/>
    <w:rsid w:val="00FC2420"/>
    <w:rsid w:val="00FC24BA"/>
    <w:rsid w:val="00FC2A5E"/>
    <w:rsid w:val="00FC3635"/>
    <w:rsid w:val="00FC4101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52F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lock">
    <w:name w:val="block"/>
    <w:aliases w:val="b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BBD0D-B670-460C-81CE-D5642A83D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17</Pages>
  <Words>4020</Words>
  <Characters>16777</Characters>
  <Application>Microsoft Office Word</Application>
  <DocSecurity>0</DocSecurity>
  <Lines>139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Orathai, Nuchprasert</cp:lastModifiedBy>
  <cp:revision>3</cp:revision>
  <cp:lastPrinted>2020-08-13T01:37:00Z</cp:lastPrinted>
  <dcterms:created xsi:type="dcterms:W3CDTF">2020-08-13T07:41:00Z</dcterms:created>
  <dcterms:modified xsi:type="dcterms:W3CDTF">2020-08-13T07:42:00Z</dcterms:modified>
</cp:coreProperties>
</file>