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63201" w14:textId="59C9452D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1B50E1F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08F976E8" w14:textId="65536245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4AEDCF8D" w14:textId="20402FF0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597BCA40" w14:textId="7D0ADEB3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250E76FC" w14:textId="36F76210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4B79C259" w14:textId="1921B590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3D3F1800" w14:textId="388884CD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685B8D47" w14:textId="1B47D0B6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2D1E8985" w14:textId="078E7E06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00856355" w14:textId="18405B5E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77FDF46C" w14:textId="77777777" w:rsidR="00B6171E" w:rsidRDefault="00B6171E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3AD9FCCA" w:rsidR="00AC56FB" w:rsidRPr="007C2D33" w:rsidRDefault="00AC56FB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ณ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</w:t>
      </w:r>
      <w:r w:rsidR="006C574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CD1AF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   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56722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401E42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CD1AF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D2F4A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</w:t>
      </w:r>
      <w:r w:rsidR="00CD1AFF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</w:t>
      </w:r>
      <w:r w:rsidR="002D2F4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1AFF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0DC0A2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4F6A90AD" w:rsidR="0034149A" w:rsidRDefault="0034149A" w:rsidP="00CD4D4E">
      <w:pPr>
        <w:jc w:val="thaiDistribute"/>
        <w:rPr>
          <w:noProof/>
        </w:rPr>
      </w:pPr>
    </w:p>
    <w:p w14:paraId="463D10C4" w14:textId="372896BB" w:rsidR="003F4209" w:rsidRDefault="003F4209" w:rsidP="00CD4D4E">
      <w:pPr>
        <w:jc w:val="thaiDistribute"/>
        <w:rPr>
          <w:noProof/>
        </w:rPr>
      </w:pPr>
    </w:p>
    <w:p w14:paraId="2B2B4905" w14:textId="369D0A6D" w:rsidR="003F4209" w:rsidRDefault="003F4209" w:rsidP="00CD4D4E">
      <w:pPr>
        <w:jc w:val="thaiDistribute"/>
        <w:rPr>
          <w:noProof/>
        </w:rPr>
      </w:pPr>
    </w:p>
    <w:p w14:paraId="41A5C79F" w14:textId="77777777" w:rsidR="003F4209" w:rsidRDefault="003F4209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37D41C41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B4AC79F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C1563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711FCDA" w:rsidR="00D15EA5" w:rsidRPr="00D52C3D" w:rsidRDefault="00AC3D97" w:rsidP="00D52C3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/>
        </w:rPr>
        <w:t xml:space="preserve">13 </w:t>
      </w:r>
      <w:r w:rsidR="005448A0" w:rsidRPr="005448A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07244B" w:rsidRPr="005448A0">
        <w:rPr>
          <w:rFonts w:ascii="Browallia New" w:hAnsi="Browallia New" w:cs="Browallia New"/>
          <w:sz w:val="28"/>
          <w:szCs w:val="28"/>
          <w:lang w:val="en-US"/>
        </w:rPr>
        <w:t xml:space="preserve"> 2563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C35C4" w14:textId="77777777" w:rsidR="00C80116" w:rsidRDefault="00C80116">
      <w:r>
        <w:separator/>
      </w:r>
    </w:p>
  </w:endnote>
  <w:endnote w:type="continuationSeparator" w:id="0">
    <w:p w14:paraId="1C7624D4" w14:textId="77777777" w:rsidR="00C80116" w:rsidRDefault="00C8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4F2F6" w14:textId="77777777" w:rsidR="00C80116" w:rsidRDefault="00C80116">
      <w:bookmarkStart w:id="0" w:name="_Hlk482348182"/>
      <w:bookmarkEnd w:id="0"/>
      <w:r>
        <w:separator/>
      </w:r>
    </w:p>
  </w:footnote>
  <w:footnote w:type="continuationSeparator" w:id="0">
    <w:p w14:paraId="2F059F5D" w14:textId="77777777" w:rsidR="00C80116" w:rsidRDefault="00C8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083BF240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719E2F7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730F"/>
    <w:rsid w:val="0003023B"/>
    <w:rsid w:val="00031D17"/>
    <w:rsid w:val="00044ACE"/>
    <w:rsid w:val="0004550E"/>
    <w:rsid w:val="00052614"/>
    <w:rsid w:val="00055CAD"/>
    <w:rsid w:val="00067A2B"/>
    <w:rsid w:val="000723F7"/>
    <w:rsid w:val="0007244B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D1AFB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A252E"/>
    <w:rsid w:val="002B0BF8"/>
    <w:rsid w:val="002B5A4A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4209"/>
    <w:rsid w:val="003F5A96"/>
    <w:rsid w:val="00401E4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7025"/>
    <w:rsid w:val="005E2D67"/>
    <w:rsid w:val="005E5578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574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947CB"/>
    <w:rsid w:val="00AA219C"/>
    <w:rsid w:val="00AA5C16"/>
    <w:rsid w:val="00AB1178"/>
    <w:rsid w:val="00AB1F31"/>
    <w:rsid w:val="00AB690D"/>
    <w:rsid w:val="00AC107E"/>
    <w:rsid w:val="00AC31D4"/>
    <w:rsid w:val="00AC3D97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171E"/>
    <w:rsid w:val="00B63D0E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6939"/>
    <w:rsid w:val="00C15638"/>
    <w:rsid w:val="00C173BF"/>
    <w:rsid w:val="00C21E3B"/>
    <w:rsid w:val="00C24282"/>
    <w:rsid w:val="00C3462C"/>
    <w:rsid w:val="00C35B1A"/>
    <w:rsid w:val="00C41C7D"/>
    <w:rsid w:val="00C63023"/>
    <w:rsid w:val="00C63743"/>
    <w:rsid w:val="00C65C75"/>
    <w:rsid w:val="00C76C6C"/>
    <w:rsid w:val="00C80116"/>
    <w:rsid w:val="00C80EC5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268B0"/>
    <w:rsid w:val="00D3089E"/>
    <w:rsid w:val="00D31D7A"/>
    <w:rsid w:val="00D33E60"/>
    <w:rsid w:val="00D460E7"/>
    <w:rsid w:val="00D52C3D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E4F2C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86F4B"/>
    <w:rsid w:val="00E9110B"/>
    <w:rsid w:val="00EA2B6F"/>
    <w:rsid w:val="00EB0DDD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</TotalTime>
  <Pages>2</Pages>
  <Words>251</Words>
  <Characters>1434</Characters>
  <Application>Microsoft Office Word</Application>
  <DocSecurity>0</DocSecurity>
  <Lines>11</Lines>
  <Paragraphs>3</Paragraphs>
  <ScaleCrop>false</ScaleCrop>
  <Company>Grant Thornton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66</cp:revision>
  <cp:lastPrinted>2017-11-14T11:56:00Z</cp:lastPrinted>
  <dcterms:created xsi:type="dcterms:W3CDTF">2019-03-26T14:33:00Z</dcterms:created>
  <dcterms:modified xsi:type="dcterms:W3CDTF">2020-08-13T07:33:00Z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