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F065D7" w14:paraId="64F8B879" w14:textId="77777777" w:rsidTr="00212863">
        <w:trPr>
          <w:tblHeader/>
        </w:trPr>
        <w:tc>
          <w:tcPr>
            <w:tcW w:w="1278" w:type="dxa"/>
          </w:tcPr>
          <w:p w14:paraId="78B5E574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14:paraId="75309CB5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F065D7" w14:paraId="5A14948E" w14:textId="77777777" w:rsidTr="00212863">
        <w:trPr>
          <w:tblHeader/>
        </w:trPr>
        <w:tc>
          <w:tcPr>
            <w:tcW w:w="1278" w:type="dxa"/>
          </w:tcPr>
          <w:p w14:paraId="34C9E960" w14:textId="77777777" w:rsidR="00B36D3F" w:rsidRPr="00F065D7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10AE589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F065D7" w14:paraId="27721DEC" w14:textId="77777777" w:rsidTr="00B17529">
        <w:tc>
          <w:tcPr>
            <w:tcW w:w="1278" w:type="dxa"/>
            <w:vAlign w:val="center"/>
          </w:tcPr>
          <w:p w14:paraId="6293F8FB" w14:textId="77777777" w:rsidR="00B36D3F" w:rsidRPr="00F065D7" w:rsidRDefault="00B36D3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1C39684" w14:textId="77777777" w:rsidR="00B36D3F" w:rsidRPr="00F065D7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F065D7" w14:paraId="2A1B9D7F" w14:textId="77777777" w:rsidTr="00B17529">
        <w:tc>
          <w:tcPr>
            <w:tcW w:w="1278" w:type="dxa"/>
            <w:vAlign w:val="center"/>
          </w:tcPr>
          <w:p w14:paraId="5FF2A3A6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A7D0AFE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4D2BE3" w:rsidRPr="00F065D7" w14:paraId="6C8589CD" w14:textId="77777777" w:rsidTr="00B17529">
        <w:tc>
          <w:tcPr>
            <w:tcW w:w="1278" w:type="dxa"/>
            <w:vAlign w:val="center"/>
          </w:tcPr>
          <w:p w14:paraId="2B634191" w14:textId="77777777" w:rsidR="004D2BE3" w:rsidRPr="00F065D7" w:rsidRDefault="004D2BE3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D71D23" w14:textId="519D0B8F" w:rsidR="004D2BE3" w:rsidRPr="00F065D7" w:rsidRDefault="0052687D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การเปลี่ยนแปลงนโยบาย</w:t>
            </w:r>
            <w:r w:rsidR="009B3D1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บัญชี</w:t>
            </w:r>
          </w:p>
        </w:tc>
      </w:tr>
      <w:tr w:rsidR="00D95B24" w:rsidRPr="00F065D7" w14:paraId="7183B919" w14:textId="77777777" w:rsidTr="00B17529">
        <w:tc>
          <w:tcPr>
            <w:tcW w:w="1278" w:type="dxa"/>
            <w:vAlign w:val="center"/>
          </w:tcPr>
          <w:p w14:paraId="0075E848" w14:textId="77777777" w:rsidR="00D95B24" w:rsidRPr="00F065D7" w:rsidRDefault="00D95B2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65CCF26" w14:textId="77777777" w:rsidR="00D95B24" w:rsidRPr="00F065D7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F065D7" w14:paraId="4CB8D6F6" w14:textId="77777777" w:rsidTr="00B17529">
        <w:tc>
          <w:tcPr>
            <w:tcW w:w="1278" w:type="dxa"/>
            <w:vAlign w:val="center"/>
          </w:tcPr>
          <w:p w14:paraId="6560E6A5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7D3DCE" w14:textId="19E0E758" w:rsidR="00B64D42" w:rsidRPr="00F065D7" w:rsidRDefault="004354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="005F619D">
              <w:rPr>
                <w:rFonts w:ascii="Angsana New" w:hAnsi="Angsana New"/>
                <w:sz w:val="30"/>
                <w:szCs w:val="30"/>
                <w:lang w:val="en-US"/>
              </w:rPr>
              <w:t>w</w:t>
            </w:r>
            <w:bookmarkStart w:id="0" w:name="_GoBack"/>
            <w:bookmarkEnd w:id="0"/>
            <w:r w:rsidR="00C12743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F065D7" w14:paraId="0C0EFEFD" w14:textId="77777777" w:rsidTr="00B17529">
        <w:tc>
          <w:tcPr>
            <w:tcW w:w="1278" w:type="dxa"/>
            <w:vAlign w:val="center"/>
          </w:tcPr>
          <w:p w14:paraId="6A1B6E03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585057" w14:textId="48AC72C0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</w:tr>
      <w:tr w:rsidR="00B64D42" w:rsidRPr="00F065D7" w14:paraId="3B874C0E" w14:textId="77777777" w:rsidTr="00B17529">
        <w:tc>
          <w:tcPr>
            <w:tcW w:w="1278" w:type="dxa"/>
            <w:vAlign w:val="center"/>
          </w:tcPr>
          <w:p w14:paraId="3658DA2C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9B68E8C" w14:textId="77777777" w:rsidR="00B64D42" w:rsidRPr="00F065D7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F065D7" w14:paraId="5BCB062A" w14:textId="77777777" w:rsidTr="00B17529">
        <w:tc>
          <w:tcPr>
            <w:tcW w:w="1278" w:type="dxa"/>
            <w:vAlign w:val="center"/>
          </w:tcPr>
          <w:p w14:paraId="507D7B98" w14:textId="77777777" w:rsidR="00ED511E" w:rsidRPr="00F065D7" w:rsidRDefault="00ED511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8FB4D22" w14:textId="77777777" w:rsidR="00ED511E" w:rsidRPr="00F065D7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64D42" w:rsidRPr="00F065D7" w14:paraId="5FDC4E71" w14:textId="77777777" w:rsidTr="00B17529">
        <w:tc>
          <w:tcPr>
            <w:tcW w:w="1278" w:type="dxa"/>
            <w:vAlign w:val="center"/>
          </w:tcPr>
          <w:p w14:paraId="16B859FE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39612BDB" w14:textId="77777777" w:rsidR="00B64D42" w:rsidRPr="00F065D7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5151EE" w:rsidRPr="00F065D7" w14:paraId="4367B1A3" w14:textId="77777777" w:rsidTr="00B17529">
        <w:tc>
          <w:tcPr>
            <w:tcW w:w="1278" w:type="dxa"/>
            <w:vAlign w:val="center"/>
          </w:tcPr>
          <w:p w14:paraId="01E25E4C" w14:textId="77777777" w:rsidR="005151EE" w:rsidRPr="00F065D7" w:rsidRDefault="005151E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6448440E" w14:textId="087C3D8D" w:rsidR="005151EE" w:rsidRPr="00F065D7" w:rsidRDefault="005151E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โครงการ</w:t>
            </w:r>
            <w:r w:rsidR="00571135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ร่วมลงทุนระหว่างนายจ้างและลูกจ้างของ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บริษัทจดทะเบียน</w:t>
            </w:r>
          </w:p>
        </w:tc>
      </w:tr>
      <w:tr w:rsidR="00B6375E" w:rsidRPr="00F065D7" w14:paraId="5B693050" w14:textId="77777777" w:rsidTr="00521943">
        <w:tc>
          <w:tcPr>
            <w:tcW w:w="1278" w:type="dxa"/>
            <w:vAlign w:val="center"/>
          </w:tcPr>
          <w:p w14:paraId="43F60FC0" w14:textId="77777777" w:rsidR="00B6375E" w:rsidRPr="00F065D7" w:rsidRDefault="00B6375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1C70720" w14:textId="77777777" w:rsidR="00B6375E" w:rsidRPr="00F065D7" w:rsidRDefault="00B6375E" w:rsidP="0052194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B6617F" w:rsidRPr="00F065D7" w14:paraId="1BC54A8B" w14:textId="77777777" w:rsidTr="00B17529">
        <w:tc>
          <w:tcPr>
            <w:tcW w:w="1278" w:type="dxa"/>
            <w:vAlign w:val="center"/>
          </w:tcPr>
          <w:p w14:paraId="21BA35BF" w14:textId="77777777" w:rsidR="00B6617F" w:rsidRPr="00F065D7" w:rsidRDefault="00B6617F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7FAC9B0D" w14:textId="77777777" w:rsidR="00B6617F" w:rsidRPr="00F065D7" w:rsidRDefault="00B6617F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สัญญาเช่า</w:t>
            </w:r>
          </w:p>
        </w:tc>
      </w:tr>
      <w:tr w:rsidR="00927FFE" w:rsidRPr="00F065D7" w14:paraId="257F805F" w14:textId="77777777" w:rsidTr="00B17529">
        <w:tc>
          <w:tcPr>
            <w:tcW w:w="1278" w:type="dxa"/>
            <w:vAlign w:val="center"/>
          </w:tcPr>
          <w:p w14:paraId="16E49BC5" w14:textId="77777777" w:rsidR="00927FFE" w:rsidRPr="00F065D7" w:rsidRDefault="00927FFE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5B389A2C" w14:textId="77777777" w:rsidR="00927FFE" w:rsidRPr="00F065D7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F065D7" w14:paraId="2B2363FA" w14:textId="77777777" w:rsidTr="00B17529">
        <w:tc>
          <w:tcPr>
            <w:tcW w:w="1278" w:type="dxa"/>
            <w:vAlign w:val="center"/>
          </w:tcPr>
          <w:p w14:paraId="276C960E" w14:textId="77777777" w:rsidR="00C665D6" w:rsidRPr="00F065D7" w:rsidRDefault="00C665D6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BC54CE3" w14:textId="77777777" w:rsidR="00C665D6" w:rsidRPr="00F065D7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F065D7" w14:paraId="04E032B4" w14:textId="77777777" w:rsidTr="00B17529">
        <w:tc>
          <w:tcPr>
            <w:tcW w:w="1278" w:type="dxa"/>
            <w:vAlign w:val="center"/>
          </w:tcPr>
          <w:p w14:paraId="07BF3A8D" w14:textId="77777777" w:rsidR="00B64D42" w:rsidRPr="00F065D7" w:rsidRDefault="00B64D42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4E35E6B3" w14:textId="77777777" w:rsidR="00B64D42" w:rsidRPr="00F065D7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F065D7" w14:paraId="2207ABD6" w14:textId="77777777" w:rsidTr="00B17529">
        <w:tc>
          <w:tcPr>
            <w:tcW w:w="1278" w:type="dxa"/>
            <w:vAlign w:val="center"/>
          </w:tcPr>
          <w:p w14:paraId="2805D66B" w14:textId="77777777" w:rsidR="002D1934" w:rsidRPr="00F065D7" w:rsidRDefault="002D1934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02FF951A" w14:textId="77777777" w:rsidR="002D1934" w:rsidRPr="00F065D7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F065D7" w14:paraId="6E7FCF62" w14:textId="77777777" w:rsidTr="00B17529">
        <w:tc>
          <w:tcPr>
            <w:tcW w:w="1278" w:type="dxa"/>
            <w:vAlign w:val="center"/>
          </w:tcPr>
          <w:p w14:paraId="1B57FCB9" w14:textId="77777777" w:rsidR="00E35DB9" w:rsidRPr="00F065D7" w:rsidRDefault="00E35DB9" w:rsidP="00E07809">
            <w:pPr>
              <w:pStyle w:val="BodyTextIndent2"/>
              <w:numPr>
                <w:ilvl w:val="0"/>
                <w:numId w:val="16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14:paraId="198716BB" w14:textId="77777777" w:rsidR="00E35DB9" w:rsidRPr="00F065D7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</w:tbl>
    <w:p w14:paraId="589E5447" w14:textId="77777777" w:rsidR="00B36D3F" w:rsidRPr="00F065D7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14:paraId="4D141FC1" w14:textId="77777777" w:rsidR="00142C8F" w:rsidRPr="00F065D7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813018A" w14:textId="7994D11A" w:rsidR="00142C8F" w:rsidRPr="00F065D7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</w:t>
      </w:r>
      <w:r w:rsidRPr="00F065D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F065D7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F065D7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F065D7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13</w:t>
      </w:r>
      <w:r w:rsidR="00B6617F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610960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</w:p>
    <w:p w14:paraId="2C2EB71E" w14:textId="77777777" w:rsidR="00B36D3F" w:rsidRPr="00F065D7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14:paraId="1733C54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3824044B" w14:textId="77777777" w:rsidR="00B36D3F" w:rsidRPr="00F065D7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14:paraId="58C5805F" w14:textId="7BD3A694" w:rsidR="00B6617F" w:rsidRPr="00F065D7" w:rsidRDefault="00B6617F" w:rsidP="00B6617F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F065D7">
        <w:rPr>
          <w:rFonts w:asciiTheme="majorBidi" w:hAnsiTheme="majorBidi"/>
          <w:sz w:val="30"/>
          <w:szCs w:val="30"/>
          <w:cs/>
          <w:lang w:val="th-TH"/>
        </w:rPr>
        <w:t>บริษัท โอสถสภา จำกัด (มหาชน) “บริษัท” เป็นนิติบุคคลที่จัดตั้งขึ้นในประเทศไทย และจดทะเบียนกับ</w:t>
      </w:r>
      <w:r w:rsidRPr="00F065D7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ตลาดหลักทรัพย์แห่งประเทศไทย โดยมีที่อยู่จดทะเบียนของบริษัทตั้งอยู่เลขที่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348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ถนนรามคำแหง แขวงหัวหมา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เขตบางกะปิ กรุงเทพมหานคร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10240</w:t>
      </w:r>
    </w:p>
    <w:p w14:paraId="2BDA8F29" w14:textId="77777777" w:rsidR="0005074E" w:rsidRPr="00F065D7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AB2D8C7" w14:textId="105C38BE" w:rsidR="00272AC4" w:rsidRPr="00F065D7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F065D7">
        <w:rPr>
          <w:rFonts w:ascii="Angsana New" w:hAnsi="Angsana New"/>
          <w:sz w:val="30"/>
          <w:szCs w:val="30"/>
        </w:rPr>
        <w:t>“</w:t>
      </w:r>
      <w:r w:rsidRPr="00F065D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065D7">
        <w:rPr>
          <w:rFonts w:ascii="Angsana New" w:hAnsi="Angsana New"/>
          <w:sz w:val="30"/>
          <w:szCs w:val="30"/>
        </w:rPr>
        <w:t xml:space="preserve">” </w:t>
      </w:r>
      <w:r w:rsidRPr="00F065D7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</w:t>
      </w:r>
      <w:r w:rsidR="004F20C5" w:rsidRPr="00F065D7">
        <w:rPr>
          <w:rFonts w:ascii="Angsana New" w:hAnsi="Angsana New" w:hint="cs"/>
          <w:sz w:val="30"/>
          <w:szCs w:val="30"/>
          <w:cs/>
        </w:rPr>
        <w:t>ของใช้</w:t>
      </w:r>
      <w:r w:rsidRPr="00F065D7">
        <w:rPr>
          <w:rFonts w:ascii="Angsana New" w:hAnsi="Angsana New"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B3030A" w:rsidRPr="00F065D7">
        <w:rPr>
          <w:rFonts w:ascii="Angsana New" w:hAnsi="Angsana New" w:hint="cs"/>
          <w:sz w:val="30"/>
          <w:szCs w:val="30"/>
          <w:cs/>
        </w:rPr>
        <w:t>และ</w:t>
      </w:r>
      <w:r w:rsidR="004D2BE3" w:rsidRPr="00F065D7">
        <w:rPr>
          <w:rFonts w:ascii="Angsana New" w:hAnsi="Angsana New" w:hint="cs"/>
          <w:sz w:val="30"/>
          <w:szCs w:val="30"/>
          <w:cs/>
        </w:rPr>
        <w:t>จัดจำหน่ายสินค้า</w:t>
      </w:r>
    </w:p>
    <w:p w14:paraId="3A335609" w14:textId="77777777" w:rsidR="0076474E" w:rsidRPr="00F065D7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E7867F7" w14:textId="77777777" w:rsidR="00B36D3F" w:rsidRPr="00F065D7" w:rsidRDefault="00B36D3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14:paraId="4C39609F" w14:textId="77777777" w:rsidR="00B36D3F" w:rsidRPr="00F065D7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14:paraId="503C9132" w14:textId="77777777" w:rsidR="00E8310F" w:rsidRPr="00F065D7" w:rsidRDefault="00E8310F" w:rsidP="00E07809">
      <w:pPr>
        <w:numPr>
          <w:ilvl w:val="0"/>
          <w:numId w:val="15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14:paraId="3E9B1869" w14:textId="77777777" w:rsidR="00E8310F" w:rsidRPr="00F065D7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F04478A" w14:textId="3E7722C0" w:rsidR="00B6617F" w:rsidRPr="00F065D7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pacing w:val="12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F065D7">
        <w:rPr>
          <w:rFonts w:ascii="Angsana New" w:hAnsi="Angsana New" w:hint="cs"/>
          <w:sz w:val="30"/>
          <w:szCs w:val="30"/>
          <w:cs/>
        </w:rPr>
        <w:t>แบบย่อ</w:t>
      </w:r>
      <w:r w:rsidRPr="00F065D7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Pr="00F065D7">
        <w:rPr>
          <w:rFonts w:ascii="Angsana New" w:hAnsi="Angsana New" w:hint="cs"/>
          <w:sz w:val="30"/>
          <w:szCs w:val="30"/>
          <w:cs/>
        </w:rPr>
        <w:t xml:space="preserve"> (</w:t>
      </w:r>
      <w:r w:rsidRPr="00F065D7">
        <w:rPr>
          <w:rFonts w:ascii="Angsana New" w:hAnsi="Angsana New"/>
          <w:sz w:val="30"/>
          <w:szCs w:val="30"/>
          <w:lang w:val="en-US"/>
        </w:rPr>
        <w:t>“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งบการเงินระหว่างกาล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”) </w:t>
      </w:r>
      <w:r w:rsidRPr="00F065D7">
        <w:rPr>
          <w:rFonts w:ascii="Angsana New" w:hAnsi="Angsana New"/>
          <w:sz w:val="30"/>
          <w:szCs w:val="30"/>
          <w:cs/>
        </w:rPr>
        <w:t>ตามมาตรฐานการบัญชี ฉบับ</w:t>
      </w:r>
      <w:r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 xml:space="preserve">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34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เรื่อง 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F065D7">
        <w:rPr>
          <w:rFonts w:ascii="Angsana New" w:hAnsi="Angsana New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รวมถึงแนวปฏิบัติทางการบัญชีที่ประกาศใช้โดยสภาวิชาชีพบัญชีฯ </w:t>
      </w:r>
      <w:r w:rsidRPr="00F065D7">
        <w:rPr>
          <w:rFonts w:ascii="Angsana New" w:hAnsi="Angsana New" w:hint="cs"/>
          <w:sz w:val="30"/>
          <w:szCs w:val="30"/>
          <w:cs/>
        </w:rPr>
        <w:t>กฎระเบียบและประกาศ</w:t>
      </w:r>
      <w:r w:rsidRPr="00F065D7">
        <w:rPr>
          <w:rFonts w:ascii="Angsana New" w:hAnsi="Angsana New" w:hint="cs"/>
          <w:spacing w:val="1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42395957" w14:textId="77777777" w:rsidR="00B6617F" w:rsidRPr="00F065D7" w:rsidRDefault="00B6617F" w:rsidP="00B6617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254123" w14:textId="32FC3831" w:rsidR="00B6617F" w:rsidRPr="00F065D7" w:rsidRDefault="00B6617F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</w:p>
    <w:p w14:paraId="49EBBB68" w14:textId="77777777" w:rsidR="000A5F9C" w:rsidRPr="00F065D7" w:rsidRDefault="000A5F9C" w:rsidP="00B6617F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FE3C59E" w14:textId="77777777" w:rsidR="00037F61" w:rsidRPr="00F065D7" w:rsidRDefault="00037F61">
      <w:pPr>
        <w:spacing w:line="240" w:lineRule="auto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br w:type="page"/>
      </w:r>
    </w:p>
    <w:p w14:paraId="686D03FA" w14:textId="742FE09F" w:rsidR="005648BB" w:rsidRPr="00F065D7" w:rsidRDefault="005648BB" w:rsidP="005648B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lastRenderedPageBreak/>
        <w:t>กลุ่มบริษัทถือปฏิบัติตามมาตรฐานการรายงานทางการเงิน</w:t>
      </w:r>
      <w:r w:rsidR="002449A0" w:rsidRPr="00F065D7">
        <w:rPr>
          <w:rFonts w:ascii="Angsana New" w:hAnsi="Angsana New" w:hint="cs"/>
          <w:sz w:val="30"/>
          <w:szCs w:val="30"/>
          <w:cs/>
        </w:rPr>
        <w:t>ซึ่ง</w:t>
      </w:r>
      <w:r w:rsidR="002449A0" w:rsidRPr="00F065D7">
        <w:rPr>
          <w:rFonts w:ascii="Angsana New" w:hAnsi="Angsana New"/>
          <w:sz w:val="30"/>
          <w:szCs w:val="30"/>
          <w:cs/>
        </w:rPr>
        <w:t>มีผลบังคับใช้กับงบการเงินสำหรับรอบระยะเวลาบัญชีที่เริ่มในหรือหลัง</w:t>
      </w:r>
      <w:r w:rsidR="002449A0" w:rsidRPr="00F065D7">
        <w:rPr>
          <w:rFonts w:ascii="Angsana New" w:hAnsi="Angsana New" w:hint="cs"/>
          <w:sz w:val="30"/>
          <w:szCs w:val="30"/>
          <w:cs/>
        </w:rPr>
        <w:t>วันที่</w:t>
      </w:r>
      <w:r w:rsidR="00394AF1"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</w:t>
      </w:r>
      <w:r w:rsidR="000C1EE2" w:rsidRPr="00F065D7">
        <w:rPr>
          <w:rFonts w:ascii="Angsana New" w:hAnsi="Angsana New"/>
          <w:sz w:val="30"/>
          <w:szCs w:val="30"/>
        </w:rPr>
        <w:t xml:space="preserve"> </w:t>
      </w:r>
      <w:r w:rsidR="002449A0" w:rsidRPr="00F065D7">
        <w:rPr>
          <w:rFonts w:ascii="Angsana New" w:hAnsi="Angsana New" w:hint="cs"/>
          <w:sz w:val="30"/>
          <w:szCs w:val="30"/>
          <w:cs/>
        </w:rPr>
        <w:t>มกราคม</w:t>
      </w:r>
      <w:r w:rsidR="00394AF1"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2449A0" w:rsidRPr="00F065D7">
        <w:rPr>
          <w:rFonts w:ascii="Angsana New" w:hAnsi="Angsana New" w:hint="cs"/>
          <w:sz w:val="30"/>
          <w:szCs w:val="30"/>
          <w:cs/>
        </w:rPr>
        <w:t xml:space="preserve"> ดังต่อไปนี้</w:t>
      </w:r>
      <w:r w:rsidRPr="00F065D7">
        <w:rPr>
          <w:rFonts w:ascii="Angsana New" w:hAnsi="Angsana New"/>
          <w:sz w:val="30"/>
          <w:szCs w:val="30"/>
          <w:cs/>
        </w:rPr>
        <w:t>เป็นครั้งแรก</w:t>
      </w:r>
      <w:r w:rsidR="002449A0" w:rsidRPr="00F065D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7228A3A" w14:textId="77777777" w:rsidR="009B3D1E" w:rsidRPr="00F065D7" w:rsidRDefault="009B3D1E" w:rsidP="005648B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AD55D" w14:textId="534B9540" w:rsidR="002449A0" w:rsidRPr="00F065D7" w:rsidRDefault="002449A0" w:rsidP="002449A0">
      <w:pPr>
        <w:ind w:left="540" w:firstLine="322"/>
        <w:jc w:val="thaiDistribute"/>
        <w:rPr>
          <w:rFonts w:ascii="Angsana New" w:hAnsi="Angsana New"/>
          <w:b/>
          <w:bCs/>
          <w:sz w:val="30"/>
          <w:szCs w:val="30"/>
        </w:rPr>
      </w:pPr>
      <w:r w:rsidRPr="00F065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</w:t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</w:r>
      <w:r w:rsidRPr="00F065D7">
        <w:rPr>
          <w:rFonts w:ascii="Angsana New" w:hAnsi="Angsana New"/>
          <w:b/>
          <w:bCs/>
          <w:sz w:val="30"/>
          <w:szCs w:val="30"/>
          <w:cs/>
        </w:rPr>
        <w:tab/>
        <w:t>เรื่อง</w:t>
      </w:r>
    </w:p>
    <w:p w14:paraId="74982839" w14:textId="422A6B06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มาตร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ฐานการรายงานทางการเงิน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7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  <w:t>การเปิดเผยข้อมูลสำหรับเครื่องมือทางการเงิน</w:t>
      </w:r>
    </w:p>
    <w:p w14:paraId="0C4C11F0" w14:textId="2C37FD02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มาตร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ฐานการรายงานทางการเงิน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9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  <w:t>เครื่องมือทางการเงิน</w:t>
      </w:r>
    </w:p>
    <w:p w14:paraId="5D58E825" w14:textId="1E65D8BA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มาตรฐ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z w:val="30"/>
          <w:szCs w:val="30"/>
          <w:cs/>
        </w:rPr>
        <w:tab/>
        <w:t xml:space="preserve">สัญญาเช่า </w:t>
      </w:r>
    </w:p>
    <w:p w14:paraId="36CEC9FB" w14:textId="36A2F512" w:rsidR="002449A0" w:rsidRPr="00F065D7" w:rsidRDefault="000856E6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32</w:t>
      </w:r>
      <w:r w:rsidR="002449A0" w:rsidRPr="00F065D7">
        <w:rPr>
          <w:rFonts w:ascii="Angsana New" w:hAnsi="Angsana New"/>
          <w:sz w:val="30"/>
          <w:szCs w:val="30"/>
          <w:cs/>
        </w:rPr>
        <w:t>*</w:t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</w:r>
      <w:r w:rsidR="002449A0" w:rsidRPr="00F065D7">
        <w:rPr>
          <w:rFonts w:ascii="Angsana New" w:hAnsi="Angsana New"/>
          <w:sz w:val="30"/>
          <w:szCs w:val="30"/>
          <w:cs/>
        </w:rPr>
        <w:tab/>
        <w:t>การแสดงรายการสำหรับเครื่องมือทางการเงิน</w:t>
      </w:r>
    </w:p>
    <w:p w14:paraId="7BF42118" w14:textId="38037AE4" w:rsidR="002449A0" w:rsidRPr="00F065D7" w:rsidRDefault="002449A0" w:rsidP="000856E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การตีความมาตรฐ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</w:r>
      <w:r w:rsidRPr="00F065D7">
        <w:rPr>
          <w:rFonts w:ascii="Angsana New" w:hAnsi="Angsana New"/>
          <w:spacing w:val="14"/>
          <w:sz w:val="30"/>
          <w:szCs w:val="30"/>
          <w:cs/>
        </w:rPr>
        <w:t>การป้องกันความเสี่ยงของเงินลงทุนสุทธิ</w:t>
      </w:r>
    </w:p>
    <w:p w14:paraId="3627634C" w14:textId="5FA68955" w:rsidR="002449A0" w:rsidRPr="00F065D7" w:rsidRDefault="002449A0" w:rsidP="000856E6">
      <w:pPr>
        <w:ind w:left="5281" w:firstLine="322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ในหน่วยงานต่างประเทศ</w:t>
      </w:r>
    </w:p>
    <w:p w14:paraId="20192E88" w14:textId="329F871C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การตีความมาตรฐ</w:t>
      </w:r>
      <w:r w:rsidR="000856E6" w:rsidRPr="00F065D7">
        <w:rPr>
          <w:rFonts w:ascii="Angsana New" w:hAnsi="Angsana New"/>
          <w:sz w:val="30"/>
          <w:szCs w:val="30"/>
          <w:cs/>
        </w:rPr>
        <w:t xml:space="preserve">านการรายงานทางการเงิน 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19</w:t>
      </w:r>
      <w:r w:rsidRPr="00F065D7">
        <w:rPr>
          <w:rFonts w:ascii="Angsana New" w:hAnsi="Angsana New"/>
          <w:sz w:val="30"/>
          <w:szCs w:val="30"/>
          <w:cs/>
        </w:rPr>
        <w:t>*</w:t>
      </w:r>
      <w:r w:rsidRPr="00F065D7">
        <w:rPr>
          <w:rFonts w:ascii="Angsana New" w:hAnsi="Angsana New"/>
          <w:sz w:val="30"/>
          <w:szCs w:val="30"/>
          <w:cs/>
        </w:rPr>
        <w:tab/>
        <w:t>การชำระหนี้สินทางการเงินด้วยตราสารทุน</w:t>
      </w:r>
    </w:p>
    <w:p w14:paraId="011ADBAC" w14:textId="77777777" w:rsidR="002449A0" w:rsidRPr="00F065D7" w:rsidRDefault="002449A0" w:rsidP="002449A0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3E6E42" w14:textId="6F530419" w:rsidR="005648BB" w:rsidRPr="00F065D7" w:rsidRDefault="002449A0" w:rsidP="002449A0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225BC8" w:rsidRPr="00F065D7">
        <w:rPr>
          <w:rFonts w:ascii="Angsana New" w:hAnsi="Angsana New"/>
          <w:i/>
          <w:iCs/>
          <w:sz w:val="30"/>
          <w:szCs w:val="30"/>
          <w:cs/>
        </w:rPr>
        <w:t>กลุ่ม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51C9AF8A" w14:textId="77777777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552719" w14:textId="3E1A76E3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 w:hint="cs"/>
          <w:sz w:val="30"/>
          <w:szCs w:val="30"/>
          <w:cs/>
        </w:rPr>
        <w:t>บริษัทได้เปิดเผย</w:t>
      </w:r>
      <w:r w:rsidRPr="00F065D7">
        <w:rPr>
          <w:rFonts w:ascii="Angsana New" w:hAnsi="Angsana New"/>
          <w:sz w:val="30"/>
          <w:szCs w:val="30"/>
          <w:cs/>
        </w:rPr>
        <w:t>ผลกระทบจากการเปลี่ยนแปลงนโยบายการบัญชี</w:t>
      </w:r>
      <w:r w:rsidRPr="00F065D7">
        <w:rPr>
          <w:rFonts w:ascii="Angsana New" w:hAnsi="Angsana New" w:hint="cs"/>
          <w:sz w:val="30"/>
          <w:szCs w:val="30"/>
          <w:cs/>
        </w:rPr>
        <w:t>ดังกล่าว</w:t>
      </w:r>
      <w:r w:rsidRPr="00F065D7">
        <w:rPr>
          <w:rFonts w:ascii="Angsana New" w:hAnsi="Angsana New"/>
          <w:sz w:val="30"/>
          <w:szCs w:val="30"/>
          <w:cs/>
        </w:rPr>
        <w:t xml:space="preserve">ไว้ในหมายเหตุข้อ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</w:p>
    <w:p w14:paraId="41E159D4" w14:textId="77777777" w:rsidR="002449A0" w:rsidRPr="00F065D7" w:rsidRDefault="002449A0" w:rsidP="002449A0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A6874" w14:textId="77777777" w:rsidR="00C0006D" w:rsidRPr="00F065D7" w:rsidRDefault="00C0006D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สกุลเงิน</w:t>
      </w:r>
      <w:r w:rsidRPr="00F065D7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F065D7">
        <w:rPr>
          <w:b w:val="0"/>
          <w:bCs w:val="0"/>
          <w:cs/>
        </w:rPr>
        <w:t>นำเสนองบการเงิน</w:t>
      </w:r>
    </w:p>
    <w:p w14:paraId="3D65DBE5" w14:textId="77777777" w:rsidR="00C0006D" w:rsidRPr="00F065D7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14:paraId="07B1AB0C" w14:textId="77777777" w:rsidR="002D56DB" w:rsidRPr="00F065D7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F065D7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F065D7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14:paraId="45FBB071" w14:textId="77777777" w:rsidR="00414EA8" w:rsidRPr="00F065D7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3ACCB05" w14:textId="77777777" w:rsidR="00C0006D" w:rsidRPr="00F065D7" w:rsidRDefault="0052454E" w:rsidP="00E07809">
      <w:pPr>
        <w:pStyle w:val="ListParagraph"/>
        <w:numPr>
          <w:ilvl w:val="0"/>
          <w:numId w:val="15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F065D7">
        <w:rPr>
          <w:b w:val="0"/>
          <w:bCs w:val="0"/>
          <w:cs/>
        </w:rPr>
        <w:t>การใช้วิจารณญาณ</w:t>
      </w:r>
      <w:r w:rsidRPr="00F065D7">
        <w:rPr>
          <w:rFonts w:hint="cs"/>
          <w:b w:val="0"/>
          <w:bCs w:val="0"/>
          <w:cs/>
        </w:rPr>
        <w:t>และการ</w:t>
      </w:r>
      <w:r w:rsidRPr="00F065D7">
        <w:rPr>
          <w:b w:val="0"/>
          <w:bCs w:val="0"/>
          <w:cs/>
        </w:rPr>
        <w:t>ประมาณการ</w:t>
      </w:r>
    </w:p>
    <w:p w14:paraId="76F57533" w14:textId="77777777" w:rsidR="00BA507E" w:rsidRPr="00F065D7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19E256E" w14:textId="6711CC43" w:rsidR="00B6617F" w:rsidRPr="00BA42F0" w:rsidRDefault="00B6617F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ในการจัดทำ</w:t>
      </w:r>
      <w:r w:rsidRPr="00F065D7">
        <w:rPr>
          <w:rFonts w:ascii="Angsana New" w:hAnsi="Angsana New" w:hint="cs"/>
          <w:sz w:val="30"/>
          <w:szCs w:val="30"/>
          <w:cs/>
        </w:rPr>
        <w:t>งบ</w:t>
      </w:r>
      <w:r w:rsidRPr="00F065D7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F065D7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F065D7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F065D7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F065D7">
        <w:rPr>
          <w:rFonts w:ascii="Angsana New" w:hAnsi="Angsana New"/>
          <w:sz w:val="30"/>
          <w:szCs w:val="30"/>
          <w:cs/>
        </w:rPr>
        <w:t>นั้น</w:t>
      </w:r>
      <w:r w:rsidRPr="00F065D7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Pr="00F065D7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360F64" w:rsidRPr="00F065D7">
        <w:rPr>
          <w:rFonts w:ascii="Angsana New" w:hAnsi="Angsana New"/>
          <w:sz w:val="30"/>
          <w:szCs w:val="30"/>
          <w:cs/>
          <w:lang w:val="en-US"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="00744A38" w:rsidRPr="00F065D7">
        <w:rPr>
          <w:rFonts w:ascii="Angsana New" w:hAnsi="Angsana New"/>
          <w:sz w:val="30"/>
          <w:szCs w:val="30"/>
          <w:cs/>
          <w:lang w:val="en-US"/>
        </w:rPr>
        <w:t>ตามที่ได้อธิบายไว้ใน</w:t>
      </w:r>
      <w:r w:rsidR="00744A38" w:rsidRPr="00F065D7">
        <w:rPr>
          <w:rFonts w:ascii="Angsana New" w:hAnsi="Angsana New"/>
          <w:sz w:val="30"/>
          <w:szCs w:val="30"/>
          <w:lang w:val="en-US"/>
        </w:rPr>
        <w:t xml:space="preserve">  </w:t>
      </w:r>
      <w:r w:rsidR="00744A38" w:rsidRPr="00F065D7">
        <w:rPr>
          <w:rFonts w:ascii="Angsana New" w:hAnsi="Angsana New"/>
          <w:sz w:val="30"/>
          <w:szCs w:val="30"/>
          <w:cs/>
          <w:lang w:val="en-US"/>
        </w:rPr>
        <w:t xml:space="preserve">หมายเหตุข้อ </w:t>
      </w:r>
      <w:r w:rsidR="00C819B9" w:rsidRPr="00BA42F0">
        <w:rPr>
          <w:rFonts w:ascii="Angsana New" w:hAnsi="Angsana New"/>
          <w:sz w:val="30"/>
          <w:szCs w:val="30"/>
          <w:lang w:val="en-US"/>
        </w:rPr>
        <w:t>3</w:t>
      </w:r>
      <w:r w:rsidR="00744A38" w:rsidRPr="00BA42F0">
        <w:rPr>
          <w:rFonts w:ascii="Angsana New" w:hAnsi="Angsana New"/>
          <w:sz w:val="30"/>
          <w:szCs w:val="30"/>
          <w:lang w:val="en-US"/>
        </w:rPr>
        <w:t xml:space="preserve"> </w:t>
      </w:r>
      <w:r w:rsidR="00744A38" w:rsidRPr="00BA42F0">
        <w:rPr>
          <w:rFonts w:ascii="Angsana New" w:hAnsi="Angsana New"/>
          <w:sz w:val="30"/>
          <w:szCs w:val="30"/>
          <w:cs/>
          <w:lang w:val="en-US"/>
        </w:rPr>
        <w:t xml:space="preserve">และการแพร่ระบาดของโรคติดเชื้อไวรัสโคโรนา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2019</w:t>
      </w:r>
      <w:r w:rsidR="00744A38" w:rsidRPr="00BA42F0">
        <w:rPr>
          <w:rFonts w:ascii="Angsana New" w:hAnsi="Angsana New"/>
          <w:sz w:val="30"/>
          <w:szCs w:val="30"/>
          <w:cs/>
          <w:lang w:val="en-US"/>
        </w:rPr>
        <w:t xml:space="preserve"> (</w:t>
      </w:r>
      <w:r w:rsidR="00744A38" w:rsidRPr="00BA42F0">
        <w:rPr>
          <w:rFonts w:ascii="Angsana New" w:hAnsi="Angsana New"/>
          <w:sz w:val="30"/>
          <w:szCs w:val="30"/>
          <w:lang w:val="en-US"/>
        </w:rPr>
        <w:t>COVID-</w:t>
      </w:r>
      <w:r w:rsidR="00C819B9" w:rsidRPr="00BA42F0">
        <w:rPr>
          <w:rFonts w:ascii="Angsana New" w:hAnsi="Angsana New"/>
          <w:sz w:val="30"/>
          <w:szCs w:val="30"/>
          <w:lang w:val="en-US"/>
        </w:rPr>
        <w:t>19</w:t>
      </w:r>
      <w:r w:rsidR="00744A38" w:rsidRPr="00BA42F0">
        <w:rPr>
          <w:rFonts w:ascii="Angsana New" w:hAnsi="Angsana New"/>
          <w:sz w:val="30"/>
          <w:szCs w:val="30"/>
          <w:cs/>
          <w:lang w:val="en-US"/>
        </w:rPr>
        <w:t xml:space="preserve">) </w:t>
      </w:r>
    </w:p>
    <w:p w14:paraId="70C10BA0" w14:textId="77777777" w:rsidR="00744A38" w:rsidRPr="00BA42F0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73CEAD8" w14:textId="77777777" w:rsidR="00744A38" w:rsidRPr="00BA42F0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41D315" w14:textId="1CD77549" w:rsidR="00744A38" w:rsidRPr="00F065D7" w:rsidRDefault="00744A38" w:rsidP="00685F7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A42F0">
        <w:rPr>
          <w:rFonts w:ascii="Angsana New" w:hAnsi="Angsana New"/>
          <w:sz w:val="30"/>
          <w:szCs w:val="30"/>
          <w:cs/>
        </w:rPr>
        <w:lastRenderedPageBreak/>
        <w:t xml:space="preserve">จากสถานการณ์ของการแพร่ระบาดของโรคติดเชื้อไวรัสโคโรนา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2019</w:t>
      </w:r>
      <w:r w:rsidRPr="00BA42F0">
        <w:rPr>
          <w:rFonts w:ascii="Angsana New" w:hAnsi="Angsana New"/>
          <w:sz w:val="30"/>
          <w:szCs w:val="30"/>
        </w:rPr>
        <w:t xml:space="preserve"> (COVID-</w:t>
      </w:r>
      <w:r w:rsidR="00C819B9" w:rsidRPr="00BA42F0">
        <w:rPr>
          <w:rFonts w:ascii="Angsana New" w:hAnsi="Angsana New"/>
          <w:sz w:val="30"/>
          <w:szCs w:val="30"/>
          <w:lang w:val="en-US"/>
        </w:rPr>
        <w:t>19</w:t>
      </w:r>
      <w:r w:rsidRPr="00BA42F0">
        <w:rPr>
          <w:rFonts w:ascii="Angsana New" w:hAnsi="Angsana New"/>
          <w:sz w:val="30"/>
          <w:szCs w:val="30"/>
        </w:rPr>
        <w:t xml:space="preserve">) </w:t>
      </w:r>
      <w:r w:rsidRPr="00BA42F0">
        <w:rPr>
          <w:rFonts w:ascii="Angsana New" w:hAnsi="Angsana New" w:hint="cs"/>
          <w:sz w:val="30"/>
          <w:szCs w:val="30"/>
          <w:cs/>
        </w:rPr>
        <w:t>ทำให้เกิดความไม่แน่นอน</w:t>
      </w:r>
      <w:r w:rsidRPr="00BA42F0">
        <w:rPr>
          <w:rFonts w:ascii="Angsana New" w:hAnsi="Angsana New"/>
          <w:sz w:val="30"/>
          <w:szCs w:val="30"/>
          <w:cs/>
        </w:rPr>
        <w:t xml:space="preserve">ในการประมาณการ กลุ่มบริษัทได้เลือกปฏิบัติตามแนวปฏิบัติทางการบัญชี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C819B9" w:rsidRPr="00BA42F0">
        <w:rPr>
          <w:rFonts w:ascii="Angsana New" w:hAnsi="Angsana New"/>
          <w:sz w:val="30"/>
          <w:szCs w:val="30"/>
        </w:rPr>
        <w:t>2019</w:t>
      </w:r>
      <w:r w:rsidRPr="00BA42F0">
        <w:rPr>
          <w:rFonts w:ascii="Angsana New" w:hAnsi="Angsana New" w:hint="cs"/>
          <w:sz w:val="30"/>
          <w:szCs w:val="30"/>
          <w:cs/>
        </w:rPr>
        <w:t xml:space="preserve"> (</w:t>
      </w:r>
      <w:r w:rsidRPr="00BA42F0">
        <w:rPr>
          <w:rFonts w:ascii="Angsana New" w:hAnsi="Angsana New"/>
          <w:sz w:val="30"/>
          <w:szCs w:val="30"/>
        </w:rPr>
        <w:t>COVID-</w:t>
      </w:r>
      <w:r w:rsidR="00C819B9" w:rsidRPr="00BA42F0">
        <w:rPr>
          <w:rFonts w:ascii="Angsana New" w:hAnsi="Angsana New"/>
          <w:sz w:val="30"/>
          <w:szCs w:val="30"/>
        </w:rPr>
        <w:t>19</w:t>
      </w:r>
      <w:r w:rsidRPr="00BA42F0">
        <w:rPr>
          <w:rFonts w:ascii="Angsana New" w:hAnsi="Angsana New" w:hint="cs"/>
          <w:sz w:val="30"/>
          <w:szCs w:val="30"/>
          <w:cs/>
        </w:rPr>
        <w:t xml:space="preserve">) </w:t>
      </w:r>
      <w:r w:rsidRPr="00BA42F0">
        <w:rPr>
          <w:rFonts w:ascii="Angsana New" w:hAnsi="Angsana New"/>
          <w:sz w:val="30"/>
          <w:szCs w:val="30"/>
          <w:cs/>
        </w:rPr>
        <w:t xml:space="preserve">สำหรับรายการที่เกี่ยวข้องกับงบการเงินรวมระหว่างกาลสิ้นสุดวันที่ </w:t>
      </w:r>
      <w:r w:rsidR="00C819B9" w:rsidRPr="00BA42F0">
        <w:rPr>
          <w:rFonts w:ascii="Angsana New" w:hAnsi="Angsana New"/>
          <w:sz w:val="30"/>
          <w:szCs w:val="30"/>
        </w:rPr>
        <w:t>30</w:t>
      </w:r>
      <w:r w:rsidRPr="00BA42F0">
        <w:rPr>
          <w:rFonts w:ascii="Angsana New" w:hAnsi="Angsana New"/>
          <w:sz w:val="30"/>
          <w:szCs w:val="30"/>
        </w:rPr>
        <w:t xml:space="preserve"> </w:t>
      </w:r>
      <w:r w:rsidR="00CA232A" w:rsidRPr="00BA42F0">
        <w:rPr>
          <w:rFonts w:ascii="Angsana New" w:hAnsi="Angsana New" w:hint="cs"/>
          <w:sz w:val="30"/>
          <w:szCs w:val="30"/>
          <w:cs/>
        </w:rPr>
        <w:t>มิถุนายน</w:t>
      </w:r>
      <w:r w:rsidRPr="00BA42F0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BA42F0">
        <w:rPr>
          <w:rFonts w:ascii="Angsana New" w:hAnsi="Angsana New"/>
          <w:sz w:val="30"/>
          <w:szCs w:val="30"/>
        </w:rPr>
        <w:t>2563</w:t>
      </w:r>
      <w:r w:rsidRPr="00BA42F0">
        <w:rPr>
          <w:rFonts w:ascii="Angsana New" w:hAnsi="Angsana New"/>
          <w:sz w:val="30"/>
          <w:szCs w:val="30"/>
        </w:rPr>
        <w:t xml:space="preserve"> </w:t>
      </w:r>
      <w:r w:rsidRPr="00BA42F0">
        <w:rPr>
          <w:rFonts w:ascii="Angsana New" w:hAnsi="Angsana New" w:hint="cs"/>
          <w:sz w:val="30"/>
          <w:szCs w:val="30"/>
          <w:cs/>
        </w:rPr>
        <w:t>ในเรื่อง</w:t>
      </w:r>
      <w:r w:rsidRPr="00BA42F0"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="00685F77" w:rsidRPr="00BA42F0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BA42F0">
        <w:rPr>
          <w:rFonts w:ascii="Angsana New" w:hAnsi="Angsana New"/>
          <w:sz w:val="30"/>
          <w:szCs w:val="30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ด้วยมูลค่ายุติธรรม ณ วันที่ </w:t>
      </w:r>
      <w:r w:rsidR="00C819B9" w:rsidRPr="00BA42F0">
        <w:rPr>
          <w:rFonts w:ascii="Angsana New" w:hAnsi="Angsana New"/>
          <w:sz w:val="30"/>
          <w:szCs w:val="30"/>
          <w:lang w:val="en-US"/>
        </w:rPr>
        <w:t>1</w:t>
      </w:r>
      <w:r w:rsidRPr="00BA42F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2563</w:t>
      </w:r>
    </w:p>
    <w:p w14:paraId="1B4BD527" w14:textId="77777777" w:rsidR="00744A38" w:rsidRPr="00F065D7" w:rsidRDefault="00744A38" w:rsidP="00744A3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8E7FB80" w14:textId="77777777" w:rsidR="00744A38" w:rsidRPr="00685F77" w:rsidRDefault="00744A38" w:rsidP="00B6617F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775E89B3" w14:textId="3020F5B2" w:rsidR="00037F61" w:rsidRPr="00F065D7" w:rsidRDefault="00037F61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</w:rPr>
        <w:br w:type="page"/>
      </w:r>
    </w:p>
    <w:p w14:paraId="2C8B509D" w14:textId="33C8B8DA" w:rsidR="004D2BE3" w:rsidRPr="00F065D7" w:rsidRDefault="0052687D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</w:t>
      </w:r>
      <w:r w:rsidR="009B3D1E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การ</w:t>
      </w: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บัญชี</w:t>
      </w:r>
    </w:p>
    <w:p w14:paraId="77A0651B" w14:textId="77777777" w:rsidR="004D2BE3" w:rsidRPr="00F065D7" w:rsidRDefault="004D2BE3" w:rsidP="004D2BE3">
      <w:pPr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013A171" w14:textId="0F8580CA" w:rsidR="00EF2226" w:rsidRPr="00F065D7" w:rsidRDefault="00DD0C3B" w:rsidP="00EC5A89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</w:t>
      </w:r>
      <w:r w:rsidRPr="00F065D7">
        <w:rPr>
          <w:rFonts w:ascii="Angsana New" w:hAnsi="Angsana New"/>
          <w:sz w:val="30"/>
          <w:szCs w:val="30"/>
          <w:cs/>
        </w:rPr>
        <w:t xml:space="preserve"> มกราคม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52687D" w:rsidRPr="00F065D7">
        <w:rPr>
          <w:rFonts w:ascii="Angsana New" w:hAnsi="Angsana New"/>
          <w:sz w:val="30"/>
          <w:szCs w:val="30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</w:t>
      </w:r>
      <w:r w:rsidR="00225BC8" w:rsidRPr="00F065D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="00AB2D16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225BC8" w:rsidRPr="00F065D7">
        <w:rPr>
          <w:rFonts w:ascii="Angsana New" w:hAnsi="Angsana New"/>
          <w:sz w:val="30"/>
          <w:szCs w:val="30"/>
          <w:cs/>
        </w:rPr>
        <w:t xml:space="preserve">ฉบับที่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="00225BC8" w:rsidRPr="00F065D7">
        <w:rPr>
          <w:rFonts w:ascii="Angsana New" w:hAnsi="Angsana New"/>
          <w:sz w:val="30"/>
          <w:szCs w:val="30"/>
        </w:rPr>
        <w:t xml:space="preserve"> </w:t>
      </w:r>
      <w:r w:rsidR="00225BC8" w:rsidRPr="00F065D7">
        <w:rPr>
          <w:rFonts w:ascii="Angsana New" w:hAnsi="Angsana New"/>
          <w:sz w:val="30"/>
          <w:szCs w:val="30"/>
          <w:cs/>
        </w:rPr>
        <w:t xml:space="preserve">เรื่อง </w:t>
      </w:r>
      <w:r w:rsidR="00225BC8" w:rsidRPr="00F065D7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="00225BC8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9B3D1E" w:rsidRPr="00F065D7">
        <w:rPr>
          <w:rFonts w:ascii="Angsana New" w:hAnsi="Angsana New"/>
          <w:sz w:val="30"/>
          <w:szCs w:val="30"/>
          <w:lang w:val="en-US"/>
        </w:rPr>
        <w:t xml:space="preserve">(TFRS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16</w:t>
      </w:r>
      <w:r w:rsidR="009B3D1E" w:rsidRPr="00F065D7">
        <w:rPr>
          <w:rFonts w:ascii="Angsana New" w:hAnsi="Angsana New"/>
          <w:sz w:val="30"/>
          <w:szCs w:val="30"/>
          <w:lang w:val="en-US"/>
        </w:rPr>
        <w:t xml:space="preserve">) </w:t>
      </w:r>
      <w:r w:rsidR="0052687D" w:rsidRPr="00F065D7">
        <w:rPr>
          <w:rFonts w:ascii="Angsana New" w:hAnsi="Angsana New"/>
          <w:sz w:val="30"/>
          <w:szCs w:val="30"/>
          <w:cs/>
        </w:rPr>
        <w:t xml:space="preserve">เป็นครั้งแรก </w:t>
      </w:r>
    </w:p>
    <w:p w14:paraId="36654DDE" w14:textId="50AB22E4" w:rsidR="00037F61" w:rsidRPr="00F065D7" w:rsidRDefault="0052687D" w:rsidP="00EC5A89">
      <w:pPr>
        <w:spacing w:before="120" w:after="120" w:line="240" w:lineRule="auto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ผลกระทบจากการเปลี่ยนแปลงนโยบายการบัญชี</w:t>
      </w:r>
      <w:r w:rsidR="00A62CD3" w:rsidRPr="00F065D7">
        <w:rPr>
          <w:rFonts w:ascii="Angsana New" w:hAnsi="Angsana New"/>
          <w:sz w:val="30"/>
          <w:szCs w:val="30"/>
          <w:cs/>
        </w:rPr>
        <w:t>ต่องบแสดงฐานะการเงิน</w:t>
      </w:r>
      <w:r w:rsidRPr="00F065D7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39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1"/>
        <w:gridCol w:w="698"/>
        <w:gridCol w:w="7"/>
        <w:gridCol w:w="1275"/>
        <w:gridCol w:w="1359"/>
        <w:gridCol w:w="7"/>
        <w:gridCol w:w="1248"/>
        <w:gridCol w:w="1260"/>
      </w:tblGrid>
      <w:tr w:rsidR="00037F61" w:rsidRPr="00F065D7" w14:paraId="6666343D" w14:textId="77777777" w:rsidTr="006D4DFB">
        <w:tc>
          <w:tcPr>
            <w:tcW w:w="3541" w:type="dxa"/>
          </w:tcPr>
          <w:p w14:paraId="4888FFD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4ACB582F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56" w:type="dxa"/>
            <w:gridSpan w:val="6"/>
          </w:tcPr>
          <w:p w14:paraId="7602D9B0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037F61" w:rsidRPr="00F065D7" w14:paraId="00DFCD1C" w14:textId="77777777" w:rsidTr="006D4DFB">
        <w:tc>
          <w:tcPr>
            <w:tcW w:w="3541" w:type="dxa"/>
          </w:tcPr>
          <w:p w14:paraId="79EEF960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5FE1C352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730F0CE8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236F249B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ผลกระทบของ</w:t>
            </w:r>
          </w:p>
          <w:p w14:paraId="79DC1FC1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260" w:type="dxa"/>
          </w:tcPr>
          <w:p w14:paraId="0CBB19F7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7F61" w:rsidRPr="00F065D7" w14:paraId="0EB72E85" w14:textId="77777777" w:rsidTr="006D4DFB">
        <w:tc>
          <w:tcPr>
            <w:tcW w:w="3541" w:type="dxa"/>
            <w:vAlign w:val="bottom"/>
          </w:tcPr>
          <w:p w14:paraId="24CC5D60" w14:textId="77777777" w:rsidR="00037F61" w:rsidRPr="00F065D7" w:rsidRDefault="00037F61" w:rsidP="00037F61">
            <w:pPr>
              <w:spacing w:line="360" w:lineRule="exact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698" w:type="dxa"/>
            <w:vAlign w:val="bottom"/>
          </w:tcPr>
          <w:p w14:paraId="4F26FA2D" w14:textId="0CB7E825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5586E92" w14:textId="395A6D5C" w:rsidR="00037F61" w:rsidRPr="00F065D7" w:rsidRDefault="00C819B9" w:rsidP="00037F6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31</w:t>
            </w:r>
            <w:r w:rsidR="00037F61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4C96AD82" w14:textId="18FFAC33" w:rsidR="00037F61" w:rsidRPr="00F065D7" w:rsidRDefault="00C819B9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B8B1F3B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กลุ่มเครื่องมือทางการเงิน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</w:tcBorders>
            <w:vAlign w:val="bottom"/>
          </w:tcPr>
          <w:p w14:paraId="3339ED75" w14:textId="31CFC745" w:rsidR="00037F61" w:rsidRPr="00F065D7" w:rsidRDefault="00037F61" w:rsidP="007D72D7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ฉบับที่ </w:t>
            </w:r>
            <w:r w:rsidR="00C819B9" w:rsidRPr="00C819B9">
              <w:rPr>
                <w:rFonts w:ascii="Angsana New" w:hAnsi="Angsana New" w:hint="cs"/>
                <w:sz w:val="28"/>
                <w:szCs w:val="28"/>
                <w:lang w:val="en-US"/>
              </w:rPr>
              <w:t>16</w:t>
            </w:r>
          </w:p>
        </w:tc>
        <w:tc>
          <w:tcPr>
            <w:tcW w:w="1260" w:type="dxa"/>
            <w:vAlign w:val="bottom"/>
          </w:tcPr>
          <w:p w14:paraId="50575EDF" w14:textId="639926F9" w:rsidR="00037F61" w:rsidRPr="00F065D7" w:rsidRDefault="00C819B9" w:rsidP="00037F61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1</w:t>
            </w:r>
            <w:r w:rsidR="00037F61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มกราคม</w:t>
            </w:r>
          </w:p>
          <w:p w14:paraId="42DF61C9" w14:textId="5FB5FA59" w:rsidR="00037F61" w:rsidRPr="00F065D7" w:rsidRDefault="00C819B9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037F61" w:rsidRPr="00F065D7" w14:paraId="1A805926" w14:textId="77777777" w:rsidTr="006D4DFB">
        <w:tc>
          <w:tcPr>
            <w:tcW w:w="3541" w:type="dxa"/>
          </w:tcPr>
          <w:p w14:paraId="2480574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98" w:type="dxa"/>
          </w:tcPr>
          <w:p w14:paraId="6AA0B952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56" w:type="dxa"/>
            <w:gridSpan w:val="6"/>
          </w:tcPr>
          <w:p w14:paraId="32F27507" w14:textId="77777777" w:rsidR="00037F61" w:rsidRPr="00F065D7" w:rsidRDefault="00037F61" w:rsidP="00037F61">
            <w:pPr>
              <w:spacing w:line="360" w:lineRule="exact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37F61" w:rsidRPr="00F065D7" w14:paraId="53BD8F0E" w14:textId="77777777" w:rsidTr="006D4DFB">
        <w:tc>
          <w:tcPr>
            <w:tcW w:w="3541" w:type="dxa"/>
          </w:tcPr>
          <w:p w14:paraId="48E8C4D8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698" w:type="dxa"/>
          </w:tcPr>
          <w:p w14:paraId="24D47B98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69649FE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59" w:type="dxa"/>
          </w:tcPr>
          <w:p w14:paraId="4EA14B9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55" w:type="dxa"/>
            <w:gridSpan w:val="2"/>
          </w:tcPr>
          <w:p w14:paraId="1CDDFA83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0AE0237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37F61" w:rsidRPr="00F065D7" w14:paraId="55046B9A" w14:textId="77777777" w:rsidTr="006D4DFB">
        <w:tc>
          <w:tcPr>
            <w:tcW w:w="3541" w:type="dxa"/>
          </w:tcPr>
          <w:p w14:paraId="2A25EB7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698" w:type="dxa"/>
          </w:tcPr>
          <w:p w14:paraId="0BC73D34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583A8DD" w14:textId="1562F743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563</w:t>
            </w:r>
          </w:p>
        </w:tc>
        <w:tc>
          <w:tcPr>
            <w:tcW w:w="1359" w:type="dxa"/>
            <w:vAlign w:val="bottom"/>
          </w:tcPr>
          <w:p w14:paraId="56F2103C" w14:textId="07D0D50B" w:rsidR="00037F61" w:rsidRPr="00F065D7" w:rsidRDefault="00881F34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1F65A1A5" w14:textId="245A593C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8F6F43C" w14:textId="7AA20C85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</w:t>
            </w:r>
          </w:p>
        </w:tc>
      </w:tr>
      <w:tr w:rsidR="00037F61" w:rsidRPr="00F065D7" w14:paraId="62DB113B" w14:textId="77777777" w:rsidTr="006D4DFB">
        <w:trPr>
          <w:trHeight w:val="182"/>
        </w:trPr>
        <w:tc>
          <w:tcPr>
            <w:tcW w:w="3541" w:type="dxa"/>
          </w:tcPr>
          <w:p w14:paraId="25A0C990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98" w:type="dxa"/>
          </w:tcPr>
          <w:p w14:paraId="24617241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968F264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5A27CACE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439C30EE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A0DEA1C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7F61" w:rsidRPr="00F065D7" w14:paraId="275D4C59" w14:textId="77777777" w:rsidTr="006D4DFB">
        <w:tc>
          <w:tcPr>
            <w:tcW w:w="3541" w:type="dxa"/>
          </w:tcPr>
          <w:p w14:paraId="0930F534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698" w:type="dxa"/>
          </w:tcPr>
          <w:p w14:paraId="363B8D87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5B15261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EB22104" w14:textId="77777777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32A95EC3" w14:textId="77777777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A51D2F" w14:textId="77777777" w:rsidR="00037F61" w:rsidRPr="00F065D7" w:rsidRDefault="00037F61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F065D7" w14:paraId="7D16CA0C" w14:textId="77777777" w:rsidTr="006D4DFB">
        <w:tc>
          <w:tcPr>
            <w:tcW w:w="3541" w:type="dxa"/>
          </w:tcPr>
          <w:p w14:paraId="4146B59E" w14:textId="561A6B5C" w:rsidR="00037F61" w:rsidRPr="00F065D7" w:rsidRDefault="00AD404C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98" w:type="dxa"/>
          </w:tcPr>
          <w:p w14:paraId="50B24C9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330D654" w14:textId="5495070B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59" w:type="dxa"/>
          </w:tcPr>
          <w:p w14:paraId="639B4B6D" w14:textId="3EF6FFB9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55" w:type="dxa"/>
            <w:gridSpan w:val="2"/>
          </w:tcPr>
          <w:p w14:paraId="57A9788D" w14:textId="1D3100FA" w:rsidR="00037F61" w:rsidRPr="00F065D7" w:rsidRDefault="00514530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B829EE7" w14:textId="0B562A72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</w:tr>
      <w:tr w:rsidR="0020724D" w:rsidRPr="00F065D7" w14:paraId="330572D7" w14:textId="77777777" w:rsidTr="006D4DFB">
        <w:tc>
          <w:tcPr>
            <w:tcW w:w="3541" w:type="dxa"/>
          </w:tcPr>
          <w:p w14:paraId="6ACE41E2" w14:textId="7D91432B" w:rsidR="0020724D" w:rsidRPr="00F065D7" w:rsidRDefault="0020724D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สิทธิการเช่า</w:t>
            </w:r>
          </w:p>
        </w:tc>
        <w:tc>
          <w:tcPr>
            <w:tcW w:w="698" w:type="dxa"/>
          </w:tcPr>
          <w:p w14:paraId="05C27A42" w14:textId="77777777" w:rsidR="0020724D" w:rsidRPr="00F065D7" w:rsidRDefault="0020724D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0D8F2E5" w14:textId="7EDE2D0A" w:rsidR="0020724D" w:rsidRPr="0020724D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 w:rsidR="002072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359" w:type="dxa"/>
          </w:tcPr>
          <w:p w14:paraId="6DEB0884" w14:textId="2353DD56" w:rsidR="0020724D" w:rsidRPr="00F065D7" w:rsidRDefault="0020724D" w:rsidP="0020724D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6CB29B2C" w14:textId="4D76B598" w:rsidR="0020724D" w:rsidRPr="00F065D7" w:rsidRDefault="0020724D" w:rsidP="0020724D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AF7E47E" w14:textId="1FB7D3CF" w:rsidR="0020724D" w:rsidRPr="00F065D7" w:rsidRDefault="0020724D" w:rsidP="0020724D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7F61" w:rsidRPr="00F065D7" w14:paraId="502BAFD2" w14:textId="77777777" w:rsidTr="006D4DFB">
        <w:tc>
          <w:tcPr>
            <w:tcW w:w="3541" w:type="dxa"/>
          </w:tcPr>
          <w:p w14:paraId="6E522F2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698" w:type="dxa"/>
          </w:tcPr>
          <w:p w14:paraId="61E81B06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20619B02" w14:textId="3C874569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925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066</w:t>
            </w:r>
          </w:p>
        </w:tc>
        <w:tc>
          <w:tcPr>
            <w:tcW w:w="1359" w:type="dxa"/>
          </w:tcPr>
          <w:p w14:paraId="5B846FCB" w14:textId="32FF50F0" w:rsidR="00037F61" w:rsidRPr="00F065D7" w:rsidRDefault="00881F34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02C1B74F" w14:textId="12B35965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417</w:t>
            </w:r>
            <w:r w:rsidR="0020724D" w:rsidRPr="00207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496</w:t>
            </w:r>
          </w:p>
        </w:tc>
        <w:tc>
          <w:tcPr>
            <w:tcW w:w="1260" w:type="dxa"/>
          </w:tcPr>
          <w:p w14:paraId="5CA20F24" w14:textId="13772DEF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20724D" w:rsidRPr="00207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</w:t>
            </w:r>
            <w:r w:rsidR="0020724D" w:rsidRPr="0020724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</w:tr>
      <w:tr w:rsidR="00037F61" w:rsidRPr="00F065D7" w14:paraId="6618D041" w14:textId="77777777" w:rsidTr="006D4DFB">
        <w:tc>
          <w:tcPr>
            <w:tcW w:w="3541" w:type="dxa"/>
          </w:tcPr>
          <w:p w14:paraId="3704F0AB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98" w:type="dxa"/>
          </w:tcPr>
          <w:p w14:paraId="5391A0BE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14D083F3" w14:textId="3882FA3C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192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359" w:type="dxa"/>
          </w:tcPr>
          <w:p w14:paraId="1E62BC79" w14:textId="047B7272" w:rsidR="00037F61" w:rsidRPr="00F065D7" w:rsidRDefault="00881F34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55" w:type="dxa"/>
            <w:gridSpan w:val="2"/>
          </w:tcPr>
          <w:p w14:paraId="4CE53477" w14:textId="7BFF402C" w:rsidR="00037F61" w:rsidRPr="00F065D7" w:rsidRDefault="00514530" w:rsidP="00FA200F">
            <w:pPr>
              <w:tabs>
                <w:tab w:val="decimal" w:pos="64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1A9027" w14:textId="017EBAA8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660</w:t>
            </w:r>
          </w:p>
        </w:tc>
      </w:tr>
      <w:tr w:rsidR="00037F61" w:rsidRPr="00F065D7" w14:paraId="13F370A2" w14:textId="77777777" w:rsidTr="006D4DFB">
        <w:trPr>
          <w:trHeight w:val="191"/>
        </w:trPr>
        <w:tc>
          <w:tcPr>
            <w:tcW w:w="3541" w:type="dxa"/>
          </w:tcPr>
          <w:p w14:paraId="60FA2E45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78CDF30A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FF1CF01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9" w:type="dxa"/>
          </w:tcPr>
          <w:p w14:paraId="4A9F2351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561ABEFB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B1D73E1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7F61" w:rsidRPr="00F065D7" w14:paraId="1BB27489" w14:textId="77777777" w:rsidTr="006D4DFB">
        <w:tc>
          <w:tcPr>
            <w:tcW w:w="3541" w:type="dxa"/>
          </w:tcPr>
          <w:p w14:paraId="7D34ADEC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698" w:type="dxa"/>
          </w:tcPr>
          <w:p w14:paraId="690123FA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6BCE27BA" w14:textId="17486A2C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323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</w:p>
        </w:tc>
        <w:tc>
          <w:tcPr>
            <w:tcW w:w="1359" w:type="dxa"/>
          </w:tcPr>
          <w:p w14:paraId="5ED6F8B7" w14:textId="2414E5E2" w:rsidR="00037F61" w:rsidRPr="00F065D7" w:rsidRDefault="00C819B9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1255" w:type="dxa"/>
            <w:gridSpan w:val="2"/>
          </w:tcPr>
          <w:p w14:paraId="78105EEA" w14:textId="463031DB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  <w:tc>
          <w:tcPr>
            <w:tcW w:w="1260" w:type="dxa"/>
          </w:tcPr>
          <w:p w14:paraId="2716406E" w14:textId="001864C5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617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561</w:t>
            </w:r>
          </w:p>
        </w:tc>
      </w:tr>
      <w:tr w:rsidR="00037F61" w:rsidRPr="00F065D7" w14:paraId="4826902E" w14:textId="77777777" w:rsidTr="003413E6">
        <w:trPr>
          <w:trHeight w:val="201"/>
        </w:trPr>
        <w:tc>
          <w:tcPr>
            <w:tcW w:w="3541" w:type="dxa"/>
          </w:tcPr>
          <w:p w14:paraId="282D6491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7077DC60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14E3693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0908E39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74AD2554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317DF4D6" w14:textId="77777777" w:rsidR="00037F61" w:rsidRPr="003413E6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F61" w:rsidRPr="00F065D7" w14:paraId="2B6C16C2" w14:textId="77777777" w:rsidTr="006D4DFB">
        <w:tc>
          <w:tcPr>
            <w:tcW w:w="3541" w:type="dxa"/>
          </w:tcPr>
          <w:p w14:paraId="0A7617C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698" w:type="dxa"/>
          </w:tcPr>
          <w:p w14:paraId="6F7A98FC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D4BF322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5BB354B" w14:textId="77777777" w:rsidR="00037F61" w:rsidRPr="00F065D7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29F86533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4F1F2F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F065D7" w14:paraId="38F8E9B6" w14:textId="77777777" w:rsidTr="006D4DFB">
        <w:tc>
          <w:tcPr>
            <w:tcW w:w="3541" w:type="dxa"/>
          </w:tcPr>
          <w:p w14:paraId="6CB1CB4B" w14:textId="77777777" w:rsidR="00037F61" w:rsidRPr="00F065D7" w:rsidRDefault="00037F61" w:rsidP="00EC5A89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ส่วนของหนี้สินตามสัญญาเช่าที่ถึงกำหนด</w:t>
            </w:r>
          </w:p>
          <w:p w14:paraId="7BD0ECA3" w14:textId="40B69331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 xml:space="preserve">   </w:t>
            </w: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ชำระภายในหนึ่งปี</w:t>
            </w:r>
          </w:p>
        </w:tc>
        <w:tc>
          <w:tcPr>
            <w:tcW w:w="698" w:type="dxa"/>
          </w:tcPr>
          <w:p w14:paraId="191314BD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C0F6351" w14:textId="7EBD0DE2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644</w:t>
            </w:r>
          </w:p>
        </w:tc>
        <w:tc>
          <w:tcPr>
            <w:tcW w:w="1359" w:type="dxa"/>
          </w:tcPr>
          <w:p w14:paraId="7189C6E8" w14:textId="77777777" w:rsidR="00037F61" w:rsidRPr="00F065D7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61C6EF" w14:textId="4DA0B029" w:rsidR="00881F34" w:rsidRPr="00F065D7" w:rsidRDefault="00881F34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5319949E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674A6B" w14:textId="44A2EBE9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</w:t>
            </w:r>
          </w:p>
        </w:tc>
        <w:tc>
          <w:tcPr>
            <w:tcW w:w="1260" w:type="dxa"/>
          </w:tcPr>
          <w:p w14:paraId="709E9640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F71BF9" w14:textId="04C18D08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  <w:tr w:rsidR="00037F61" w:rsidRPr="00F065D7" w14:paraId="308E94A3" w14:textId="77777777" w:rsidTr="006D4DFB">
        <w:trPr>
          <w:trHeight w:val="74"/>
        </w:trPr>
        <w:tc>
          <w:tcPr>
            <w:tcW w:w="3541" w:type="dxa"/>
          </w:tcPr>
          <w:p w14:paraId="402AC52E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43DB5C4A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51704FE9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9" w:type="dxa"/>
          </w:tcPr>
          <w:p w14:paraId="5CB66CFE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5" w:type="dxa"/>
            <w:gridSpan w:val="2"/>
          </w:tcPr>
          <w:p w14:paraId="5D8033D3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A51008B" w14:textId="77777777" w:rsidR="00037F61" w:rsidRPr="00F065D7" w:rsidRDefault="00037F61" w:rsidP="00BC6363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37F61" w:rsidRPr="00F065D7" w14:paraId="3C7053FD" w14:textId="77777777" w:rsidTr="006D4DFB">
        <w:tc>
          <w:tcPr>
            <w:tcW w:w="3541" w:type="dxa"/>
          </w:tcPr>
          <w:p w14:paraId="68E8F745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698" w:type="dxa"/>
          </w:tcPr>
          <w:p w14:paraId="4C630BE6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0ECC5DBC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5134AD58" w14:textId="77777777" w:rsidR="00037F61" w:rsidRPr="00F065D7" w:rsidRDefault="00037F61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6CEADDB6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4879AB" w14:textId="77777777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7F61" w:rsidRPr="00F065D7" w14:paraId="545C0558" w14:textId="77777777" w:rsidTr="006D4DFB">
        <w:tc>
          <w:tcPr>
            <w:tcW w:w="3541" w:type="dxa"/>
          </w:tcPr>
          <w:p w14:paraId="3C52D399" w14:textId="01DE941A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698" w:type="dxa"/>
          </w:tcPr>
          <w:p w14:paraId="508C6162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3480CD69" w14:textId="35807B16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284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693</w:t>
            </w:r>
          </w:p>
        </w:tc>
        <w:tc>
          <w:tcPr>
            <w:tcW w:w="1359" w:type="dxa"/>
          </w:tcPr>
          <w:p w14:paraId="4C5502B2" w14:textId="2892F4BB" w:rsidR="00037F61" w:rsidRPr="00F065D7" w:rsidRDefault="00881F34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5" w:type="dxa"/>
            <w:gridSpan w:val="2"/>
          </w:tcPr>
          <w:p w14:paraId="7455406D" w14:textId="23BE3424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436</w:t>
            </w:r>
          </w:p>
        </w:tc>
        <w:tc>
          <w:tcPr>
            <w:tcW w:w="1260" w:type="dxa"/>
          </w:tcPr>
          <w:p w14:paraId="059586AB" w14:textId="77BEDAF8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386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037F61" w:rsidRPr="00F065D7" w14:paraId="0ED0B601" w14:textId="77777777" w:rsidTr="006D4DFB">
        <w:tc>
          <w:tcPr>
            <w:tcW w:w="3541" w:type="dxa"/>
          </w:tcPr>
          <w:p w14:paraId="6945D5C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98" w:type="dxa"/>
          </w:tcPr>
          <w:p w14:paraId="37277189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7F3B75B9" w14:textId="242AF1AB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780</w:t>
            </w:r>
          </w:p>
        </w:tc>
        <w:tc>
          <w:tcPr>
            <w:tcW w:w="1359" w:type="dxa"/>
          </w:tcPr>
          <w:p w14:paraId="27203C0F" w14:textId="6A995006" w:rsidR="00037F61" w:rsidRPr="00F065D7" w:rsidRDefault="00C819B9" w:rsidP="00881F34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55" w:type="dxa"/>
            <w:gridSpan w:val="2"/>
          </w:tcPr>
          <w:p w14:paraId="1AACDD0C" w14:textId="0A4DD186" w:rsidR="00037F61" w:rsidRPr="00F065D7" w:rsidRDefault="00514530" w:rsidP="00FA200F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74A8E7C7" w14:textId="45DE2691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156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423</w:t>
            </w:r>
          </w:p>
        </w:tc>
      </w:tr>
      <w:tr w:rsidR="00037F61" w:rsidRPr="00F065D7" w14:paraId="24D0800F" w14:textId="77777777" w:rsidTr="00AB2150">
        <w:trPr>
          <w:trHeight w:val="155"/>
        </w:trPr>
        <w:tc>
          <w:tcPr>
            <w:tcW w:w="3541" w:type="dxa"/>
          </w:tcPr>
          <w:p w14:paraId="77E30FD0" w14:textId="1EB976F2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5CE29B64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</w:tcPr>
          <w:p w14:paraId="7C703CD7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8DB0B6C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0652303D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1A114D55" w14:textId="77777777" w:rsidR="00037F61" w:rsidRPr="00F065D7" w:rsidRDefault="00037F61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F61" w:rsidRPr="00F065D7" w14:paraId="060A8F02" w14:textId="77777777" w:rsidTr="006D4DFB">
        <w:trPr>
          <w:trHeight w:val="236"/>
        </w:trPr>
        <w:tc>
          <w:tcPr>
            <w:tcW w:w="3541" w:type="dxa"/>
          </w:tcPr>
          <w:p w14:paraId="6DCD928B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698" w:type="dxa"/>
          </w:tcPr>
          <w:p w14:paraId="027BC933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61E24FD0" w14:textId="10548F71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</w:t>
            </w:r>
            <w:r w:rsidR="00037F61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721</w:t>
            </w:r>
          </w:p>
        </w:tc>
        <w:tc>
          <w:tcPr>
            <w:tcW w:w="1359" w:type="dxa"/>
          </w:tcPr>
          <w:p w14:paraId="421CD7CD" w14:textId="4E4C722B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55" w:type="dxa"/>
            <w:gridSpan w:val="2"/>
          </w:tcPr>
          <w:p w14:paraId="678F99E7" w14:textId="7D1DE0F2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880</w:t>
            </w:r>
          </w:p>
        </w:tc>
        <w:tc>
          <w:tcPr>
            <w:tcW w:w="1260" w:type="dxa"/>
          </w:tcPr>
          <w:p w14:paraId="0B10293C" w14:textId="5F0BA0A9" w:rsidR="00037F61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</w:p>
        </w:tc>
      </w:tr>
      <w:tr w:rsidR="006D4DFB" w:rsidRPr="00F065D7" w14:paraId="1004334B" w14:textId="77777777" w:rsidTr="00D15B37">
        <w:trPr>
          <w:trHeight w:val="128"/>
        </w:trPr>
        <w:tc>
          <w:tcPr>
            <w:tcW w:w="3541" w:type="dxa"/>
          </w:tcPr>
          <w:p w14:paraId="75375271" w14:textId="73DFDEBF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66629CA1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</w:tcPr>
          <w:p w14:paraId="701FB5C3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0B8CDB8D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35CF5E4E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F61A502" w14:textId="77777777" w:rsidR="006D4DFB" w:rsidRPr="003413E6" w:rsidRDefault="006D4DFB" w:rsidP="00BC6363">
            <w:pPr>
              <w:spacing w:line="240" w:lineRule="auto"/>
              <w:ind w:right="-43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A62CD3" w:rsidRPr="00F065D7" w14:paraId="78831345" w14:textId="77777777" w:rsidTr="006D4DFB">
        <w:tc>
          <w:tcPr>
            <w:tcW w:w="3541" w:type="dxa"/>
          </w:tcPr>
          <w:p w14:paraId="0D851D9C" w14:textId="48B42C54" w:rsidR="00A62CD3" w:rsidRPr="00F065D7" w:rsidRDefault="00A62CD3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698" w:type="dxa"/>
          </w:tcPr>
          <w:p w14:paraId="46CDA1F1" w14:textId="77777777" w:rsidR="00A62CD3" w:rsidRPr="00F065D7" w:rsidRDefault="00A62CD3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59CA8433" w14:textId="77777777" w:rsidR="00A62CD3" w:rsidRPr="00F065D7" w:rsidRDefault="00A62CD3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93E76B6" w14:textId="77777777" w:rsidR="00A62CD3" w:rsidRPr="00F065D7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5" w:type="dxa"/>
            <w:gridSpan w:val="2"/>
          </w:tcPr>
          <w:p w14:paraId="7C5D0A51" w14:textId="77777777" w:rsidR="00A62CD3" w:rsidRPr="00F065D7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61BC57" w14:textId="77777777" w:rsidR="00A62CD3" w:rsidRPr="00F065D7" w:rsidRDefault="00A62CD3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3628" w:rsidRPr="00F065D7" w14:paraId="74B5B7A2" w14:textId="77777777" w:rsidTr="006D4DFB">
        <w:tc>
          <w:tcPr>
            <w:tcW w:w="3541" w:type="dxa"/>
          </w:tcPr>
          <w:p w14:paraId="2ADA013B" w14:textId="60C45865" w:rsidR="006F3628" w:rsidRPr="00F065D7" w:rsidRDefault="006F3628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698" w:type="dxa"/>
          </w:tcPr>
          <w:p w14:paraId="086E0762" w14:textId="77777777" w:rsidR="006F3628" w:rsidRPr="00F065D7" w:rsidRDefault="006F3628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001DF101" w14:textId="4E70320E" w:rsidR="006F3628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6F3628" w:rsidRPr="00F065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075</w:t>
            </w:r>
            <w:r w:rsidR="006F3628" w:rsidRPr="00F065D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755</w:t>
            </w:r>
          </w:p>
        </w:tc>
        <w:tc>
          <w:tcPr>
            <w:tcW w:w="1359" w:type="dxa"/>
          </w:tcPr>
          <w:p w14:paraId="17B361E6" w14:textId="53EA44C4" w:rsidR="006F3628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55" w:type="dxa"/>
            <w:gridSpan w:val="2"/>
          </w:tcPr>
          <w:p w14:paraId="57BF6050" w14:textId="5C740DE1" w:rsidR="006F3628" w:rsidRPr="00F065D7" w:rsidRDefault="006F3628" w:rsidP="006F3628">
            <w:pPr>
              <w:tabs>
                <w:tab w:val="decimal" w:pos="624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3DEC844" w14:textId="35293890" w:rsidR="006F3628" w:rsidRPr="00F065D7" w:rsidRDefault="00C819B9" w:rsidP="0051453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085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770</w:t>
            </w:r>
          </w:p>
        </w:tc>
      </w:tr>
      <w:tr w:rsidR="00037F61" w:rsidRPr="00F065D7" w14:paraId="7E9F77C4" w14:textId="77777777" w:rsidTr="006D4DFB">
        <w:tc>
          <w:tcPr>
            <w:tcW w:w="3541" w:type="dxa"/>
            <w:shd w:val="clear" w:color="auto" w:fill="auto"/>
          </w:tcPr>
          <w:p w14:paraId="26A1440F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698" w:type="dxa"/>
          </w:tcPr>
          <w:p w14:paraId="13BCCABE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CBAA5F4" w14:textId="7FFF8549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709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9" w:type="dxa"/>
          </w:tcPr>
          <w:p w14:paraId="2F7D4DB2" w14:textId="7CB5D4C1" w:rsidR="00037F61" w:rsidRPr="00F065D7" w:rsidRDefault="00C819B9" w:rsidP="00C02B46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020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55" w:type="dxa"/>
            <w:gridSpan w:val="2"/>
          </w:tcPr>
          <w:p w14:paraId="751A6726" w14:textId="138ACAC1" w:rsidR="00037F61" w:rsidRPr="00F065D7" w:rsidRDefault="00037F61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10F41392" w14:textId="06D6F9C7" w:rsidR="00037F61" w:rsidRPr="00F065D7" w:rsidRDefault="00C819B9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680</w:t>
            </w:r>
          </w:p>
        </w:tc>
      </w:tr>
      <w:tr w:rsidR="00037F61" w:rsidRPr="00F065D7" w14:paraId="31134514" w14:textId="77777777" w:rsidTr="00C677E0">
        <w:trPr>
          <w:trHeight w:val="74"/>
        </w:trPr>
        <w:tc>
          <w:tcPr>
            <w:tcW w:w="3541" w:type="dxa"/>
          </w:tcPr>
          <w:p w14:paraId="46C28F17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698" w:type="dxa"/>
          </w:tcPr>
          <w:p w14:paraId="30F84CFC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0AE1B0A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59" w:type="dxa"/>
          </w:tcPr>
          <w:p w14:paraId="72503103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55" w:type="dxa"/>
            <w:gridSpan w:val="2"/>
          </w:tcPr>
          <w:p w14:paraId="09752CE4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260" w:type="dxa"/>
          </w:tcPr>
          <w:p w14:paraId="6F47D069" w14:textId="77777777" w:rsidR="00037F61" w:rsidRPr="00F065D7" w:rsidRDefault="00037F61" w:rsidP="00BC636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0"/>
                <w:szCs w:val="20"/>
                <w:lang w:eastAsia="th-TH"/>
              </w:rPr>
            </w:pPr>
          </w:p>
        </w:tc>
      </w:tr>
      <w:tr w:rsidR="00037F61" w:rsidRPr="00F065D7" w14:paraId="47CDE279" w14:textId="77777777" w:rsidTr="006D4DFB">
        <w:tc>
          <w:tcPr>
            <w:tcW w:w="3541" w:type="dxa"/>
          </w:tcPr>
          <w:p w14:paraId="4B4DF0B3" w14:textId="47CA011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รวมส่วนของ</w:t>
            </w:r>
            <w:r w:rsidR="00225BC8" w:rsidRPr="00F065D7">
              <w:rPr>
                <w:rFonts w:asciiTheme="majorBidi" w:eastAsia="Arial Unicode MS" w:hAnsiTheme="majorBidi"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698" w:type="dxa"/>
          </w:tcPr>
          <w:p w14:paraId="0817D41A" w14:textId="77777777" w:rsidR="00037F61" w:rsidRPr="00F065D7" w:rsidRDefault="00037F61" w:rsidP="00037F61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1530B174" w14:textId="23EDD545" w:rsidR="00037F61" w:rsidRPr="00F065D7" w:rsidRDefault="00C819B9" w:rsidP="00F41190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145</w:t>
            </w:r>
          </w:p>
        </w:tc>
        <w:tc>
          <w:tcPr>
            <w:tcW w:w="1359" w:type="dxa"/>
          </w:tcPr>
          <w:p w14:paraId="081477FA" w14:textId="26398278" w:rsidR="00037F61" w:rsidRPr="00F065D7" w:rsidRDefault="00C819B9" w:rsidP="00FA200F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FA200F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255" w:type="dxa"/>
            <w:gridSpan w:val="2"/>
          </w:tcPr>
          <w:p w14:paraId="144B5437" w14:textId="767FB1DA" w:rsidR="00037F61" w:rsidRPr="00F065D7" w:rsidRDefault="00FA200F" w:rsidP="00037F61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531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28EA83C5" w14:textId="622292BE" w:rsidR="00037F61" w:rsidRPr="00F065D7" w:rsidRDefault="00C819B9" w:rsidP="00EC5A89">
            <w:pPr>
              <w:tabs>
                <w:tab w:val="decimal" w:pos="941"/>
              </w:tabs>
              <w:spacing w:line="360" w:lineRule="exact"/>
              <w:ind w:left="-129" w:right="-8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="Angsana New" w:hAnsi="Angsana New"/>
                <w:sz w:val="28"/>
                <w:szCs w:val="28"/>
                <w:lang w:val="en-US"/>
              </w:rPr>
              <w:t>053</w:t>
            </w:r>
            <w:r w:rsidR="00FA200F" w:rsidRPr="00F065D7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317</w:t>
            </w:r>
          </w:p>
        </w:tc>
      </w:tr>
      <w:tr w:rsidR="00C02B46" w:rsidRPr="00F065D7" w14:paraId="59523D9F" w14:textId="77777777" w:rsidTr="006D4DFB">
        <w:tc>
          <w:tcPr>
            <w:tcW w:w="3541" w:type="dxa"/>
          </w:tcPr>
          <w:p w14:paraId="3F3BECC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78F715D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9" w:type="dxa"/>
            <w:gridSpan w:val="5"/>
          </w:tcPr>
          <w:p w14:paraId="3A0E8006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02B46" w:rsidRPr="00F065D7" w14:paraId="6B41C52A" w14:textId="77777777" w:rsidTr="006D4DFB">
        <w:tc>
          <w:tcPr>
            <w:tcW w:w="3541" w:type="dxa"/>
          </w:tcPr>
          <w:p w14:paraId="4312D5A0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449A454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6D615D3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4B41A9F9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pacing w:val="-2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spacing w:val="-2"/>
                <w:sz w:val="28"/>
                <w:szCs w:val="28"/>
                <w:cs/>
                <w:lang w:val="en-US"/>
              </w:rPr>
              <w:t>ผลกระทบของ</w:t>
            </w:r>
          </w:p>
          <w:p w14:paraId="312288B4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pacing w:val="-2"/>
                <w:sz w:val="28"/>
                <w:szCs w:val="28"/>
                <w:cs/>
                <w:lang w:val="en-US"/>
              </w:rPr>
              <w:t>มาตรฐานการรายงานทางการเงิน</w:t>
            </w:r>
          </w:p>
        </w:tc>
        <w:tc>
          <w:tcPr>
            <w:tcW w:w="1260" w:type="dxa"/>
          </w:tcPr>
          <w:p w14:paraId="14E333A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B46" w:rsidRPr="00F065D7" w14:paraId="7FD5797D" w14:textId="77777777" w:rsidTr="006D4DFB">
        <w:tc>
          <w:tcPr>
            <w:tcW w:w="3541" w:type="dxa"/>
            <w:vAlign w:val="bottom"/>
          </w:tcPr>
          <w:p w14:paraId="5535D63D" w14:textId="77777777" w:rsidR="00C02B46" w:rsidRPr="00F065D7" w:rsidRDefault="00C02B46" w:rsidP="00331436">
            <w:pPr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705" w:type="dxa"/>
            <w:gridSpan w:val="2"/>
            <w:vAlign w:val="bottom"/>
          </w:tcPr>
          <w:p w14:paraId="0D68D747" w14:textId="3E70E96E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A176E9A" w14:textId="309EA5A3" w:rsidR="00C02B46" w:rsidRPr="00F065D7" w:rsidRDefault="00C819B9" w:rsidP="0033143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31</w:t>
            </w:r>
            <w:r w:rsidR="00C02B46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ธันวาคม</w:t>
            </w:r>
          </w:p>
          <w:p w14:paraId="3FFAB913" w14:textId="670EDA03" w:rsidR="00C02B46" w:rsidRPr="00F065D7" w:rsidRDefault="00C819B9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</w:tcBorders>
            <w:vAlign w:val="bottom"/>
          </w:tcPr>
          <w:p w14:paraId="109AF169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กลุ่มเครื่องมือทางการเงิน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232C0504" w14:textId="7213092C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/>
                <w:sz w:val="28"/>
                <w:szCs w:val="28"/>
                <w:cs/>
                <w:lang w:val="en-US"/>
              </w:rPr>
              <w:t>ฉบับที่</w:t>
            </w:r>
            <w:r w:rsidR="003F25A1" w:rsidRPr="00F065D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819B9" w:rsidRPr="00C819B9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260" w:type="dxa"/>
            <w:vAlign w:val="bottom"/>
          </w:tcPr>
          <w:p w14:paraId="6AC922F2" w14:textId="4C7EDDB6" w:rsidR="00C02B46" w:rsidRPr="00F065D7" w:rsidRDefault="00C819B9" w:rsidP="00331436">
            <w:pPr>
              <w:ind w:right="-72"/>
              <w:jc w:val="center"/>
              <w:rPr>
                <w:rFonts w:asciiTheme="majorBidi" w:eastAsia="Arial Unicode MS" w:hAnsiTheme="majorBidi" w:cstheme="majorBidi"/>
                <w:bCs/>
                <w:sz w:val="28"/>
                <w:szCs w:val="28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1</w:t>
            </w:r>
            <w:r w:rsidR="00C02B46"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 xml:space="preserve"> มกราคม</w:t>
            </w:r>
          </w:p>
          <w:p w14:paraId="414E9C78" w14:textId="2B121D89" w:rsidR="00C02B46" w:rsidRPr="00F065D7" w:rsidRDefault="00C819B9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819B9">
              <w:rPr>
                <w:rFonts w:asciiTheme="majorBidi" w:eastAsia="Arial Unicode MS" w:hAnsiTheme="majorBidi" w:cstheme="majorBidi"/>
                <w:b/>
                <w:sz w:val="28"/>
                <w:szCs w:val="28"/>
                <w:lang w:val="en-US"/>
              </w:rPr>
              <w:t>2563</w:t>
            </w:r>
          </w:p>
        </w:tc>
      </w:tr>
      <w:tr w:rsidR="00C02B46" w:rsidRPr="00F065D7" w14:paraId="737D7634" w14:textId="77777777" w:rsidTr="006D4DFB">
        <w:tc>
          <w:tcPr>
            <w:tcW w:w="3541" w:type="dxa"/>
          </w:tcPr>
          <w:p w14:paraId="3BA29EB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05" w:type="dxa"/>
            <w:gridSpan w:val="2"/>
          </w:tcPr>
          <w:p w14:paraId="68AF479D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49" w:type="dxa"/>
            <w:gridSpan w:val="5"/>
          </w:tcPr>
          <w:p w14:paraId="275B4547" w14:textId="77777777" w:rsidR="00C02B46" w:rsidRPr="00F065D7" w:rsidRDefault="00C02B46" w:rsidP="00331436">
            <w:pPr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065D7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02B46" w:rsidRPr="00F065D7" w14:paraId="3F4AA9C3" w14:textId="77777777" w:rsidTr="006D4DFB">
        <w:tc>
          <w:tcPr>
            <w:tcW w:w="3541" w:type="dxa"/>
          </w:tcPr>
          <w:p w14:paraId="2F2C98AF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pacing w:val="-2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705" w:type="dxa"/>
            <w:gridSpan w:val="2"/>
          </w:tcPr>
          <w:p w14:paraId="5CEA4B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36772AA" w14:textId="77777777" w:rsidR="00C02B46" w:rsidRPr="00F065D7" w:rsidRDefault="00C02B46" w:rsidP="00331436">
            <w:pPr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66" w:type="dxa"/>
            <w:gridSpan w:val="2"/>
          </w:tcPr>
          <w:p w14:paraId="52A6ACA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8" w:type="dxa"/>
          </w:tcPr>
          <w:p w14:paraId="5F3AC57B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6CB6E3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02B46" w:rsidRPr="00F065D7" w14:paraId="55AC3683" w14:textId="77777777" w:rsidTr="006D4DFB">
        <w:tc>
          <w:tcPr>
            <w:tcW w:w="3541" w:type="dxa"/>
          </w:tcPr>
          <w:p w14:paraId="2E5F865E" w14:textId="62C698E6" w:rsidR="00C02B46" w:rsidRPr="00F065D7" w:rsidRDefault="00AD404C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 w:cstheme="majorBidi" w:hint="cs"/>
                <w:spacing w:val="-2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705" w:type="dxa"/>
            <w:gridSpan w:val="2"/>
          </w:tcPr>
          <w:p w14:paraId="21B2868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8E00D0F" w14:textId="1F78D75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767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916</w:t>
            </w:r>
          </w:p>
        </w:tc>
        <w:tc>
          <w:tcPr>
            <w:tcW w:w="1366" w:type="dxa"/>
            <w:gridSpan w:val="2"/>
          </w:tcPr>
          <w:p w14:paraId="2661E9BE" w14:textId="3B335D4D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379</w:t>
            </w:r>
          </w:p>
        </w:tc>
        <w:tc>
          <w:tcPr>
            <w:tcW w:w="1248" w:type="dxa"/>
          </w:tcPr>
          <w:p w14:paraId="1550EA14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C30C2C0" w14:textId="59BD0FFF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056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295</w:t>
            </w:r>
          </w:p>
        </w:tc>
      </w:tr>
      <w:tr w:rsidR="00C02B46" w:rsidRPr="00F065D7" w14:paraId="2BB4FC55" w14:textId="77777777" w:rsidTr="006D4DFB">
        <w:tc>
          <w:tcPr>
            <w:tcW w:w="3541" w:type="dxa"/>
          </w:tcPr>
          <w:p w14:paraId="4AB4159B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705" w:type="dxa"/>
            <w:gridSpan w:val="2"/>
          </w:tcPr>
          <w:p w14:paraId="79ADC93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B0DA1D2" w14:textId="4AF477FA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111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569</w:t>
            </w:r>
          </w:p>
        </w:tc>
        <w:tc>
          <w:tcPr>
            <w:tcW w:w="1366" w:type="dxa"/>
            <w:gridSpan w:val="2"/>
          </w:tcPr>
          <w:p w14:paraId="7505B08E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76532B6C" w14:textId="64807496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60" w:type="dxa"/>
          </w:tcPr>
          <w:p w14:paraId="6FB5C78A" w14:textId="1ABB8FC5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168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715</w:t>
            </w:r>
          </w:p>
        </w:tc>
      </w:tr>
      <w:tr w:rsidR="00C02B46" w:rsidRPr="00F065D7" w14:paraId="6F41F089" w14:textId="77777777" w:rsidTr="006D4DFB">
        <w:tc>
          <w:tcPr>
            <w:tcW w:w="3541" w:type="dxa"/>
          </w:tcPr>
          <w:p w14:paraId="594124D1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065D7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332E3AE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F963C49" w14:textId="0F18BA67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1366" w:type="dxa"/>
            <w:gridSpan w:val="2"/>
          </w:tcPr>
          <w:p w14:paraId="11936EE0" w14:textId="0D59B765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48" w:type="dxa"/>
          </w:tcPr>
          <w:p w14:paraId="60113D3F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10678ABB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2B46" w:rsidRPr="00F065D7" w14:paraId="01D11057" w14:textId="77777777" w:rsidTr="006D4DFB">
        <w:tc>
          <w:tcPr>
            <w:tcW w:w="3541" w:type="dxa"/>
          </w:tcPr>
          <w:p w14:paraId="4FB5B85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096DFC7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B7BE5D4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6" w:type="dxa"/>
            <w:gridSpan w:val="2"/>
          </w:tcPr>
          <w:p w14:paraId="3B2CEC7A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578E4D4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9EF710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1A7323B2" w14:textId="77777777" w:rsidTr="006D4DFB">
        <w:tc>
          <w:tcPr>
            <w:tcW w:w="3541" w:type="dxa"/>
          </w:tcPr>
          <w:p w14:paraId="4C6C7C72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705" w:type="dxa"/>
            <w:gridSpan w:val="2"/>
          </w:tcPr>
          <w:p w14:paraId="78EF0D03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5D316A4" w14:textId="498565D6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670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366" w:type="dxa"/>
            <w:gridSpan w:val="2"/>
          </w:tcPr>
          <w:p w14:paraId="0E185072" w14:textId="6729D737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  <w:tc>
          <w:tcPr>
            <w:tcW w:w="1248" w:type="dxa"/>
          </w:tcPr>
          <w:p w14:paraId="55D2E819" w14:textId="6F9EEB2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60" w:type="dxa"/>
          </w:tcPr>
          <w:p w14:paraId="171EFA40" w14:textId="1DBC280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905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906</w:t>
            </w:r>
          </w:p>
        </w:tc>
      </w:tr>
      <w:tr w:rsidR="00C02B46" w:rsidRPr="00F065D7" w14:paraId="76F0C0A9" w14:textId="77777777" w:rsidTr="006D4DFB">
        <w:tc>
          <w:tcPr>
            <w:tcW w:w="3541" w:type="dxa"/>
          </w:tcPr>
          <w:p w14:paraId="4E2D3137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36C5E4BF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60E53E17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558BD5DD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098737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93C4C7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5EF1E04E" w14:textId="77777777" w:rsidTr="006D4DFB">
        <w:tc>
          <w:tcPr>
            <w:tcW w:w="3541" w:type="dxa"/>
          </w:tcPr>
          <w:p w14:paraId="0D1C0058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705" w:type="dxa"/>
            <w:gridSpan w:val="2"/>
          </w:tcPr>
          <w:p w14:paraId="0645E7A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42D456D8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67147542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16E3482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54F96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267F2546" w14:textId="77777777" w:rsidTr="006D4DFB">
        <w:tc>
          <w:tcPr>
            <w:tcW w:w="3541" w:type="dxa"/>
          </w:tcPr>
          <w:p w14:paraId="0036E708" w14:textId="77777777" w:rsidR="00C02B46" w:rsidRPr="00F065D7" w:rsidRDefault="00C02B46" w:rsidP="00225BC8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  <w:p w14:paraId="5549D773" w14:textId="70476E15" w:rsidR="00C02B46" w:rsidRPr="00F065D7" w:rsidRDefault="00C02B46" w:rsidP="00225BC8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</w:rPr>
              <w:t xml:space="preserve">   </w:t>
            </w: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705" w:type="dxa"/>
            <w:gridSpan w:val="2"/>
          </w:tcPr>
          <w:p w14:paraId="0CDB43CE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2C4DC59" w14:textId="61DF9C6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366" w:type="dxa"/>
            <w:gridSpan w:val="2"/>
          </w:tcPr>
          <w:p w14:paraId="65462A1B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CA3D9A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1CAA171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446E2D" w14:textId="74762290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579</w:t>
            </w:r>
          </w:p>
        </w:tc>
        <w:tc>
          <w:tcPr>
            <w:tcW w:w="1260" w:type="dxa"/>
          </w:tcPr>
          <w:p w14:paraId="10437D42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28F657" w14:textId="1DFED5A7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429</w:t>
            </w:r>
          </w:p>
        </w:tc>
      </w:tr>
      <w:tr w:rsidR="00C02B46" w:rsidRPr="00F065D7" w14:paraId="0A2D9631" w14:textId="77777777" w:rsidTr="006D4DFB">
        <w:tc>
          <w:tcPr>
            <w:tcW w:w="3541" w:type="dxa"/>
          </w:tcPr>
          <w:p w14:paraId="76C5B4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705" w:type="dxa"/>
            <w:gridSpan w:val="2"/>
          </w:tcPr>
          <w:p w14:paraId="19B2927F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72AAC6A9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C9427E6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ACB689C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8792281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31E18655" w14:textId="77777777" w:rsidTr="006D4DFB">
        <w:tc>
          <w:tcPr>
            <w:tcW w:w="3541" w:type="dxa"/>
          </w:tcPr>
          <w:p w14:paraId="11E79BC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705" w:type="dxa"/>
            <w:gridSpan w:val="2"/>
          </w:tcPr>
          <w:p w14:paraId="7D503A8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9E1EB9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3B18C412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4026BEC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72BDA1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3827160E" w14:textId="77777777" w:rsidTr="006D4DFB">
        <w:tc>
          <w:tcPr>
            <w:tcW w:w="3541" w:type="dxa"/>
          </w:tcPr>
          <w:p w14:paraId="33EB313D" w14:textId="0A843157" w:rsidR="00C02B46" w:rsidRPr="00F065D7" w:rsidRDefault="00C22A27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705" w:type="dxa"/>
            <w:gridSpan w:val="2"/>
          </w:tcPr>
          <w:p w14:paraId="60CCBA23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290DCDC6" w14:textId="2D5FE49D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859</w:t>
            </w:r>
          </w:p>
        </w:tc>
        <w:tc>
          <w:tcPr>
            <w:tcW w:w="1366" w:type="dxa"/>
            <w:gridSpan w:val="2"/>
          </w:tcPr>
          <w:p w14:paraId="119BDE7A" w14:textId="77777777" w:rsidR="00C02B46" w:rsidRPr="00F065D7" w:rsidRDefault="00C02B46" w:rsidP="00331436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8" w:type="dxa"/>
          </w:tcPr>
          <w:p w14:paraId="23B2B4FB" w14:textId="0C545F7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567</w:t>
            </w:r>
          </w:p>
        </w:tc>
        <w:tc>
          <w:tcPr>
            <w:tcW w:w="1260" w:type="dxa"/>
          </w:tcPr>
          <w:p w14:paraId="19D5BFAD" w14:textId="33BA2492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</w:tr>
      <w:tr w:rsidR="00C02B46" w:rsidRPr="00F065D7" w14:paraId="40F8EEFE" w14:textId="77777777" w:rsidTr="006D4DFB">
        <w:tc>
          <w:tcPr>
            <w:tcW w:w="3541" w:type="dxa"/>
          </w:tcPr>
          <w:p w14:paraId="4E85F87E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05" w:type="dxa"/>
            <w:gridSpan w:val="2"/>
          </w:tcPr>
          <w:p w14:paraId="049AD8B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37876EA" w14:textId="77777777" w:rsidR="00C02B46" w:rsidRPr="00F065D7" w:rsidRDefault="00C02B46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6" w:type="dxa"/>
            <w:gridSpan w:val="2"/>
          </w:tcPr>
          <w:p w14:paraId="7F76BCB4" w14:textId="024DD47F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48" w:type="dxa"/>
          </w:tcPr>
          <w:p w14:paraId="09325375" w14:textId="3E6E3089" w:rsidR="00C02B46" w:rsidRPr="00F065D7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AB871F7" w14:textId="1929FCF3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</w:tr>
      <w:tr w:rsidR="00C02B46" w:rsidRPr="00F065D7" w14:paraId="79CDCC24" w14:textId="77777777" w:rsidTr="006D4DFB">
        <w:tc>
          <w:tcPr>
            <w:tcW w:w="3541" w:type="dxa"/>
          </w:tcPr>
          <w:p w14:paraId="28F54D1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659AEB0E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3385C6B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243E30AA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00DDC1A8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65AF09E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2BBD7BCF" w14:textId="77777777" w:rsidTr="006D4DFB">
        <w:tc>
          <w:tcPr>
            <w:tcW w:w="3541" w:type="dxa"/>
          </w:tcPr>
          <w:p w14:paraId="671D7836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705" w:type="dxa"/>
            <w:gridSpan w:val="2"/>
          </w:tcPr>
          <w:p w14:paraId="7099A8A0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1E6E960" w14:textId="6AE216A3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456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812</w:t>
            </w:r>
          </w:p>
        </w:tc>
        <w:tc>
          <w:tcPr>
            <w:tcW w:w="1366" w:type="dxa"/>
            <w:gridSpan w:val="2"/>
          </w:tcPr>
          <w:p w14:paraId="2293ED68" w14:textId="0C7195DB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643</w:t>
            </w:r>
          </w:p>
        </w:tc>
        <w:tc>
          <w:tcPr>
            <w:tcW w:w="1248" w:type="dxa"/>
          </w:tcPr>
          <w:p w14:paraId="200766FB" w14:textId="08F46864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1260" w:type="dxa"/>
          </w:tcPr>
          <w:p w14:paraId="57066780" w14:textId="21AC907B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661</w:t>
            </w:r>
            <w:r w:rsidR="0051453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</w:p>
        </w:tc>
      </w:tr>
      <w:tr w:rsidR="00C02B46" w:rsidRPr="00F065D7" w14:paraId="26CA2122" w14:textId="77777777" w:rsidTr="006D4DFB">
        <w:tc>
          <w:tcPr>
            <w:tcW w:w="3541" w:type="dxa"/>
          </w:tcPr>
          <w:p w14:paraId="1F4373AA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79B914D3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4C60DB3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3AC68A7F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6DBC08D8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AC371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2CD3" w:rsidRPr="00F065D7" w14:paraId="5F2B9829" w14:textId="77777777" w:rsidTr="006D4DFB">
        <w:tc>
          <w:tcPr>
            <w:tcW w:w="3541" w:type="dxa"/>
          </w:tcPr>
          <w:p w14:paraId="26ADC371" w14:textId="1DAC9CB5" w:rsidR="00A62CD3" w:rsidRPr="00F065D7" w:rsidRDefault="00A62CD3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705" w:type="dxa"/>
            <w:gridSpan w:val="2"/>
          </w:tcPr>
          <w:p w14:paraId="732F940C" w14:textId="77777777" w:rsidR="00A62CD3" w:rsidRPr="00F065D7" w:rsidRDefault="00A62CD3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034F93F0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EEB102B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3AD7FB05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C5BE8B" w14:textId="77777777" w:rsidR="00A62CD3" w:rsidRPr="00F065D7" w:rsidRDefault="00A62CD3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06B0" w:rsidRPr="00F065D7" w14:paraId="5B575BC8" w14:textId="77777777" w:rsidTr="006D4DFB">
        <w:tc>
          <w:tcPr>
            <w:tcW w:w="3541" w:type="dxa"/>
          </w:tcPr>
          <w:p w14:paraId="61456C5A" w14:textId="1482F6B3" w:rsidR="00A606B0" w:rsidRPr="00F065D7" w:rsidRDefault="00A606B0" w:rsidP="00A606B0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กำไรสะสมยังไม่ได้จัดสรร</w:t>
            </w:r>
          </w:p>
        </w:tc>
        <w:tc>
          <w:tcPr>
            <w:tcW w:w="705" w:type="dxa"/>
            <w:gridSpan w:val="2"/>
          </w:tcPr>
          <w:p w14:paraId="3F5AADCF" w14:textId="77777777" w:rsidR="00A606B0" w:rsidRPr="00F065D7" w:rsidRDefault="00A606B0" w:rsidP="00A606B0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4CAB45F" w14:textId="2782FFFC" w:rsidR="00A606B0" w:rsidRPr="00F065D7" w:rsidRDefault="00C819B9" w:rsidP="00A606B0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959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366" w:type="dxa"/>
            <w:gridSpan w:val="2"/>
          </w:tcPr>
          <w:p w14:paraId="3F764FA4" w14:textId="77B0128B" w:rsidR="00A606B0" w:rsidRPr="00F065D7" w:rsidRDefault="00C819B9" w:rsidP="00A606B0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015</w:t>
            </w:r>
          </w:p>
        </w:tc>
        <w:tc>
          <w:tcPr>
            <w:tcW w:w="1248" w:type="dxa"/>
          </w:tcPr>
          <w:p w14:paraId="38DA2A15" w14:textId="0BA77107" w:rsidR="00A606B0" w:rsidRPr="00F065D7" w:rsidRDefault="00A606B0" w:rsidP="00A606B0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260" w:type="dxa"/>
          </w:tcPr>
          <w:p w14:paraId="248D49DD" w14:textId="652F1E46" w:rsidR="00A606B0" w:rsidRPr="00F065D7" w:rsidRDefault="00C819B9" w:rsidP="00A606B0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969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936</w:t>
            </w:r>
          </w:p>
        </w:tc>
      </w:tr>
      <w:tr w:rsidR="00C02B46" w:rsidRPr="00F065D7" w14:paraId="1C654D93" w14:textId="77777777" w:rsidTr="006D4DFB">
        <w:tc>
          <w:tcPr>
            <w:tcW w:w="3541" w:type="dxa"/>
          </w:tcPr>
          <w:p w14:paraId="3365DC89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705" w:type="dxa"/>
            <w:gridSpan w:val="2"/>
          </w:tcPr>
          <w:p w14:paraId="65CA3CAC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1A868893" w14:textId="409733D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C02B46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804</w:t>
            </w:r>
          </w:p>
        </w:tc>
        <w:tc>
          <w:tcPr>
            <w:tcW w:w="1366" w:type="dxa"/>
            <w:gridSpan w:val="2"/>
          </w:tcPr>
          <w:p w14:paraId="36322D12" w14:textId="5B3686BC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020</w:t>
            </w:r>
            <w:r w:rsidR="00A606B0" w:rsidRPr="00F065D7">
              <w:rPr>
                <w:rFonts w:asciiTheme="majorBidi" w:hAnsi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/>
                <w:sz w:val="28"/>
                <w:szCs w:val="28"/>
                <w:lang w:val="en-US"/>
              </w:rPr>
              <w:t>688</w:t>
            </w:r>
          </w:p>
        </w:tc>
        <w:tc>
          <w:tcPr>
            <w:tcW w:w="1248" w:type="dxa"/>
          </w:tcPr>
          <w:p w14:paraId="3DF7D1D2" w14:textId="2448BFC7" w:rsidR="00C02B46" w:rsidRPr="00F065D7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67394DA9" w14:textId="09049632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  <w:r w:rsidR="00A606B0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</w:tr>
      <w:tr w:rsidR="00C02B46" w:rsidRPr="00F065D7" w14:paraId="1D295FE2" w14:textId="77777777" w:rsidTr="006D4DFB">
        <w:tc>
          <w:tcPr>
            <w:tcW w:w="3541" w:type="dxa"/>
          </w:tcPr>
          <w:p w14:paraId="755DB992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/>
                <w:b/>
                <w:sz w:val="28"/>
                <w:szCs w:val="28"/>
                <w:cs/>
              </w:rPr>
            </w:pPr>
          </w:p>
        </w:tc>
        <w:tc>
          <w:tcPr>
            <w:tcW w:w="705" w:type="dxa"/>
            <w:gridSpan w:val="2"/>
          </w:tcPr>
          <w:p w14:paraId="27A50695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00FA5561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6" w:type="dxa"/>
            <w:gridSpan w:val="2"/>
          </w:tcPr>
          <w:p w14:paraId="1EAA162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8" w:type="dxa"/>
          </w:tcPr>
          <w:p w14:paraId="7E207436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17411A" w14:textId="77777777" w:rsidR="00C02B46" w:rsidRPr="00F065D7" w:rsidRDefault="00C02B46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2B46" w:rsidRPr="00F065D7" w14:paraId="6A3FB2B3" w14:textId="77777777" w:rsidTr="006D4DFB">
        <w:tc>
          <w:tcPr>
            <w:tcW w:w="3541" w:type="dxa"/>
          </w:tcPr>
          <w:p w14:paraId="575027FC" w14:textId="26F16BCB" w:rsidR="00C02B46" w:rsidRPr="00F065D7" w:rsidRDefault="00C02B46" w:rsidP="00A62CD3">
            <w:pPr>
              <w:spacing w:line="240" w:lineRule="auto"/>
              <w:ind w:right="-43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F065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รวมส่วนของ</w:t>
            </w:r>
            <w:r w:rsidR="00A62CD3" w:rsidRPr="00F065D7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ผู้ถือหุ้น</w:t>
            </w:r>
          </w:p>
        </w:tc>
        <w:tc>
          <w:tcPr>
            <w:tcW w:w="705" w:type="dxa"/>
            <w:gridSpan w:val="2"/>
          </w:tcPr>
          <w:p w14:paraId="391AC1F1" w14:textId="77777777" w:rsidR="00C02B46" w:rsidRPr="00F065D7" w:rsidRDefault="00C02B46" w:rsidP="00331436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528F1AC2" w14:textId="4C325BC4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602</w:t>
            </w:r>
          </w:p>
        </w:tc>
        <w:tc>
          <w:tcPr>
            <w:tcW w:w="1366" w:type="dxa"/>
            <w:gridSpan w:val="2"/>
          </w:tcPr>
          <w:p w14:paraId="57026702" w14:textId="25039D8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030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1248" w:type="dxa"/>
          </w:tcPr>
          <w:p w14:paraId="12368C19" w14:textId="644F30D4" w:rsidR="00C02B46" w:rsidRPr="00F065D7" w:rsidRDefault="00881F34" w:rsidP="00881F34">
            <w:pPr>
              <w:tabs>
                <w:tab w:val="decimal" w:pos="62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A962CA" w14:textId="227A1531" w:rsidR="00C02B46" w:rsidRPr="00F065D7" w:rsidRDefault="00C819B9" w:rsidP="00331436">
            <w:pPr>
              <w:tabs>
                <w:tab w:val="decimal" w:pos="9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244</w:t>
            </w:r>
            <w:r w:rsidR="00881F34" w:rsidRPr="00F065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</w:tr>
    </w:tbl>
    <w:p w14:paraId="604E8472" w14:textId="77777777" w:rsidR="00C02B46" w:rsidRPr="00F065D7" w:rsidRDefault="00C02B4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FE85217" w14:textId="19D02EBC" w:rsidR="00C02B46" w:rsidRPr="00F065D7" w:rsidRDefault="00AB2150" w:rsidP="00AB2150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</w:rPr>
        <w:br w:type="page"/>
      </w:r>
    </w:p>
    <w:p w14:paraId="35FD62F7" w14:textId="77777777" w:rsidR="005648BB" w:rsidRPr="00F065D7" w:rsidRDefault="005648BB" w:rsidP="00E07809">
      <w:pPr>
        <w:pStyle w:val="ListParagraph"/>
        <w:numPr>
          <w:ilvl w:val="0"/>
          <w:numId w:val="19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F065D7">
        <w:rPr>
          <w:rFonts w:hint="cs"/>
          <w:color w:val="000000"/>
          <w:cs/>
        </w:rPr>
        <w:lastRenderedPageBreak/>
        <w:t>มาตรฐานการรายงานทางการเงินกลุ่มเครื่องมือทางการเงิน</w:t>
      </w:r>
    </w:p>
    <w:p w14:paraId="54CA6489" w14:textId="77777777" w:rsidR="005648BB" w:rsidRPr="00F065D7" w:rsidRDefault="005648BB" w:rsidP="005648BB">
      <w:pPr>
        <w:pStyle w:val="BodyText2"/>
        <w:tabs>
          <w:tab w:val="left" w:pos="540"/>
        </w:tabs>
        <w:ind w:left="540"/>
        <w:rPr>
          <w:cs/>
          <w:lang w:val="en-US"/>
        </w:rPr>
      </w:pPr>
    </w:p>
    <w:p w14:paraId="737FCE8F" w14:textId="2FCA1BCA" w:rsidR="005648BB" w:rsidRPr="00F065D7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lang w:val="en-US"/>
        </w:rPr>
      </w:pPr>
      <w:r w:rsidRPr="00F065D7">
        <w:rPr>
          <w:rFonts w:hint="cs"/>
          <w:b w:val="0"/>
          <w:bCs w:val="0"/>
          <w:i w:val="0"/>
          <w:iCs w:val="0"/>
          <w:cs/>
        </w:rPr>
        <w:t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225BC8" w:rsidRPr="00F065D7">
        <w:rPr>
          <w:rFonts w:hint="cs"/>
          <w:b w:val="0"/>
          <w:bCs w:val="0"/>
          <w:i w:val="0"/>
          <w:iCs w:val="0"/>
          <w:cs/>
        </w:rPr>
        <w:t>หรือ</w:t>
      </w:r>
      <w:r w:rsidRPr="00F065D7">
        <w:rPr>
          <w:rFonts w:hint="cs"/>
          <w:b w:val="0"/>
          <w:bCs w:val="0"/>
          <w:i w:val="0"/>
          <w:iCs w:val="0"/>
          <w:cs/>
        </w:rPr>
        <w:t>องค์ประกอบอื่นของส่วนของผู้ถือหุ้น</w:t>
      </w:r>
      <w:r w:rsidR="007D72D7" w:rsidRPr="00F065D7">
        <w:rPr>
          <w:rFonts w:hint="cs"/>
          <w:b w:val="0"/>
          <w:bCs w:val="0"/>
          <w:i w:val="0"/>
          <w:iCs w:val="0"/>
          <w:cs/>
        </w:rPr>
        <w:t xml:space="preserve"> ณ วันที่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1</w:t>
      </w:r>
      <w:r w:rsidR="00A55ABB" w:rsidRPr="00F065D7">
        <w:rPr>
          <w:b w:val="0"/>
          <w:bCs w:val="0"/>
          <w:i w:val="0"/>
          <w:iCs w:val="0"/>
          <w:lang w:val="en-US"/>
        </w:rPr>
        <w:t xml:space="preserve"> 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มกราคม </w:t>
      </w:r>
      <w:r w:rsidR="00C819B9" w:rsidRPr="00C819B9">
        <w:rPr>
          <w:b w:val="0"/>
          <w:bCs w:val="0"/>
          <w:i w:val="0"/>
          <w:iCs w:val="0"/>
          <w:lang w:val="en-US"/>
        </w:rPr>
        <w:t>2563</w:t>
      </w:r>
      <w:r w:rsidR="00A55ABB" w:rsidRPr="00F065D7">
        <w:rPr>
          <w:b w:val="0"/>
          <w:bCs w:val="0"/>
          <w:i w:val="0"/>
          <w:iCs w:val="0"/>
          <w:lang w:val="en-US"/>
        </w:rPr>
        <w:t xml:space="preserve"> </w:t>
      </w:r>
      <w:r w:rsidRPr="00F065D7">
        <w:rPr>
          <w:rFonts w:hint="cs"/>
          <w:b w:val="0"/>
          <w:bCs w:val="0"/>
          <w:i w:val="0"/>
          <w:iCs w:val="0"/>
          <w:cs/>
        </w:rPr>
        <w:t>ดังนั้น</w:t>
      </w:r>
      <w:r w:rsidRPr="00F065D7">
        <w:rPr>
          <w:rFonts w:hint="cs"/>
          <w:b w:val="0"/>
          <w:bCs w:val="0"/>
          <w:i w:val="0"/>
          <w:iCs w:val="0"/>
          <w:cs/>
        </w:rPr>
        <w:br/>
        <w:t>กลุ่มบริษัทจึงไม่ปรับปรุงข้อมูลที่นำเสนอในปี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2562</w:t>
      </w:r>
    </w:p>
    <w:p w14:paraId="09242848" w14:textId="77777777" w:rsidR="005648BB" w:rsidRPr="00F065D7" w:rsidRDefault="005648BB" w:rsidP="00AE6818">
      <w:pPr>
        <w:pStyle w:val="BodyText2"/>
        <w:tabs>
          <w:tab w:val="left" w:pos="540"/>
        </w:tabs>
        <w:ind w:left="540"/>
      </w:pPr>
    </w:p>
    <w:p w14:paraId="4B2A0E06" w14:textId="77777777" w:rsidR="005648BB" w:rsidRPr="00F065D7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F065D7">
        <w:rPr>
          <w:rFonts w:hint="cs"/>
          <w:b w:val="0"/>
          <w:bCs w:val="0"/>
          <w:i w:val="0"/>
          <w:iCs w:val="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32DA1B16" w14:textId="77777777" w:rsidR="005648BB" w:rsidRPr="00F065D7" w:rsidRDefault="005648BB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</w:p>
    <w:p w14:paraId="6313E0EA" w14:textId="77777777" w:rsidR="005648BB" w:rsidRPr="00F065D7" w:rsidRDefault="005648BB" w:rsidP="00E07809">
      <w:pPr>
        <w:pStyle w:val="ListParagraph"/>
        <w:numPr>
          <w:ilvl w:val="0"/>
          <w:numId w:val="20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s/>
        </w:rPr>
      </w:pPr>
      <w:r w:rsidRPr="00F065D7">
        <w:rPr>
          <w:rFonts w:hint="cs"/>
          <w:b w:val="0"/>
          <w:bCs w:val="0"/>
          <w:i w:val="0"/>
          <w:iCs w:val="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CA86DEB" w14:textId="77777777" w:rsidR="005648BB" w:rsidRPr="00F065D7" w:rsidRDefault="005648BB" w:rsidP="00AE6818">
      <w:pPr>
        <w:pStyle w:val="BodyText2"/>
        <w:tabs>
          <w:tab w:val="left" w:pos="540"/>
        </w:tabs>
        <w:ind w:left="540"/>
        <w:rPr>
          <w:cs/>
        </w:rPr>
      </w:pPr>
    </w:p>
    <w:p w14:paraId="348D7BFB" w14:textId="34BA58A1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lang w:val="en-US"/>
        </w:rPr>
      </w:pPr>
      <w:r w:rsidRPr="00F065D7">
        <w:rPr>
          <w:rFonts w:hint="cs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C819B9" w:rsidRPr="00C819B9">
        <w:rPr>
          <w:b w:val="0"/>
          <w:bCs w:val="0"/>
          <w:i w:val="0"/>
          <w:iCs w:val="0"/>
          <w:lang w:val="en-US"/>
        </w:rPr>
        <w:t>9</w:t>
      </w:r>
      <w:r w:rsidR="00F41190" w:rsidRPr="00F065D7">
        <w:rPr>
          <w:rFonts w:hint="cs"/>
          <w:b w:val="0"/>
          <w:bCs w:val="0"/>
          <w:i w:val="0"/>
          <w:iCs w:val="0"/>
          <w:cs/>
        </w:rPr>
        <w:t xml:space="preserve"> (TFRS </w:t>
      </w:r>
      <w:r w:rsidR="00C819B9" w:rsidRPr="00C819B9">
        <w:rPr>
          <w:rFonts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hint="cs"/>
          <w:b w:val="0"/>
          <w:bCs w:val="0"/>
          <w:i w:val="0"/>
          <w:iCs w:val="0"/>
          <w:cs/>
        </w:rPr>
        <w:t>) จั</w:t>
      </w:r>
      <w:r w:rsidR="00F41190" w:rsidRPr="00F065D7">
        <w:rPr>
          <w:rFonts w:hint="cs"/>
          <w:b w:val="0"/>
          <w:bCs w:val="0"/>
          <w:i w:val="0"/>
          <w:iCs w:val="0"/>
          <w:cs/>
        </w:rPr>
        <w:t xml:space="preserve">ดประเภทสินทรัพย์ทางการเงินเป็น </w:t>
      </w:r>
      <w:r w:rsidR="00C819B9" w:rsidRPr="00C819B9">
        <w:rPr>
          <w:b w:val="0"/>
          <w:bCs w:val="0"/>
          <w:i w:val="0"/>
          <w:iCs w:val="0"/>
          <w:lang w:val="en-US"/>
        </w:rPr>
        <w:t>3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 (FVOCI) และมูลค่ายุติธรรมผ่านกำไรหรือขาดทุน (FVTPL) โดยการจัดประเภทตาม TFRS </w:t>
      </w:r>
      <w:r w:rsidR="00C819B9" w:rsidRPr="00C819B9">
        <w:rPr>
          <w:rFonts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จะเป็นไปตามลักษณะของกระแสเงินสดของ</w:t>
      </w:r>
      <w:r w:rsidRPr="00F065D7">
        <w:rPr>
          <w:rFonts w:hint="cs"/>
          <w:b w:val="0"/>
          <w:bCs w:val="0"/>
          <w:i w:val="0"/>
          <w:iCs w:val="0"/>
          <w:spacing w:val="-2"/>
          <w:cs/>
        </w:rPr>
        <w:t>สินทรัพย์ทางการเงินและโมเดลธุรกิจของกิจการในการบริหารจัดการสินทรัพย์ท</w:t>
      </w:r>
      <w:r w:rsidR="00F41190" w:rsidRPr="00F065D7">
        <w:rPr>
          <w:rFonts w:hint="cs"/>
          <w:b w:val="0"/>
          <w:bCs w:val="0"/>
          <w:i w:val="0"/>
          <w:iCs w:val="0"/>
          <w:spacing w:val="-2"/>
          <w:cs/>
        </w:rPr>
        <w:t xml:space="preserve">างการเงินนั้น ทั้งนี้ TFRS </w:t>
      </w:r>
      <w:r w:rsidR="00C819B9" w:rsidRPr="00C819B9">
        <w:rPr>
          <w:b w:val="0"/>
          <w:bCs w:val="0"/>
          <w:i w:val="0"/>
          <w:iCs w:val="0"/>
          <w:spacing w:val="-2"/>
          <w:lang w:val="en-US"/>
        </w:rPr>
        <w:t>9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ยกเลิกการจัดประเภทตราสารหนี้ที่จะถือจนครบกำหนด หลักทรัพย์เผื่อขาย หลักทรัพย์เพื่อค้า และ</w:t>
      </w:r>
      <w:r w:rsidR="009D5BE7" w:rsidRPr="00F065D7">
        <w:rPr>
          <w:b w:val="0"/>
          <w:bCs w:val="0"/>
          <w:i w:val="0"/>
          <w:iCs w:val="0"/>
          <w:cs/>
        </w:rPr>
        <w:br/>
      </w:r>
      <w:r w:rsidRPr="00F065D7">
        <w:rPr>
          <w:rFonts w:hint="cs"/>
          <w:b w:val="0"/>
          <w:bCs w:val="0"/>
          <w:i w:val="0"/>
          <w:iCs w:val="0"/>
          <w:cs/>
        </w:rPr>
        <w:t>เงินลงทุนทั่วไปตามที่กำหนดโดยมาตรฐานการบัญชี ฉบับที่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105</w:t>
      </w:r>
    </w:p>
    <w:p w14:paraId="3017349B" w14:textId="77777777" w:rsidR="00A62CD3" w:rsidRPr="00F065D7" w:rsidRDefault="00A62CD3" w:rsidP="00AE6818">
      <w:pPr>
        <w:spacing w:line="240" w:lineRule="auto"/>
        <w:rPr>
          <w:b/>
          <w:bCs/>
          <w:i/>
          <w:iCs/>
        </w:rPr>
      </w:pPr>
    </w:p>
    <w:p w14:paraId="0549E964" w14:textId="77777777" w:rsidR="00A62CD3" w:rsidRPr="00F065D7" w:rsidRDefault="00A62CD3" w:rsidP="00AE6818">
      <w:pPr>
        <w:spacing w:line="240" w:lineRule="auto"/>
        <w:rPr>
          <w:b/>
          <w:bCs/>
          <w:i/>
          <w:iCs/>
        </w:rPr>
      </w:pPr>
    </w:p>
    <w:p w14:paraId="6D3C287C" w14:textId="77777777" w:rsidR="00A62CD3" w:rsidRPr="00F065D7" w:rsidRDefault="00A62CD3" w:rsidP="00AE6818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F065D7">
        <w:rPr>
          <w:b/>
          <w:bCs/>
          <w:i/>
          <w:iCs/>
          <w:cs/>
        </w:rPr>
        <w:br w:type="page"/>
      </w:r>
    </w:p>
    <w:p w14:paraId="1218629D" w14:textId="16FC65E8" w:rsidR="008A6CC0" w:rsidRPr="00F065D7" w:rsidRDefault="00A62CD3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lang w:val="en-US"/>
        </w:rPr>
      </w:pPr>
      <w:r w:rsidRPr="00F065D7">
        <w:rPr>
          <w:b w:val="0"/>
          <w:bCs w:val="0"/>
          <w:i w:val="0"/>
          <w:iCs w:val="0"/>
          <w:cs/>
        </w:rPr>
        <w:lastRenderedPageBreak/>
        <w:t xml:space="preserve">ตารางดังต่อไปนี้แสดงการจัดประเภทการวัดมูลค่าภายใต้มาตรฐานเดิมและ TFRS </w:t>
      </w:r>
      <w:r w:rsidR="00C819B9" w:rsidRPr="00C819B9">
        <w:rPr>
          <w:b w:val="0"/>
          <w:bCs w:val="0"/>
          <w:i w:val="0"/>
          <w:iCs w:val="0"/>
          <w:lang w:val="en-US"/>
        </w:rPr>
        <w:t>9</w:t>
      </w:r>
      <w:r w:rsidRPr="00F065D7">
        <w:rPr>
          <w:b w:val="0"/>
          <w:bCs w:val="0"/>
          <w:i w:val="0"/>
          <w:iCs w:val="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</w:t>
      </w:r>
      <w:r w:rsidRPr="00F065D7">
        <w:rPr>
          <w:rFonts w:hint="cs"/>
          <w:b w:val="0"/>
          <w:bCs w:val="0"/>
          <w:i w:val="0"/>
          <w:iCs w:val="0"/>
          <w:cs/>
        </w:rPr>
        <w:t xml:space="preserve">                         </w:t>
      </w:r>
      <w:r w:rsidR="00C819B9" w:rsidRPr="00C819B9">
        <w:rPr>
          <w:b w:val="0"/>
          <w:bCs w:val="0"/>
          <w:i w:val="0"/>
          <w:iCs w:val="0"/>
          <w:lang w:val="en-US"/>
        </w:rPr>
        <w:t>1</w:t>
      </w:r>
      <w:r w:rsidRPr="00F065D7">
        <w:rPr>
          <w:b w:val="0"/>
          <w:bCs w:val="0"/>
          <w:i w:val="0"/>
          <w:iCs w:val="0"/>
          <w:cs/>
        </w:rPr>
        <w:t xml:space="preserve"> มกราคม </w:t>
      </w:r>
      <w:r w:rsidR="00C819B9" w:rsidRPr="00C819B9">
        <w:rPr>
          <w:b w:val="0"/>
          <w:bCs w:val="0"/>
          <w:i w:val="0"/>
          <w:iCs w:val="0"/>
          <w:lang w:val="en-US"/>
        </w:rPr>
        <w:t>2563</w:t>
      </w:r>
    </w:p>
    <w:p w14:paraId="0392649B" w14:textId="77777777" w:rsidR="00A62CD3" w:rsidRPr="00F065D7" w:rsidRDefault="00A62CD3" w:rsidP="00AE6818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  <w:lang w:val="en-US"/>
        </w:rPr>
      </w:pP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E26B11" w:rsidRPr="00F065D7" w14:paraId="4CAE6645" w14:textId="77777777" w:rsidTr="00875547">
        <w:trPr>
          <w:tblHeader/>
        </w:trPr>
        <w:tc>
          <w:tcPr>
            <w:tcW w:w="9412" w:type="dxa"/>
            <w:gridSpan w:val="6"/>
            <w:tcBorders>
              <w:left w:val="nil"/>
              <w:bottom w:val="nil"/>
            </w:tcBorders>
            <w:vAlign w:val="bottom"/>
          </w:tcPr>
          <w:p w14:paraId="620749FD" w14:textId="0E0C27C4" w:rsidR="00E26B11" w:rsidRPr="00F065D7" w:rsidRDefault="00E26B11" w:rsidP="00AE6818">
            <w:pPr>
              <w:pStyle w:val="NoSpacing"/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E26B11" w:rsidRPr="00F065D7" w14:paraId="7EB103A3" w14:textId="77777777" w:rsidTr="000105BE">
        <w:trPr>
          <w:tblHeader/>
        </w:trPr>
        <w:tc>
          <w:tcPr>
            <w:tcW w:w="5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9861102" w14:textId="77777777" w:rsidR="00704A23" w:rsidRPr="00F065D7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การจัดประเภทตามมาตรฐานเดิม </w:t>
            </w:r>
          </w:p>
          <w:p w14:paraId="1A2CC546" w14:textId="01018FFD" w:rsidR="00E26B11" w:rsidRPr="00F065D7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065D7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4298E054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vAlign w:val="bottom"/>
          </w:tcPr>
          <w:p w14:paraId="7DE2BE71" w14:textId="43923A60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TFRS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9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0105BE"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0105BE" w:rsidRPr="00F065D7" w14:paraId="398F92A4" w14:textId="77777777" w:rsidTr="000105BE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1F2E1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  <w:p w14:paraId="0D378837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6715C75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65F4AA00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57B36DD2" w14:textId="23ECDC06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1988F31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5E1D4F4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5AEFB8C0" w14:textId="4C7C8D75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105BE" w:rsidRPr="00F065D7" w14:paraId="0D292F4E" w14:textId="77777777" w:rsidTr="00875547">
        <w:trPr>
          <w:tblHeader/>
        </w:trPr>
        <w:tc>
          <w:tcPr>
            <w:tcW w:w="4323" w:type="dxa"/>
            <w:tcBorders>
              <w:left w:val="nil"/>
              <w:bottom w:val="nil"/>
              <w:right w:val="nil"/>
            </w:tcBorders>
            <w:vAlign w:val="bottom"/>
          </w:tcPr>
          <w:p w14:paraId="4EC2E98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tcBorders>
              <w:left w:val="nil"/>
              <w:bottom w:val="nil"/>
            </w:tcBorders>
            <w:vAlign w:val="bottom"/>
          </w:tcPr>
          <w:p w14:paraId="11A54A89" w14:textId="31536505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E26B11" w:rsidRPr="00F065D7" w14:paraId="4C1F1296" w14:textId="77777777" w:rsidTr="00B905A6">
        <w:tc>
          <w:tcPr>
            <w:tcW w:w="4323" w:type="dxa"/>
            <w:hideMark/>
          </w:tcPr>
          <w:p w14:paraId="16C2662F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3AD6E906" w14:textId="46772116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819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462</w:t>
            </w:r>
          </w:p>
        </w:tc>
        <w:tc>
          <w:tcPr>
            <w:tcW w:w="260" w:type="dxa"/>
          </w:tcPr>
          <w:p w14:paraId="61B65DC0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450DCCDC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D78E67E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622F500E" w14:textId="39E168E6" w:rsidR="00E26B11" w:rsidRPr="00F065D7" w:rsidRDefault="00C819B9" w:rsidP="00AE6818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819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462</w:t>
            </w:r>
          </w:p>
        </w:tc>
      </w:tr>
      <w:tr w:rsidR="00E26B11" w:rsidRPr="00F065D7" w14:paraId="22BA8522" w14:textId="77777777" w:rsidTr="00B905A6">
        <w:tc>
          <w:tcPr>
            <w:tcW w:w="4323" w:type="dxa"/>
          </w:tcPr>
          <w:p w14:paraId="5481197B" w14:textId="368CFF39" w:rsidR="00E26B11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vAlign w:val="bottom"/>
          </w:tcPr>
          <w:p w14:paraId="77BB78F1" w14:textId="77777777" w:rsidR="00E26B11" w:rsidRPr="00F065D7" w:rsidRDefault="00E26B11" w:rsidP="00AE6818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0" w:type="dxa"/>
          </w:tcPr>
          <w:p w14:paraId="6E1BC004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72B11310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E3544A0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C9672B0" w14:textId="77777777" w:rsidR="00E26B11" w:rsidRPr="00F065D7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6B11" w:rsidRPr="00F065D7" w14:paraId="35ECC4C4" w14:textId="77777777" w:rsidTr="00B905A6">
        <w:tc>
          <w:tcPr>
            <w:tcW w:w="4323" w:type="dxa"/>
          </w:tcPr>
          <w:p w14:paraId="2F05AE3F" w14:textId="5599F11A" w:rsidR="00E26B11" w:rsidRPr="00F065D7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</w:tcPr>
          <w:p w14:paraId="07FA6EBF" w14:textId="5D2F8F2E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299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2D775048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31117536" w14:textId="2DB26C72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299</w:t>
            </w:r>
            <w:r w:rsidR="00E26B11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36" w:type="dxa"/>
          </w:tcPr>
          <w:p w14:paraId="05CA6F0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2118A20" w14:textId="0F11D9E4" w:rsidR="00E26B11" w:rsidRPr="00F065D7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E26B11" w:rsidRPr="00F065D7" w14:paraId="24ACA9EA" w14:textId="77777777" w:rsidTr="00B905A6">
        <w:tc>
          <w:tcPr>
            <w:tcW w:w="4323" w:type="dxa"/>
            <w:hideMark/>
          </w:tcPr>
          <w:p w14:paraId="5F18D4BD" w14:textId="7ECCBC67" w:rsidR="00E26B11" w:rsidRPr="00F065D7" w:rsidRDefault="00E26B11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56A6451A" w14:textId="4F448A94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180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134</w:t>
            </w:r>
          </w:p>
        </w:tc>
        <w:tc>
          <w:tcPr>
            <w:tcW w:w="260" w:type="dxa"/>
          </w:tcPr>
          <w:p w14:paraId="43B5EC9B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13402F39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206069C3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2DC61F54" w14:textId="787CDB40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180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134</w:t>
            </w:r>
          </w:p>
        </w:tc>
      </w:tr>
      <w:tr w:rsidR="00E26B11" w:rsidRPr="00F065D7" w14:paraId="5F16890D" w14:textId="77777777" w:rsidTr="00B905A6">
        <w:tc>
          <w:tcPr>
            <w:tcW w:w="4323" w:type="dxa"/>
          </w:tcPr>
          <w:p w14:paraId="049442B7" w14:textId="0F2FA532" w:rsidR="00E26B11" w:rsidRPr="00F065D7" w:rsidRDefault="00E26B11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</w:tcPr>
          <w:p w14:paraId="46D02964" w14:textId="791DC5C4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lang w:val="en-US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214</w:t>
            </w:r>
            <w:r w:rsidR="009B3D1E" w:rsidRPr="00F065D7">
              <w:rPr>
                <w:rFonts w:ascii="Angsana New" w:hAnsi="Angsana New"/>
                <w:color w:val="000000"/>
                <w:sz w:val="28"/>
                <w:lang w:val="en-US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3AD0C309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AC514C5" w14:textId="4589FF37" w:rsidR="00E26B11" w:rsidRPr="00F065D7" w:rsidRDefault="00E26B11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5BAB012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6016898" w14:textId="4DED9FAC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214</w:t>
            </w:r>
            <w:r w:rsidR="009B3D1E" w:rsidRPr="00F065D7">
              <w:rPr>
                <w:rFonts w:ascii="Angsana New" w:hAnsi="Angsana New"/>
                <w:color w:val="000000"/>
                <w:sz w:val="28"/>
                <w:lang w:val="en-US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</w:tr>
      <w:tr w:rsidR="00E26B11" w:rsidRPr="00F065D7" w14:paraId="264711BC" w14:textId="77777777" w:rsidTr="00B905A6">
        <w:tc>
          <w:tcPr>
            <w:tcW w:w="4323" w:type="dxa"/>
            <w:hideMark/>
          </w:tcPr>
          <w:p w14:paraId="3F793279" w14:textId="524ABEE4" w:rsidR="00E26B11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vAlign w:val="bottom"/>
          </w:tcPr>
          <w:p w14:paraId="27921756" w14:textId="77777777" w:rsidR="00E26B11" w:rsidRPr="00F065D7" w:rsidRDefault="00E26B11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2A960DBE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0259B6F" w14:textId="77777777" w:rsidR="00E26B11" w:rsidRPr="00F065D7" w:rsidRDefault="00E26B11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DC8BCDA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901D4A2" w14:textId="77777777" w:rsidR="00E26B11" w:rsidRPr="00F065D7" w:rsidRDefault="00E26B11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E26B11" w:rsidRPr="00F065D7" w14:paraId="25952E74" w14:textId="77777777" w:rsidTr="00B905A6">
        <w:tc>
          <w:tcPr>
            <w:tcW w:w="4323" w:type="dxa"/>
            <w:hideMark/>
          </w:tcPr>
          <w:p w14:paraId="01128974" w14:textId="0BD094E5" w:rsidR="00E26B11" w:rsidRPr="00F065D7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3F2FDDFD" w14:textId="1077C583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723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60" w:type="dxa"/>
          </w:tcPr>
          <w:p w14:paraId="2A640B41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4DFC4015" w14:textId="1715154B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723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36" w:type="dxa"/>
          </w:tcPr>
          <w:p w14:paraId="61334097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0641CE54" w14:textId="77777777" w:rsidR="00E26B11" w:rsidRPr="00F065D7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E26B11" w:rsidRPr="00F065D7" w14:paraId="3050AA09" w14:textId="77777777" w:rsidTr="00F95319">
        <w:tc>
          <w:tcPr>
            <w:tcW w:w="4323" w:type="dxa"/>
            <w:hideMark/>
          </w:tcPr>
          <w:p w14:paraId="6723EBFC" w14:textId="027E71F3" w:rsidR="00E26B11" w:rsidRPr="00F065D7" w:rsidRDefault="00E26B11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68210633" w14:textId="5A8F2321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43</w:t>
            </w:r>
            <w:r w:rsidR="00E26B11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971</w:t>
            </w:r>
          </w:p>
        </w:tc>
        <w:tc>
          <w:tcPr>
            <w:tcW w:w="260" w:type="dxa"/>
          </w:tcPr>
          <w:p w14:paraId="55F7C2B2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232F31E4" w14:textId="07308023" w:rsidR="00E26B11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332</w:t>
            </w:r>
            <w:r w:rsidR="00E26B11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236" w:type="dxa"/>
          </w:tcPr>
          <w:p w14:paraId="6499BF3C" w14:textId="77777777" w:rsidR="00E26B11" w:rsidRPr="00F065D7" w:rsidRDefault="00E26B11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794A3E9B" w14:textId="77777777" w:rsidR="00E26B11" w:rsidRPr="00F065D7" w:rsidRDefault="00E26B11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F95319" w:rsidRPr="00F065D7" w14:paraId="03DDF0F5" w14:textId="77777777" w:rsidTr="00F95319">
        <w:tc>
          <w:tcPr>
            <w:tcW w:w="4323" w:type="dxa"/>
          </w:tcPr>
          <w:p w14:paraId="63DAE6D5" w14:textId="45B6ACAA" w:rsidR="00F95319" w:rsidRPr="00F065D7" w:rsidRDefault="00F95319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="00E514AD"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5FD65F34" w14:textId="7AEA5A92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767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916</w:t>
            </w:r>
          </w:p>
        </w:tc>
        <w:tc>
          <w:tcPr>
            <w:tcW w:w="260" w:type="dxa"/>
          </w:tcPr>
          <w:p w14:paraId="3E0F4853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6B566A59" w14:textId="4E69FC6A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056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6D3ABC22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1506276" w14:textId="70ADDF71" w:rsidR="00F95319" w:rsidRPr="00F065D7" w:rsidRDefault="00F95319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F95319" w:rsidRPr="00F065D7" w14:paraId="547F60EF" w14:textId="77777777" w:rsidTr="00B905A6">
        <w:tc>
          <w:tcPr>
            <w:tcW w:w="4323" w:type="dxa"/>
            <w:hideMark/>
          </w:tcPr>
          <w:p w14:paraId="3BFB287F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D4D5A64" w14:textId="4B139D62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281</w:t>
            </w:r>
            <w:r w:rsidR="00257E0A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284</w:t>
            </w:r>
          </w:p>
        </w:tc>
        <w:tc>
          <w:tcPr>
            <w:tcW w:w="260" w:type="dxa"/>
          </w:tcPr>
          <w:p w14:paraId="0B918865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836188" w14:textId="1AC0EADB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355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681</w:t>
            </w:r>
          </w:p>
        </w:tc>
        <w:tc>
          <w:tcPr>
            <w:tcW w:w="236" w:type="dxa"/>
          </w:tcPr>
          <w:p w14:paraId="7F4184E8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F94A4B5" w14:textId="0C567446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6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213</w:t>
            </w:r>
            <w:r w:rsidR="00257E0A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982</w:t>
            </w:r>
          </w:p>
        </w:tc>
      </w:tr>
      <w:tr w:rsidR="00F95319" w:rsidRPr="00F065D7" w14:paraId="046CC13B" w14:textId="77777777" w:rsidTr="00B905A6">
        <w:tc>
          <w:tcPr>
            <w:tcW w:w="4323" w:type="dxa"/>
          </w:tcPr>
          <w:p w14:paraId="35B69EF8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FD6A62" w14:textId="77777777" w:rsidR="00F95319" w:rsidRPr="00F065D7" w:rsidRDefault="00F95319" w:rsidP="00AE6818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49E706B8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4C1184" w14:textId="77777777" w:rsidR="00F95319" w:rsidRPr="00F065D7" w:rsidRDefault="00F95319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5048AC8D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F106E86" w14:textId="77777777" w:rsidR="00F95319" w:rsidRPr="00F065D7" w:rsidRDefault="00F95319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F95319" w:rsidRPr="00F065D7" w14:paraId="6BE108BB" w14:textId="77777777" w:rsidTr="00B905A6">
        <w:tc>
          <w:tcPr>
            <w:tcW w:w="4323" w:type="dxa"/>
            <w:hideMark/>
          </w:tcPr>
          <w:p w14:paraId="7BAF8F33" w14:textId="6BE9DD02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1915A345" w14:textId="57AE2095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243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814</w:t>
            </w:r>
          </w:p>
        </w:tc>
        <w:tc>
          <w:tcPr>
            <w:tcW w:w="260" w:type="dxa"/>
          </w:tcPr>
          <w:p w14:paraId="6E255EC3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54563F1" w14:textId="34910FA8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217EED6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B328339" w14:textId="752C72B2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243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814</w:t>
            </w:r>
          </w:p>
        </w:tc>
      </w:tr>
      <w:tr w:rsidR="00F95319" w:rsidRPr="00F065D7" w14:paraId="6C94B4CC" w14:textId="77777777" w:rsidTr="00B905A6">
        <w:tc>
          <w:tcPr>
            <w:tcW w:w="4323" w:type="dxa"/>
          </w:tcPr>
          <w:p w14:paraId="25C312B4" w14:textId="71BEBB2C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F065D7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F065D7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</w:tcPr>
          <w:p w14:paraId="47B15B82" w14:textId="7F9BC76B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424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023</w:t>
            </w:r>
          </w:p>
        </w:tc>
        <w:tc>
          <w:tcPr>
            <w:tcW w:w="260" w:type="dxa"/>
          </w:tcPr>
          <w:p w14:paraId="7A106094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15607E6" w14:textId="3C12759A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C79DF64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A7BDB31" w14:textId="38D594D9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424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023</w:t>
            </w:r>
          </w:p>
        </w:tc>
      </w:tr>
      <w:tr w:rsidR="00F95319" w:rsidRPr="00F065D7" w14:paraId="55595A0E" w14:textId="77777777" w:rsidTr="00B905A6">
        <w:tc>
          <w:tcPr>
            <w:tcW w:w="4323" w:type="dxa"/>
          </w:tcPr>
          <w:p w14:paraId="5A853D42" w14:textId="44332DD5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 w:hint="cs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1" w:type="dxa"/>
            <w:vAlign w:val="bottom"/>
          </w:tcPr>
          <w:p w14:paraId="448BF4AD" w14:textId="35FC04C4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120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865</w:t>
            </w:r>
          </w:p>
        </w:tc>
        <w:tc>
          <w:tcPr>
            <w:tcW w:w="260" w:type="dxa"/>
          </w:tcPr>
          <w:p w14:paraId="483679AC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6CE699BE" w14:textId="2B36590F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65A4FB31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54579AB" w14:textId="27EB5BFE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120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865</w:t>
            </w:r>
          </w:p>
        </w:tc>
      </w:tr>
      <w:tr w:rsidR="00F95319" w:rsidRPr="00F065D7" w14:paraId="388F336B" w14:textId="77777777" w:rsidTr="00B905A6">
        <w:tc>
          <w:tcPr>
            <w:tcW w:w="4323" w:type="dxa"/>
            <w:hideMark/>
          </w:tcPr>
          <w:p w14:paraId="39FA63B4" w14:textId="2DFF83D2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55CFD086" w14:textId="0A2040E4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337</w:t>
            </w:r>
          </w:p>
        </w:tc>
        <w:tc>
          <w:tcPr>
            <w:tcW w:w="260" w:type="dxa"/>
          </w:tcPr>
          <w:p w14:paraId="207F803F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8E3C4FB" w14:textId="5F034C32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3508B6CA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A59228D" w14:textId="74DBAE87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337</w:t>
            </w:r>
          </w:p>
        </w:tc>
      </w:tr>
      <w:tr w:rsidR="00F95319" w:rsidRPr="00F065D7" w14:paraId="02EE24B6" w14:textId="77777777" w:rsidTr="00B905A6">
        <w:tc>
          <w:tcPr>
            <w:tcW w:w="4323" w:type="dxa"/>
            <w:hideMark/>
          </w:tcPr>
          <w:p w14:paraId="731715E6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AFFED5" w14:textId="7651D6A5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170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039</w:t>
            </w:r>
          </w:p>
        </w:tc>
        <w:tc>
          <w:tcPr>
            <w:tcW w:w="260" w:type="dxa"/>
          </w:tcPr>
          <w:p w14:paraId="15D008F9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47A0A8" w14:textId="1C8EF967" w:rsidR="00F95319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DEB1C14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11D4F" w14:textId="0AB38B70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170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039</w:t>
            </w:r>
          </w:p>
        </w:tc>
      </w:tr>
    </w:tbl>
    <w:p w14:paraId="4C8BDB67" w14:textId="6AF7B317" w:rsidR="000105BE" w:rsidRPr="00F065D7" w:rsidRDefault="000105BE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firstLine="0"/>
        <w:rPr>
          <w:b w:val="0"/>
          <w:bCs w:val="0"/>
          <w:i w:val="0"/>
          <w:iCs w:val="0"/>
          <w:cs/>
        </w:rPr>
      </w:pPr>
    </w:p>
    <w:p w14:paraId="3B9E7BA8" w14:textId="77777777" w:rsidR="000105BE" w:rsidRPr="00F065D7" w:rsidRDefault="000105BE" w:rsidP="00AE6818">
      <w:pPr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F065D7">
        <w:rPr>
          <w:b/>
          <w:bCs/>
          <w:i/>
          <w:iCs/>
          <w:cs/>
        </w:rPr>
        <w:br w:type="page"/>
      </w:r>
    </w:p>
    <w:tbl>
      <w:tblPr>
        <w:tblStyle w:val="TableGrid"/>
        <w:tblW w:w="9412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3"/>
        <w:gridCol w:w="1531"/>
        <w:gridCol w:w="260"/>
        <w:gridCol w:w="1531"/>
        <w:gridCol w:w="236"/>
        <w:gridCol w:w="1531"/>
      </w:tblGrid>
      <w:tr w:rsidR="000105BE" w:rsidRPr="00F065D7" w14:paraId="04AC77B4" w14:textId="77777777" w:rsidTr="00875547">
        <w:trPr>
          <w:tblHeader/>
        </w:trPr>
        <w:tc>
          <w:tcPr>
            <w:tcW w:w="9412" w:type="dxa"/>
            <w:gridSpan w:val="6"/>
            <w:tcBorders>
              <w:left w:val="nil"/>
              <w:bottom w:val="nil"/>
            </w:tcBorders>
            <w:vAlign w:val="bottom"/>
          </w:tcPr>
          <w:p w14:paraId="42384B45" w14:textId="0987E6ED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lastRenderedPageBreak/>
              <w:t>งบการเงินเฉพาะกิจการ</w:t>
            </w:r>
          </w:p>
        </w:tc>
      </w:tr>
      <w:tr w:rsidR="000105BE" w:rsidRPr="00F065D7" w14:paraId="3479817B" w14:textId="77777777" w:rsidTr="00875547">
        <w:trPr>
          <w:tblHeader/>
        </w:trPr>
        <w:tc>
          <w:tcPr>
            <w:tcW w:w="585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D07A8FC" w14:textId="77777777" w:rsidR="0077503C" w:rsidRPr="00F065D7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Theme="majorBidi" w:hAnsiTheme="majorBidi"/>
                <w:sz w:val="28"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การจัดประเภทตามมาตรฐานเดิม </w:t>
            </w:r>
          </w:p>
          <w:p w14:paraId="6778DB80" w14:textId="45E86EB6" w:rsidR="000105BE" w:rsidRPr="00F065D7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/>
                <w:sz w:val="28"/>
                <w:cs/>
              </w:rPr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F065D7">
              <w:rPr>
                <w:rFonts w:asciiTheme="majorBidi" w:hAnsiTheme="majorBidi"/>
                <w:sz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2562</w:t>
            </w:r>
          </w:p>
        </w:tc>
        <w:tc>
          <w:tcPr>
            <w:tcW w:w="260" w:type="dxa"/>
          </w:tcPr>
          <w:p w14:paraId="2289B6A9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98" w:type="dxa"/>
            <w:gridSpan w:val="3"/>
            <w:tcBorders>
              <w:bottom w:val="single" w:sz="4" w:space="0" w:color="auto"/>
            </w:tcBorders>
            <w:vAlign w:val="bottom"/>
          </w:tcPr>
          <w:p w14:paraId="18314039" w14:textId="7CC00356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การจัดประเภทตาม 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TFRS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9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       ณ วันที่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1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 xml:space="preserve"> มกราคม</w:t>
            </w:r>
            <w:r w:rsidRPr="00F065D7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="00C819B9" w:rsidRPr="00C819B9">
              <w:rPr>
                <w:rFonts w:ascii="Angsana New" w:hAnsi="Angsana New" w:hint="cs"/>
                <w:color w:val="000000"/>
                <w:sz w:val="28"/>
                <w:lang w:val="en-US"/>
              </w:rPr>
              <w:t>2563</w:t>
            </w:r>
          </w:p>
        </w:tc>
      </w:tr>
      <w:tr w:rsidR="000105BE" w:rsidRPr="00F065D7" w14:paraId="2068FE8C" w14:textId="77777777" w:rsidTr="00875547">
        <w:trPr>
          <w:tblHeader/>
        </w:trPr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691D0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  <w:p w14:paraId="3F8C85F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FC3371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424E404E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4F05CA66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มูลค่ายุติธรรมผ่าน</w:t>
            </w:r>
          </w:p>
          <w:p w14:paraId="2C3291A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126"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B09C0E1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  <w:hideMark/>
          </w:tcPr>
          <w:p w14:paraId="3039471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ราคาทุน                ตัดจำหน่าย 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  <w:r w:rsidRPr="00F065D7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สุทธิ</w:t>
            </w:r>
          </w:p>
        </w:tc>
      </w:tr>
      <w:tr w:rsidR="000105BE" w:rsidRPr="00F065D7" w14:paraId="4B7CACDE" w14:textId="77777777" w:rsidTr="00875547">
        <w:trPr>
          <w:tblHeader/>
        </w:trPr>
        <w:tc>
          <w:tcPr>
            <w:tcW w:w="4323" w:type="dxa"/>
            <w:tcBorders>
              <w:left w:val="nil"/>
              <w:bottom w:val="nil"/>
              <w:right w:val="nil"/>
            </w:tcBorders>
            <w:vAlign w:val="bottom"/>
          </w:tcPr>
          <w:p w14:paraId="76F9F56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</w:rPr>
            </w:pPr>
          </w:p>
        </w:tc>
        <w:tc>
          <w:tcPr>
            <w:tcW w:w="5089" w:type="dxa"/>
            <w:gridSpan w:val="5"/>
            <w:tcBorders>
              <w:left w:val="nil"/>
              <w:bottom w:val="nil"/>
            </w:tcBorders>
            <w:vAlign w:val="bottom"/>
          </w:tcPr>
          <w:p w14:paraId="6E47971A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cs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cs/>
              </w:rPr>
              <w:t>(พันบาท)</w:t>
            </w:r>
          </w:p>
        </w:tc>
      </w:tr>
      <w:tr w:rsidR="000105BE" w:rsidRPr="00F065D7" w14:paraId="09D5F1AF" w14:textId="77777777" w:rsidTr="00875547">
        <w:tc>
          <w:tcPr>
            <w:tcW w:w="4323" w:type="dxa"/>
            <w:hideMark/>
          </w:tcPr>
          <w:p w14:paraId="0900943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1" w:type="dxa"/>
            <w:vAlign w:val="bottom"/>
            <w:hideMark/>
          </w:tcPr>
          <w:p w14:paraId="764209F1" w14:textId="7E926FF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235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200</w:t>
            </w:r>
          </w:p>
        </w:tc>
        <w:tc>
          <w:tcPr>
            <w:tcW w:w="260" w:type="dxa"/>
          </w:tcPr>
          <w:p w14:paraId="5E846333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  <w:hideMark/>
          </w:tcPr>
          <w:p w14:paraId="17DE9716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156EE9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0F0D3C7B" w14:textId="63591EA1" w:rsidR="000105BE" w:rsidRPr="00F065D7" w:rsidRDefault="00C819B9" w:rsidP="00AE6818">
            <w:pPr>
              <w:pStyle w:val="NoSpacing"/>
              <w:tabs>
                <w:tab w:val="decimal" w:pos="1154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235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200</w:t>
            </w:r>
          </w:p>
        </w:tc>
      </w:tr>
      <w:tr w:rsidR="000105BE" w:rsidRPr="00F065D7" w14:paraId="76E8F0EF" w14:textId="77777777" w:rsidTr="00875547">
        <w:tc>
          <w:tcPr>
            <w:tcW w:w="4323" w:type="dxa"/>
          </w:tcPr>
          <w:p w14:paraId="6FA5867C" w14:textId="09829272" w:rsidR="000105BE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1" w:type="dxa"/>
            <w:vAlign w:val="bottom"/>
          </w:tcPr>
          <w:p w14:paraId="3C2540ED" w14:textId="77777777" w:rsidR="000105BE" w:rsidRPr="00F065D7" w:rsidRDefault="000105BE" w:rsidP="00AE6818">
            <w:pPr>
              <w:pStyle w:val="NoSpacing"/>
              <w:tabs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0" w:type="dxa"/>
          </w:tcPr>
          <w:p w14:paraId="7C38A3E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23F5C784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6F3D5B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35AA13F" w14:textId="77777777" w:rsidR="000105BE" w:rsidRPr="00F065D7" w:rsidRDefault="000105BE" w:rsidP="00AE6818">
            <w:pPr>
              <w:pStyle w:val="NoSpacing"/>
              <w:tabs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F065D7" w14:paraId="1ED37C82" w14:textId="77777777" w:rsidTr="00875547">
        <w:tc>
          <w:tcPr>
            <w:tcW w:w="4323" w:type="dxa"/>
          </w:tcPr>
          <w:p w14:paraId="616FF530" w14:textId="77777777" w:rsidR="000105BE" w:rsidRPr="00F065D7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</w:tcPr>
          <w:p w14:paraId="1F1E0FBA" w14:textId="2090E4B2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299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60" w:type="dxa"/>
          </w:tcPr>
          <w:p w14:paraId="5F4E0B8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1" w:type="dxa"/>
            <w:vAlign w:val="bottom"/>
          </w:tcPr>
          <w:p w14:paraId="501CA297" w14:textId="031E991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299</w:t>
            </w:r>
            <w:r w:rsidR="000105BE" w:rsidRPr="00F065D7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386</w:t>
            </w:r>
          </w:p>
        </w:tc>
        <w:tc>
          <w:tcPr>
            <w:tcW w:w="236" w:type="dxa"/>
          </w:tcPr>
          <w:p w14:paraId="75965A50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41398A3" w14:textId="77777777" w:rsidR="000105BE" w:rsidRPr="00F065D7" w:rsidRDefault="000105BE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0105BE" w:rsidRPr="00F065D7" w14:paraId="7269F42A" w14:textId="77777777" w:rsidTr="00875547">
        <w:tc>
          <w:tcPr>
            <w:tcW w:w="4323" w:type="dxa"/>
            <w:hideMark/>
          </w:tcPr>
          <w:p w14:paraId="325C5228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531" w:type="dxa"/>
            <w:vAlign w:val="bottom"/>
            <w:hideMark/>
          </w:tcPr>
          <w:p w14:paraId="1AC89496" w14:textId="632D98D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099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303</w:t>
            </w:r>
          </w:p>
        </w:tc>
        <w:tc>
          <w:tcPr>
            <w:tcW w:w="260" w:type="dxa"/>
          </w:tcPr>
          <w:p w14:paraId="1BF8FFFB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A811095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465FA2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573A4B5C" w14:textId="6683287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099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303</w:t>
            </w:r>
          </w:p>
        </w:tc>
      </w:tr>
      <w:tr w:rsidR="000105BE" w:rsidRPr="00F065D7" w14:paraId="23B5C997" w14:textId="77777777" w:rsidTr="00875547">
        <w:tc>
          <w:tcPr>
            <w:tcW w:w="4323" w:type="dxa"/>
          </w:tcPr>
          <w:p w14:paraId="65C8F71A" w14:textId="0DE19EE9" w:rsidR="000105BE" w:rsidRPr="00F065D7" w:rsidRDefault="000105BE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ลูกหนี้อื่น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(ไม่รวมค่าใช้จ่ายล่วงหน้าและลูกหนี้กรมสรรพากร)</w:t>
            </w:r>
          </w:p>
        </w:tc>
        <w:tc>
          <w:tcPr>
            <w:tcW w:w="1531" w:type="dxa"/>
            <w:vAlign w:val="bottom"/>
          </w:tcPr>
          <w:p w14:paraId="69BC866C" w14:textId="27D7B715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160</w:t>
            </w:r>
            <w:r w:rsidR="009B3D1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986</w:t>
            </w:r>
          </w:p>
        </w:tc>
        <w:tc>
          <w:tcPr>
            <w:tcW w:w="260" w:type="dxa"/>
          </w:tcPr>
          <w:p w14:paraId="007DBF3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31E777A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72DA67D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FCFD89D" w14:textId="5FC7075B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160</w:t>
            </w:r>
            <w:r w:rsidR="009B3D1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986</w:t>
            </w:r>
          </w:p>
        </w:tc>
      </w:tr>
      <w:tr w:rsidR="000105BE" w:rsidRPr="00F065D7" w14:paraId="7D742124" w14:textId="77777777" w:rsidTr="00875547">
        <w:tc>
          <w:tcPr>
            <w:tcW w:w="4323" w:type="dxa"/>
          </w:tcPr>
          <w:p w14:paraId="04BEF124" w14:textId="292035FF" w:rsidR="000105BE" w:rsidRPr="00F065D7" w:rsidRDefault="000105BE" w:rsidP="00AE6818">
            <w:pPr>
              <w:pStyle w:val="NoSpacing"/>
              <w:ind w:left="246" w:right="-115" w:hanging="246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เงินให้กู้ยืม</w:t>
            </w:r>
            <w:r w:rsidR="00F41190" w:rsidRPr="00F065D7">
              <w:rPr>
                <w:rFonts w:ascii="Angsana New" w:hAnsi="Angsana New" w:hint="cs"/>
                <w:color w:val="000000"/>
                <w:sz w:val="28"/>
                <w:cs/>
              </w:rPr>
              <w:t>ระยะสั้น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แก่กิจการที่เกี่ยวข้องกัน</w:t>
            </w:r>
          </w:p>
        </w:tc>
        <w:tc>
          <w:tcPr>
            <w:tcW w:w="1531" w:type="dxa"/>
            <w:vAlign w:val="bottom"/>
          </w:tcPr>
          <w:p w14:paraId="2C35AE9F" w14:textId="404F411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029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333</w:t>
            </w:r>
          </w:p>
        </w:tc>
        <w:tc>
          <w:tcPr>
            <w:tcW w:w="260" w:type="dxa"/>
          </w:tcPr>
          <w:p w14:paraId="2278DA9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1676C24" w14:textId="131E5C05" w:rsidR="000105BE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7AC4FE8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8826547" w14:textId="564930D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  <w:cs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029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333</w:t>
            </w:r>
          </w:p>
        </w:tc>
      </w:tr>
      <w:tr w:rsidR="000105BE" w:rsidRPr="00F065D7" w14:paraId="654A4B77" w14:textId="77777777" w:rsidTr="00875547">
        <w:tc>
          <w:tcPr>
            <w:tcW w:w="4323" w:type="dxa"/>
            <w:hideMark/>
          </w:tcPr>
          <w:p w14:paraId="1003756F" w14:textId="2CE81C07" w:rsidR="000105BE" w:rsidRPr="00F065D7" w:rsidRDefault="00E514AD" w:rsidP="00AE6818">
            <w:pPr>
              <w:pStyle w:val="NoSpacing"/>
              <w:tabs>
                <w:tab w:val="left" w:pos="720"/>
              </w:tabs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vAlign w:val="bottom"/>
          </w:tcPr>
          <w:p w14:paraId="6FBCD30D" w14:textId="77777777" w:rsidR="000105BE" w:rsidRPr="00F065D7" w:rsidRDefault="000105BE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39F98E9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5E0DE4C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0EBCEB78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0A2169E" w14:textId="77777777" w:rsidR="000105BE" w:rsidRPr="00F065D7" w:rsidRDefault="000105BE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F065D7" w14:paraId="4733F6C0" w14:textId="77777777" w:rsidTr="00875547">
        <w:tc>
          <w:tcPr>
            <w:tcW w:w="4323" w:type="dxa"/>
            <w:hideMark/>
          </w:tcPr>
          <w:p w14:paraId="6E3E0A8A" w14:textId="77777777" w:rsidR="000105BE" w:rsidRPr="00F065D7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ตราสารหนี้</w:t>
            </w:r>
            <w:r w:rsidRPr="00F065D7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F065D7">
              <w:rPr>
                <w:rFonts w:ascii="Angsana New" w:hAnsi="Angsana New"/>
                <w:color w:val="000000"/>
                <w:sz w:val="28"/>
                <w:cs/>
              </w:rPr>
              <w:t>(ในกองทุนส่วนบุคคล)</w:t>
            </w:r>
          </w:p>
        </w:tc>
        <w:tc>
          <w:tcPr>
            <w:tcW w:w="1531" w:type="dxa"/>
            <w:vAlign w:val="bottom"/>
            <w:hideMark/>
          </w:tcPr>
          <w:p w14:paraId="5D275488" w14:textId="47C57B7E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723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60" w:type="dxa"/>
          </w:tcPr>
          <w:p w14:paraId="48E2BDB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D962825" w14:textId="17974BB5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723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945</w:t>
            </w:r>
          </w:p>
        </w:tc>
        <w:tc>
          <w:tcPr>
            <w:tcW w:w="236" w:type="dxa"/>
          </w:tcPr>
          <w:p w14:paraId="448EF28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  <w:hideMark/>
          </w:tcPr>
          <w:p w14:paraId="3AFAEBC7" w14:textId="77777777" w:rsidR="000105BE" w:rsidRPr="00F065D7" w:rsidRDefault="000105BE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0105BE" w:rsidRPr="00F065D7" w14:paraId="02FCDA1D" w14:textId="77777777" w:rsidTr="00F95319">
        <w:tc>
          <w:tcPr>
            <w:tcW w:w="4323" w:type="dxa"/>
            <w:hideMark/>
          </w:tcPr>
          <w:p w14:paraId="2F8E0C34" w14:textId="77777777" w:rsidR="000105BE" w:rsidRPr="00F065D7" w:rsidRDefault="000105BE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ab/>
              <w:t>ตราสารทุนที่ไม่อยู่ในความต้องการของตลาด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7776E24E" w14:textId="12160FE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43</w:t>
            </w:r>
            <w:r w:rsidR="000105BE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971</w:t>
            </w:r>
          </w:p>
        </w:tc>
        <w:tc>
          <w:tcPr>
            <w:tcW w:w="260" w:type="dxa"/>
          </w:tcPr>
          <w:p w14:paraId="26D4CC1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4CA73F17" w14:textId="35387CC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332</w:t>
            </w:r>
            <w:r w:rsidR="000105BE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350</w:t>
            </w:r>
          </w:p>
        </w:tc>
        <w:tc>
          <w:tcPr>
            <w:tcW w:w="236" w:type="dxa"/>
          </w:tcPr>
          <w:p w14:paraId="472C24EE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  <w:hideMark/>
          </w:tcPr>
          <w:p w14:paraId="0391948F" w14:textId="77777777" w:rsidR="000105BE" w:rsidRPr="00F065D7" w:rsidRDefault="000105BE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 w:hint="cs"/>
                <w:color w:val="000000"/>
                <w:sz w:val="28"/>
              </w:rPr>
              <w:t>-</w:t>
            </w:r>
          </w:p>
        </w:tc>
      </w:tr>
      <w:tr w:rsidR="00F95319" w:rsidRPr="00F065D7" w14:paraId="7DA0B051" w14:textId="77777777" w:rsidTr="00F95319">
        <w:tc>
          <w:tcPr>
            <w:tcW w:w="4323" w:type="dxa"/>
          </w:tcPr>
          <w:p w14:paraId="612CB106" w14:textId="7E1FBA58" w:rsidR="00F95319" w:rsidRPr="00F065D7" w:rsidRDefault="00F95319" w:rsidP="00AE6818">
            <w:pPr>
              <w:pStyle w:val="NoSpacing"/>
              <w:tabs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8"/>
                <w:cs/>
              </w:rPr>
            </w:pPr>
            <w:r w:rsidRPr="00F065D7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  <w:r w:rsidR="00E514AD" w:rsidRPr="00F065D7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0A902FB7" w14:textId="5B61E5E7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2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767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916</w:t>
            </w:r>
          </w:p>
        </w:tc>
        <w:tc>
          <w:tcPr>
            <w:tcW w:w="260" w:type="dxa"/>
          </w:tcPr>
          <w:p w14:paraId="58832E9C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3B9FFA2D" w14:textId="6BD1402D" w:rsidR="00F95319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056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295</w:t>
            </w:r>
          </w:p>
        </w:tc>
        <w:tc>
          <w:tcPr>
            <w:tcW w:w="236" w:type="dxa"/>
          </w:tcPr>
          <w:p w14:paraId="034D7295" w14:textId="77777777" w:rsidR="00F95319" w:rsidRPr="00F065D7" w:rsidRDefault="00F95319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4D3176A0" w14:textId="5CED7D81" w:rsidR="00F95319" w:rsidRPr="00F065D7" w:rsidRDefault="00F95319" w:rsidP="00FF31EB">
            <w:pPr>
              <w:pStyle w:val="NoSpacing"/>
              <w:tabs>
                <w:tab w:val="decimal" w:pos="839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lang w:val="en-US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  <w:lang w:val="en-US"/>
              </w:rPr>
              <w:t>-</w:t>
            </w:r>
          </w:p>
        </w:tc>
      </w:tr>
      <w:tr w:rsidR="000105BE" w:rsidRPr="00F065D7" w14:paraId="7B9EE93D" w14:textId="77777777" w:rsidTr="00875547">
        <w:tc>
          <w:tcPr>
            <w:tcW w:w="4323" w:type="dxa"/>
            <w:hideMark/>
          </w:tcPr>
          <w:p w14:paraId="39484BC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590B2F8" w14:textId="3FF99C68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8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592</w:t>
            </w:r>
            <w:r w:rsidR="00D25D35" w:rsidRPr="00F065D7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124</w:t>
            </w:r>
          </w:p>
        </w:tc>
        <w:tc>
          <w:tcPr>
            <w:tcW w:w="260" w:type="dxa"/>
          </w:tcPr>
          <w:p w14:paraId="3B2EA71D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7CDE745" w14:textId="58876B6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355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681</w:t>
            </w:r>
          </w:p>
        </w:tc>
        <w:tc>
          <w:tcPr>
            <w:tcW w:w="236" w:type="dxa"/>
          </w:tcPr>
          <w:p w14:paraId="012DEC7B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9D5D6D1" w14:textId="27915FC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4</w:t>
            </w:r>
            <w:r w:rsidR="00F95319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524</w:t>
            </w:r>
            <w:r w:rsidR="00D25D35"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color w:val="000000"/>
                <w:sz w:val="28"/>
                <w:lang w:val="en-US"/>
              </w:rPr>
              <w:t>822</w:t>
            </w:r>
          </w:p>
        </w:tc>
      </w:tr>
      <w:tr w:rsidR="000105BE" w:rsidRPr="00F065D7" w14:paraId="56AE940F" w14:textId="77777777" w:rsidTr="00875547">
        <w:tc>
          <w:tcPr>
            <w:tcW w:w="4323" w:type="dxa"/>
          </w:tcPr>
          <w:p w14:paraId="1A66C23F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left="168" w:right="-115" w:hanging="16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36B2BD" w14:textId="77777777" w:rsidR="000105BE" w:rsidRPr="00F065D7" w:rsidRDefault="000105BE" w:rsidP="00AE6818">
            <w:pPr>
              <w:pStyle w:val="NoSpacing"/>
              <w:tabs>
                <w:tab w:val="decimal" w:pos="790"/>
              </w:tabs>
              <w:spacing w:line="240" w:lineRule="atLeast"/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60" w:type="dxa"/>
          </w:tcPr>
          <w:p w14:paraId="14740449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D50F4E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36" w:type="dxa"/>
          </w:tcPr>
          <w:p w14:paraId="25B8F250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34ABC6" w14:textId="77777777" w:rsidR="000105BE" w:rsidRPr="00F065D7" w:rsidRDefault="000105BE" w:rsidP="00AE6818">
            <w:pPr>
              <w:pStyle w:val="NoSpacing"/>
              <w:tabs>
                <w:tab w:val="decimal" w:pos="746"/>
              </w:tabs>
              <w:spacing w:line="240" w:lineRule="atLeast"/>
              <w:ind w:left="-64" w:right="-11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0105BE" w:rsidRPr="00F065D7" w14:paraId="19D9BC1D" w14:textId="77777777" w:rsidTr="00875547">
        <w:tc>
          <w:tcPr>
            <w:tcW w:w="4323" w:type="dxa"/>
            <w:hideMark/>
          </w:tcPr>
          <w:p w14:paraId="0272E815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531" w:type="dxa"/>
            <w:vAlign w:val="bottom"/>
          </w:tcPr>
          <w:p w14:paraId="0D3E1EEF" w14:textId="0618C419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480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768</w:t>
            </w:r>
          </w:p>
        </w:tc>
        <w:tc>
          <w:tcPr>
            <w:tcW w:w="260" w:type="dxa"/>
          </w:tcPr>
          <w:p w14:paraId="23357E3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638923D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534EFF92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18AF5843" w14:textId="49619C9D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480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768</w:t>
            </w:r>
          </w:p>
        </w:tc>
      </w:tr>
      <w:tr w:rsidR="000105BE" w:rsidRPr="00F065D7" w14:paraId="2A8C5418" w14:textId="77777777" w:rsidTr="00875547">
        <w:tc>
          <w:tcPr>
            <w:tcW w:w="4323" w:type="dxa"/>
          </w:tcPr>
          <w:p w14:paraId="511259B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F065D7">
              <w:rPr>
                <w:rFonts w:ascii="Angsana New" w:hAnsi="Angsana New" w:hint="cs"/>
                <w:spacing w:val="-6"/>
                <w:sz w:val="28"/>
                <w:cs/>
              </w:rPr>
              <w:t xml:space="preserve">เจ้าหนี้อื่น </w:t>
            </w:r>
            <w:r w:rsidRPr="00F065D7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(ไม่รวมเงินรับล่วงหน้าและเจ้าหนี้กรมสรรพากร)</w:t>
            </w:r>
          </w:p>
        </w:tc>
        <w:tc>
          <w:tcPr>
            <w:tcW w:w="1531" w:type="dxa"/>
            <w:vAlign w:val="bottom"/>
          </w:tcPr>
          <w:p w14:paraId="480959C9" w14:textId="1405648C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396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196</w:t>
            </w:r>
          </w:p>
        </w:tc>
        <w:tc>
          <w:tcPr>
            <w:tcW w:w="260" w:type="dxa"/>
          </w:tcPr>
          <w:p w14:paraId="29C661B7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3A9F8053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140AB7A3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33A6A0" w14:textId="2E64630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396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196</w:t>
            </w:r>
          </w:p>
        </w:tc>
      </w:tr>
      <w:tr w:rsidR="000105BE" w:rsidRPr="00F065D7" w14:paraId="6A773438" w14:textId="77777777" w:rsidTr="00875547">
        <w:tc>
          <w:tcPr>
            <w:tcW w:w="4323" w:type="dxa"/>
          </w:tcPr>
          <w:p w14:paraId="1243C5B9" w14:textId="2CC44F03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pacing w:val="-6"/>
                <w:sz w:val="28"/>
                <w:cs/>
              </w:rPr>
            </w:pPr>
            <w:r w:rsidRPr="00F065D7">
              <w:rPr>
                <w:rFonts w:ascii="Angsana New" w:hAnsi="Angsana New"/>
                <w:spacing w:val="-6"/>
                <w:sz w:val="28"/>
                <w:cs/>
              </w:rPr>
              <w:t>เงินกู้ยืม</w:t>
            </w:r>
            <w:r w:rsidR="00F41190" w:rsidRPr="00F065D7">
              <w:rPr>
                <w:rFonts w:ascii="Angsana New" w:hAnsi="Angsana New" w:hint="cs"/>
                <w:spacing w:val="-6"/>
                <w:sz w:val="28"/>
                <w:cs/>
              </w:rPr>
              <w:t>ระยะสั้น</w:t>
            </w:r>
            <w:r w:rsidRPr="00F065D7">
              <w:rPr>
                <w:rFonts w:ascii="Angsana New" w:hAnsi="Angsana New"/>
                <w:spacing w:val="-6"/>
                <w:sz w:val="28"/>
                <w:cs/>
              </w:rPr>
              <w:t>จากกิจการที่เกี่ยวข้องกัน</w:t>
            </w:r>
          </w:p>
        </w:tc>
        <w:tc>
          <w:tcPr>
            <w:tcW w:w="1531" w:type="dxa"/>
            <w:vAlign w:val="bottom"/>
          </w:tcPr>
          <w:p w14:paraId="4D04F7EA" w14:textId="148614CF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893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830</w:t>
            </w:r>
          </w:p>
        </w:tc>
        <w:tc>
          <w:tcPr>
            <w:tcW w:w="260" w:type="dxa"/>
          </w:tcPr>
          <w:p w14:paraId="52A79E3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036D14B3" w14:textId="4B338912" w:rsidR="000105BE" w:rsidRPr="00F065D7" w:rsidRDefault="00F95319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0ABFC869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7A780C27" w14:textId="7CA772EC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893</w:t>
            </w:r>
            <w:r w:rsidR="00F95319" w:rsidRPr="00F065D7">
              <w:rPr>
                <w:rFonts w:asciiTheme="majorBidi" w:hAnsiTheme="majorBidi"/>
                <w:color w:val="000000"/>
                <w:sz w:val="28"/>
              </w:rPr>
              <w:t>,</w:t>
            </w:r>
            <w:r w:rsidRPr="00C819B9">
              <w:rPr>
                <w:rFonts w:asciiTheme="majorBidi" w:hAnsiTheme="majorBidi"/>
                <w:color w:val="000000"/>
                <w:sz w:val="28"/>
                <w:lang w:val="en-US"/>
              </w:rPr>
              <w:t>830</w:t>
            </w:r>
          </w:p>
        </w:tc>
      </w:tr>
      <w:tr w:rsidR="000105BE" w:rsidRPr="00F065D7" w14:paraId="6EEE0D41" w14:textId="77777777" w:rsidTr="00875547">
        <w:tc>
          <w:tcPr>
            <w:tcW w:w="4323" w:type="dxa"/>
            <w:hideMark/>
          </w:tcPr>
          <w:p w14:paraId="3DBE7967" w14:textId="0F497175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sz w:val="28"/>
                <w:cs/>
              </w:rPr>
            </w:pPr>
            <w:r w:rsidRPr="00F065D7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4F443C88" w14:textId="77FEAA5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39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709</w:t>
            </w:r>
          </w:p>
        </w:tc>
        <w:tc>
          <w:tcPr>
            <w:tcW w:w="260" w:type="dxa"/>
          </w:tcPr>
          <w:p w14:paraId="07D31EA0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94AA535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FB0CE3A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4CE45718" w14:textId="762CA2F9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/>
                <w:color w:val="000000"/>
                <w:sz w:val="28"/>
              </w:rPr>
            </w:pP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39</w:t>
            </w:r>
            <w:r w:rsidR="00F95319" w:rsidRPr="00F065D7">
              <w:rPr>
                <w:rFonts w:ascii="Angsana New" w:hAnsi="Angsana New"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color w:val="000000"/>
                <w:sz w:val="28"/>
                <w:lang w:val="en-US"/>
              </w:rPr>
              <w:t>709</w:t>
            </w:r>
          </w:p>
        </w:tc>
      </w:tr>
      <w:tr w:rsidR="000105BE" w:rsidRPr="00F065D7" w14:paraId="7CB43D41" w14:textId="77777777" w:rsidTr="00875547">
        <w:tc>
          <w:tcPr>
            <w:tcW w:w="4323" w:type="dxa"/>
            <w:hideMark/>
          </w:tcPr>
          <w:p w14:paraId="3D7F7924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ind w:left="168" w:right="-115" w:hanging="168"/>
              <w:rPr>
                <w:rFonts w:ascii="Angsana New" w:hAnsi="Angsana New"/>
                <w:b/>
                <w:bCs/>
                <w:sz w:val="28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571DBD" w14:textId="49FC407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3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810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503</w:t>
            </w:r>
          </w:p>
        </w:tc>
        <w:tc>
          <w:tcPr>
            <w:tcW w:w="260" w:type="dxa"/>
          </w:tcPr>
          <w:p w14:paraId="4F1CB653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8B5FC0" w14:textId="77777777" w:rsidR="000105BE" w:rsidRPr="00F065D7" w:rsidRDefault="000105BE" w:rsidP="00AE6818">
            <w:pPr>
              <w:pStyle w:val="NoSpacing"/>
              <w:tabs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236" w:type="dxa"/>
          </w:tcPr>
          <w:p w14:paraId="4CE51B2C" w14:textId="77777777" w:rsidR="000105BE" w:rsidRPr="00F065D7" w:rsidRDefault="000105BE" w:rsidP="00AE6818">
            <w:pPr>
              <w:pStyle w:val="NoSpacing"/>
              <w:tabs>
                <w:tab w:val="left" w:pos="720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03956" w14:textId="12417C76" w:rsidR="000105BE" w:rsidRPr="00F065D7" w:rsidRDefault="00C819B9" w:rsidP="00AE6818">
            <w:pPr>
              <w:pStyle w:val="NoSpacing"/>
              <w:tabs>
                <w:tab w:val="decimal" w:pos="1168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3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810</w:t>
            </w:r>
            <w:r w:rsidR="00F95319" w:rsidRPr="00F065D7">
              <w:rPr>
                <w:rFonts w:ascii="Angsana New" w:hAnsi="Angsana New"/>
                <w:b/>
                <w:bCs/>
                <w:color w:val="000000"/>
                <w:sz w:val="28"/>
              </w:rPr>
              <w:t>,</w:t>
            </w:r>
            <w:r w:rsidRPr="00C819B9">
              <w:rPr>
                <w:rFonts w:ascii="Angsana New" w:hAnsi="Angsana New"/>
                <w:b/>
                <w:bCs/>
                <w:color w:val="000000"/>
                <w:sz w:val="28"/>
                <w:lang w:val="en-US"/>
              </w:rPr>
              <w:t>503</w:t>
            </w:r>
          </w:p>
        </w:tc>
      </w:tr>
    </w:tbl>
    <w:p w14:paraId="1B12FB1D" w14:textId="77777777" w:rsidR="000105BE" w:rsidRPr="00F065D7" w:rsidRDefault="000105BE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eastAsia="Calibri"/>
          <w:b w:val="0"/>
          <w:bCs w:val="0"/>
          <w:i w:val="0"/>
          <w:iCs w:val="0"/>
          <w:shd w:val="clear" w:color="auto" w:fill="D9D9D9" w:themeFill="background1" w:themeFillShade="D9"/>
          <w:lang w:val="en-GB"/>
        </w:rPr>
      </w:pPr>
    </w:p>
    <w:p w14:paraId="62D99E9F" w14:textId="15F51A68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F065D7">
        <w:rPr>
          <w:rFonts w:eastAsia="Calibri" w:hint="cs"/>
          <w:b w:val="0"/>
          <w:bCs w:val="0"/>
          <w:i w:val="0"/>
          <w:iCs w:val="0"/>
          <w:cs/>
          <w:lang w:val="en-GB"/>
        </w:rPr>
        <w:t>กลุ่มบริษัท</w:t>
      </w:r>
      <w:r w:rsidRPr="00F065D7">
        <w:rPr>
          <w:rFonts w:hint="cs"/>
          <w:b w:val="0"/>
          <w:bCs w:val="0"/>
          <w:i w:val="0"/>
          <w:iCs w:val="0"/>
          <w:cs/>
        </w:rPr>
        <w:t>ตั้งใจจะถือตราสารทุนที่ไม่อยู่ในความต้องการของตลาดจำนวน</w:t>
      </w:r>
      <w:r w:rsidR="00A55ABB" w:rsidRPr="00F065D7">
        <w:rPr>
          <w:rFonts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1</w:t>
      </w:r>
      <w:r w:rsidR="00A55ABB" w:rsidRPr="00F065D7">
        <w:rPr>
          <w:b w:val="0"/>
          <w:bCs w:val="0"/>
          <w:i w:val="0"/>
          <w:iCs w:val="0"/>
          <w:lang w:val="en-US"/>
        </w:rPr>
        <w:t>,</w:t>
      </w:r>
      <w:r w:rsidR="00C819B9" w:rsidRPr="00C819B9">
        <w:rPr>
          <w:b w:val="0"/>
          <w:bCs w:val="0"/>
          <w:i w:val="0"/>
          <w:iCs w:val="0"/>
          <w:lang w:val="en-US"/>
        </w:rPr>
        <w:t>332</w:t>
      </w:r>
      <w:r w:rsidR="00A55ABB" w:rsidRPr="00F065D7">
        <w:rPr>
          <w:b w:val="0"/>
          <w:bCs w:val="0"/>
          <w:i w:val="0"/>
          <w:iCs w:val="0"/>
          <w:lang w:val="en-US"/>
        </w:rPr>
        <w:t xml:space="preserve"> </w:t>
      </w:r>
      <w:r w:rsidRPr="00F065D7">
        <w:rPr>
          <w:rFonts w:hint="cs"/>
          <w:b w:val="0"/>
          <w:bCs w:val="0"/>
          <w:i w:val="0"/>
          <w:iCs w:val="0"/>
          <w:cs/>
        </w:rPr>
        <w:t>ล้านบาท เพื่อวัตถุประสงค์ทางกลยุทธ์ในระยะยาว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</w:t>
      </w:r>
      <w:r w:rsidR="00875547" w:rsidRPr="00F065D7">
        <w:rPr>
          <w:rFonts w:hint="cs"/>
          <w:b w:val="0"/>
          <w:bCs w:val="0"/>
          <w:i w:val="0"/>
          <w:iCs w:val="0"/>
          <w:cs/>
        </w:rPr>
        <w:t>ร็จอื่น ทั้งนี้ ผลกำไร</w:t>
      </w:r>
      <w:r w:rsidRPr="00F065D7">
        <w:rPr>
          <w:rFonts w:hint="cs"/>
          <w:b w:val="0"/>
          <w:bCs w:val="0"/>
          <w:i w:val="0"/>
          <w:iCs w:val="0"/>
          <w:cs/>
        </w:rPr>
        <w:t>สะสมจากการวัดมูลค่ายุติธรรมของเงินลงทุนดังกล่าวจะ</w:t>
      </w:r>
      <w:r w:rsidR="00B26D1D" w:rsidRPr="00F065D7">
        <w:rPr>
          <w:rFonts w:hint="cs"/>
          <w:b w:val="0"/>
          <w:bCs w:val="0"/>
          <w:i w:val="0"/>
          <w:iCs w:val="0"/>
          <w:cs/>
        </w:rPr>
        <w:br/>
      </w:r>
      <w:r w:rsidRPr="00F065D7">
        <w:rPr>
          <w:rFonts w:hint="cs"/>
          <w:b w:val="0"/>
          <w:bCs w:val="0"/>
          <w:i w:val="0"/>
          <w:iCs w:val="0"/>
          <w:cs/>
        </w:rPr>
        <w:t>ไม่ถูกจัดประเภทไ</w:t>
      </w:r>
      <w:r w:rsidR="00875547" w:rsidRPr="00F065D7">
        <w:rPr>
          <w:rFonts w:hint="cs"/>
          <w:b w:val="0"/>
          <w:bCs w:val="0"/>
          <w:i w:val="0"/>
          <w:iCs w:val="0"/>
          <w:cs/>
        </w:rPr>
        <w:t>ปยังกำไร</w:t>
      </w:r>
      <w:r w:rsidRPr="00F065D7">
        <w:rPr>
          <w:rFonts w:hint="cs"/>
          <w:b w:val="0"/>
          <w:bCs w:val="0"/>
          <w:i w:val="0"/>
          <w:iCs w:val="0"/>
          <w:cs/>
        </w:rPr>
        <w:t>ในภายหลัง</w:t>
      </w:r>
    </w:p>
    <w:p w14:paraId="40BA0414" w14:textId="4F3DD44F" w:rsidR="00F95319" w:rsidRPr="00F065D7" w:rsidRDefault="00F95319" w:rsidP="00AE6818">
      <w:pPr>
        <w:spacing w:line="240" w:lineRule="auto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br w:type="page"/>
      </w:r>
    </w:p>
    <w:p w14:paraId="47B1CF34" w14:textId="4E8BABB0" w:rsidR="005648BB" w:rsidRPr="00F065D7" w:rsidRDefault="005648BB" w:rsidP="00E07809">
      <w:pPr>
        <w:pStyle w:val="ListParagraph"/>
        <w:numPr>
          <w:ilvl w:val="0"/>
          <w:numId w:val="20"/>
        </w:numPr>
        <w:tabs>
          <w:tab w:val="clear" w:pos="54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lastRenderedPageBreak/>
        <w:t xml:space="preserve">การด้อยค่าของสินทรัพย์ทางการเงินและสินทรัพย์ที่เกิดจากสัญญา </w:t>
      </w:r>
    </w:p>
    <w:p w14:paraId="0B66DC74" w14:textId="77777777" w:rsidR="005648BB" w:rsidRPr="00F065D7" w:rsidRDefault="005648BB" w:rsidP="00AE6818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04240A76" w14:textId="4F6B1CB5" w:rsidR="005648BB" w:rsidRPr="00F065D7" w:rsidRDefault="005648BB" w:rsidP="009B3D1E">
      <w:pPr>
        <w:pStyle w:val="ListParagraph"/>
        <w:autoSpaceDE w:val="0"/>
        <w:autoSpaceDN w:val="0"/>
        <w:adjustRightInd w:val="0"/>
        <w:ind w:left="126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 เดิม</w:t>
      </w:r>
      <w:r w:rsidRPr="00F065D7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TFRS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9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การพิจารณาด้อยค่าดังกล่าวจะถือปฏิบัติกับสินทรัพย์ทาง</w:t>
      </w:r>
      <w:r w:rsidR="009B3D1E" w:rsidRPr="00F065D7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การเงินที่วัดมูลค่าด้วยวิธีราคาทุนตัดจำหน่าย สินทรัพย์ที่เกิดจากสัญญาและเงินลงทุนในตราสารหนี้ที่วัดมูลค่า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 xml:space="preserve">ด้วยมูลค่ายุติธรรมผ่านกำไรขาดทุนเบ็ดเสร็จอื่น </w:t>
      </w:r>
      <w:r w:rsidR="00AE6818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และ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ลูกหนี้ตามสัญญาเช่า ซึ่งไม่รวมเงินลงทุนใน</w:t>
      </w:r>
      <w:r w:rsidR="009B3D1E" w:rsidRPr="00F065D7">
        <w:rPr>
          <w:rFonts w:asciiTheme="majorBidi" w:hAnsiTheme="majorBidi" w:cstheme="majorBidi"/>
          <w:b w:val="0"/>
          <w:bCs w:val="0"/>
          <w:i w:val="0"/>
          <w:iCs w:val="0"/>
          <w:spacing w:val="-4"/>
          <w:cs/>
        </w:rPr>
        <w:br/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4"/>
          <w:cs/>
        </w:rPr>
        <w:t>ตราสารทุน</w:t>
      </w:r>
    </w:p>
    <w:p w14:paraId="75B20CCF" w14:textId="77777777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/>
        <w:rPr>
          <w:b w:val="0"/>
          <w:bCs w:val="0"/>
          <w:i w:val="0"/>
          <w:iCs w:val="0"/>
          <w:cs/>
        </w:rPr>
      </w:pPr>
    </w:p>
    <w:p w14:paraId="4AA24707" w14:textId="3CAB8FA3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1260" w:hanging="9"/>
        <w:rPr>
          <w:rFonts w:asciiTheme="majorBidi" w:hAnsiTheme="majorBidi"/>
          <w:b w:val="0"/>
          <w:bCs w:val="0"/>
          <w:i w:val="0"/>
          <w:iCs w:val="0"/>
          <w:spacing w:val="-2"/>
          <w:shd w:val="clear" w:color="auto" w:fill="D9D9D9" w:themeFill="background1" w:themeFillShade="D9"/>
          <w:cs/>
        </w:rPr>
      </w:pPr>
      <w:r w:rsidRPr="00F065D7">
        <w:rPr>
          <w:rFonts w:asciiTheme="majorBidi" w:hAnsiTheme="majorBidi"/>
          <w:b w:val="0"/>
          <w:bCs w:val="0"/>
          <w:i w:val="0"/>
          <w:iCs w:val="0"/>
          <w:spacing w:val="-2"/>
          <w:cs/>
        </w:rPr>
        <w:t>กลุ่มบริษัท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ได้ประเมินการด้อยค่าตาม </w:t>
      </w:r>
      <w:r w:rsidRPr="00F065D7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TFRS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spacing w:val="-2"/>
          <w:lang w:val="en-US"/>
        </w:rPr>
        <w:t>9</w:t>
      </w:r>
      <w:r w:rsidRPr="00F065D7">
        <w:rPr>
          <w:rFonts w:asciiTheme="majorBidi" w:hAnsi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ณ วันที่</w:t>
      </w:r>
      <w:r w:rsidR="001F74EC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="00C819B9" w:rsidRPr="00C819B9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1</w:t>
      </w:r>
      <w:r w:rsidR="001F74EC" w:rsidRPr="00F065D7">
        <w:rPr>
          <w:rFonts w:asciiTheme="majorBidi" w:hAnsiTheme="majorBidi" w:cstheme="majorBidi"/>
          <w:b w:val="0"/>
          <w:bCs w:val="0"/>
          <w:i w:val="0"/>
          <w:iCs w:val="0"/>
          <w:lang w:val="en-GB"/>
        </w:rPr>
        <w:t xml:space="preserve"> </w:t>
      </w:r>
      <w:r w:rsidR="001F74EC"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  <w:lang w:val="en-GB"/>
        </w:rPr>
        <w:t xml:space="preserve">มกราคม </w:t>
      </w:r>
      <w:r w:rsidR="00C819B9" w:rsidRPr="00C819B9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2563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 xml:space="preserve"> </w:t>
      </w:r>
      <w:r w:rsidR="00225BC8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พบว่า</w:t>
      </w:r>
      <w:r w:rsidR="00331436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ไม่มีผลกระทบจาก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2"/>
          <w:cs/>
        </w:rPr>
        <w:t>การด้อยค่า</w:t>
      </w:r>
    </w:p>
    <w:p w14:paraId="0F9AFB92" w14:textId="77777777" w:rsidR="005648BB" w:rsidRPr="00F065D7" w:rsidRDefault="005648BB" w:rsidP="00AE6818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6DB286" w14:textId="05148D56" w:rsidR="005648BB" w:rsidRPr="00F065D7" w:rsidRDefault="007A74A7" w:rsidP="00E07809">
      <w:pPr>
        <w:pStyle w:val="ListParagraph"/>
        <w:numPr>
          <w:ilvl w:val="0"/>
          <w:numId w:val="19"/>
        </w:numPr>
        <w:tabs>
          <w:tab w:val="clear" w:pos="540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right="0"/>
        <w:contextualSpacing/>
        <w:rPr>
          <w:color w:val="000000"/>
          <w:cs/>
        </w:rPr>
      </w:pPr>
      <w:r w:rsidRPr="00F065D7">
        <w:rPr>
          <w:color w:val="000000"/>
          <w:cs/>
        </w:rPr>
        <w:t xml:space="preserve">มาตรฐานการรายงานทางการเงิน ฉบับที่ </w:t>
      </w:r>
      <w:r w:rsidR="00C819B9" w:rsidRPr="00C819B9">
        <w:rPr>
          <w:color w:val="000000"/>
          <w:lang w:val="en-US"/>
        </w:rPr>
        <w:t>16</w:t>
      </w:r>
      <w:r w:rsidRPr="00F065D7">
        <w:rPr>
          <w:color w:val="000000"/>
          <w:cs/>
        </w:rPr>
        <w:t xml:space="preserve"> </w:t>
      </w:r>
      <w:r w:rsidR="005648BB" w:rsidRPr="00F065D7">
        <w:rPr>
          <w:rFonts w:hint="cs"/>
          <w:color w:val="000000"/>
          <w:cs/>
        </w:rPr>
        <w:t>สัญญาเช่า</w:t>
      </w:r>
      <w:r w:rsidRPr="00F065D7">
        <w:rPr>
          <w:rFonts w:hint="cs"/>
          <w:color w:val="000000"/>
          <w:cs/>
        </w:rPr>
        <w:t xml:space="preserve"> (TFRS </w:t>
      </w:r>
      <w:r w:rsidR="00C819B9" w:rsidRPr="00C819B9">
        <w:rPr>
          <w:rFonts w:hint="cs"/>
          <w:color w:val="000000"/>
          <w:lang w:val="en-US"/>
        </w:rPr>
        <w:t>16</w:t>
      </w:r>
      <w:r w:rsidRPr="00F065D7">
        <w:rPr>
          <w:rFonts w:hint="cs"/>
          <w:color w:val="000000"/>
          <w:cs/>
        </w:rPr>
        <w:t>)</w:t>
      </w:r>
    </w:p>
    <w:p w14:paraId="6666717B" w14:textId="77777777" w:rsidR="005648BB" w:rsidRPr="00F065D7" w:rsidRDefault="005648BB" w:rsidP="00AE6818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31C5B5F" w14:textId="5802D0AF" w:rsidR="005648BB" w:rsidRPr="00F065D7" w:rsidRDefault="005648BB" w:rsidP="00AE6818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</w:rPr>
        <w:t>กลุ่มบริษัท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ถือปฏิบัติตาม 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TFRS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16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สัญญาเช่า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(TAS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17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(TFRIC </w:t>
      </w:r>
      <w:r w:rsidR="00C819B9" w:rsidRPr="00C819B9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Pr="00F065D7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F065D7">
        <w:rPr>
          <w:rFonts w:asciiTheme="majorBidi" w:hAnsiTheme="majorBidi" w:cstheme="majorBidi" w:hint="cs"/>
          <w:sz w:val="30"/>
          <w:szCs w:val="30"/>
        </w:rPr>
        <w:t>(Modified retrospective approach)</w:t>
      </w:r>
    </w:p>
    <w:p w14:paraId="71E9FD43" w14:textId="77777777" w:rsidR="005648BB" w:rsidRPr="00F065D7" w:rsidRDefault="005648BB" w:rsidP="00AE6818">
      <w:pPr>
        <w:pStyle w:val="BodyText"/>
        <w:tabs>
          <w:tab w:val="left" w:pos="72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8A5E48F" w14:textId="28D46140" w:rsidR="005648BB" w:rsidRPr="00F065D7" w:rsidRDefault="005648BB" w:rsidP="00AE6818">
      <w:pPr>
        <w:pStyle w:val="ListParagraph"/>
        <w:tabs>
          <w:tab w:val="left" w:pos="720"/>
        </w:tabs>
        <w:autoSpaceDE w:val="0"/>
        <w:autoSpaceDN w:val="0"/>
        <w:adjustRightInd w:val="0"/>
        <w:ind w:left="900" w:firstLine="0"/>
        <w:rPr>
          <w:rFonts w:asciiTheme="majorBidi" w:eastAsia="Calibr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เดิม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F065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TFRS</w:t>
      </w:r>
      <w:r w:rsidR="00D25D35" w:rsidRPr="00F065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rFonts w:asciiTheme="majorBidi" w:eastAsia="Calibri" w:hAnsiTheme="majorBidi"/>
          <w:b w:val="0"/>
          <w:bCs w:val="0"/>
          <w:i w:val="0"/>
          <w:iCs w:val="0"/>
          <w:lang w:val="en-US"/>
        </w:rPr>
        <w:t>16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2B3564"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จะปันส่วนสิ่งตอบแทนที่ต้องจ่ายตามราคาขายที่เป็นเอกเทศ </w:t>
      </w:r>
      <w:r w:rsidRPr="00F065D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(Transaction price) </w:t>
      </w:r>
      <w:r w:rsidR="00A93D27">
        <w:rPr>
          <w:rFonts w:asciiTheme="majorBidi" w:eastAsia="Calibri" w:hAnsiTheme="majorBidi" w:hint="cs"/>
          <w:b w:val="0"/>
          <w:bCs w:val="0"/>
          <w:i w:val="0"/>
          <w:iCs w:val="0"/>
          <w:cs/>
        </w:rPr>
        <w:t xml:space="preserve">      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ณ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วันที่</w:t>
      </w:r>
      <w:r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1</w:t>
      </w:r>
      <w:r w:rsidR="001F74EC" w:rsidRPr="00F065D7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1F74EC"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มกราคม </w:t>
      </w:r>
      <w:r w:rsidR="00C819B9" w:rsidRPr="00C819B9">
        <w:rPr>
          <w:rFonts w:asciiTheme="majorBidi" w:hAnsiTheme="majorBidi" w:hint="cs"/>
          <w:b w:val="0"/>
          <w:bCs w:val="0"/>
          <w:i w:val="0"/>
          <w:iCs w:val="0"/>
          <w:lang w:val="en-US"/>
        </w:rPr>
        <w:t>2563</w:t>
      </w:r>
      <w:r w:rsidR="001F74EC" w:rsidRPr="00F065D7">
        <w:rPr>
          <w:rFonts w:asciiTheme="majorBidi" w:hAnsiTheme="majorBidi" w:hint="cs"/>
          <w:cs/>
        </w:rPr>
        <w:t xml:space="preserve"> 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</w:t>
      </w:r>
      <w:r w:rsidR="00AE6818"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>จากการที่</w:t>
      </w:r>
      <w:r w:rsidRPr="00F065D7">
        <w:rPr>
          <w:rFonts w:asciiTheme="majorBidi" w:eastAsia="Calibri" w:hAnsiTheme="majorBidi"/>
          <w:b w:val="0"/>
          <w:bCs w:val="0"/>
          <w:i w:val="0"/>
          <w:iCs w:val="0"/>
          <w:cs/>
        </w:rPr>
        <w:t>กลุ่มบริษัท</w:t>
      </w:r>
      <w:r w:rsidRPr="00F065D7">
        <w:rPr>
          <w:rFonts w:asciiTheme="majorBidi" w:eastAsia="Calibri" w:hAnsiTheme="majorBidi" w:cstheme="majorBidi" w:hint="cs"/>
          <w:b w:val="0"/>
          <w:bCs w:val="0"/>
          <w:i w:val="0"/>
          <w:iCs w:val="0"/>
          <w:cs/>
        </w:rPr>
        <w:t xml:space="preserve">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4F3E1E09" w14:textId="28E3C5CE" w:rsidR="00F95319" w:rsidRPr="00C873CA" w:rsidRDefault="00F95319" w:rsidP="00AE6818">
      <w:pPr>
        <w:spacing w:line="240" w:lineRule="auto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F065D7">
        <w:rPr>
          <w:rFonts w:asciiTheme="majorBidi" w:hAnsiTheme="majorBidi" w:cstheme="majorBidi"/>
          <w:color w:val="0000FF"/>
          <w:sz w:val="30"/>
          <w:szCs w:val="30"/>
        </w:rPr>
        <w:br w:type="page"/>
      </w:r>
    </w:p>
    <w:p w14:paraId="1D13222D" w14:textId="77777777" w:rsidR="005648BB" w:rsidRPr="00F065D7" w:rsidRDefault="005648BB" w:rsidP="00AE6818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CCCCCC"/>
        </w:rPr>
      </w:pPr>
      <w:r w:rsidRPr="00F065D7">
        <w:rPr>
          <w:rFonts w:asciiTheme="majorBidi" w:hAnsiTheme="majorBidi" w:cstheme="majorBidi" w:hint="cs"/>
          <w:color w:val="000000"/>
          <w:sz w:val="30"/>
          <w:szCs w:val="30"/>
          <w:cs/>
        </w:rPr>
        <w:lastRenderedPageBreak/>
        <w:t xml:space="preserve">ในการปฏิบัติในช่วงเปลี่ยนแปลง </w:t>
      </w:r>
      <w:r w:rsidRPr="00F065D7">
        <w:rPr>
          <w:rFonts w:asciiTheme="majorBidi" w:eastAsia="Calibri" w:hAnsiTheme="majorBidi"/>
          <w:sz w:val="30"/>
          <w:szCs w:val="30"/>
          <w:cs/>
        </w:rPr>
        <w:t>กลุ่มบริษัท</w:t>
      </w:r>
      <w:r w:rsidRPr="00F065D7">
        <w:rPr>
          <w:rFonts w:asciiTheme="majorBidi" w:hAnsiTheme="majorBidi" w:cstheme="majorBidi" w:hint="cs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0212E933" w14:textId="77777777" w:rsidR="005648BB" w:rsidRPr="00F065D7" w:rsidRDefault="005648BB" w:rsidP="00AE6818">
      <w:pPr>
        <w:tabs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  <w:cs/>
        </w:rPr>
      </w:pPr>
    </w:p>
    <w:p w14:paraId="2A88FCA1" w14:textId="4A921BD4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spacing w:val="-6"/>
          <w:shd w:val="clear" w:color="auto" w:fill="CCCCCC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A55ABB"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 xml:space="preserve"> </w:t>
      </w:r>
      <w:r w:rsidR="00C819B9" w:rsidRPr="00C819B9">
        <w:rPr>
          <w:rFonts w:asciiTheme="majorBidi" w:hAnsiTheme="majorBidi" w:cstheme="majorBidi"/>
          <w:b w:val="0"/>
          <w:bCs w:val="0"/>
          <w:i w:val="0"/>
          <w:iCs w:val="0"/>
          <w:spacing w:val="-6"/>
          <w:lang w:val="en-US"/>
        </w:rPr>
        <w:t>12</w:t>
      </w:r>
      <w:r w:rsidRPr="00F065D7">
        <w:rPr>
          <w:rFonts w:asciiTheme="majorBidi" w:hAnsiTheme="majorBidi" w:hint="cs"/>
          <w:b w:val="0"/>
          <w:bCs w:val="0"/>
          <w:i w:val="0"/>
          <w:iCs w:val="0"/>
          <w:spacing w:val="-6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pacing w:val="-6"/>
          <w:cs/>
        </w:rPr>
        <w:t>เดือน</w:t>
      </w:r>
    </w:p>
    <w:p w14:paraId="645081AF" w14:textId="77777777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ใช้ข้อเท็จจริงที่ทราบภายหลังในการกำหนดอายุสัญญาเช่า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7F8BF535" w14:textId="77777777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shd w:val="clear" w:color="auto" w:fill="CCCCCC"/>
          <w:cs/>
        </w:rPr>
        <w:t xml:space="preserve">  </w:t>
      </w:r>
    </w:p>
    <w:p w14:paraId="374ADBE7" w14:textId="181AA4ED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เพื่อเป็นทางเลือกในการทบทวนการด้อยค่าและ</w:t>
      </w:r>
    </w:p>
    <w:p w14:paraId="4DE30B41" w14:textId="77777777" w:rsidR="005648BB" w:rsidRPr="00F065D7" w:rsidRDefault="005648BB" w:rsidP="00E07809">
      <w:pPr>
        <w:pStyle w:val="ListParagraph"/>
        <w:numPr>
          <w:ilvl w:val="0"/>
          <w:numId w:val="21"/>
        </w:numPr>
        <w:tabs>
          <w:tab w:val="clear" w:pos="540"/>
        </w:tabs>
        <w:autoSpaceDE w:val="0"/>
        <w:autoSpaceDN w:val="0"/>
        <w:adjustRightInd w:val="0"/>
        <w:ind w:right="0"/>
        <w:contextualSpacing/>
        <w:rPr>
          <w:rFonts w:asciiTheme="majorBidi" w:hAnsiTheme="majorBidi"/>
          <w:b w:val="0"/>
          <w:bCs w:val="0"/>
          <w:i w:val="0"/>
          <w:iCs w:val="0"/>
          <w:cs/>
        </w:rPr>
      </w:pP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ไม่รวมต้นทุนทางตรงเริ่มแรกในการวัดมูลค่าสินทรัพย์สิทธิการใช้</w:t>
      </w:r>
      <w:r w:rsidRPr="00F065D7">
        <w:rPr>
          <w:rFonts w:asciiTheme="majorBidi" w:hAnsiTheme="majorBidi" w:cstheme="majorBidi" w:hint="cs"/>
          <w:b w:val="0"/>
          <w:bCs w:val="0"/>
          <w:i w:val="0"/>
          <w:iCs w:val="0"/>
          <w:color w:val="0000FF"/>
          <w:shd w:val="clear" w:color="auto" w:fill="CCCCCC"/>
          <w:cs/>
        </w:rPr>
        <w:t xml:space="preserve"> </w:t>
      </w:r>
    </w:p>
    <w:p w14:paraId="27EC4956" w14:textId="77777777" w:rsidR="00037F61" w:rsidRPr="00F065D7" w:rsidRDefault="00037F61" w:rsidP="00AE6818">
      <w:pPr>
        <w:autoSpaceDE w:val="0"/>
        <w:autoSpaceDN w:val="0"/>
        <w:adjustRightInd w:val="0"/>
        <w:contextualSpacing/>
        <w:rPr>
          <w:rFonts w:asciiTheme="majorBidi" w:hAnsiTheme="majorBidi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1350"/>
        <w:gridCol w:w="180"/>
        <w:gridCol w:w="1350"/>
      </w:tblGrid>
      <w:tr w:rsidR="00037F61" w:rsidRPr="00F065D7" w14:paraId="721D3BC4" w14:textId="77777777" w:rsidTr="00331436">
        <w:trPr>
          <w:cantSplit/>
          <w:trHeight w:val="20"/>
          <w:tblHeader/>
        </w:trPr>
        <w:tc>
          <w:tcPr>
            <w:tcW w:w="5670" w:type="dxa"/>
            <w:vAlign w:val="bottom"/>
            <w:hideMark/>
          </w:tcPr>
          <w:p w14:paraId="05AE5F24" w14:textId="77777777" w:rsidR="00037F61" w:rsidRPr="00F065D7" w:rsidRDefault="00037F61" w:rsidP="00331436">
            <w:pPr>
              <w:pStyle w:val="acctfourfigures"/>
              <w:tabs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  <w:hideMark/>
          </w:tcPr>
          <w:p w14:paraId="0D84AE11" w14:textId="569F130E" w:rsidR="00037F61" w:rsidRPr="00F065D7" w:rsidRDefault="00037F61" w:rsidP="00331436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F065D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6166851" w14:textId="77777777" w:rsidR="00037F61" w:rsidRPr="00F065D7" w:rsidRDefault="00037F61" w:rsidP="0033143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14ACB05D" w14:textId="77777777" w:rsidR="00037F61" w:rsidRPr="00F065D7" w:rsidRDefault="00037F61" w:rsidP="003314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3FF69775" w14:textId="4B6848E3" w:rsidR="00037F61" w:rsidRPr="00F065D7" w:rsidRDefault="00037F61" w:rsidP="00331436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037F61" w:rsidRPr="00F065D7" w14:paraId="52F479EE" w14:textId="77777777" w:rsidTr="00331436">
        <w:trPr>
          <w:cantSplit/>
          <w:trHeight w:val="20"/>
          <w:tblHeader/>
        </w:trPr>
        <w:tc>
          <w:tcPr>
            <w:tcW w:w="5670" w:type="dxa"/>
          </w:tcPr>
          <w:p w14:paraId="668ACD5B" w14:textId="77777777" w:rsidR="00037F61" w:rsidRPr="00F065D7" w:rsidRDefault="00037F61" w:rsidP="00331436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hideMark/>
          </w:tcPr>
          <w:p w14:paraId="75F4FF56" w14:textId="77777777" w:rsidR="00037F61" w:rsidRPr="00F065D7" w:rsidRDefault="00037F61" w:rsidP="0033143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)</w:t>
            </w:r>
          </w:p>
        </w:tc>
      </w:tr>
      <w:tr w:rsidR="00037F61" w:rsidRPr="00F065D7" w14:paraId="553E7F2B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07F68AB0" w14:textId="333DEA96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C819B9" w:rsidRPr="00C819B9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 w:hint="cs"/>
                <w:spacing w:val="-2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3332A5" w14:textId="574670E1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83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899</w:t>
            </w:r>
          </w:p>
        </w:tc>
        <w:tc>
          <w:tcPr>
            <w:tcW w:w="180" w:type="dxa"/>
            <w:vAlign w:val="bottom"/>
          </w:tcPr>
          <w:p w14:paraId="7F2A99F6" w14:textId="77777777" w:rsidR="00037F61" w:rsidRPr="00F065D7" w:rsidRDefault="00037F61" w:rsidP="003314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17126" w14:textId="1AA56136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51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433</w:t>
            </w:r>
          </w:p>
        </w:tc>
      </w:tr>
      <w:tr w:rsidR="00037F61" w:rsidRPr="00F065D7" w14:paraId="3DBD9592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59A16F95" w14:textId="39CC0ED3" w:rsidR="00037F61" w:rsidRPr="00F065D7" w:rsidRDefault="00037F61" w:rsidP="00331436">
            <w:pPr>
              <w:tabs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มกราคม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2563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142949A" w14:textId="0A824D88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56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215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4B99E3" w14:textId="77777777" w:rsidR="00037F61" w:rsidRPr="00F065D7" w:rsidRDefault="00037F61" w:rsidP="00331436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5B46F1" w14:textId="7E351E0B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419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F61" w:rsidRPr="00F065D7" w14:paraId="503BFE29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2D1FCBFF" w14:textId="60827CC1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31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="00C819B9" w:rsidRPr="00C819B9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50" w:type="dxa"/>
            <w:hideMark/>
          </w:tcPr>
          <w:p w14:paraId="37E1B3D4" w14:textId="39E1F43F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381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337</w:t>
            </w:r>
          </w:p>
        </w:tc>
        <w:tc>
          <w:tcPr>
            <w:tcW w:w="180" w:type="dxa"/>
          </w:tcPr>
          <w:p w14:paraId="68BC9CB6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6D4E403" w14:textId="27B9C609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39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709</w:t>
            </w:r>
          </w:p>
        </w:tc>
      </w:tr>
      <w:tr w:rsidR="00037F61" w:rsidRPr="00F065D7" w14:paraId="639FF4C0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28925824" w14:textId="77777777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  <w:hideMark/>
          </w:tcPr>
          <w:p w14:paraId="114C307A" w14:textId="1ADEF77A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18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940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32EC722B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33E497CA" w14:textId="5AE70E60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185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F61" w:rsidRPr="00F065D7" w14:paraId="7ACD639A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0A7D57D3" w14:textId="77777777" w:rsidR="00037F61" w:rsidRPr="00F065D7" w:rsidRDefault="00037F61" w:rsidP="00331436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hideMark/>
          </w:tcPr>
          <w:p w14:paraId="059EE69D" w14:textId="32EC65CF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14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050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3C01C7E9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2B5F1C4C" w14:textId="119FEDAB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819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037F61" w:rsidRPr="00F065D7" w14:paraId="19801923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3472FC8A" w14:textId="77777777" w:rsidR="00037F61" w:rsidRPr="00F065D7" w:rsidRDefault="00037F61" w:rsidP="00331436">
            <w:pPr>
              <w:tabs>
                <w:tab w:val="left" w:pos="720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14:paraId="3A4EFBB2" w14:textId="77777777" w:rsidR="00037F61" w:rsidRPr="00F065D7" w:rsidRDefault="00037F61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031AB309" w14:textId="62314F2B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122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279</w:t>
            </w:r>
          </w:p>
        </w:tc>
        <w:tc>
          <w:tcPr>
            <w:tcW w:w="180" w:type="dxa"/>
          </w:tcPr>
          <w:p w14:paraId="32530BCE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F8A5C5" w14:textId="77777777" w:rsidR="00037F61" w:rsidRPr="00F065D7" w:rsidRDefault="00037F61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</w:p>
          <w:p w14:paraId="7BFC4F6E" w14:textId="4FD72A11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35</w:t>
            </w:r>
            <w:r w:rsidR="007244AB" w:rsidRPr="00F065D7">
              <w:rPr>
                <w:rFonts w:asciiTheme="majorBidi" w:hAnsiTheme="majorBidi" w:cstheme="majorBidi"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sz w:val="28"/>
                <w:lang w:val="en-US"/>
              </w:rPr>
              <w:t>136</w:t>
            </w:r>
          </w:p>
        </w:tc>
      </w:tr>
      <w:tr w:rsidR="00037F61" w:rsidRPr="00F065D7" w14:paraId="359B9B9F" w14:textId="77777777" w:rsidTr="00331436">
        <w:trPr>
          <w:cantSplit/>
          <w:trHeight w:val="20"/>
        </w:trPr>
        <w:tc>
          <w:tcPr>
            <w:tcW w:w="5670" w:type="dxa"/>
            <w:hideMark/>
          </w:tcPr>
          <w:p w14:paraId="37131896" w14:textId="77777777" w:rsidR="00037F61" w:rsidRPr="00F065D7" w:rsidRDefault="00037F61" w:rsidP="0033143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มูลค่าคงเหลือที่ได้รับการประกัน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A2FE64" w14:textId="425AA35D" w:rsidR="00037F61" w:rsidRPr="00F065D7" w:rsidRDefault="007244AB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/>
                <w:sz w:val="28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8"/>
                <w:lang w:val="en-US"/>
              </w:rPr>
              <w:t>093</w:t>
            </w:r>
            <w:r w:rsidRPr="00F065D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80" w:type="dxa"/>
          </w:tcPr>
          <w:p w14:paraId="7206429A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360CF2" w14:textId="1F0ABDE0" w:rsidR="00037F61" w:rsidRPr="00F065D7" w:rsidRDefault="007244AB" w:rsidP="007244AB">
            <w:pPr>
              <w:pStyle w:val="NoSpacing"/>
              <w:tabs>
                <w:tab w:val="decimal" w:pos="803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sz w:val="28"/>
              </w:rPr>
            </w:pPr>
            <w:r w:rsidRPr="00F065D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7F61" w:rsidRPr="00F065D7" w14:paraId="491261C3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2DADF868" w14:textId="19062FC4" w:rsidR="00037F61" w:rsidRPr="00F065D7" w:rsidRDefault="00037F61" w:rsidP="00331436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C819B9" w:rsidRPr="00C819B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 w:rsidRPr="00F065D7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C819B9" w:rsidRPr="00C819B9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61F78DD" w14:textId="0CE39B10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497</w:t>
            </w:r>
            <w:r w:rsidR="007244AB" w:rsidRPr="00F065D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217</w:t>
            </w:r>
          </w:p>
        </w:tc>
        <w:tc>
          <w:tcPr>
            <w:tcW w:w="180" w:type="dxa"/>
          </w:tcPr>
          <w:p w14:paraId="006C69EA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27EF40" w14:textId="787F46CC" w:rsidR="00037F61" w:rsidRPr="00F065D7" w:rsidRDefault="00C819B9" w:rsidP="007244AB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96</w:t>
            </w:r>
            <w:r w:rsidR="007244AB" w:rsidRPr="00F065D7">
              <w:rPr>
                <w:rFonts w:asciiTheme="majorBidi" w:hAnsiTheme="majorBidi" w:cstheme="majorBidi"/>
                <w:b/>
                <w:bCs/>
                <w:sz w:val="28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855</w:t>
            </w:r>
          </w:p>
        </w:tc>
      </w:tr>
      <w:tr w:rsidR="00037F61" w:rsidRPr="00F065D7" w14:paraId="003818B5" w14:textId="77777777" w:rsidTr="00331436">
        <w:trPr>
          <w:cantSplit/>
          <w:trHeight w:val="20"/>
        </w:trPr>
        <w:tc>
          <w:tcPr>
            <w:tcW w:w="5670" w:type="dxa"/>
            <w:vAlign w:val="bottom"/>
            <w:hideMark/>
          </w:tcPr>
          <w:p w14:paraId="613D5047" w14:textId="77777777" w:rsidR="00037F61" w:rsidRPr="00F065D7" w:rsidRDefault="00037F61" w:rsidP="0033143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F065D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83D96DA" w14:textId="386E5CE2" w:rsidR="00037F61" w:rsidRPr="00F065D7" w:rsidRDefault="00C819B9" w:rsidP="009B3D1E">
            <w:pPr>
              <w:pStyle w:val="NoSpacing"/>
              <w:tabs>
                <w:tab w:val="decimal" w:pos="1058"/>
              </w:tabs>
              <w:spacing w:line="260" w:lineRule="atLeast"/>
              <w:ind w:left="-110" w:right="132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4</w:t>
            </w:r>
            <w:r w:rsidR="007244AB" w:rsidRPr="00F065D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-</w:t>
            </w:r>
            <w:r w:rsidR="00D25D35" w:rsidRPr="00F065D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13</w:t>
            </w:r>
          </w:p>
        </w:tc>
        <w:tc>
          <w:tcPr>
            <w:tcW w:w="180" w:type="dxa"/>
          </w:tcPr>
          <w:p w14:paraId="3DD0E19E" w14:textId="77777777" w:rsidR="00037F61" w:rsidRPr="00F065D7" w:rsidRDefault="00037F61" w:rsidP="003314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16C3BA0" w14:textId="56644C0B" w:rsidR="00037F61" w:rsidRPr="00F065D7" w:rsidRDefault="00C819B9" w:rsidP="009B3D1E">
            <w:pPr>
              <w:pStyle w:val="NoSpacing"/>
              <w:tabs>
                <w:tab w:val="decimal" w:pos="1058"/>
              </w:tabs>
              <w:spacing w:line="260" w:lineRule="atLeast"/>
              <w:ind w:left="-110" w:right="-11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819B9">
              <w:rPr>
                <w:rFonts w:asciiTheme="majorBidi" w:hAnsiTheme="majorBidi" w:cstheme="majorBidi" w:hint="cs"/>
                <w:b/>
                <w:bCs/>
                <w:sz w:val="28"/>
                <w:lang w:val="en-US"/>
              </w:rPr>
              <w:t>4</w:t>
            </w:r>
          </w:p>
        </w:tc>
      </w:tr>
    </w:tbl>
    <w:p w14:paraId="2EC63A11" w14:textId="77777777" w:rsidR="00037F61" w:rsidRPr="00F065D7" w:rsidRDefault="00037F61" w:rsidP="00037F61">
      <w:pPr>
        <w:autoSpaceDE w:val="0"/>
        <w:autoSpaceDN w:val="0"/>
        <w:adjustRightInd w:val="0"/>
        <w:contextualSpacing/>
        <w:rPr>
          <w:rFonts w:asciiTheme="majorBidi" w:hAnsiTheme="majorBidi"/>
          <w:cs/>
        </w:rPr>
      </w:pPr>
    </w:p>
    <w:p w14:paraId="102D9BAD" w14:textId="77777777" w:rsidR="005648BB" w:rsidRPr="00F065D7" w:rsidRDefault="005648BB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1754601D" w14:textId="63658FF1" w:rsidR="006D0686" w:rsidRPr="00F065D7" w:rsidRDefault="006D0686" w:rsidP="004D2BE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A4FF6D4" w14:textId="77777777" w:rsidR="006D0686" w:rsidRPr="00F065D7" w:rsidRDefault="006D0686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5A5AE08" w14:textId="7D804222" w:rsidR="00B6375E" w:rsidRPr="00F065D7" w:rsidRDefault="00B6375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69F4397B" w14:textId="77777777" w:rsidR="00DD11C1" w:rsidRPr="00014DE2" w:rsidRDefault="00DD11C1" w:rsidP="00BA5455">
      <w:pPr>
        <w:pStyle w:val="BodyText2"/>
        <w:ind w:left="540" w:right="18"/>
        <w:rPr>
          <w:sz w:val="12"/>
          <w:szCs w:val="12"/>
        </w:rPr>
      </w:pPr>
    </w:p>
    <w:p w14:paraId="594E0BD5" w14:textId="4D3600DA" w:rsidR="00A222B0" w:rsidRPr="00F065D7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lang w:val="en-GB"/>
        </w:rPr>
      </w:pPr>
      <w:r w:rsidRPr="00F065D7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F065D7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>ได้เปิดเผยในหมายเหตุข้อ</w:t>
      </w:r>
      <w:r w:rsidR="00D05BB4"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C819B9" w:rsidRPr="00C819B9">
        <w:rPr>
          <w:b w:val="0"/>
          <w:bCs w:val="0"/>
          <w:i w:val="0"/>
          <w:iCs w:val="0"/>
          <w:lang w:val="en-US"/>
        </w:rPr>
        <w:t>7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C819B9" w:rsidRPr="00C819B9">
        <w:rPr>
          <w:b w:val="0"/>
          <w:bCs w:val="0"/>
          <w:i w:val="0"/>
          <w:iCs w:val="0"/>
          <w:lang w:val="en-US"/>
        </w:rPr>
        <w:t>8</w:t>
      </w:r>
      <w:r w:rsidRPr="00F065D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="00B6617F" w:rsidRPr="00F065D7">
        <w:rPr>
          <w:rFonts w:hint="cs"/>
          <w:b w:val="0"/>
          <w:bCs w:val="0"/>
          <w:i w:val="0"/>
          <w:iCs w:val="0"/>
          <w:cs/>
          <w:lang w:val="en-US"/>
        </w:rPr>
        <w:t>สำหรับความสัมพันธ์กับผู้บริหารสำคัญและบุคคลหรือกิจการที่เกี่ยวข้องกันอื่นไม่ได้มีการเปลี่ยนแปลงอย่างมีสาระสำคัญ</w:t>
      </w:r>
    </w:p>
    <w:p w14:paraId="2228D6A7" w14:textId="77777777" w:rsidR="00A86765" w:rsidRPr="00014DE2" w:rsidRDefault="00A86765">
      <w:pPr>
        <w:spacing w:line="240" w:lineRule="auto"/>
        <w:rPr>
          <w:rFonts w:ascii="Angsana New" w:hAnsi="Angsana New"/>
          <w:sz w:val="14"/>
          <w:szCs w:val="14"/>
        </w:rPr>
      </w:pPr>
    </w:p>
    <w:p w14:paraId="13BF8A34" w14:textId="5EC63C46" w:rsidR="00B6617F" w:rsidRPr="00F065D7" w:rsidRDefault="00B6617F" w:rsidP="00B6617F">
      <w:pPr>
        <w:pStyle w:val="BodyText2"/>
        <w:ind w:left="540" w:right="18"/>
        <w:rPr>
          <w:lang w:val="en-US"/>
        </w:rPr>
      </w:pPr>
      <w:r w:rsidRPr="00F065D7">
        <w:rPr>
          <w:b/>
          <w:cs/>
        </w:rPr>
        <w:t>นโยบายการกำหนดราคาที่มีการเปลี่ยนแปลงอย่างมี</w:t>
      </w:r>
      <w:r w:rsidRPr="00F065D7">
        <w:rPr>
          <w:rFonts w:hint="cs"/>
          <w:b/>
          <w:cs/>
        </w:rPr>
        <w:t>สาระ</w:t>
      </w:r>
      <w:r w:rsidRPr="00F065D7">
        <w:rPr>
          <w:b/>
          <w:cs/>
        </w:rPr>
        <w:t>สำคัญ</w:t>
      </w:r>
      <w:r w:rsidRPr="00F065D7">
        <w:rPr>
          <w:rFonts w:hint="cs"/>
          <w:b/>
          <w:cs/>
        </w:rPr>
        <w:t>ใน</w:t>
      </w:r>
      <w:r w:rsidRPr="00F065D7">
        <w:rPr>
          <w:b/>
          <w:cs/>
        </w:rPr>
        <w:t>ระหว่างงวด</w:t>
      </w:r>
      <w:r w:rsidR="001F74EC" w:rsidRPr="00F065D7">
        <w:rPr>
          <w:rFonts w:hint="cs"/>
          <w:b/>
          <w:cs/>
          <w:lang w:val="en-US"/>
        </w:rPr>
        <w:t>หก</w:t>
      </w:r>
      <w:r w:rsidRPr="00F065D7">
        <w:rPr>
          <w:b/>
          <w:cs/>
          <w:lang w:val="en-US"/>
        </w:rPr>
        <w:t xml:space="preserve">เดือนสิ้นสุดวันที่ </w:t>
      </w:r>
      <w:r w:rsidR="00C819B9" w:rsidRPr="00C819B9">
        <w:rPr>
          <w:bCs/>
          <w:lang w:val="en-US"/>
        </w:rPr>
        <w:t>30</w:t>
      </w:r>
      <w:r w:rsidRPr="00F065D7">
        <w:rPr>
          <w:b/>
          <w:lang w:val="en-US"/>
        </w:rPr>
        <w:t xml:space="preserve"> </w:t>
      </w:r>
      <w:r w:rsidR="0016520E" w:rsidRPr="00F065D7">
        <w:rPr>
          <w:rFonts w:hint="cs"/>
          <w:b/>
          <w:cs/>
          <w:lang w:val="en-US"/>
        </w:rPr>
        <w:t xml:space="preserve">มิถุนายน </w:t>
      </w:r>
      <w:r w:rsidR="00C819B9" w:rsidRPr="00C819B9">
        <w:rPr>
          <w:bCs/>
          <w:lang w:val="en-US"/>
        </w:rPr>
        <w:t>2563</w:t>
      </w:r>
      <w:r w:rsidRPr="00F065D7">
        <w:rPr>
          <w:b/>
          <w:lang w:val="en-US"/>
        </w:rPr>
        <w:t xml:space="preserve"> </w:t>
      </w:r>
      <w:r w:rsidRPr="00F065D7">
        <w:rPr>
          <w:b/>
          <w:cs/>
          <w:lang w:val="en-US"/>
        </w:rPr>
        <w:t>มี</w:t>
      </w:r>
      <w:r w:rsidRPr="00F065D7">
        <w:rPr>
          <w:b/>
          <w:cs/>
        </w:rPr>
        <w:t>ดังต่อไปนี้</w:t>
      </w:r>
    </w:p>
    <w:p w14:paraId="3625B5F2" w14:textId="77777777" w:rsidR="00B6617F" w:rsidRPr="00014DE2" w:rsidRDefault="00B6617F" w:rsidP="00B6617F">
      <w:pPr>
        <w:pStyle w:val="NoSpacing"/>
        <w:rPr>
          <w:sz w:val="16"/>
          <w:szCs w:val="16"/>
        </w:rPr>
      </w:pPr>
    </w:p>
    <w:p w14:paraId="5FC1E293" w14:textId="77777777" w:rsidR="00B6617F" w:rsidRPr="00F065D7" w:rsidRDefault="00B6617F" w:rsidP="00B6617F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2790"/>
        <w:gridCol w:w="6453"/>
      </w:tblGrid>
      <w:tr w:rsidR="00B6617F" w:rsidRPr="00F065D7" w14:paraId="784457B5" w14:textId="77777777" w:rsidTr="00D5777C">
        <w:trPr>
          <w:tblHeader/>
        </w:trPr>
        <w:tc>
          <w:tcPr>
            <w:tcW w:w="2790" w:type="dxa"/>
          </w:tcPr>
          <w:p w14:paraId="2C1DFD31" w14:textId="77777777" w:rsidR="00B6617F" w:rsidRPr="00F065D7" w:rsidRDefault="00B6617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453" w:type="dxa"/>
          </w:tcPr>
          <w:p w14:paraId="158707D6" w14:textId="77777777" w:rsidR="00B6617F" w:rsidRPr="00F065D7" w:rsidRDefault="00B6617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D6536F" w:rsidRPr="00F065D7" w14:paraId="78A7C28C" w14:textId="77777777" w:rsidTr="00D5777C">
        <w:trPr>
          <w:trHeight w:val="704"/>
          <w:tblHeader/>
        </w:trPr>
        <w:tc>
          <w:tcPr>
            <w:tcW w:w="2790" w:type="dxa"/>
          </w:tcPr>
          <w:p w14:paraId="1428D37B" w14:textId="54644687" w:rsidR="00D6536F" w:rsidRPr="00F065D7" w:rsidRDefault="00D6536F" w:rsidP="00A14E1A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6453" w:type="dxa"/>
          </w:tcPr>
          <w:p w14:paraId="7D45C51C" w14:textId="7A4D2EC8" w:rsidR="00D6536F" w:rsidRPr="00F065D7" w:rsidRDefault="00D5777C" w:rsidP="00D5777C">
            <w:pPr>
              <w:pStyle w:val="block"/>
              <w:spacing w:after="0"/>
              <w:ind w:left="165" w:right="-45" w:hanging="16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ปีจากธนาคารพาณิชย์เฉลี่ยบวกร้อย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ละ</w:t>
            </w:r>
            <w:r w:rsidR="00394AF1" w:rsidRPr="00F06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394AF1" w:rsidRPr="00F065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หรืออัตราดอกเบี้ยเงินกู้ยืมเฉลี่ยที่ต้องชำระคืนเมื่อทวงถามบวกร้อยละ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</w:t>
            </w:r>
            <w:r w:rsidR="00394AF1" w:rsidRPr="00F065D7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.</w:t>
            </w:r>
            <w:r w:rsidR="00C819B9" w:rsidRPr="00C819B9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B6617F" w:rsidRPr="00F065D7" w14:paraId="5D6D6C19" w14:textId="77777777" w:rsidTr="00D5777C">
        <w:tc>
          <w:tcPr>
            <w:tcW w:w="2790" w:type="dxa"/>
          </w:tcPr>
          <w:p w14:paraId="22C428F8" w14:textId="77777777" w:rsidR="00B6617F" w:rsidRPr="00F065D7" w:rsidRDefault="00B6617F" w:rsidP="00A14E1A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6453" w:type="dxa"/>
          </w:tcPr>
          <w:p w14:paraId="5A6485CA" w14:textId="0B71F16D" w:rsidR="00B6617F" w:rsidRPr="00F065D7" w:rsidRDefault="00D5777C" w:rsidP="00F92BA7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อัตราดอกเบี้ยเงินฝากประจำ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เดือนหรือ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="00C819B9"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394AF1" w:rsidRPr="00F065D7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ปีจากธนาคารพาณิชย์</w:t>
            </w:r>
          </w:p>
        </w:tc>
      </w:tr>
    </w:tbl>
    <w:p w14:paraId="49D8F37E" w14:textId="77777777" w:rsidR="00BB479B" w:rsidRPr="00F065D7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p w14:paraId="0AC8BDB4" w14:textId="429239D2" w:rsidR="00A86765" w:rsidRPr="00014DE2" w:rsidRDefault="00A86765">
      <w:pPr>
        <w:spacing w:line="240" w:lineRule="auto"/>
        <w:rPr>
          <w:rFonts w:ascii="Angsana New" w:hAnsi="Angsana New"/>
          <w:sz w:val="16"/>
          <w:szCs w:val="16"/>
          <w:cs/>
        </w:rPr>
      </w:pPr>
    </w:p>
    <w:p w14:paraId="1E92B990" w14:textId="00CCE65B" w:rsidR="0059601A" w:rsidRPr="00F065D7" w:rsidRDefault="00F51EBA" w:rsidP="00435CBD">
      <w:pPr>
        <w:pStyle w:val="BodyText2"/>
        <w:ind w:left="540" w:right="18"/>
      </w:pPr>
      <w:r w:rsidRPr="00F065D7">
        <w:rPr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="001F74EC" w:rsidRPr="00F065D7">
        <w:rPr>
          <w:rFonts w:hint="cs"/>
          <w:cs/>
        </w:rPr>
        <w:t>และหกเดือน</w:t>
      </w:r>
      <w:r w:rsidRPr="00F065D7">
        <w:rPr>
          <w:cs/>
        </w:rPr>
        <w:t xml:space="preserve">สิ้นสุดวันที่ </w:t>
      </w:r>
      <w:r w:rsidR="00C819B9" w:rsidRPr="00C819B9">
        <w:rPr>
          <w:lang w:val="en-US"/>
        </w:rPr>
        <w:t>30</w:t>
      </w:r>
      <w:r w:rsidRPr="00F065D7">
        <w:t xml:space="preserve"> </w:t>
      </w:r>
      <w:r w:rsidR="00A437A5" w:rsidRPr="00F065D7">
        <w:rPr>
          <w:rFonts w:hint="cs"/>
          <w:cs/>
        </w:rPr>
        <w:t xml:space="preserve">มิถุนายน </w:t>
      </w:r>
      <w:r w:rsidR="001F74EC" w:rsidRPr="00F065D7">
        <w:rPr>
          <w:cs/>
        </w:rPr>
        <w:br/>
      </w:r>
      <w:r w:rsidRPr="00F065D7">
        <w:rPr>
          <w:cs/>
        </w:rPr>
        <w:t>สรุปได้ดังนี้</w:t>
      </w:r>
      <w:r w:rsidR="00BB479B" w:rsidRPr="00F065D7">
        <w:rPr>
          <w:cs/>
        </w:rPr>
        <w:t xml:space="preserve">   </w:t>
      </w:r>
    </w:p>
    <w:p w14:paraId="7DE596EF" w14:textId="77777777" w:rsidR="00346BB0" w:rsidRPr="00F065D7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F51EBA" w:rsidRPr="00F065D7" w14:paraId="32BFA453" w14:textId="77777777" w:rsidTr="00B6617F">
        <w:trPr>
          <w:tblHeader/>
        </w:trPr>
        <w:tc>
          <w:tcPr>
            <w:tcW w:w="2143" w:type="pct"/>
          </w:tcPr>
          <w:p w14:paraId="6BDC55EB" w14:textId="77777777" w:rsidR="00F51EBA" w:rsidRPr="00F065D7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7ED90563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6B0B241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3B35B3B" w14:textId="77777777" w:rsidR="00F51EBA" w:rsidRPr="00F065D7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617F" w:rsidRPr="00F065D7" w14:paraId="1E29D988" w14:textId="77777777" w:rsidTr="00B6617F">
        <w:trPr>
          <w:tblHeader/>
        </w:trPr>
        <w:tc>
          <w:tcPr>
            <w:tcW w:w="2143" w:type="pct"/>
          </w:tcPr>
          <w:p w14:paraId="7D0FDF56" w14:textId="5BCF1CD5" w:rsidR="00B6617F" w:rsidRPr="00F065D7" w:rsidRDefault="00B6617F" w:rsidP="00B6617F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68213E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68213E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620" w:type="pct"/>
          </w:tcPr>
          <w:p w14:paraId="64F7E89E" w14:textId="75C0FDEB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15A3D157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8A2A536" w14:textId="543D8EE0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22A8E1B6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43E7B578" w14:textId="683D7E4C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2B2998D5" w14:textId="77777777" w:rsidR="00B6617F" w:rsidRPr="00F065D7" w:rsidRDefault="00B6617F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75D8EDDB" w14:textId="4CA7002E" w:rsidR="00B6617F" w:rsidRPr="00F065D7" w:rsidRDefault="00C819B9" w:rsidP="00B6617F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ED1460" w:rsidRPr="00F065D7" w14:paraId="46D684AA" w14:textId="77777777" w:rsidTr="005C3273">
        <w:trPr>
          <w:tblHeader/>
        </w:trPr>
        <w:tc>
          <w:tcPr>
            <w:tcW w:w="2143" w:type="pct"/>
          </w:tcPr>
          <w:p w14:paraId="468AEA55" w14:textId="77777777" w:rsidR="00ED1460" w:rsidRPr="00F065D7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5A4C93FF" w14:textId="77777777" w:rsidR="00ED1460" w:rsidRPr="00F065D7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F065D7" w14:paraId="2AA1AEEC" w14:textId="77777777" w:rsidTr="00B6617F">
        <w:tc>
          <w:tcPr>
            <w:tcW w:w="2143" w:type="pct"/>
          </w:tcPr>
          <w:p w14:paraId="2EAC3E3B" w14:textId="77777777" w:rsidR="00C12577" w:rsidRPr="00F065D7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20DC3A6C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BBA04AC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A52003E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6E0287B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07DEE58" w14:textId="77777777" w:rsidR="00C12577" w:rsidRPr="00F065D7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A2D82E1" w14:textId="77777777" w:rsidR="00C12577" w:rsidRPr="00F065D7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02D491" w14:textId="77777777" w:rsidR="00C12577" w:rsidRPr="00F065D7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7C60" w:rsidRPr="00F065D7" w14:paraId="58B1CADF" w14:textId="77777777" w:rsidTr="00B6617F">
        <w:tc>
          <w:tcPr>
            <w:tcW w:w="2143" w:type="pct"/>
          </w:tcPr>
          <w:p w14:paraId="17C04B1C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470E2D90" w14:textId="058FA3AA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F6D69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9931A32" w14:textId="6F2211A9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60EAF9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0232121" w14:textId="7BF04F7E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678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989</w:t>
            </w:r>
          </w:p>
        </w:tc>
        <w:tc>
          <w:tcPr>
            <w:tcW w:w="144" w:type="pct"/>
          </w:tcPr>
          <w:p w14:paraId="3EBAE48D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DECED7" w14:textId="46B82E5C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</w:tr>
      <w:tr w:rsidR="00C57C60" w:rsidRPr="00F065D7" w14:paraId="02BEC746" w14:textId="77777777" w:rsidTr="00B6617F">
        <w:tc>
          <w:tcPr>
            <w:tcW w:w="2143" w:type="pct"/>
          </w:tcPr>
          <w:p w14:paraId="37C0B2C4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696D64D" w14:textId="7286765D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3A844A8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95E9E19" w14:textId="090C616E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DE4005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EEE12F3" w14:textId="5B003A38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4" w:type="pct"/>
          </w:tcPr>
          <w:p w14:paraId="7E59CC2A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5FA69EF" w14:textId="009F62FA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</w:tr>
      <w:tr w:rsidR="00883844" w:rsidRPr="00F065D7" w14:paraId="3BF5B3DC" w14:textId="77777777" w:rsidTr="00B6617F">
        <w:tc>
          <w:tcPr>
            <w:tcW w:w="2143" w:type="pct"/>
          </w:tcPr>
          <w:p w14:paraId="06EB9F21" w14:textId="595A09D2" w:rsidR="00883844" w:rsidRPr="00F065D7" w:rsidRDefault="00883844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620" w:type="pct"/>
          </w:tcPr>
          <w:p w14:paraId="184461F3" w14:textId="6E37A044" w:rsidR="00883844" w:rsidRPr="00F065D7" w:rsidRDefault="00883844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26E5A28" w14:textId="77777777" w:rsidR="00883844" w:rsidRPr="00F065D7" w:rsidRDefault="00883844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E8570D2" w14:textId="670C4EE1" w:rsidR="00883844" w:rsidRPr="00F065D7" w:rsidRDefault="00883844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45FC48" w14:textId="77777777" w:rsidR="00883844" w:rsidRPr="00F065D7" w:rsidRDefault="00883844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7EC47C0" w14:textId="36B7B604" w:rsidR="00883844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144" w:type="pct"/>
          </w:tcPr>
          <w:p w14:paraId="2E895250" w14:textId="77777777" w:rsidR="00883844" w:rsidRPr="00F065D7" w:rsidRDefault="00883844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5279E6D" w14:textId="5E3B0972" w:rsidR="00883844" w:rsidRPr="00F065D7" w:rsidRDefault="00883844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7C60" w:rsidRPr="00F065D7" w14:paraId="45A33587" w14:textId="77777777" w:rsidTr="00B6617F">
        <w:tc>
          <w:tcPr>
            <w:tcW w:w="2143" w:type="pct"/>
          </w:tcPr>
          <w:p w14:paraId="52EB1BA3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2090183B" w14:textId="2B77C42C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2FE450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FAA32B1" w14:textId="3B027521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67AFC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7CE57E8" w14:textId="4B8CAB40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  <w:tc>
          <w:tcPr>
            <w:tcW w:w="144" w:type="pct"/>
          </w:tcPr>
          <w:p w14:paraId="120F1C20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B6BDFB" w14:textId="096EFFDB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</w:tr>
      <w:tr w:rsidR="00C57C60" w:rsidRPr="00F065D7" w14:paraId="6C78F24C" w14:textId="77777777" w:rsidTr="00B6617F">
        <w:tc>
          <w:tcPr>
            <w:tcW w:w="2143" w:type="pct"/>
          </w:tcPr>
          <w:p w14:paraId="214952BD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14F7D635" w14:textId="2CADA586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E175E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E755080" w14:textId="6854475B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59E04B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278C29" w14:textId="5917A36C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695</w:t>
            </w:r>
          </w:p>
        </w:tc>
        <w:tc>
          <w:tcPr>
            <w:tcW w:w="144" w:type="pct"/>
          </w:tcPr>
          <w:p w14:paraId="0A38FD21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53949C" w14:textId="4867BB1C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</w:tr>
      <w:tr w:rsidR="00C57C60" w:rsidRPr="00F065D7" w14:paraId="6DAEEE6D" w14:textId="77777777" w:rsidTr="00B6617F">
        <w:tc>
          <w:tcPr>
            <w:tcW w:w="2143" w:type="pct"/>
          </w:tcPr>
          <w:p w14:paraId="76F42E57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10A2ACA1" w14:textId="1CB3E1D8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BC55B0E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D42F542" w14:textId="04425C22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CC7E8A0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C342182" w14:textId="068F9A58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144" w:type="pct"/>
          </w:tcPr>
          <w:p w14:paraId="56F65AD5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40778B7" w14:textId="6DBADA69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359</w:t>
            </w:r>
          </w:p>
        </w:tc>
      </w:tr>
      <w:tr w:rsidR="00C57C60" w:rsidRPr="00F065D7" w14:paraId="02FC864C" w14:textId="77777777" w:rsidTr="00B6617F">
        <w:tc>
          <w:tcPr>
            <w:tcW w:w="2143" w:type="pct"/>
          </w:tcPr>
          <w:p w14:paraId="6AFDC5A7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249493D3" w14:textId="3BEBDEFB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2F7DEBD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A28F7BD" w14:textId="00D53150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B4E9E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77DE709" w14:textId="78B7E279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009</w:t>
            </w:r>
          </w:p>
        </w:tc>
        <w:tc>
          <w:tcPr>
            <w:tcW w:w="144" w:type="pct"/>
          </w:tcPr>
          <w:p w14:paraId="74150CE0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69BD30D" w14:textId="6230EDF3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</w:p>
        </w:tc>
      </w:tr>
      <w:tr w:rsidR="00C57C60" w:rsidRPr="00F065D7" w14:paraId="59B86042" w14:textId="77777777" w:rsidTr="00B6617F">
        <w:tc>
          <w:tcPr>
            <w:tcW w:w="2143" w:type="pct"/>
          </w:tcPr>
          <w:p w14:paraId="2CB8CCA8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4890019B" w14:textId="229C3106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79A671B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97261CE" w14:textId="0DD17CF1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41F045D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04F7262D" w14:textId="5484DEEC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478</w:t>
            </w:r>
          </w:p>
        </w:tc>
        <w:tc>
          <w:tcPr>
            <w:tcW w:w="144" w:type="pct"/>
          </w:tcPr>
          <w:p w14:paraId="18803D47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BB97BA" w14:textId="5944ABEE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</w:tr>
      <w:tr w:rsidR="00C57C60" w:rsidRPr="00F065D7" w14:paraId="745AC82D" w14:textId="77777777" w:rsidTr="00B6617F">
        <w:tc>
          <w:tcPr>
            <w:tcW w:w="2143" w:type="pct"/>
          </w:tcPr>
          <w:p w14:paraId="13FA175C" w14:textId="2096609B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20" w:type="pct"/>
          </w:tcPr>
          <w:p w14:paraId="7C5ED4F9" w14:textId="033F62CE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1D4945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790BCCC" w14:textId="4487F5D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A7CB0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E25B5F9" w14:textId="3B7ED143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  <w:tc>
          <w:tcPr>
            <w:tcW w:w="144" w:type="pct"/>
          </w:tcPr>
          <w:p w14:paraId="47C2DBC9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9768F0E" w14:textId="0CA2135A" w:rsidR="00C57C60" w:rsidRPr="00F065D7" w:rsidRDefault="00C819B9" w:rsidP="00AD40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D404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</w:tr>
      <w:tr w:rsidR="00C57C60" w:rsidRPr="00F065D7" w14:paraId="18CA2145" w14:textId="77777777" w:rsidTr="00B6617F">
        <w:tc>
          <w:tcPr>
            <w:tcW w:w="2143" w:type="pct"/>
          </w:tcPr>
          <w:p w14:paraId="77F5D8A0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2D846CB6" w14:textId="31BE335B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C4B3BE3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D454F06" w14:textId="2EEF1412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F59808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6D658AC" w14:textId="1E3E21D5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</w:p>
        </w:tc>
        <w:tc>
          <w:tcPr>
            <w:tcW w:w="144" w:type="pct"/>
          </w:tcPr>
          <w:p w14:paraId="1814C2A9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7C90C1" w14:textId="31171AB6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505</w:t>
            </w:r>
          </w:p>
        </w:tc>
      </w:tr>
      <w:tr w:rsidR="00C57C60" w:rsidRPr="00F065D7" w14:paraId="59AF5433" w14:textId="77777777" w:rsidTr="00B6617F">
        <w:tc>
          <w:tcPr>
            <w:tcW w:w="2143" w:type="pct"/>
          </w:tcPr>
          <w:p w14:paraId="1D6B0FF0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2F4F22AF" w14:textId="68C4FE94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9F26BC5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41D1007" w14:textId="24E1BDA6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FC9D8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B334A36" w14:textId="5660DA58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  <w:tc>
          <w:tcPr>
            <w:tcW w:w="144" w:type="pct"/>
          </w:tcPr>
          <w:p w14:paraId="09B2C61F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A675833" w14:textId="15E51155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C57C60" w:rsidRPr="00F065D7" w14:paraId="5602CE2E" w14:textId="77777777" w:rsidTr="00B6617F">
        <w:tc>
          <w:tcPr>
            <w:tcW w:w="2143" w:type="pct"/>
          </w:tcPr>
          <w:p w14:paraId="66913554" w14:textId="144189CF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6BB7B613" w14:textId="3A61A4A6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1D0D996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4380B83" w14:textId="03354B3F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51E6707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A633821" w14:textId="4D979BF8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26884" w:rsidRPr="00A2688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339</w:t>
            </w:r>
          </w:p>
        </w:tc>
        <w:tc>
          <w:tcPr>
            <w:tcW w:w="144" w:type="pct"/>
          </w:tcPr>
          <w:p w14:paraId="7B6D39DA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85167AB" w14:textId="3A565B97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C57C60" w:rsidRPr="00F065D7" w14:paraId="25896045" w14:textId="77777777" w:rsidTr="00B6617F">
        <w:tc>
          <w:tcPr>
            <w:tcW w:w="2143" w:type="pct"/>
          </w:tcPr>
          <w:p w14:paraId="44ACAA5B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14:paraId="2F103143" w14:textId="4EF65975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3EA6C4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D90755C" w14:textId="2E945D5F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9F3213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F4D1550" w14:textId="5465E7AE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014DE2" w:rsidRPr="00014D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44" w:type="pct"/>
          </w:tcPr>
          <w:p w14:paraId="0B3786F7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C417098" w14:textId="5AE9758D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</w:tr>
      <w:tr w:rsidR="00014DE2" w:rsidRPr="00F065D7" w14:paraId="2E88295F" w14:textId="77777777" w:rsidTr="00B6617F">
        <w:tc>
          <w:tcPr>
            <w:tcW w:w="2143" w:type="pct"/>
          </w:tcPr>
          <w:p w14:paraId="0838D4C4" w14:textId="21180EC6" w:rsidR="00014DE2" w:rsidRPr="00F065D7" w:rsidRDefault="00014DE2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07471556" w14:textId="32FB854B" w:rsidR="00014DE2" w:rsidRPr="00014DE2" w:rsidRDefault="00014DE2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D0A32DE" w14:textId="77777777" w:rsidR="00014DE2" w:rsidRPr="00F065D7" w:rsidRDefault="00014DE2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B4E3FE4" w14:textId="76354D08" w:rsidR="00014DE2" w:rsidRPr="00F065D7" w:rsidRDefault="00014DE2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3F5DBE8" w14:textId="77777777" w:rsidR="00014DE2" w:rsidRPr="00F065D7" w:rsidRDefault="00014DE2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A021119" w14:textId="0FB32A84" w:rsidR="00014DE2" w:rsidRPr="00014DE2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4" w:type="pct"/>
          </w:tcPr>
          <w:p w14:paraId="2C56C04E" w14:textId="77777777" w:rsidR="00014DE2" w:rsidRPr="00F065D7" w:rsidRDefault="00014DE2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71C2A1C" w14:textId="28BA31B2" w:rsidR="00014DE2" w:rsidRPr="00F065D7" w:rsidRDefault="00014DE2" w:rsidP="00014DE2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916BB" w:rsidRPr="00F065D7" w14:paraId="23B6E50B" w14:textId="77777777" w:rsidTr="00B6617F">
        <w:tc>
          <w:tcPr>
            <w:tcW w:w="2143" w:type="pct"/>
          </w:tcPr>
          <w:p w14:paraId="6891B4C5" w14:textId="77777777" w:rsidR="005916BB" w:rsidRPr="00F065D7" w:rsidRDefault="005916BB" w:rsidP="005916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620" w:type="pct"/>
          </w:tcPr>
          <w:p w14:paraId="38D0E918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418B1D67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0F3D089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7493E29F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69D935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3FBEB260" w14:textId="77777777" w:rsidR="005916BB" w:rsidRPr="00F065D7" w:rsidRDefault="005916BB" w:rsidP="005916B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1CDEAD7" w14:textId="77777777" w:rsidR="005916BB" w:rsidRPr="00F065D7" w:rsidRDefault="005916BB" w:rsidP="005916B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916BB" w:rsidRPr="00F065D7" w14:paraId="669351A8" w14:textId="77777777" w:rsidTr="00B6617F">
        <w:tc>
          <w:tcPr>
            <w:tcW w:w="2143" w:type="pct"/>
          </w:tcPr>
          <w:p w14:paraId="3A7D8D8B" w14:textId="77777777" w:rsidR="005916BB" w:rsidRPr="00F065D7" w:rsidRDefault="005916BB" w:rsidP="005916B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7DABF053" w14:textId="61DF91C2" w:rsidR="005916BB" w:rsidRPr="00F065D7" w:rsidRDefault="00DB32E6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359">
              <w:rPr>
                <w:rFonts w:ascii="Angsana New" w:hAnsi="Angsana New"/>
                <w:sz w:val="30"/>
                <w:szCs w:val="30"/>
                <w:lang w:val="en-US"/>
              </w:rPr>
              <w:t>169,085</w:t>
            </w:r>
          </w:p>
        </w:tc>
        <w:tc>
          <w:tcPr>
            <w:tcW w:w="142" w:type="pct"/>
          </w:tcPr>
          <w:p w14:paraId="482F9065" w14:textId="77777777" w:rsidR="005916BB" w:rsidRPr="00F065D7" w:rsidRDefault="005916BB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C3506D" w14:textId="515F0554" w:rsidR="005916BB" w:rsidRPr="00F065D7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  <w:r w:rsidR="005916B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</w:p>
        </w:tc>
        <w:tc>
          <w:tcPr>
            <w:tcW w:w="142" w:type="pct"/>
          </w:tcPr>
          <w:p w14:paraId="56F1485A" w14:textId="77777777" w:rsidR="005916BB" w:rsidRPr="00F065D7" w:rsidRDefault="005916BB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1718DF9" w14:textId="5B49D19D" w:rsidR="005916BB" w:rsidRPr="00F065D7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050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  <w:tc>
          <w:tcPr>
            <w:tcW w:w="144" w:type="pct"/>
          </w:tcPr>
          <w:p w14:paraId="7C6044CC" w14:textId="77777777" w:rsidR="005916BB" w:rsidRPr="00F065D7" w:rsidRDefault="005916BB" w:rsidP="005916BB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3C40EC" w14:textId="7F4F9136" w:rsidR="005916BB" w:rsidRPr="00F065D7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859</w:t>
            </w:r>
            <w:r w:rsidR="005916B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</w:tr>
      <w:tr w:rsidR="005916BB" w:rsidRPr="00F065D7" w14:paraId="05E18E24" w14:textId="77777777" w:rsidTr="00B6617F">
        <w:tc>
          <w:tcPr>
            <w:tcW w:w="2143" w:type="pct"/>
          </w:tcPr>
          <w:p w14:paraId="3CB09583" w14:textId="77777777" w:rsidR="005916BB" w:rsidRPr="00F065D7" w:rsidRDefault="005916BB" w:rsidP="005916B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D64A99D" w14:textId="733BDB43" w:rsidR="005916BB" w:rsidRPr="009C5375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481</w:t>
            </w:r>
            <w:r w:rsidR="009C5375" w:rsidRPr="009C537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389</w:t>
            </w:r>
          </w:p>
        </w:tc>
        <w:tc>
          <w:tcPr>
            <w:tcW w:w="142" w:type="pct"/>
          </w:tcPr>
          <w:p w14:paraId="79CBE2DE" w14:textId="77777777" w:rsidR="005916BB" w:rsidRPr="00F065D7" w:rsidRDefault="005916BB" w:rsidP="005916B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DCB6200" w14:textId="6A7CBFC4" w:rsidR="005916BB" w:rsidRPr="00F065D7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  <w:r w:rsidR="005916B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</w:tcPr>
          <w:p w14:paraId="1E7B5D83" w14:textId="77777777" w:rsidR="005916BB" w:rsidRPr="00F065D7" w:rsidRDefault="005916BB" w:rsidP="005916B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DBF3750" w14:textId="760C29EE" w:rsidR="005916BB" w:rsidRPr="00F065D7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519</w:t>
            </w:r>
          </w:p>
        </w:tc>
        <w:tc>
          <w:tcPr>
            <w:tcW w:w="144" w:type="pct"/>
          </w:tcPr>
          <w:p w14:paraId="2BB9F844" w14:textId="77777777" w:rsidR="005916BB" w:rsidRPr="00F065D7" w:rsidRDefault="005916BB" w:rsidP="005916B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8761A74" w14:textId="6EE7C28D" w:rsidR="005916BB" w:rsidRPr="00F065D7" w:rsidRDefault="00C819B9" w:rsidP="005916B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5916B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605</w:t>
            </w:r>
          </w:p>
        </w:tc>
      </w:tr>
      <w:tr w:rsidR="0058599F" w:rsidRPr="00F065D7" w14:paraId="6F54ECC4" w14:textId="77777777" w:rsidTr="00B6617F">
        <w:tc>
          <w:tcPr>
            <w:tcW w:w="2143" w:type="pct"/>
          </w:tcPr>
          <w:p w14:paraId="4AFDE876" w14:textId="4EC1BCE1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09CBE278" w14:textId="00B720A5" w:rsidR="0058599F" w:rsidRPr="00F065D7" w:rsidRDefault="00FD1DFE" w:rsidP="00D509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BBC2C6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572C1413" w14:textId="7481440E" w:rsidR="0058599F" w:rsidRPr="00F065D7" w:rsidRDefault="0058599F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10AF757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CBFA7AA" w14:textId="4FAA5149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  <w:r w:rsidR="00A26884" w:rsidRPr="00A26884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452</w:t>
            </w:r>
          </w:p>
        </w:tc>
        <w:tc>
          <w:tcPr>
            <w:tcW w:w="144" w:type="pct"/>
          </w:tcPr>
          <w:p w14:paraId="4F8FDD2E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D24FEEF" w14:textId="1E1CCEF0" w:rsidR="0058599F" w:rsidRPr="00F065D7" w:rsidRDefault="0058599F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599F" w:rsidRPr="00F065D7" w14:paraId="6E4DD920" w14:textId="77777777" w:rsidTr="00B6617F">
        <w:tc>
          <w:tcPr>
            <w:tcW w:w="2143" w:type="pct"/>
          </w:tcPr>
          <w:p w14:paraId="39169ED2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3D7AA6B" w14:textId="685E3228" w:rsidR="0058599F" w:rsidRPr="00F065D7" w:rsidRDefault="00FD1DFE" w:rsidP="00D509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B19353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E6DC9CA" w14:textId="3292697E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2" w:type="pct"/>
          </w:tcPr>
          <w:p w14:paraId="54E3474A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2E32B3EE" w14:textId="37B1CF7D" w:rsidR="0058599F" w:rsidRPr="00F065D7" w:rsidRDefault="00FD1DFE" w:rsidP="00FD1D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A2D8754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AD817F" w14:textId="4F7C31FB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58599F" w:rsidRPr="00F065D7" w14:paraId="7B6C7396" w14:textId="77777777" w:rsidTr="00B6617F">
        <w:tc>
          <w:tcPr>
            <w:tcW w:w="2143" w:type="pct"/>
          </w:tcPr>
          <w:p w14:paraId="3B8F815C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0B626D15" w14:textId="73A5382A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C1678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</w:p>
        </w:tc>
        <w:tc>
          <w:tcPr>
            <w:tcW w:w="142" w:type="pct"/>
          </w:tcPr>
          <w:p w14:paraId="59FF7D1E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96FD478" w14:textId="5ADDEE9E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58599F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238</w:t>
            </w:r>
          </w:p>
        </w:tc>
        <w:tc>
          <w:tcPr>
            <w:tcW w:w="142" w:type="pct"/>
          </w:tcPr>
          <w:p w14:paraId="1236E101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E629BEF" w14:textId="240C9136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DC16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</w:p>
        </w:tc>
        <w:tc>
          <w:tcPr>
            <w:tcW w:w="144" w:type="pct"/>
          </w:tcPr>
          <w:p w14:paraId="0804FEFD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B6D73F" w14:textId="29577C6F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58599F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</w:tr>
      <w:tr w:rsidR="0058599F" w:rsidRPr="00F065D7" w14:paraId="26A30D4B" w14:textId="77777777" w:rsidTr="00B6617F">
        <w:tc>
          <w:tcPr>
            <w:tcW w:w="2143" w:type="pct"/>
          </w:tcPr>
          <w:p w14:paraId="6E05E840" w14:textId="30515181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3ABDD34" w14:textId="34B376FA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142" w:type="pct"/>
          </w:tcPr>
          <w:p w14:paraId="2351FAC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B0E1A2E" w14:textId="0DDC4395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2" w:type="pct"/>
          </w:tcPr>
          <w:p w14:paraId="070F1C8C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9C6E56C" w14:textId="3B71B9A4" w:rsidR="0058599F" w:rsidRPr="00F065D7" w:rsidRDefault="00FD1DFE" w:rsidP="00FD1D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E5C53C7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706B038" w14:textId="5AFCF5F7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58599F" w:rsidRPr="00F065D7" w14:paraId="5DD0ABEC" w14:textId="77777777" w:rsidTr="00B6617F">
        <w:tc>
          <w:tcPr>
            <w:tcW w:w="2143" w:type="pct"/>
          </w:tcPr>
          <w:p w14:paraId="60F64835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33D0DD7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3848E339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F41CDAF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A7C9374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1831C407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839EFD3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1B23CBA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99F" w:rsidRPr="00F065D7" w14:paraId="4722660B" w14:textId="77777777" w:rsidTr="00B6617F">
        <w:tc>
          <w:tcPr>
            <w:tcW w:w="2143" w:type="pct"/>
            <w:shd w:val="clear" w:color="auto" w:fill="FFFFFF"/>
          </w:tcPr>
          <w:p w14:paraId="0F95EAF6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14:paraId="05638642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56224FDE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D5ED2D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9CB37C1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4426C30D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E159EB2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E75C564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9F" w:rsidRPr="00F065D7" w14:paraId="6E6B5BD0" w14:textId="77777777" w:rsidTr="00B6617F">
        <w:tc>
          <w:tcPr>
            <w:tcW w:w="2143" w:type="pct"/>
            <w:shd w:val="clear" w:color="auto" w:fill="FFFFFF"/>
          </w:tcPr>
          <w:p w14:paraId="0DB1903C" w14:textId="1FE921B5" w:rsidR="0058599F" w:rsidRPr="00F065D7" w:rsidRDefault="00795E9B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  <w:r w:rsidR="0058599F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8599F" w:rsidRPr="00F065D7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0" w:type="pct"/>
          </w:tcPr>
          <w:p w14:paraId="6FF71846" w14:textId="25B11918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D1DFE" w:rsidRPr="00FD1DF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2" w:type="pct"/>
          </w:tcPr>
          <w:p w14:paraId="756B246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A603758" w14:textId="617402B9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599F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2" w:type="pct"/>
          </w:tcPr>
          <w:p w14:paraId="48380029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76B12E4" w14:textId="5EF0F179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FD1DFE" w:rsidRPr="00FD1DFE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4" w:type="pct"/>
          </w:tcPr>
          <w:p w14:paraId="51C0812E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289F12" w14:textId="2A5AE6EC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599F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58599F" w:rsidRPr="00F065D7" w14:paraId="134DB74B" w14:textId="77777777" w:rsidTr="00B6617F">
        <w:tc>
          <w:tcPr>
            <w:tcW w:w="2143" w:type="pct"/>
            <w:shd w:val="clear" w:color="auto" w:fill="FFFFFF"/>
          </w:tcPr>
          <w:p w14:paraId="27AE3872" w14:textId="3E36D55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61B826E2" w14:textId="6DA55AC4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70B89227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3CBCB24" w14:textId="7DF05D5D" w:rsidR="0058599F" w:rsidRPr="00F065D7" w:rsidRDefault="0058599F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D1059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DA9124D" w14:textId="094660E5" w:rsidR="0058599F" w:rsidRPr="00F065D7" w:rsidRDefault="00FD1DFE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A300A6F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00D24E9" w14:textId="093AC761" w:rsidR="0058599F" w:rsidRPr="00F065D7" w:rsidRDefault="0058599F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599F" w:rsidRPr="00F065D7" w14:paraId="3DCD3D8E" w14:textId="77777777" w:rsidTr="00B6617F">
        <w:tc>
          <w:tcPr>
            <w:tcW w:w="2143" w:type="pct"/>
            <w:shd w:val="clear" w:color="auto" w:fill="FFFFFF"/>
          </w:tcPr>
          <w:p w14:paraId="277D7803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1371E254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3046C9C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BC76A13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1C3D26BB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103A6E0" w14:textId="77777777" w:rsidR="0058599F" w:rsidRPr="00F065D7" w:rsidRDefault="0058599F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425E280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6F1D8C" w14:textId="77777777" w:rsidR="0058599F" w:rsidRPr="00F065D7" w:rsidRDefault="0058599F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9F" w:rsidRPr="00F065D7" w14:paraId="5EEF0554" w14:textId="77777777" w:rsidTr="00B6617F">
        <w:tc>
          <w:tcPr>
            <w:tcW w:w="2143" w:type="pct"/>
            <w:shd w:val="clear" w:color="auto" w:fill="FFFFFF"/>
          </w:tcPr>
          <w:p w14:paraId="05BF452F" w14:textId="77777777" w:rsidR="0058599F" w:rsidRPr="00F065D7" w:rsidRDefault="0058599F" w:rsidP="0058599F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15CDD253" w14:textId="56DEC20E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3413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515</w:t>
            </w:r>
          </w:p>
        </w:tc>
        <w:tc>
          <w:tcPr>
            <w:tcW w:w="142" w:type="pct"/>
          </w:tcPr>
          <w:p w14:paraId="140A811D" w14:textId="77777777" w:rsidR="0058599F" w:rsidRPr="00F065D7" w:rsidRDefault="0058599F" w:rsidP="0058599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207E988" w14:textId="4B41B797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58599F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  <w:tc>
          <w:tcPr>
            <w:tcW w:w="142" w:type="pct"/>
          </w:tcPr>
          <w:p w14:paraId="349708DC" w14:textId="77777777" w:rsidR="0058599F" w:rsidRPr="00F065D7" w:rsidRDefault="0058599F" w:rsidP="0058599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13B9C8B" w14:textId="3E589E5A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  <w:r w:rsidR="004A244E"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44" w:type="pct"/>
          </w:tcPr>
          <w:p w14:paraId="06F131F4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E160C9E" w14:textId="5FD773F4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58599F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58599F" w:rsidRPr="00F065D7" w14:paraId="5ADCBC04" w14:textId="77777777" w:rsidTr="00B6617F">
        <w:tc>
          <w:tcPr>
            <w:tcW w:w="2143" w:type="pct"/>
            <w:shd w:val="clear" w:color="auto" w:fill="FFFFFF"/>
          </w:tcPr>
          <w:p w14:paraId="12AC5224" w14:textId="77777777" w:rsidR="0058599F" w:rsidRPr="00F065D7" w:rsidRDefault="0058599F" w:rsidP="0058599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77D7F4C2" w14:textId="71F2A9EB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A244E"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581</w:t>
            </w:r>
          </w:p>
        </w:tc>
        <w:tc>
          <w:tcPr>
            <w:tcW w:w="142" w:type="pct"/>
          </w:tcPr>
          <w:p w14:paraId="32D5B3D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B60C7DF" w14:textId="59AD81B8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599F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921</w:t>
            </w:r>
          </w:p>
        </w:tc>
        <w:tc>
          <w:tcPr>
            <w:tcW w:w="142" w:type="pct"/>
          </w:tcPr>
          <w:p w14:paraId="5AE09984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756E3F2E" w14:textId="7DF11D0E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4A244E"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133</w:t>
            </w:r>
          </w:p>
        </w:tc>
        <w:tc>
          <w:tcPr>
            <w:tcW w:w="144" w:type="pct"/>
          </w:tcPr>
          <w:p w14:paraId="217ACCF0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F14C529" w14:textId="568D22A2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58599F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718</w:t>
            </w:r>
          </w:p>
        </w:tc>
      </w:tr>
      <w:tr w:rsidR="0058599F" w:rsidRPr="00F065D7" w14:paraId="0B7D2727" w14:textId="77777777" w:rsidTr="00B6617F">
        <w:tc>
          <w:tcPr>
            <w:tcW w:w="2143" w:type="pct"/>
            <w:shd w:val="clear" w:color="auto" w:fill="FFFFFF"/>
          </w:tcPr>
          <w:p w14:paraId="6125C4AF" w14:textId="77777777" w:rsidR="0058599F" w:rsidRPr="00F065D7" w:rsidRDefault="0058599F" w:rsidP="0058599F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0F7689C" w14:textId="3AD99ECA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</w:t>
            </w:r>
            <w:r w:rsidR="003413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096</w:t>
            </w:r>
          </w:p>
        </w:tc>
        <w:tc>
          <w:tcPr>
            <w:tcW w:w="142" w:type="pct"/>
          </w:tcPr>
          <w:p w14:paraId="2E74E5E4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5A41EAA" w14:textId="1DEB8F44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="0058599F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739</w:t>
            </w:r>
          </w:p>
        </w:tc>
        <w:tc>
          <w:tcPr>
            <w:tcW w:w="142" w:type="pct"/>
          </w:tcPr>
          <w:p w14:paraId="14394600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743F2EE3" w14:textId="70864896" w:rsidR="0058599F" w:rsidRPr="00FD1DFE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  <w:r w:rsidR="003413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843</w:t>
            </w:r>
          </w:p>
        </w:tc>
        <w:tc>
          <w:tcPr>
            <w:tcW w:w="144" w:type="pct"/>
          </w:tcPr>
          <w:p w14:paraId="36F69FD8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2E5EF22B" w14:textId="08C00235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</w:t>
            </w:r>
            <w:r w:rsidR="0058599F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002</w:t>
            </w:r>
          </w:p>
        </w:tc>
      </w:tr>
      <w:tr w:rsidR="0058599F" w:rsidRPr="00F065D7" w14:paraId="0CEDD017" w14:textId="77777777" w:rsidTr="00DE36D2">
        <w:trPr>
          <w:trHeight w:val="314"/>
        </w:trPr>
        <w:tc>
          <w:tcPr>
            <w:tcW w:w="2143" w:type="pct"/>
          </w:tcPr>
          <w:p w14:paraId="16D6CCAA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9764CAE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A688E85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78305FF3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2DDF319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7C3EFCE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2D39710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4A5729DD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8599F" w:rsidRPr="00F065D7" w14:paraId="119A1A8F" w14:textId="77777777" w:rsidTr="0012096D">
        <w:tc>
          <w:tcPr>
            <w:tcW w:w="5000" w:type="pct"/>
            <w:gridSpan w:val="8"/>
          </w:tcPr>
          <w:p w14:paraId="29E6AD7B" w14:textId="7C92ACB5" w:rsidR="0058599F" w:rsidRPr="00F065D7" w:rsidRDefault="0058599F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(*)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บริษัทบันทึกสัญญาเช่านี้ตาม 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TFRS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</w:tr>
      <w:tr w:rsidR="0058599F" w:rsidRPr="00F065D7" w14:paraId="4F19705C" w14:textId="77777777" w:rsidTr="006D4DFB">
        <w:trPr>
          <w:trHeight w:val="227"/>
        </w:trPr>
        <w:tc>
          <w:tcPr>
            <w:tcW w:w="5000" w:type="pct"/>
            <w:gridSpan w:val="8"/>
          </w:tcPr>
          <w:p w14:paraId="03FE5542" w14:textId="77777777" w:rsidR="0058599F" w:rsidRPr="00F065D7" w:rsidRDefault="0058599F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</w:pPr>
          </w:p>
        </w:tc>
      </w:tr>
      <w:tr w:rsidR="0058599F" w:rsidRPr="00F065D7" w14:paraId="1BD8F2B7" w14:textId="77777777" w:rsidTr="00B6617F">
        <w:tc>
          <w:tcPr>
            <w:tcW w:w="2143" w:type="pct"/>
          </w:tcPr>
          <w:p w14:paraId="47A50148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202F0C50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F814C8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3420D95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80FC732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059C09A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E3E9BF3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2F1A878" w14:textId="77777777" w:rsidR="0058599F" w:rsidRPr="00F065D7" w:rsidRDefault="0058599F" w:rsidP="0058599F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599F" w:rsidRPr="00F065D7" w14:paraId="1B6CF30C" w14:textId="77777777" w:rsidTr="00B6617F">
        <w:tc>
          <w:tcPr>
            <w:tcW w:w="2143" w:type="pct"/>
          </w:tcPr>
          <w:p w14:paraId="6CE41844" w14:textId="77777777" w:rsidR="0058599F" w:rsidRPr="00F065D7" w:rsidRDefault="0058599F" w:rsidP="00585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0583D4FA" w14:textId="3E37A4A5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2" w:type="pct"/>
          </w:tcPr>
          <w:p w14:paraId="2D8E406E" w14:textId="77777777" w:rsidR="0058599F" w:rsidRPr="00F065D7" w:rsidRDefault="0058599F" w:rsidP="0058599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454A8BFC" w14:textId="2D4BFDAB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142" w:type="pct"/>
          </w:tcPr>
          <w:p w14:paraId="57E91C16" w14:textId="77777777" w:rsidR="0058599F" w:rsidRPr="00F065D7" w:rsidRDefault="0058599F" w:rsidP="0058599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4E75428" w14:textId="77B03AAF" w:rsidR="0058599F" w:rsidRPr="00FD1DFE" w:rsidRDefault="00FD1DFE" w:rsidP="00FD1D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D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5994460A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284FE0B9" w14:textId="6D71B650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58599F" w:rsidRPr="00F065D7" w14:paraId="42E99FBF" w14:textId="77777777" w:rsidTr="00B6617F">
        <w:tc>
          <w:tcPr>
            <w:tcW w:w="2143" w:type="pct"/>
          </w:tcPr>
          <w:p w14:paraId="56745AEA" w14:textId="6558BB09" w:rsidR="0058599F" w:rsidRPr="00F065D7" w:rsidRDefault="0058599F" w:rsidP="0058599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  <w:shd w:val="clear" w:color="auto" w:fill="auto"/>
          </w:tcPr>
          <w:p w14:paraId="48D09F3F" w14:textId="75C3E00E" w:rsidR="0058599F" w:rsidRPr="00F065D7" w:rsidRDefault="00D5095A" w:rsidP="00D5095A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0679FE5F" w14:textId="77777777" w:rsidR="0058599F" w:rsidRPr="00F065D7" w:rsidRDefault="0058599F" w:rsidP="0058599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12024C2" w14:textId="58D47FB7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14:paraId="192EDA54" w14:textId="77777777" w:rsidR="0058599F" w:rsidRPr="00F065D7" w:rsidRDefault="0058599F" w:rsidP="0058599F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57A96AB" w14:textId="3EC844A9" w:rsidR="0058599F" w:rsidRPr="00FD1DFE" w:rsidRDefault="00FD1DFE" w:rsidP="00FD1DFE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D1DF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AF2E2E8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2F7AE62" w14:textId="542C66CC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58599F" w:rsidRPr="00F065D7" w14:paraId="74F6F2D3" w14:textId="77777777" w:rsidTr="00B6617F">
        <w:tc>
          <w:tcPr>
            <w:tcW w:w="2143" w:type="pct"/>
          </w:tcPr>
          <w:p w14:paraId="28985B32" w14:textId="3150816C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7EF4655" w14:textId="6DF16D1A" w:rsidR="0058599F" w:rsidRPr="001C210B" w:rsidRDefault="00C819B9" w:rsidP="001C210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142" w:type="pct"/>
          </w:tcPr>
          <w:p w14:paraId="316A1B6C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4EAAD17B" w14:textId="1B9CE8A7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874</w:t>
            </w:r>
          </w:p>
        </w:tc>
        <w:tc>
          <w:tcPr>
            <w:tcW w:w="142" w:type="pct"/>
          </w:tcPr>
          <w:p w14:paraId="0A332DF5" w14:textId="77777777" w:rsidR="0058599F" w:rsidRPr="00F065D7" w:rsidRDefault="0058599F" w:rsidP="0058599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76D469" w14:textId="519CC2AD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144" w:type="pct"/>
          </w:tcPr>
          <w:p w14:paraId="31BFBA21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5452BD" w14:textId="32B14B04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840</w:t>
            </w:r>
          </w:p>
        </w:tc>
      </w:tr>
      <w:tr w:rsidR="0058599F" w:rsidRPr="00F065D7" w14:paraId="528E3ACE" w14:textId="77777777" w:rsidTr="00B6617F">
        <w:tc>
          <w:tcPr>
            <w:tcW w:w="2143" w:type="pct"/>
          </w:tcPr>
          <w:p w14:paraId="40CE8482" w14:textId="77777777" w:rsidR="0058599F" w:rsidRPr="00F065D7" w:rsidRDefault="0058599F" w:rsidP="0058599F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4DBE52CE" w14:textId="3B011595" w:rsidR="0058599F" w:rsidRPr="00F065D7" w:rsidRDefault="00D5095A" w:rsidP="0058599F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197B920A" w14:textId="77777777" w:rsidR="0058599F" w:rsidRPr="00F065D7" w:rsidRDefault="0058599F" w:rsidP="0058599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49E3E02" w14:textId="452C25EA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793</w:t>
            </w:r>
          </w:p>
        </w:tc>
        <w:tc>
          <w:tcPr>
            <w:tcW w:w="142" w:type="pct"/>
          </w:tcPr>
          <w:p w14:paraId="35BDAB4B" w14:textId="77777777" w:rsidR="0058599F" w:rsidRPr="00F065D7" w:rsidRDefault="0058599F" w:rsidP="0058599F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8612A8C" w14:textId="5BBD167F" w:rsidR="0058599F" w:rsidRPr="00F065D7" w:rsidRDefault="00D5095A" w:rsidP="0058599F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2AA0F94" w14:textId="77777777" w:rsidR="0058599F" w:rsidRPr="00F065D7" w:rsidRDefault="0058599F" w:rsidP="0058599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1248EFC" w14:textId="78802D79" w:rsidR="0058599F" w:rsidRPr="00F065D7" w:rsidRDefault="00C819B9" w:rsidP="0058599F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</w:tr>
    </w:tbl>
    <w:p w14:paraId="7F6FCAE8" w14:textId="78979B24" w:rsidR="003422EF" w:rsidRPr="00F065D7" w:rsidRDefault="00DF732E" w:rsidP="003422EF">
      <w:pPr>
        <w:pStyle w:val="BodyText2"/>
        <w:tabs>
          <w:tab w:val="left" w:pos="540"/>
        </w:tabs>
        <w:ind w:right="18"/>
        <w:rPr>
          <w:cs/>
        </w:rPr>
      </w:pPr>
      <w:r w:rsidRPr="00F065D7">
        <w:rPr>
          <w:cs/>
        </w:rPr>
        <w:tab/>
      </w:r>
    </w:p>
    <w:p w14:paraId="272CB139" w14:textId="6A39A28F" w:rsidR="00786D50" w:rsidRPr="00F065D7" w:rsidRDefault="003422EF" w:rsidP="003422EF">
      <w:pPr>
        <w:spacing w:line="240" w:lineRule="auto"/>
      </w:pPr>
      <w:r w:rsidRPr="00F065D7">
        <w:rPr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786D50" w:rsidRPr="00F065D7" w14:paraId="492BEED4" w14:textId="77777777" w:rsidTr="001F74EC">
        <w:trPr>
          <w:tblHeader/>
        </w:trPr>
        <w:tc>
          <w:tcPr>
            <w:tcW w:w="2143" w:type="pct"/>
          </w:tcPr>
          <w:p w14:paraId="7EC82F2C" w14:textId="77777777" w:rsidR="00786D50" w:rsidRPr="00F065D7" w:rsidRDefault="00786D50" w:rsidP="001F74E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2" w:type="pct"/>
            <w:gridSpan w:val="3"/>
          </w:tcPr>
          <w:p w14:paraId="60C6A5CA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3FD32B7F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3" w:type="pct"/>
            <w:gridSpan w:val="3"/>
          </w:tcPr>
          <w:p w14:paraId="23387D4E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D50" w:rsidRPr="00F065D7" w14:paraId="3AD97613" w14:textId="77777777" w:rsidTr="001F74EC">
        <w:trPr>
          <w:tblHeader/>
        </w:trPr>
        <w:tc>
          <w:tcPr>
            <w:tcW w:w="2143" w:type="pct"/>
          </w:tcPr>
          <w:p w14:paraId="35761E85" w14:textId="48EE7EBC" w:rsidR="00786D50" w:rsidRPr="00F065D7" w:rsidRDefault="00786D50" w:rsidP="001F74E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620" w:type="pct"/>
          </w:tcPr>
          <w:p w14:paraId="0F7DB68D" w14:textId="072348D0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2" w:type="pct"/>
          </w:tcPr>
          <w:p w14:paraId="64D0F7B7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FBC2609" w14:textId="5941FB57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14:paraId="300BF918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565FCEAE" w14:textId="5FC6BDDF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4" w:type="pct"/>
          </w:tcPr>
          <w:p w14:paraId="3488D58F" w14:textId="77777777" w:rsidR="00786D50" w:rsidRPr="00F065D7" w:rsidRDefault="00786D50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0759B75" w14:textId="4B3CB81F" w:rsidR="00786D50" w:rsidRPr="00F065D7" w:rsidRDefault="00C819B9" w:rsidP="001F74E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786D50" w:rsidRPr="00F065D7" w14:paraId="2B6E6E25" w14:textId="77777777" w:rsidTr="001F74EC">
        <w:trPr>
          <w:tblHeader/>
        </w:trPr>
        <w:tc>
          <w:tcPr>
            <w:tcW w:w="2143" w:type="pct"/>
          </w:tcPr>
          <w:p w14:paraId="439394F0" w14:textId="77777777" w:rsidR="00786D50" w:rsidRPr="00F065D7" w:rsidRDefault="00786D50" w:rsidP="001F74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14:paraId="0FC59EEC" w14:textId="77777777" w:rsidR="00786D50" w:rsidRPr="00F065D7" w:rsidRDefault="00786D50" w:rsidP="001F74EC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D50" w:rsidRPr="00F065D7" w14:paraId="181144B9" w14:textId="77777777" w:rsidTr="001F74EC">
        <w:tc>
          <w:tcPr>
            <w:tcW w:w="2143" w:type="pct"/>
          </w:tcPr>
          <w:p w14:paraId="468453F0" w14:textId="77777777" w:rsidR="00786D50" w:rsidRPr="00F065D7" w:rsidRDefault="00786D50" w:rsidP="001F74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14:paraId="5D94F780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6E7D71F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7349022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68A5A52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4B7B9E7" w14:textId="77777777" w:rsidR="00786D50" w:rsidRPr="00F065D7" w:rsidRDefault="00786D50" w:rsidP="001F74EC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4763C303" w14:textId="77777777" w:rsidR="00786D50" w:rsidRPr="00F065D7" w:rsidRDefault="00786D50" w:rsidP="001F74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3D19BD" w14:textId="77777777" w:rsidR="00786D50" w:rsidRPr="00F065D7" w:rsidRDefault="00786D50" w:rsidP="001F74EC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7C60" w:rsidRPr="00F065D7" w14:paraId="23DAA89F" w14:textId="77777777" w:rsidTr="001F74EC">
        <w:tc>
          <w:tcPr>
            <w:tcW w:w="2143" w:type="pct"/>
          </w:tcPr>
          <w:p w14:paraId="6986379C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5D1043AC" w14:textId="41C5DAF1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00FBD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4C97511" w14:textId="5A1F8A15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9CD57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EB6B463" w14:textId="6F030FA1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893</w:t>
            </w:r>
          </w:p>
        </w:tc>
        <w:tc>
          <w:tcPr>
            <w:tcW w:w="144" w:type="pct"/>
          </w:tcPr>
          <w:p w14:paraId="0233189A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D438F3A" w14:textId="4A23B2C0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601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</w:p>
        </w:tc>
      </w:tr>
      <w:tr w:rsidR="00C57C60" w:rsidRPr="00F065D7" w14:paraId="3220025D" w14:textId="77777777" w:rsidTr="001F74EC">
        <w:tc>
          <w:tcPr>
            <w:tcW w:w="2143" w:type="pct"/>
          </w:tcPr>
          <w:p w14:paraId="1683B29B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5567ABCA" w14:textId="5E6D274A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536492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EA18F80" w14:textId="0701382D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70AE0A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759B852" w14:textId="1417BEEB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639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  <w:tc>
          <w:tcPr>
            <w:tcW w:w="144" w:type="pct"/>
          </w:tcPr>
          <w:p w14:paraId="3800DE1B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455941E" w14:textId="48788C8F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365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813</w:t>
            </w:r>
          </w:p>
        </w:tc>
      </w:tr>
      <w:tr w:rsidR="00883844" w:rsidRPr="00F065D7" w14:paraId="06310C60" w14:textId="77777777" w:rsidTr="001F74EC">
        <w:tc>
          <w:tcPr>
            <w:tcW w:w="2143" w:type="pct"/>
          </w:tcPr>
          <w:p w14:paraId="3E578F06" w14:textId="0BB0D0E9" w:rsidR="00883844" w:rsidRPr="00F065D7" w:rsidRDefault="00883844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4016B6FE" w14:textId="194B26DB" w:rsidR="00883844" w:rsidRPr="00F065D7" w:rsidRDefault="00883844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4276FD19" w14:textId="77777777" w:rsidR="00883844" w:rsidRPr="00F065D7" w:rsidRDefault="00883844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9D88537" w14:textId="731E597A" w:rsidR="00883844" w:rsidRPr="00F065D7" w:rsidRDefault="00883844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7B86B8" w14:textId="77777777" w:rsidR="00883844" w:rsidRPr="00F065D7" w:rsidRDefault="00883844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7EBFE5C" w14:textId="2B3B03FA" w:rsidR="00883844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696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061</w:t>
            </w:r>
          </w:p>
        </w:tc>
        <w:tc>
          <w:tcPr>
            <w:tcW w:w="144" w:type="pct"/>
          </w:tcPr>
          <w:p w14:paraId="4389EE22" w14:textId="77777777" w:rsidR="00883844" w:rsidRPr="00F065D7" w:rsidRDefault="00883844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81589C" w14:textId="6E5B86D1" w:rsidR="00883844" w:rsidRPr="00F065D7" w:rsidRDefault="00883844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7C60" w:rsidRPr="00F065D7" w14:paraId="49826D9E" w14:textId="77777777" w:rsidTr="001F74EC">
        <w:tc>
          <w:tcPr>
            <w:tcW w:w="2143" w:type="pct"/>
          </w:tcPr>
          <w:p w14:paraId="11077DDC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14:paraId="67740CC1" w14:textId="1C8936A0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A1A2BE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0913AE1E" w14:textId="54D4C314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0B5CE9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5F83055" w14:textId="65AF5F20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144" w:type="pct"/>
          </w:tcPr>
          <w:p w14:paraId="4D6316FA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755673" w14:textId="65CC0B49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722</w:t>
            </w:r>
          </w:p>
        </w:tc>
      </w:tr>
      <w:tr w:rsidR="00C57C60" w:rsidRPr="00F065D7" w14:paraId="3C5BCD55" w14:textId="77777777" w:rsidTr="001F74EC">
        <w:tc>
          <w:tcPr>
            <w:tcW w:w="2143" w:type="pct"/>
          </w:tcPr>
          <w:p w14:paraId="2BB41958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373D21BB" w14:textId="57014B73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43D7D4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8BBB224" w14:textId="014CC0F8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3ADC58D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7C808E15" w14:textId="2AE7EF5D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144" w:type="pct"/>
          </w:tcPr>
          <w:p w14:paraId="6AD7AFFE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87808E" w14:textId="2FDFFDD9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</w:tr>
      <w:tr w:rsidR="00C57C60" w:rsidRPr="00F065D7" w14:paraId="02A2D34A" w14:textId="77777777" w:rsidTr="001F74EC">
        <w:tc>
          <w:tcPr>
            <w:tcW w:w="2143" w:type="pct"/>
          </w:tcPr>
          <w:p w14:paraId="28E11890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5E780841" w14:textId="67B864E0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DE18B7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0AF4220" w14:textId="78939061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E887176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375794F" w14:textId="477AD31B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4" w:type="pct"/>
          </w:tcPr>
          <w:p w14:paraId="0CBBA37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579F46E" w14:textId="64EBFDF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</w:p>
        </w:tc>
      </w:tr>
      <w:tr w:rsidR="00C57C60" w:rsidRPr="00F065D7" w14:paraId="1124E8D6" w14:textId="77777777" w:rsidTr="001F74EC">
        <w:tc>
          <w:tcPr>
            <w:tcW w:w="2143" w:type="pct"/>
          </w:tcPr>
          <w:p w14:paraId="3B90819E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14:paraId="31C96C09" w14:textId="2802C702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7425363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685C6B1" w14:textId="5016D279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5246A50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10F5C1F" w14:textId="0DC73181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  <w:tc>
          <w:tcPr>
            <w:tcW w:w="144" w:type="pct"/>
          </w:tcPr>
          <w:p w14:paraId="554E0207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CB0AE8C" w14:textId="6E53621E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C57C60" w:rsidRPr="00F065D7" w14:paraId="190BA690" w14:textId="77777777" w:rsidTr="001F74EC">
        <w:tc>
          <w:tcPr>
            <w:tcW w:w="2143" w:type="pct"/>
          </w:tcPr>
          <w:p w14:paraId="50050127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14:paraId="6B0A23D6" w14:textId="0D996535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F0DAD7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AC3CD0C" w14:textId="16954D4B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49E2F15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3811DC8" w14:textId="56D583A8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602</w:t>
            </w:r>
          </w:p>
        </w:tc>
        <w:tc>
          <w:tcPr>
            <w:tcW w:w="144" w:type="pct"/>
          </w:tcPr>
          <w:p w14:paraId="1B6063BD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BDF1A95" w14:textId="29B32062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</w:p>
        </w:tc>
      </w:tr>
      <w:tr w:rsidR="00C57C60" w:rsidRPr="00F065D7" w14:paraId="2D018A1C" w14:textId="77777777" w:rsidTr="001F74EC">
        <w:tc>
          <w:tcPr>
            <w:tcW w:w="2143" w:type="pct"/>
          </w:tcPr>
          <w:p w14:paraId="33369505" w14:textId="77777777" w:rsidR="00C57C60" w:rsidRPr="00F065D7" w:rsidRDefault="00C57C60" w:rsidP="00C57C60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20" w:type="pct"/>
          </w:tcPr>
          <w:p w14:paraId="4FFFB3E9" w14:textId="48F384C3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FA5DC58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3902E89F" w14:textId="137FF8E5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A2EEA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8A992A4" w14:textId="6454614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144" w:type="pct"/>
          </w:tcPr>
          <w:p w14:paraId="4C6B9CF5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7134C0" w14:textId="4405BD10" w:rsidR="00C57C60" w:rsidRPr="00F065D7" w:rsidRDefault="00C819B9" w:rsidP="00AD404C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AD404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</w:tr>
      <w:tr w:rsidR="00C57C60" w:rsidRPr="00F065D7" w14:paraId="356CBAEB" w14:textId="77777777" w:rsidTr="001F74EC">
        <w:tc>
          <w:tcPr>
            <w:tcW w:w="2143" w:type="pct"/>
          </w:tcPr>
          <w:p w14:paraId="2F1C1E47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14:paraId="64C255EB" w14:textId="71F7C8FC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67073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218BAF14" w14:textId="2F7C1EB1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C868A9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163DF6E" w14:textId="5E8ECCF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063</w:t>
            </w:r>
          </w:p>
        </w:tc>
        <w:tc>
          <w:tcPr>
            <w:tcW w:w="144" w:type="pct"/>
          </w:tcPr>
          <w:p w14:paraId="7F7F5619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31706CD" w14:textId="33716CDC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036</w:t>
            </w:r>
          </w:p>
        </w:tc>
      </w:tr>
      <w:tr w:rsidR="00C57C60" w:rsidRPr="00F065D7" w14:paraId="10063983" w14:textId="77777777" w:rsidTr="001F74EC">
        <w:tc>
          <w:tcPr>
            <w:tcW w:w="2143" w:type="pct"/>
          </w:tcPr>
          <w:p w14:paraId="274B980C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14:paraId="1A14D390" w14:textId="49E66BF9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04EE9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440ED71" w14:textId="47B23A4D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9E1EDCD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B6CC4F0" w14:textId="2FF24CBA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484</w:t>
            </w:r>
          </w:p>
        </w:tc>
        <w:tc>
          <w:tcPr>
            <w:tcW w:w="144" w:type="pct"/>
          </w:tcPr>
          <w:p w14:paraId="26CC018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B62954A" w14:textId="690D1C1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</w:tr>
      <w:tr w:rsidR="00C57C60" w:rsidRPr="00F065D7" w14:paraId="345702F4" w14:textId="77777777" w:rsidTr="001F74EC">
        <w:tc>
          <w:tcPr>
            <w:tcW w:w="2143" w:type="pct"/>
          </w:tcPr>
          <w:p w14:paraId="59D9135B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77C86FCF" w14:textId="27C9162F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F764BAA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58418F26" w14:textId="1B737930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61D8F33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170B9509" w14:textId="7D93188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362</w:t>
            </w:r>
          </w:p>
        </w:tc>
        <w:tc>
          <w:tcPr>
            <w:tcW w:w="144" w:type="pct"/>
          </w:tcPr>
          <w:p w14:paraId="32613743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91D9A2" w14:textId="57EE43BF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C57C60" w:rsidRPr="00F065D7" w14:paraId="65C8C43F" w14:textId="77777777" w:rsidTr="001F74EC">
        <w:tc>
          <w:tcPr>
            <w:tcW w:w="2143" w:type="pct"/>
          </w:tcPr>
          <w:p w14:paraId="09192216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14:paraId="243D587F" w14:textId="6864E409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78C3F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14020384" w14:textId="37FCD86A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4DA84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3A3EB1DF" w14:textId="3E5BACDA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  <w:r w:rsidR="00014DE2" w:rsidRPr="00014D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44" w:type="pct"/>
          </w:tcPr>
          <w:p w14:paraId="123A8351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9CC82F4" w14:textId="6C0F79CB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D5095A" w:rsidRPr="00F065D7" w14:paraId="7AA4B17E" w14:textId="77777777" w:rsidTr="001F74EC">
        <w:tc>
          <w:tcPr>
            <w:tcW w:w="2143" w:type="pct"/>
          </w:tcPr>
          <w:p w14:paraId="67DE290C" w14:textId="646F0199" w:rsidR="00D5095A" w:rsidRPr="00F065D7" w:rsidRDefault="00D5095A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50D9AD97" w14:textId="34BCF212" w:rsidR="00D5095A" w:rsidRPr="00F065D7" w:rsidRDefault="00E27B6B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9E559D7" w14:textId="77777777" w:rsidR="00D5095A" w:rsidRPr="00F065D7" w:rsidRDefault="00D5095A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EB45ABA" w14:textId="4F9F7301" w:rsidR="00D5095A" w:rsidRPr="00F065D7" w:rsidRDefault="00E27B6B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998AA" w14:textId="77777777" w:rsidR="00D5095A" w:rsidRPr="00F065D7" w:rsidRDefault="00D5095A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53329EC7" w14:textId="338250FF" w:rsidR="00D5095A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14DE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44" w:type="pct"/>
          </w:tcPr>
          <w:p w14:paraId="58021D25" w14:textId="77777777" w:rsidR="00D5095A" w:rsidRPr="00F065D7" w:rsidRDefault="00D5095A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4250103" w14:textId="5600C418" w:rsidR="00D5095A" w:rsidRPr="00F065D7" w:rsidRDefault="00D5095A" w:rsidP="00D5095A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57C60" w:rsidRPr="00F065D7" w14:paraId="7C4579A8" w14:textId="77777777" w:rsidTr="001F74EC">
        <w:tc>
          <w:tcPr>
            <w:tcW w:w="2143" w:type="pct"/>
          </w:tcPr>
          <w:p w14:paraId="1322ECE5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3DE6B8A6" w14:textId="7777777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469FA1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4B66CFD6" w14:textId="7777777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240113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2EE262D2" w14:textId="77777777" w:rsidR="00C57C60" w:rsidRPr="00F065D7" w:rsidRDefault="00C57C60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3DF5F053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F11786C" w14:textId="77777777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57C60" w:rsidRPr="00F065D7" w14:paraId="7B3420E2" w14:textId="77777777" w:rsidTr="001F74EC">
        <w:tc>
          <w:tcPr>
            <w:tcW w:w="2143" w:type="pct"/>
          </w:tcPr>
          <w:p w14:paraId="10592B9A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14:paraId="47EA794E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093C6E52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14:paraId="6E60F01E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17E88ECF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4FBB61DB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2A5F369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377EFB8" w14:textId="77777777" w:rsidR="00C57C60" w:rsidRPr="00F065D7" w:rsidRDefault="00C57C60" w:rsidP="00C57C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57C60" w:rsidRPr="00F065D7" w14:paraId="13059207" w14:textId="77777777" w:rsidTr="001F74EC">
        <w:tc>
          <w:tcPr>
            <w:tcW w:w="2143" w:type="pct"/>
          </w:tcPr>
          <w:p w14:paraId="19DE8367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0863BF4B" w14:textId="5684777B" w:rsidR="00C57C60" w:rsidRPr="00F065D7" w:rsidRDefault="00DB32E6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1359">
              <w:rPr>
                <w:rFonts w:ascii="Angsana New" w:hAnsi="Angsana New"/>
                <w:sz w:val="30"/>
                <w:szCs w:val="30"/>
                <w:lang w:val="en-US"/>
              </w:rPr>
              <w:t>310,951</w:t>
            </w:r>
          </w:p>
        </w:tc>
        <w:tc>
          <w:tcPr>
            <w:tcW w:w="142" w:type="pct"/>
          </w:tcPr>
          <w:p w14:paraId="75AE4E8D" w14:textId="77777777" w:rsidR="00C57C60" w:rsidRPr="00F065D7" w:rsidRDefault="00C57C60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B085ACE" w14:textId="6801343C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275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441</w:t>
            </w:r>
          </w:p>
        </w:tc>
        <w:tc>
          <w:tcPr>
            <w:tcW w:w="142" w:type="pct"/>
          </w:tcPr>
          <w:p w14:paraId="4A9053BF" w14:textId="77777777" w:rsidR="00C57C60" w:rsidRPr="00F065D7" w:rsidRDefault="00C57C60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DE9A818" w14:textId="49B0330F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501</w:t>
            </w:r>
          </w:p>
        </w:tc>
        <w:tc>
          <w:tcPr>
            <w:tcW w:w="144" w:type="pct"/>
          </w:tcPr>
          <w:p w14:paraId="27E2752A" w14:textId="77777777" w:rsidR="00C57C60" w:rsidRPr="00F065D7" w:rsidRDefault="00C57C60" w:rsidP="00C57C60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5B59AEF" w14:textId="64985A95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</w:tr>
      <w:tr w:rsidR="00C57C60" w:rsidRPr="00F065D7" w14:paraId="0E8FDDFE" w14:textId="77777777" w:rsidTr="001F74EC">
        <w:tc>
          <w:tcPr>
            <w:tcW w:w="2143" w:type="pct"/>
          </w:tcPr>
          <w:p w14:paraId="57BFC9CB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14:paraId="73AD53E0" w14:textId="6CB8920D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  <w:r w:rsidR="009C5375" w:rsidRPr="009C5375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763</w:t>
            </w:r>
          </w:p>
        </w:tc>
        <w:tc>
          <w:tcPr>
            <w:tcW w:w="142" w:type="pct"/>
          </w:tcPr>
          <w:p w14:paraId="5B779E20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6FA253E" w14:textId="4D6DFE96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624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2" w:type="pct"/>
          </w:tcPr>
          <w:p w14:paraId="1573796B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A05B2B3" w14:textId="35C06789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44" w:type="pct"/>
          </w:tcPr>
          <w:p w14:paraId="17A532AE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95F2C9" w14:textId="6CB7C186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548</w:t>
            </w:r>
          </w:p>
        </w:tc>
      </w:tr>
      <w:tr w:rsidR="00C57C60" w:rsidRPr="00F065D7" w14:paraId="1CBAB526" w14:textId="77777777" w:rsidTr="001F74EC">
        <w:tc>
          <w:tcPr>
            <w:tcW w:w="2143" w:type="pct"/>
          </w:tcPr>
          <w:p w14:paraId="6DDD9788" w14:textId="2F3ACDFE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14:paraId="690B3BEF" w14:textId="4519BB81" w:rsidR="00C57C60" w:rsidRPr="00F065D7" w:rsidRDefault="00E27B6B" w:rsidP="00E27B6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071FA8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F565614" w14:textId="22E679D2" w:rsidR="00C57C60" w:rsidRPr="00F065D7" w:rsidRDefault="00C57C60" w:rsidP="00C57C60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E314CC1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345A5BF6" w14:textId="7ECE7667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</w:p>
        </w:tc>
        <w:tc>
          <w:tcPr>
            <w:tcW w:w="144" w:type="pct"/>
          </w:tcPr>
          <w:p w14:paraId="0986A9AA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E278234" w14:textId="135991FE" w:rsidR="00C57C60" w:rsidRPr="00F065D7" w:rsidRDefault="00C57C60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7C60" w:rsidRPr="00F065D7" w14:paraId="7E76C43B" w14:textId="77777777" w:rsidTr="001F74EC">
        <w:tc>
          <w:tcPr>
            <w:tcW w:w="2143" w:type="pct"/>
          </w:tcPr>
          <w:p w14:paraId="6BA7815F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14:paraId="141B1C0A" w14:textId="33F500E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2" w:type="pct"/>
          </w:tcPr>
          <w:p w14:paraId="6F0F6F4A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E2D6AE9" w14:textId="633C44DD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142" w:type="pct"/>
          </w:tcPr>
          <w:p w14:paraId="6F6B3E64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04562B1" w14:textId="225B03DB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  <w:tc>
          <w:tcPr>
            <w:tcW w:w="144" w:type="pct"/>
          </w:tcPr>
          <w:p w14:paraId="00E7C43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565E65DD" w14:textId="76DFC255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</w:tr>
      <w:tr w:rsidR="00C57C60" w:rsidRPr="00F065D7" w14:paraId="390AFA3D" w14:textId="77777777" w:rsidTr="001F74EC">
        <w:tc>
          <w:tcPr>
            <w:tcW w:w="2143" w:type="pct"/>
          </w:tcPr>
          <w:p w14:paraId="2D531501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14:paraId="67598DB8" w14:textId="078CBE8E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27B6B" w:rsidRPr="00E27B6B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707</w:t>
            </w:r>
          </w:p>
        </w:tc>
        <w:tc>
          <w:tcPr>
            <w:tcW w:w="142" w:type="pct"/>
          </w:tcPr>
          <w:p w14:paraId="719EBB2F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7FF720" w14:textId="1956C127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633</w:t>
            </w:r>
          </w:p>
        </w:tc>
        <w:tc>
          <w:tcPr>
            <w:tcW w:w="142" w:type="pct"/>
          </w:tcPr>
          <w:p w14:paraId="55388CF8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584FA28" w14:textId="21AEA1E7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144" w:type="pct"/>
          </w:tcPr>
          <w:p w14:paraId="097DB83C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7119842" w14:textId="7C295453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C57C60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C57C60" w:rsidRPr="00F065D7" w14:paraId="43CF93C7" w14:textId="77777777" w:rsidTr="001F74EC">
        <w:tc>
          <w:tcPr>
            <w:tcW w:w="2143" w:type="pct"/>
          </w:tcPr>
          <w:p w14:paraId="752EBCF7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1D144286" w14:textId="614D98D0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142" w:type="pct"/>
          </w:tcPr>
          <w:p w14:paraId="2D48CCA6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CDFB819" w14:textId="04A98A4D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2" w:type="pct"/>
          </w:tcPr>
          <w:p w14:paraId="0DA66EFA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4FC22C5" w14:textId="6DB8C87E" w:rsidR="00C57C60" w:rsidRPr="00F065D7" w:rsidRDefault="00D5095A" w:rsidP="00D5095A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7CEB104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F69AAEF" w14:textId="1E49588F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C57C60" w:rsidRPr="00F065D7" w14:paraId="76AB6C8D" w14:textId="77777777" w:rsidTr="001F74EC">
        <w:tc>
          <w:tcPr>
            <w:tcW w:w="2143" w:type="pct"/>
          </w:tcPr>
          <w:p w14:paraId="0D650400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7572B25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661F1EA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2E7E261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4E48ACB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EAD4245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7D4379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364A218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3EE5BAF3" w14:textId="77777777" w:rsidTr="001F74EC">
        <w:tc>
          <w:tcPr>
            <w:tcW w:w="2143" w:type="pct"/>
          </w:tcPr>
          <w:p w14:paraId="354418FF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107FBE3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0FB0F3B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12825BA5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E028A35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327CCEC0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791457C4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1C77E700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45C9C8D8" w14:textId="77777777" w:rsidTr="001F74EC">
        <w:tc>
          <w:tcPr>
            <w:tcW w:w="2143" w:type="pct"/>
          </w:tcPr>
          <w:p w14:paraId="3549C4D5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A10F28C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735D68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773C193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0ED5F7A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418A6D94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769A8B2C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1DA10F8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471D0AB2" w14:textId="77777777" w:rsidTr="001F74EC">
        <w:tc>
          <w:tcPr>
            <w:tcW w:w="2143" w:type="pct"/>
          </w:tcPr>
          <w:p w14:paraId="63D77AB3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5C8B02B0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BF2F5B9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12C9A79B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5D2FA04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07249BC3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227844C2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7AF293CD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464AC" w:rsidRPr="00F065D7" w14:paraId="538F79BC" w14:textId="77777777" w:rsidTr="001F74EC">
        <w:tc>
          <w:tcPr>
            <w:tcW w:w="2143" w:type="pct"/>
          </w:tcPr>
          <w:p w14:paraId="1B252B68" w14:textId="77777777" w:rsidR="001464AC" w:rsidRPr="00F065D7" w:rsidRDefault="001464AC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BFEE495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7C9423FB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5A355E20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4C68DAE6" w14:textId="77777777" w:rsidR="001464AC" w:rsidRPr="00F065D7" w:rsidRDefault="001464AC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6DA28B42" w14:textId="77777777" w:rsidR="001464AC" w:rsidRPr="00F065D7" w:rsidRDefault="001464AC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0FC55DCA" w14:textId="77777777" w:rsidR="001464AC" w:rsidRPr="00F065D7" w:rsidRDefault="001464AC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21ABB6C5" w14:textId="77777777" w:rsidR="001464AC" w:rsidRPr="00F065D7" w:rsidRDefault="001464AC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57C60" w:rsidRPr="00F065D7" w14:paraId="2D042605" w14:textId="77777777" w:rsidTr="001F74EC">
        <w:tc>
          <w:tcPr>
            <w:tcW w:w="2143" w:type="pct"/>
            <w:shd w:val="clear" w:color="auto" w:fill="FFFFFF"/>
          </w:tcPr>
          <w:p w14:paraId="2970448D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620" w:type="pct"/>
          </w:tcPr>
          <w:p w14:paraId="53029B48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260BECA1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2819D4D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317C7162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E169159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D2C785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3B3CF808" w14:textId="77777777" w:rsidR="00C57C60" w:rsidRPr="00F065D7" w:rsidRDefault="00C57C60" w:rsidP="00C57C60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57C60" w:rsidRPr="00F065D7" w14:paraId="2B034205" w14:textId="77777777" w:rsidTr="001F74EC">
        <w:tc>
          <w:tcPr>
            <w:tcW w:w="2143" w:type="pct"/>
            <w:shd w:val="clear" w:color="auto" w:fill="FFFFFF"/>
          </w:tcPr>
          <w:p w14:paraId="133362DD" w14:textId="5468F3A0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จ่ายภาระค่าเช่า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vertAlign w:val="superscript"/>
              </w:rPr>
              <w:t>(*)</w:t>
            </w:r>
          </w:p>
        </w:tc>
        <w:tc>
          <w:tcPr>
            <w:tcW w:w="620" w:type="pct"/>
          </w:tcPr>
          <w:p w14:paraId="356471FB" w14:textId="0775C6EA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5095A" w:rsidRPr="00D5095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2" w:type="pct"/>
          </w:tcPr>
          <w:p w14:paraId="69757EC7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B8D74E7" w14:textId="039E789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42" w:type="pct"/>
          </w:tcPr>
          <w:p w14:paraId="5CCAAF3D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6B19186" w14:textId="1ABC7648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D5095A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4" w:type="pct"/>
          </w:tcPr>
          <w:p w14:paraId="45289DC4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394B1C" w14:textId="000CC9A4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C57C60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</w:tr>
      <w:tr w:rsidR="00C57C60" w:rsidRPr="00F065D7" w14:paraId="7A9CE417" w14:textId="77777777" w:rsidTr="001F74EC">
        <w:tc>
          <w:tcPr>
            <w:tcW w:w="2143" w:type="pct"/>
            <w:shd w:val="clear" w:color="auto" w:fill="FFFFFF"/>
          </w:tcPr>
          <w:p w14:paraId="37089348" w14:textId="77777777" w:rsidR="00C57C60" w:rsidRPr="00F065D7" w:rsidRDefault="00C57C60" w:rsidP="00C57C6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14:paraId="5F070659" w14:textId="58BCB0A2" w:rsidR="00C57C60" w:rsidRPr="00F065D7" w:rsidRDefault="00C819B9" w:rsidP="00C57C60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142" w:type="pct"/>
          </w:tcPr>
          <w:p w14:paraId="2B8B7254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FADCCDF" w14:textId="46ADA17C" w:rsidR="00C57C60" w:rsidRPr="00F065D7" w:rsidRDefault="00C57C60" w:rsidP="00C57C6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993E02" w14:textId="77777777" w:rsidR="00C57C60" w:rsidRPr="00F065D7" w:rsidRDefault="00C57C60" w:rsidP="00C57C6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6ECB901" w14:textId="2A068F4F" w:rsidR="00C57C60" w:rsidRPr="00F065D7" w:rsidRDefault="00D5095A" w:rsidP="00C57C60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28232E1" w14:textId="77777777" w:rsidR="00C57C60" w:rsidRPr="00F065D7" w:rsidRDefault="00C57C60" w:rsidP="00C57C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7E6C192" w14:textId="608DEA38" w:rsidR="00C57C60" w:rsidRPr="00F065D7" w:rsidRDefault="00C57C60" w:rsidP="00883844">
            <w:pPr>
              <w:pStyle w:val="BodyText"/>
              <w:tabs>
                <w:tab w:val="decimal" w:pos="567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B6B" w:rsidRPr="00F065D7" w14:paraId="66C28724" w14:textId="77777777" w:rsidTr="001F74EC">
        <w:tc>
          <w:tcPr>
            <w:tcW w:w="2143" w:type="pct"/>
            <w:shd w:val="clear" w:color="auto" w:fill="FFFFFF"/>
          </w:tcPr>
          <w:p w14:paraId="6FE72F54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14:paraId="130F95CA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7F22BFD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08E7F4D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5B66025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70936DF7" w14:textId="77777777" w:rsidR="00E27B6B" w:rsidRPr="00F065D7" w:rsidRDefault="00E27B6B" w:rsidP="00E27B6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2EE9224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5696131" w14:textId="77777777" w:rsidR="00E27B6B" w:rsidRPr="00F065D7" w:rsidRDefault="00E27B6B" w:rsidP="00E27B6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B6B" w:rsidRPr="00F065D7" w14:paraId="0B47B5D0" w14:textId="77777777" w:rsidTr="001F74EC">
        <w:tc>
          <w:tcPr>
            <w:tcW w:w="2143" w:type="pct"/>
            <w:shd w:val="clear" w:color="auto" w:fill="FFFFFF"/>
          </w:tcPr>
          <w:p w14:paraId="4FC7511C" w14:textId="77777777" w:rsidR="00E27B6B" w:rsidRPr="00F065D7" w:rsidRDefault="00E27B6B" w:rsidP="00E27B6B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14:paraId="2C7F81A1" w14:textId="7341B35C" w:rsidR="00E27B6B" w:rsidRPr="00D5095A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145</w:t>
            </w:r>
            <w:r w:rsidR="003413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  <w:tc>
          <w:tcPr>
            <w:tcW w:w="142" w:type="pct"/>
          </w:tcPr>
          <w:p w14:paraId="329CCAE4" w14:textId="77777777" w:rsidR="00E27B6B" w:rsidRPr="00F065D7" w:rsidRDefault="00E27B6B" w:rsidP="00E27B6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442058A8" w14:textId="62C8B753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  <w:r w:rsidR="00E27B6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</w:p>
        </w:tc>
        <w:tc>
          <w:tcPr>
            <w:tcW w:w="142" w:type="pct"/>
          </w:tcPr>
          <w:p w14:paraId="27F5F7FB" w14:textId="77777777" w:rsidR="00E27B6B" w:rsidRPr="00F065D7" w:rsidRDefault="00E27B6B" w:rsidP="00E27B6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14:paraId="22370E95" w14:textId="0330D513" w:rsidR="00E27B6B" w:rsidRPr="00D5095A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="003413E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896</w:t>
            </w:r>
          </w:p>
        </w:tc>
        <w:tc>
          <w:tcPr>
            <w:tcW w:w="144" w:type="pct"/>
          </w:tcPr>
          <w:p w14:paraId="35373F06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23799B4E" w14:textId="1E27897D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E27B6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572</w:t>
            </w:r>
          </w:p>
        </w:tc>
      </w:tr>
      <w:tr w:rsidR="00E27B6B" w:rsidRPr="00F065D7" w14:paraId="7E2CB7A8" w14:textId="77777777" w:rsidTr="001F74EC">
        <w:tc>
          <w:tcPr>
            <w:tcW w:w="2143" w:type="pct"/>
            <w:shd w:val="clear" w:color="auto" w:fill="FFFFFF"/>
          </w:tcPr>
          <w:p w14:paraId="5916A20F" w14:textId="77777777" w:rsidR="00E27B6B" w:rsidRPr="00F065D7" w:rsidRDefault="00E27B6B" w:rsidP="00E27B6B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14:paraId="54540DD0" w14:textId="3BEA2AB3" w:rsidR="00E27B6B" w:rsidRPr="00D5095A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4A244E"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42" w:type="pct"/>
          </w:tcPr>
          <w:p w14:paraId="37A2C1C6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9F0A144" w14:textId="35091288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27B6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142" w:type="pct"/>
          </w:tcPr>
          <w:p w14:paraId="1F67B3D4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686A84E2" w14:textId="1EB1A42D" w:rsidR="00E27B6B" w:rsidRPr="00D5095A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A244E" w:rsidRPr="004A244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</w:p>
        </w:tc>
        <w:tc>
          <w:tcPr>
            <w:tcW w:w="144" w:type="pct"/>
          </w:tcPr>
          <w:p w14:paraId="5978CD22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0A6274EF" w14:textId="0BEC7E26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27B6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</w:tr>
      <w:tr w:rsidR="00E27B6B" w:rsidRPr="00F065D7" w14:paraId="69FBA4A7" w14:textId="77777777" w:rsidTr="001F74EC">
        <w:tc>
          <w:tcPr>
            <w:tcW w:w="2143" w:type="pct"/>
            <w:shd w:val="clear" w:color="auto" w:fill="FFFFFF"/>
          </w:tcPr>
          <w:p w14:paraId="148EA923" w14:textId="77777777" w:rsidR="00E27B6B" w:rsidRPr="00F065D7" w:rsidRDefault="00E27B6B" w:rsidP="00E27B6B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FFB55FE" w14:textId="70D512B5" w:rsidR="00E27B6B" w:rsidRPr="00D5095A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150</w:t>
            </w:r>
            <w:r w:rsidR="003413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142" w:type="pct"/>
          </w:tcPr>
          <w:p w14:paraId="281EC68B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FB39119" w14:textId="35AED01B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157</w:t>
            </w:r>
            <w:r w:rsidR="00E27B6B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359</w:t>
            </w:r>
          </w:p>
        </w:tc>
        <w:tc>
          <w:tcPr>
            <w:tcW w:w="142" w:type="pct"/>
          </w:tcPr>
          <w:p w14:paraId="66D23450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92DBECD" w14:textId="401697C9" w:rsidR="00E27B6B" w:rsidRPr="00D5095A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</w:t>
            </w:r>
            <w:r w:rsidR="003413E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</w:t>
            </w:r>
          </w:p>
        </w:tc>
        <w:tc>
          <w:tcPr>
            <w:tcW w:w="144" w:type="pct"/>
          </w:tcPr>
          <w:p w14:paraId="5AFD7ADD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495F598F" w14:textId="4883A9EC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144</w:t>
            </w:r>
            <w:r w:rsidR="00E27B6B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007</w:t>
            </w:r>
          </w:p>
        </w:tc>
      </w:tr>
      <w:tr w:rsidR="00E27B6B" w:rsidRPr="00F065D7" w14:paraId="14F67472" w14:textId="77777777" w:rsidTr="001F74EC">
        <w:trPr>
          <w:trHeight w:val="314"/>
        </w:trPr>
        <w:tc>
          <w:tcPr>
            <w:tcW w:w="2143" w:type="pct"/>
          </w:tcPr>
          <w:p w14:paraId="75E89579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76BB37FE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076000FD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14:paraId="0912AB2D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14:paraId="2C3D98D8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521D527C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14:paraId="49F24BD8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0" w:type="pct"/>
          </w:tcPr>
          <w:p w14:paraId="6F546D6A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27B6B" w:rsidRPr="00F065D7" w14:paraId="56D2AD1E" w14:textId="77777777" w:rsidTr="001F74EC">
        <w:tc>
          <w:tcPr>
            <w:tcW w:w="5000" w:type="pct"/>
            <w:gridSpan w:val="8"/>
          </w:tcPr>
          <w:p w14:paraId="4DDDF37C" w14:textId="2A6DC7C4" w:rsidR="00E27B6B" w:rsidRPr="00F065D7" w:rsidRDefault="00E27B6B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  <w:t>(*)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ตั้งแต่วันที่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2563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บริษัทบันทึกสัญญาเช่านี้ตาม </w:t>
            </w:r>
            <w:r w:rsidRPr="00F065D7">
              <w:rPr>
                <w:rFonts w:ascii="Angsana New" w:hAnsi="Angsana New"/>
                <w:sz w:val="26"/>
                <w:szCs w:val="26"/>
                <w:lang w:val="en-US"/>
              </w:rPr>
              <w:t xml:space="preserve">TFRS </w:t>
            </w:r>
            <w:r w:rsidR="00C819B9" w:rsidRPr="00C819B9">
              <w:rPr>
                <w:rFonts w:ascii="Angsana New" w:hAnsi="Angsana New"/>
                <w:sz w:val="26"/>
                <w:szCs w:val="26"/>
                <w:lang w:val="en-US"/>
              </w:rPr>
              <w:t>16</w:t>
            </w:r>
          </w:p>
        </w:tc>
      </w:tr>
      <w:tr w:rsidR="00E27B6B" w:rsidRPr="00F065D7" w14:paraId="4EBC8DE5" w14:textId="77777777" w:rsidTr="001F74EC">
        <w:tc>
          <w:tcPr>
            <w:tcW w:w="5000" w:type="pct"/>
            <w:gridSpan w:val="8"/>
          </w:tcPr>
          <w:p w14:paraId="6B484644" w14:textId="77777777" w:rsidR="00E27B6B" w:rsidRPr="00F065D7" w:rsidRDefault="00E27B6B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6"/>
                <w:szCs w:val="26"/>
                <w:vertAlign w:val="superscript"/>
                <w:lang w:val="en-US"/>
              </w:rPr>
            </w:pPr>
          </w:p>
        </w:tc>
      </w:tr>
      <w:tr w:rsidR="00E27B6B" w:rsidRPr="00F065D7" w14:paraId="6E361621" w14:textId="77777777" w:rsidTr="001F74EC">
        <w:tc>
          <w:tcPr>
            <w:tcW w:w="2143" w:type="pct"/>
          </w:tcPr>
          <w:p w14:paraId="329C7950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14:paraId="37E6B3DA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88E781B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7CA26957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7DB01E05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87CA9EA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18F58D7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4FF9FC" w14:textId="77777777" w:rsidR="00E27B6B" w:rsidRPr="00F065D7" w:rsidRDefault="00E27B6B" w:rsidP="00E27B6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7B6B" w:rsidRPr="00F065D7" w14:paraId="51442D01" w14:textId="77777777" w:rsidTr="001F74EC">
        <w:tc>
          <w:tcPr>
            <w:tcW w:w="2143" w:type="pct"/>
          </w:tcPr>
          <w:p w14:paraId="2BFBEB2C" w14:textId="77777777" w:rsidR="00E27B6B" w:rsidRPr="00F065D7" w:rsidRDefault="00E27B6B" w:rsidP="00E27B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14:paraId="7A79C222" w14:textId="553DCC66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223</w:t>
            </w:r>
          </w:p>
        </w:tc>
        <w:tc>
          <w:tcPr>
            <w:tcW w:w="142" w:type="pct"/>
          </w:tcPr>
          <w:p w14:paraId="2C1999AC" w14:textId="77777777" w:rsidR="00E27B6B" w:rsidRPr="00F065D7" w:rsidRDefault="00E27B6B" w:rsidP="00E27B6B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D29371F" w14:textId="2A5C47AA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</w:p>
        </w:tc>
        <w:tc>
          <w:tcPr>
            <w:tcW w:w="142" w:type="pct"/>
          </w:tcPr>
          <w:p w14:paraId="61347FB8" w14:textId="77777777" w:rsidR="00E27B6B" w:rsidRPr="00F065D7" w:rsidRDefault="00E27B6B" w:rsidP="00E27B6B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36149F92" w14:textId="662D1C18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144" w:type="pct"/>
          </w:tcPr>
          <w:p w14:paraId="503A62D4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6AEE4118" w14:textId="61D131A8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E27B6B" w:rsidRPr="00F065D7" w14:paraId="7F68BC55" w14:textId="77777777" w:rsidTr="001F74EC">
        <w:tc>
          <w:tcPr>
            <w:tcW w:w="2143" w:type="pct"/>
          </w:tcPr>
          <w:p w14:paraId="3F7F5FCC" w14:textId="77777777" w:rsidR="00E27B6B" w:rsidRPr="00F065D7" w:rsidRDefault="00E27B6B" w:rsidP="00E27B6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  <w:shd w:val="clear" w:color="auto" w:fill="auto"/>
          </w:tcPr>
          <w:p w14:paraId="148AE62F" w14:textId="3A0C04B6" w:rsidR="00E27B6B" w:rsidRPr="00F065D7" w:rsidRDefault="00E27B6B" w:rsidP="00E27B6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2FAD6115" w14:textId="77777777" w:rsidR="00E27B6B" w:rsidRPr="00F065D7" w:rsidRDefault="00E27B6B" w:rsidP="00E27B6B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29722B76" w14:textId="10F372E3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14:paraId="1BFA16A0" w14:textId="77777777" w:rsidR="00E27B6B" w:rsidRPr="00F065D7" w:rsidRDefault="00E27B6B" w:rsidP="00E27B6B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442B9E9" w14:textId="2CC1F5D3" w:rsidR="00E27B6B" w:rsidRPr="00F065D7" w:rsidRDefault="00E27B6B" w:rsidP="00E27B6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EE30BEA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</w:tcPr>
          <w:p w14:paraId="174CFBE8" w14:textId="01519B5C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</w:tr>
      <w:tr w:rsidR="00E27B6B" w:rsidRPr="00F065D7" w14:paraId="60D76486" w14:textId="77777777" w:rsidTr="001F74EC">
        <w:tc>
          <w:tcPr>
            <w:tcW w:w="2143" w:type="pct"/>
          </w:tcPr>
          <w:p w14:paraId="700E0CE6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20" w:type="pct"/>
          </w:tcPr>
          <w:p w14:paraId="6611D5DA" w14:textId="4D2B8596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7B6B" w:rsidRPr="00E27B6B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42" w:type="pct"/>
          </w:tcPr>
          <w:p w14:paraId="5546079A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7A9E7F00" w14:textId="10822C9B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7B6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2" w:type="pct"/>
          </w:tcPr>
          <w:p w14:paraId="2D7B1DF5" w14:textId="77777777" w:rsidR="00E27B6B" w:rsidRPr="00F065D7" w:rsidRDefault="00E27B6B" w:rsidP="00E27B6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7391CB0" w14:textId="26E2052D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27B6B" w:rsidRPr="00D5095A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360</w:t>
            </w:r>
          </w:p>
        </w:tc>
        <w:tc>
          <w:tcPr>
            <w:tcW w:w="144" w:type="pct"/>
          </w:tcPr>
          <w:p w14:paraId="150E803B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85A0750" w14:textId="7F1C207B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7B6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804</w:t>
            </w:r>
          </w:p>
        </w:tc>
      </w:tr>
      <w:tr w:rsidR="00E27B6B" w:rsidRPr="00F065D7" w14:paraId="5EE5EDD8" w14:textId="77777777" w:rsidTr="001F74EC">
        <w:tc>
          <w:tcPr>
            <w:tcW w:w="2143" w:type="pct"/>
          </w:tcPr>
          <w:p w14:paraId="42384810" w14:textId="77777777" w:rsidR="00E27B6B" w:rsidRPr="00F065D7" w:rsidRDefault="00E27B6B" w:rsidP="00E27B6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14:paraId="0431706C" w14:textId="05BE3471" w:rsidR="00E27B6B" w:rsidRPr="00F065D7" w:rsidRDefault="00E27B6B" w:rsidP="00E27B6B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14:paraId="77B29435" w14:textId="77777777" w:rsidR="00E27B6B" w:rsidRPr="00F065D7" w:rsidRDefault="00E27B6B" w:rsidP="00E27B6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18EC9F35" w14:textId="58207693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27B6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  <w:tc>
          <w:tcPr>
            <w:tcW w:w="142" w:type="pct"/>
          </w:tcPr>
          <w:p w14:paraId="48A461BC" w14:textId="77777777" w:rsidR="00E27B6B" w:rsidRPr="00F065D7" w:rsidRDefault="00E27B6B" w:rsidP="00E27B6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14:paraId="65464CF3" w14:textId="12DF2CB8" w:rsidR="00E27B6B" w:rsidRPr="00F065D7" w:rsidRDefault="00E27B6B" w:rsidP="00E27B6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502F672" w14:textId="77777777" w:rsidR="00E27B6B" w:rsidRPr="00F065D7" w:rsidRDefault="00E27B6B" w:rsidP="00E27B6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6DB54A07" w14:textId="37423B43" w:rsidR="00E27B6B" w:rsidRPr="00F065D7" w:rsidRDefault="00C819B9" w:rsidP="00E27B6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518</w:t>
            </w:r>
          </w:p>
        </w:tc>
      </w:tr>
    </w:tbl>
    <w:p w14:paraId="4C302632" w14:textId="43594094" w:rsidR="00D6536F" w:rsidRPr="00F065D7" w:rsidRDefault="00D6536F" w:rsidP="00981FD1">
      <w:pPr>
        <w:spacing w:line="240" w:lineRule="auto"/>
        <w:rPr>
          <w:sz w:val="28"/>
          <w:szCs w:val="28"/>
          <w:lang w:val="en-US"/>
        </w:rPr>
      </w:pPr>
    </w:p>
    <w:p w14:paraId="243C014A" w14:textId="71DC3E41" w:rsidR="00B67D8D" w:rsidRPr="00F065D7" w:rsidRDefault="005B5A24" w:rsidP="00F8469A">
      <w:pPr>
        <w:pStyle w:val="BodyText2"/>
        <w:tabs>
          <w:tab w:val="left" w:pos="540"/>
        </w:tabs>
        <w:ind w:right="18"/>
      </w:pPr>
      <w:r w:rsidRPr="00F065D7">
        <w:rPr>
          <w:cs/>
        </w:rPr>
        <w:tab/>
      </w:r>
      <w:r w:rsidR="00B67D8D" w:rsidRPr="00F065D7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F065D7">
        <w:t xml:space="preserve"> </w:t>
      </w:r>
      <w:r w:rsidR="00C819B9" w:rsidRPr="00C819B9">
        <w:rPr>
          <w:lang w:val="en-US"/>
        </w:rPr>
        <w:t>30</w:t>
      </w:r>
      <w:r w:rsidR="00F51EBA" w:rsidRPr="00F065D7">
        <w:t xml:space="preserve"> </w:t>
      </w:r>
      <w:r w:rsidR="007E304D" w:rsidRPr="00F065D7">
        <w:rPr>
          <w:rFonts w:hint="cs"/>
          <w:cs/>
        </w:rPr>
        <w:t xml:space="preserve">มิถุนายน </w:t>
      </w:r>
      <w:r w:rsidR="00C819B9" w:rsidRPr="00C819B9">
        <w:rPr>
          <w:lang w:val="en-US"/>
        </w:rPr>
        <w:t>2563</w:t>
      </w:r>
      <w:r w:rsidR="00CF709A" w:rsidRPr="00F065D7">
        <w:t xml:space="preserve"> </w:t>
      </w:r>
      <w:r w:rsidR="00F51EBA" w:rsidRPr="00F065D7">
        <w:rPr>
          <w:cs/>
        </w:rPr>
        <w:t>และ</w:t>
      </w:r>
      <w:r w:rsidR="00F51EBA" w:rsidRPr="00F065D7">
        <w:t xml:space="preserve"> </w:t>
      </w:r>
      <w:r w:rsidR="00C819B9" w:rsidRPr="00C819B9">
        <w:rPr>
          <w:lang w:val="en-US"/>
        </w:rPr>
        <w:t>31</w:t>
      </w:r>
      <w:r w:rsidR="00F51EBA" w:rsidRPr="00F065D7">
        <w:t xml:space="preserve"> </w:t>
      </w:r>
      <w:r w:rsidR="00F51EBA" w:rsidRPr="00F065D7">
        <w:rPr>
          <w:cs/>
        </w:rPr>
        <w:t xml:space="preserve">ธันวาคม </w:t>
      </w:r>
      <w:r w:rsidR="00C819B9" w:rsidRPr="00C819B9">
        <w:rPr>
          <w:lang w:val="en-US"/>
        </w:rPr>
        <w:t>2562</w:t>
      </w:r>
      <w:r w:rsidR="00CF709A" w:rsidRPr="00F065D7">
        <w:t xml:space="preserve"> </w:t>
      </w:r>
      <w:r w:rsidR="00B67D8D" w:rsidRPr="00F065D7">
        <w:rPr>
          <w:cs/>
        </w:rPr>
        <w:t>มีดังนี้</w:t>
      </w:r>
    </w:p>
    <w:p w14:paraId="2D0A2EC7" w14:textId="77777777" w:rsidR="00A56FEF" w:rsidRPr="00F065D7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  <w:lang w:val="en-US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9"/>
        <w:gridCol w:w="1160"/>
        <w:gridCol w:w="6"/>
        <w:gridCol w:w="265"/>
        <w:gridCol w:w="6"/>
        <w:gridCol w:w="1183"/>
        <w:gridCol w:w="11"/>
        <w:gridCol w:w="248"/>
        <w:gridCol w:w="32"/>
        <w:gridCol w:w="1149"/>
        <w:gridCol w:w="242"/>
        <w:gridCol w:w="1096"/>
      </w:tblGrid>
      <w:tr w:rsidR="000549AA" w:rsidRPr="00F065D7" w14:paraId="20BDE06B" w14:textId="77777777" w:rsidTr="005C3273">
        <w:tc>
          <w:tcPr>
            <w:tcW w:w="2144" w:type="pct"/>
            <w:gridSpan w:val="2"/>
          </w:tcPr>
          <w:p w14:paraId="7AB1594A" w14:textId="77777777" w:rsidR="000549AA" w:rsidRPr="00F065D7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7"/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6" w:type="pct"/>
            <w:gridSpan w:val="5"/>
          </w:tcPr>
          <w:p w14:paraId="00BB534A" w14:textId="77777777" w:rsidR="000549AA" w:rsidRPr="00F065D7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gridSpan w:val="2"/>
          </w:tcPr>
          <w:p w14:paraId="2D76E479" w14:textId="77777777" w:rsidR="000549AA" w:rsidRPr="00F065D7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pct"/>
            <w:gridSpan w:val="4"/>
          </w:tcPr>
          <w:p w14:paraId="4527BE57" w14:textId="77777777" w:rsidR="000549AA" w:rsidRPr="00F065D7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5E4E" w:rsidRPr="00F065D7" w14:paraId="4FE43EDE" w14:textId="77777777" w:rsidTr="00D327E1">
        <w:tc>
          <w:tcPr>
            <w:tcW w:w="2144" w:type="pct"/>
            <w:gridSpan w:val="2"/>
          </w:tcPr>
          <w:p w14:paraId="2F572BB5" w14:textId="77777777" w:rsidR="00F45E4E" w:rsidRPr="00F065D7" w:rsidRDefault="00F45E4E" w:rsidP="00F45E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3E34997E" w14:textId="11A51AF9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529EE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gridSpan w:val="2"/>
          </w:tcPr>
          <w:p w14:paraId="02F14F58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7E7D8AE7" w14:textId="0E5646DA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</w:tcPr>
          <w:p w14:paraId="3146B901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01343A4D" w14:textId="67777C42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96269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6269C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BAD54C5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99D744" w14:textId="4BDA417A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45E4E" w:rsidRPr="00F065D7" w14:paraId="09DE6684" w14:textId="77777777" w:rsidTr="00D327E1">
        <w:tc>
          <w:tcPr>
            <w:tcW w:w="2144" w:type="pct"/>
            <w:gridSpan w:val="2"/>
          </w:tcPr>
          <w:p w14:paraId="024CAB76" w14:textId="77777777" w:rsidR="00F45E4E" w:rsidRPr="00F065D7" w:rsidRDefault="00F45E4E" w:rsidP="00F45E4E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525A750E" w14:textId="13ED5D93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  <w:gridSpan w:val="2"/>
          </w:tcPr>
          <w:p w14:paraId="734973D9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3EE53E6" w14:textId="6712A204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1" w:type="pct"/>
          </w:tcPr>
          <w:p w14:paraId="4915995D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5CA95375" w14:textId="7F8F36A4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66F3A510" w14:textId="77777777" w:rsidR="00F45E4E" w:rsidRPr="00F065D7" w:rsidRDefault="00F45E4E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C1056CB" w14:textId="384BB378" w:rsidR="00F45E4E" w:rsidRPr="00F065D7" w:rsidRDefault="00C819B9" w:rsidP="00F45E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ED1460" w:rsidRPr="00F065D7" w14:paraId="5B4B6EDB" w14:textId="77777777" w:rsidTr="005C3273">
        <w:tc>
          <w:tcPr>
            <w:tcW w:w="2144" w:type="pct"/>
            <w:gridSpan w:val="2"/>
          </w:tcPr>
          <w:p w14:paraId="340F9558" w14:textId="77777777" w:rsidR="00ED1460" w:rsidRPr="00F065D7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11"/>
          </w:tcPr>
          <w:p w14:paraId="54E11E12" w14:textId="77777777" w:rsidR="00ED1460" w:rsidRPr="00F065D7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F065D7" w14:paraId="3A98BC01" w14:textId="77777777" w:rsidTr="00D327E1">
        <w:tc>
          <w:tcPr>
            <w:tcW w:w="2144" w:type="pct"/>
            <w:gridSpan w:val="2"/>
          </w:tcPr>
          <w:p w14:paraId="77E8AAFC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  <w:gridSpan w:val="2"/>
          </w:tcPr>
          <w:p w14:paraId="33F4872D" w14:textId="6F6C9AC8" w:rsidR="00290CDC" w:rsidRPr="00480D0F" w:rsidRDefault="00480D0F" w:rsidP="007E3DD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gridSpan w:val="2"/>
          </w:tcPr>
          <w:p w14:paraId="46F2861D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10FEC49" w14:textId="77777777" w:rsidR="00290CDC" w:rsidRPr="00F065D7" w:rsidRDefault="00290CDC" w:rsidP="007109AD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AE89FFC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094E5CDE" w14:textId="5A4636B7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383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739</w:t>
            </w:r>
          </w:p>
        </w:tc>
        <w:tc>
          <w:tcPr>
            <w:tcW w:w="128" w:type="pct"/>
          </w:tcPr>
          <w:p w14:paraId="1E4D6DB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B76E0BF" w14:textId="76395725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</w:tr>
      <w:tr w:rsidR="00290CDC" w:rsidRPr="00F065D7" w14:paraId="0425BE7B" w14:textId="77777777" w:rsidTr="00D327E1">
        <w:tc>
          <w:tcPr>
            <w:tcW w:w="2144" w:type="pct"/>
            <w:gridSpan w:val="2"/>
          </w:tcPr>
          <w:p w14:paraId="10714A2F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7" w:type="pct"/>
            <w:gridSpan w:val="2"/>
          </w:tcPr>
          <w:p w14:paraId="65379C0D" w14:textId="4193A766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</w:p>
        </w:tc>
        <w:tc>
          <w:tcPr>
            <w:tcW w:w="143" w:type="pct"/>
            <w:gridSpan w:val="2"/>
          </w:tcPr>
          <w:p w14:paraId="216A9AA8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11BBE325" w14:textId="1126DDA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="00F45E4E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043</w:t>
            </w:r>
          </w:p>
        </w:tc>
        <w:tc>
          <w:tcPr>
            <w:tcW w:w="131" w:type="pct"/>
          </w:tcPr>
          <w:p w14:paraId="7005BA2F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26C4A2AC" w14:textId="3720193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788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128" w:type="pct"/>
          </w:tcPr>
          <w:p w14:paraId="60A1753A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D1B1C9F" w14:textId="3CCD0B0C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842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</w:p>
        </w:tc>
      </w:tr>
      <w:tr w:rsidR="00290CDC" w:rsidRPr="00F065D7" w14:paraId="60E86695" w14:textId="77777777" w:rsidTr="00D327E1">
        <w:tc>
          <w:tcPr>
            <w:tcW w:w="2144" w:type="pct"/>
            <w:gridSpan w:val="2"/>
          </w:tcPr>
          <w:p w14:paraId="3709296F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75875C5D" w14:textId="423E2D8D" w:rsidR="00290CDC" w:rsidRPr="00F065D7" w:rsidRDefault="00C819B9" w:rsidP="00480D0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43" w:type="pct"/>
            <w:gridSpan w:val="2"/>
          </w:tcPr>
          <w:p w14:paraId="64EF6234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4E975FFF" w14:textId="4491CD2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</w:p>
        </w:tc>
        <w:tc>
          <w:tcPr>
            <w:tcW w:w="131" w:type="pct"/>
          </w:tcPr>
          <w:p w14:paraId="204AA430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6A898426" w14:textId="2B8A45F7" w:rsidR="00290CDC" w:rsidRPr="00F065D7" w:rsidRDefault="00480D0F" w:rsidP="007E3DD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89FA74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5FE14A33" w14:textId="6B9D9595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290CDC" w:rsidRPr="00F065D7" w14:paraId="40996158" w14:textId="77777777" w:rsidTr="00D327E1">
        <w:tc>
          <w:tcPr>
            <w:tcW w:w="2144" w:type="pct"/>
            <w:gridSpan w:val="2"/>
          </w:tcPr>
          <w:p w14:paraId="4EB45D16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</w:tcPr>
          <w:p w14:paraId="7863F19A" w14:textId="6C1C6A3E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  <w:r w:rsid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143" w:type="pct"/>
            <w:gridSpan w:val="2"/>
          </w:tcPr>
          <w:p w14:paraId="2D388E44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14:paraId="6DB6A124" w14:textId="7D7F5C29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="00F45E4E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31" w:type="pct"/>
          </w:tcPr>
          <w:p w14:paraId="1250C523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3FA78849" w14:textId="376DD1DE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28" w:type="pct"/>
          </w:tcPr>
          <w:p w14:paraId="192437AE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1D78DBEA" w14:textId="5820201D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290CDC" w:rsidRPr="00F065D7" w14:paraId="7BB87C2C" w14:textId="77777777" w:rsidTr="00D327E1">
        <w:tc>
          <w:tcPr>
            <w:tcW w:w="2144" w:type="pct"/>
            <w:gridSpan w:val="2"/>
          </w:tcPr>
          <w:p w14:paraId="573855CB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</w:tcPr>
          <w:p w14:paraId="27402B02" w14:textId="4935698D" w:rsidR="00290CDC" w:rsidRPr="00F065D7" w:rsidRDefault="00480D0F" w:rsidP="007E3DD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63BEB288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14:paraId="25D3FE33" w14:textId="77777777" w:rsidR="00290CDC" w:rsidRPr="00F065D7" w:rsidRDefault="00290CDC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CBA87E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300BCBEE" w14:textId="7D6F4F38" w:rsidR="00290CDC" w:rsidRPr="00F065D7" w:rsidRDefault="00480D0F" w:rsidP="00480D0F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F9B415A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1226F603" w14:textId="346166CC" w:rsidR="00290CDC" w:rsidRPr="00F065D7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5016C" w:rsidRPr="00F065D7" w14:paraId="6E38FD83" w14:textId="77777777" w:rsidTr="00D327E1">
        <w:tc>
          <w:tcPr>
            <w:tcW w:w="2144" w:type="pct"/>
            <w:gridSpan w:val="2"/>
          </w:tcPr>
          <w:p w14:paraId="2027C576" w14:textId="3169ADE7" w:rsidR="00F5016C" w:rsidRPr="00F065D7" w:rsidRDefault="00F5016C" w:rsidP="00F5016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CF0C39" w14:textId="0DE5595C" w:rsidR="00F5016C" w:rsidRPr="00F065D7" w:rsidRDefault="00C819B9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  <w:r w:rsidR="00480D0F" w:rsidRP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143" w:type="pct"/>
            <w:gridSpan w:val="2"/>
          </w:tcPr>
          <w:p w14:paraId="1214B4B6" w14:textId="77777777" w:rsidR="00F5016C" w:rsidRPr="00F065D7" w:rsidRDefault="00F5016C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6560F7" w14:textId="38FFD689" w:rsidR="00F5016C" w:rsidRPr="00F065D7" w:rsidRDefault="00C819B9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="00F501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31" w:type="pct"/>
          </w:tcPr>
          <w:p w14:paraId="2F45BC13" w14:textId="77777777" w:rsidR="00F5016C" w:rsidRPr="00F065D7" w:rsidRDefault="00F5016C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4CDE4D" w14:textId="3CA5A9FB" w:rsidR="00F5016C" w:rsidRPr="00F065D7" w:rsidRDefault="00C819B9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80D0F" w:rsidRP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480D0F" w:rsidRP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28" w:type="pct"/>
          </w:tcPr>
          <w:p w14:paraId="1CF8E8B2" w14:textId="77777777" w:rsidR="00F5016C" w:rsidRPr="00F065D7" w:rsidRDefault="00F5016C" w:rsidP="00F5016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403BB66" w14:textId="566B520D" w:rsidR="00F5016C" w:rsidRPr="00F065D7" w:rsidRDefault="00C819B9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F501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  <w:r w:rsidR="00F501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3413E6" w:rsidRPr="00F065D7" w14:paraId="368F8BB5" w14:textId="77777777" w:rsidTr="00D327E1">
        <w:tc>
          <w:tcPr>
            <w:tcW w:w="2144" w:type="pct"/>
            <w:gridSpan w:val="2"/>
          </w:tcPr>
          <w:p w14:paraId="55216333" w14:textId="77777777" w:rsidR="003413E6" w:rsidRPr="00F065D7" w:rsidRDefault="003413E6" w:rsidP="00F5016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  <w:gridSpan w:val="2"/>
            <w:tcBorders>
              <w:top w:val="double" w:sz="4" w:space="0" w:color="auto"/>
            </w:tcBorders>
          </w:tcPr>
          <w:p w14:paraId="7CE77DAE" w14:textId="77777777" w:rsidR="003413E6" w:rsidRPr="00480D0F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</w:tcPr>
          <w:p w14:paraId="57CD7A77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</w:tcPr>
          <w:p w14:paraId="00E0039F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CF79CD1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double" w:sz="4" w:space="0" w:color="auto"/>
            </w:tcBorders>
          </w:tcPr>
          <w:p w14:paraId="3247BE4B" w14:textId="77777777" w:rsidR="003413E6" w:rsidRPr="00480D0F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055C035A" w14:textId="77777777" w:rsidR="003413E6" w:rsidRPr="00F065D7" w:rsidRDefault="003413E6" w:rsidP="00F5016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35F94317" w14:textId="77777777" w:rsidR="003413E6" w:rsidRPr="00F065D7" w:rsidRDefault="003413E6" w:rsidP="00F5016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90CDC" w:rsidRPr="00F065D7" w14:paraId="1848F1F6" w14:textId="77777777" w:rsidTr="00D327E1">
        <w:tc>
          <w:tcPr>
            <w:tcW w:w="2139" w:type="pct"/>
            <w:vAlign w:val="center"/>
          </w:tcPr>
          <w:p w14:paraId="4FF97D5A" w14:textId="77777777" w:rsidR="00290CDC" w:rsidRPr="00F065D7" w:rsidRDefault="00290CDC" w:rsidP="00290C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97" w:type="pct"/>
            <w:gridSpan w:val="7"/>
          </w:tcPr>
          <w:p w14:paraId="314AD770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14:paraId="1F37B330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6" w:type="pct"/>
            <w:gridSpan w:val="3"/>
          </w:tcPr>
          <w:p w14:paraId="36E20790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F065D7" w14:paraId="2C2F7715" w14:textId="77777777" w:rsidTr="00D327E1">
        <w:tc>
          <w:tcPr>
            <w:tcW w:w="2139" w:type="pct"/>
            <w:vAlign w:val="center"/>
          </w:tcPr>
          <w:p w14:paraId="41772B41" w14:textId="77777777" w:rsidR="00290CDC" w:rsidRPr="00F065D7" w:rsidRDefault="00290CDC" w:rsidP="0054021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9" w:type="pct"/>
            <w:gridSpan w:val="2"/>
          </w:tcPr>
          <w:p w14:paraId="13C341FF" w14:textId="418C401C" w:rsidR="00290CDC" w:rsidRPr="00F065D7" w:rsidRDefault="00C819B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D10C4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0C4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gridSpan w:val="2"/>
          </w:tcPr>
          <w:p w14:paraId="44C77DE5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3435A51D" w14:textId="3762836C" w:rsidR="00290CDC" w:rsidRPr="00F065D7" w:rsidRDefault="00C819B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14:paraId="090C2B18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32DDFE3A" w14:textId="36BA1951" w:rsidR="00290CDC" w:rsidRPr="00F065D7" w:rsidRDefault="00C819B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D10C4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0C4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096ECDFE" w14:textId="77777777" w:rsidR="00290CDC" w:rsidRPr="00F065D7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7AE1315B" w14:textId="2DA47CDB" w:rsidR="00290CDC" w:rsidRPr="00F065D7" w:rsidRDefault="00C819B9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A18C7" w:rsidRPr="00F065D7" w14:paraId="4BEC6840" w14:textId="77777777" w:rsidTr="00D327E1">
        <w:tc>
          <w:tcPr>
            <w:tcW w:w="2139" w:type="pct"/>
          </w:tcPr>
          <w:p w14:paraId="33F82065" w14:textId="77777777" w:rsidR="001A18C7" w:rsidRPr="00F065D7" w:rsidRDefault="001A18C7" w:rsidP="001A18C7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</w:tcPr>
          <w:p w14:paraId="50FF8C45" w14:textId="39293A5D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3" w:type="pct"/>
            <w:gridSpan w:val="2"/>
          </w:tcPr>
          <w:p w14:paraId="76B51B24" w14:textId="77777777" w:rsidR="001A18C7" w:rsidRPr="00F065D7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1CDF1962" w14:textId="06508A81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8" w:type="pct"/>
            <w:gridSpan w:val="2"/>
          </w:tcPr>
          <w:p w14:paraId="35DD8E42" w14:textId="77777777" w:rsidR="001A18C7" w:rsidRPr="00F065D7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FA742A9" w14:textId="1AA5FF47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8" w:type="pct"/>
          </w:tcPr>
          <w:p w14:paraId="1EB50837" w14:textId="77777777" w:rsidR="001A18C7" w:rsidRPr="00F065D7" w:rsidRDefault="001A18C7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208F003" w14:textId="2475B658" w:rsidR="001A18C7" w:rsidRPr="00F065D7" w:rsidRDefault="00C819B9" w:rsidP="001A18C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90CDC" w:rsidRPr="00F065D7" w14:paraId="25492449" w14:textId="77777777" w:rsidTr="001A18C7">
        <w:tc>
          <w:tcPr>
            <w:tcW w:w="2139" w:type="pct"/>
          </w:tcPr>
          <w:p w14:paraId="47682BD4" w14:textId="77777777" w:rsidR="00290CDC" w:rsidRPr="00F065D7" w:rsidRDefault="00290CDC" w:rsidP="00290CD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1" w:type="pct"/>
            <w:gridSpan w:val="12"/>
          </w:tcPr>
          <w:p w14:paraId="02662FEC" w14:textId="77777777" w:rsidR="00290CDC" w:rsidRPr="00F065D7" w:rsidRDefault="00290CDC" w:rsidP="00290CDC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F065D7" w14:paraId="0ABDCB65" w14:textId="77777777" w:rsidTr="00D327E1">
        <w:tc>
          <w:tcPr>
            <w:tcW w:w="2139" w:type="pct"/>
          </w:tcPr>
          <w:p w14:paraId="0201DD2B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gridSpan w:val="2"/>
          </w:tcPr>
          <w:p w14:paraId="1C8E5A2B" w14:textId="370F505B" w:rsidR="00290CDC" w:rsidRPr="00F065D7" w:rsidRDefault="00480D0F" w:rsidP="00D96274">
            <w:pPr>
              <w:pStyle w:val="BodyText"/>
              <w:tabs>
                <w:tab w:val="decimal" w:pos="6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gridSpan w:val="2"/>
          </w:tcPr>
          <w:p w14:paraId="1C25E929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756E8396" w14:textId="77777777" w:rsidR="00290CDC" w:rsidRPr="00F065D7" w:rsidRDefault="00290CDC" w:rsidP="00D96274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BBB0C73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41D97477" w14:textId="54141D4C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290</w:t>
            </w:r>
            <w:r w:rsidR="00480D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509</w:t>
            </w:r>
          </w:p>
        </w:tc>
        <w:tc>
          <w:tcPr>
            <w:tcW w:w="128" w:type="pct"/>
          </w:tcPr>
          <w:p w14:paraId="4E55C72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BC61FC6" w14:textId="73330FCA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</w:tr>
      <w:tr w:rsidR="00290CDC" w:rsidRPr="00F065D7" w14:paraId="2183F83F" w14:textId="77777777" w:rsidTr="00D327E1">
        <w:tc>
          <w:tcPr>
            <w:tcW w:w="2139" w:type="pct"/>
          </w:tcPr>
          <w:p w14:paraId="2E309AB7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gridSpan w:val="2"/>
          </w:tcPr>
          <w:p w14:paraId="19AC1ABA" w14:textId="72CEB192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132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885</w:t>
            </w:r>
          </w:p>
        </w:tc>
        <w:tc>
          <w:tcPr>
            <w:tcW w:w="143" w:type="pct"/>
            <w:gridSpan w:val="2"/>
          </w:tcPr>
          <w:p w14:paraId="7A8A068B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5" w:type="pct"/>
            <w:gridSpan w:val="3"/>
          </w:tcPr>
          <w:p w14:paraId="1C29EC72" w14:textId="37CDF7A8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819</w:t>
            </w:r>
          </w:p>
        </w:tc>
        <w:tc>
          <w:tcPr>
            <w:tcW w:w="148" w:type="pct"/>
            <w:gridSpan w:val="2"/>
          </w:tcPr>
          <w:p w14:paraId="0F60A543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09B0B8A3" w14:textId="4DC4E7F7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826</w:t>
            </w:r>
          </w:p>
        </w:tc>
        <w:tc>
          <w:tcPr>
            <w:tcW w:w="128" w:type="pct"/>
          </w:tcPr>
          <w:p w14:paraId="5BA7E8A8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53954BA6" w14:textId="45F179D0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342</w:t>
            </w:r>
          </w:p>
        </w:tc>
      </w:tr>
      <w:tr w:rsidR="00290CDC" w:rsidRPr="00F065D7" w14:paraId="0D1EFE72" w14:textId="77777777" w:rsidTr="00D327E1">
        <w:tc>
          <w:tcPr>
            <w:tcW w:w="2139" w:type="pct"/>
          </w:tcPr>
          <w:p w14:paraId="5ED753AA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</w:tcPr>
          <w:p w14:paraId="05B1853E" w14:textId="68810EC3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  <w:r w:rsidR="00480D0F" w:rsidRP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885</w:t>
            </w:r>
          </w:p>
        </w:tc>
        <w:tc>
          <w:tcPr>
            <w:tcW w:w="143" w:type="pct"/>
            <w:gridSpan w:val="2"/>
          </w:tcPr>
          <w:p w14:paraId="06513EE5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</w:tcBorders>
          </w:tcPr>
          <w:p w14:paraId="75E68079" w14:textId="7B54CC9F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819</w:t>
            </w:r>
          </w:p>
        </w:tc>
        <w:tc>
          <w:tcPr>
            <w:tcW w:w="148" w:type="pct"/>
            <w:gridSpan w:val="2"/>
          </w:tcPr>
          <w:p w14:paraId="26DBA562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53646B28" w14:textId="10E141D4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298</w:t>
            </w:r>
            <w:r w:rsid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128" w:type="pct"/>
          </w:tcPr>
          <w:p w14:paraId="4E6FAD1B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2D50BAE7" w14:textId="223DC572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138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901</w:t>
            </w:r>
          </w:p>
        </w:tc>
      </w:tr>
      <w:tr w:rsidR="00290CDC" w:rsidRPr="00F065D7" w14:paraId="426B2CED" w14:textId="77777777" w:rsidTr="00D327E1">
        <w:tc>
          <w:tcPr>
            <w:tcW w:w="2139" w:type="pct"/>
          </w:tcPr>
          <w:p w14:paraId="79141CAC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</w:tcPr>
          <w:p w14:paraId="139CFAB5" w14:textId="4FCDB3CD" w:rsidR="00290CDC" w:rsidRPr="00F065D7" w:rsidRDefault="00480D0F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</w:t>
            </w:r>
            <w:r w:rsidRPr="00480D0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gridSpan w:val="2"/>
          </w:tcPr>
          <w:p w14:paraId="084AADED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5" w:type="pct"/>
            <w:gridSpan w:val="3"/>
            <w:tcBorders>
              <w:bottom w:val="single" w:sz="4" w:space="0" w:color="auto"/>
            </w:tcBorders>
          </w:tcPr>
          <w:p w14:paraId="33FF0B1B" w14:textId="03612DD3" w:rsidR="00290CDC" w:rsidRPr="00F065D7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14:paraId="5A59D284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42EDE546" w14:textId="08F94A5A" w:rsidR="00290CDC" w:rsidRPr="00F065D7" w:rsidRDefault="00480D0F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3B8187AB" w14:textId="77777777" w:rsidR="00290CDC" w:rsidRPr="00F065D7" w:rsidRDefault="00290CDC" w:rsidP="00290CDC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733E91C5" w14:textId="5992C4F9" w:rsidR="00290CDC" w:rsidRPr="00F065D7" w:rsidRDefault="001A18C7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541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0CDC" w:rsidRPr="00F065D7" w14:paraId="0D36AFBC" w14:textId="77777777" w:rsidTr="00D327E1">
        <w:tc>
          <w:tcPr>
            <w:tcW w:w="2139" w:type="pct"/>
          </w:tcPr>
          <w:p w14:paraId="24A74B67" w14:textId="77777777" w:rsidR="00290CDC" w:rsidRPr="00F065D7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0476F3" w14:textId="22E3415E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112</w:t>
            </w:r>
            <w:r w:rsid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941</w:t>
            </w:r>
          </w:p>
        </w:tc>
        <w:tc>
          <w:tcPr>
            <w:tcW w:w="143" w:type="pct"/>
            <w:gridSpan w:val="2"/>
          </w:tcPr>
          <w:p w14:paraId="63541B85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B0B5F4" w14:textId="285EC84F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48" w:type="pct"/>
            <w:gridSpan w:val="2"/>
          </w:tcPr>
          <w:p w14:paraId="1241160E" w14:textId="77777777" w:rsidR="00290CDC" w:rsidRPr="00F065D7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65F7C457" w14:textId="1A48C0F8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269</w:t>
            </w:r>
            <w:r w:rsid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415</w:t>
            </w:r>
          </w:p>
        </w:tc>
        <w:tc>
          <w:tcPr>
            <w:tcW w:w="128" w:type="pct"/>
          </w:tcPr>
          <w:p w14:paraId="6D3432B7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068A9304" w14:textId="6DA6126B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100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360</w:t>
            </w:r>
          </w:p>
        </w:tc>
      </w:tr>
      <w:bookmarkEnd w:id="1"/>
    </w:tbl>
    <w:p w14:paraId="247159CA" w14:textId="7C3696C3" w:rsidR="009B3D1E" w:rsidRPr="00F065D7" w:rsidRDefault="009B3D1E" w:rsidP="00F04BF6">
      <w:pPr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48"/>
        <w:gridCol w:w="970"/>
        <w:gridCol w:w="234"/>
        <w:gridCol w:w="1006"/>
        <w:gridCol w:w="236"/>
        <w:gridCol w:w="1036"/>
        <w:gridCol w:w="235"/>
        <w:gridCol w:w="917"/>
        <w:gridCol w:w="236"/>
        <w:gridCol w:w="1010"/>
        <w:gridCol w:w="269"/>
        <w:gridCol w:w="1134"/>
      </w:tblGrid>
      <w:tr w:rsidR="001A18C7" w:rsidRPr="00F065D7" w14:paraId="2C5612C9" w14:textId="77777777" w:rsidTr="00A8781E">
        <w:trPr>
          <w:tblHeader/>
        </w:trPr>
        <w:tc>
          <w:tcPr>
            <w:tcW w:w="2092" w:type="dxa"/>
            <w:vAlign w:val="bottom"/>
          </w:tcPr>
          <w:p w14:paraId="2B8E5C2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0" w:type="dxa"/>
            <w:gridSpan w:val="3"/>
            <w:vAlign w:val="bottom"/>
          </w:tcPr>
          <w:p w14:paraId="0F72C9E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41B81BB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F0C77A0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A18C7" w:rsidRPr="00F065D7" w14:paraId="3FF412C0" w14:textId="77777777" w:rsidTr="00A8781E">
        <w:trPr>
          <w:tblHeader/>
        </w:trPr>
        <w:tc>
          <w:tcPr>
            <w:tcW w:w="2092" w:type="dxa"/>
            <w:shd w:val="clear" w:color="auto" w:fill="auto"/>
            <w:vAlign w:val="bottom"/>
          </w:tcPr>
          <w:p w14:paraId="7D1B84CE" w14:textId="5C4D4BCF" w:rsidR="001A18C7" w:rsidRPr="00F065D7" w:rsidRDefault="008C4CAF" w:rsidP="00A14E1A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065D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F065D7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5" w:type="dxa"/>
            <w:vAlign w:val="bottom"/>
          </w:tcPr>
          <w:p w14:paraId="23C2C03C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5578C5" w14:textId="33F9BBB8" w:rsidR="001A18C7" w:rsidRPr="00F065D7" w:rsidRDefault="00C819B9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4706CF2B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6B4687E6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BD881B6" w14:textId="28D95E97" w:rsidR="001A18C7" w:rsidRPr="00F065D7" w:rsidRDefault="00C819B9" w:rsidP="005B41A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81AF2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0BF4E00A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4C438698" w14:textId="77777777" w:rsidR="001A18C7" w:rsidRPr="00F065D7" w:rsidRDefault="001A18C7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58F6071" w14:textId="6577B50A" w:rsidR="001A18C7" w:rsidRPr="00F065D7" w:rsidRDefault="00C819B9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873A61D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07B8A94A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52432E02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648F06B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3C361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71F2D48" w14:textId="77777777" w:rsidR="00E713D0" w:rsidRPr="00F065D7" w:rsidRDefault="00E713D0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6FB80A" w14:textId="299EE94F" w:rsidR="001A18C7" w:rsidRPr="00F065D7" w:rsidRDefault="00C819B9" w:rsidP="00E713D0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713D0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13D0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1A18C7" w:rsidRPr="00F065D7" w14:paraId="3EABDF2B" w14:textId="77777777" w:rsidTr="00A8781E">
        <w:trPr>
          <w:tblHeader/>
        </w:trPr>
        <w:tc>
          <w:tcPr>
            <w:tcW w:w="2092" w:type="dxa"/>
            <w:vAlign w:val="bottom"/>
          </w:tcPr>
          <w:p w14:paraId="118035A8" w14:textId="1C622130" w:rsidR="001A18C7" w:rsidRPr="00F065D7" w:rsidRDefault="001A18C7" w:rsidP="001A18C7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5" w:type="dxa"/>
            <w:vAlign w:val="bottom"/>
          </w:tcPr>
          <w:p w14:paraId="7E9722B4" w14:textId="648BF27A" w:rsidR="001A18C7" w:rsidRPr="00F065D7" w:rsidRDefault="00C819B9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4" w:type="dxa"/>
            <w:vAlign w:val="bottom"/>
          </w:tcPr>
          <w:p w14:paraId="071B47D5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  <w:vAlign w:val="bottom"/>
          </w:tcPr>
          <w:p w14:paraId="3C9F7458" w14:textId="6A3AC18D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4C3F3620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00C4184" w14:textId="4ADD3D40" w:rsidR="001A18C7" w:rsidRPr="00F065D7" w:rsidRDefault="00C819B9" w:rsidP="00A14E1A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vAlign w:val="bottom"/>
          </w:tcPr>
          <w:p w14:paraId="613A414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  <w:vAlign w:val="bottom"/>
          </w:tcPr>
          <w:p w14:paraId="12E69F27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34745FA7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6F866441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1C1029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48DCADA" w14:textId="66D5405F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1A18C7" w:rsidRPr="00F065D7" w14:paraId="3F580329" w14:textId="77777777" w:rsidTr="00A8781E">
        <w:trPr>
          <w:tblHeader/>
        </w:trPr>
        <w:tc>
          <w:tcPr>
            <w:tcW w:w="2092" w:type="dxa"/>
          </w:tcPr>
          <w:p w14:paraId="629D438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0" w:type="dxa"/>
            <w:gridSpan w:val="3"/>
          </w:tcPr>
          <w:p w14:paraId="4634296C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25E17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</w:tcPr>
          <w:p w14:paraId="7A48364C" w14:textId="77777777" w:rsidR="001A18C7" w:rsidRPr="00F065D7" w:rsidRDefault="001A18C7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664A"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18C7" w:rsidRPr="00F065D7" w14:paraId="36AD3284" w14:textId="77777777" w:rsidTr="00A8781E">
        <w:tc>
          <w:tcPr>
            <w:tcW w:w="2092" w:type="dxa"/>
          </w:tcPr>
          <w:p w14:paraId="2E7E17F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75" w:type="dxa"/>
          </w:tcPr>
          <w:p w14:paraId="366ADB17" w14:textId="430797C8" w:rsidR="001A18C7" w:rsidRPr="00F065D7" w:rsidRDefault="00C819B9" w:rsidP="00D6536F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4" w:type="dxa"/>
          </w:tcPr>
          <w:p w14:paraId="3C63D234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5C83EE5B" w14:textId="406B53E0" w:rsidR="001A18C7" w:rsidRPr="00F065D7" w:rsidRDefault="00C819B9" w:rsidP="00DF6835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46138C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46138C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46138C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36" w:type="dxa"/>
          </w:tcPr>
          <w:p w14:paraId="4C5BEE40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DCFFB3E" w14:textId="12C884E8" w:rsidR="001A18C7" w:rsidRPr="00F065D7" w:rsidRDefault="00C819B9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="001A18C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</w:p>
        </w:tc>
        <w:tc>
          <w:tcPr>
            <w:tcW w:w="235" w:type="dxa"/>
          </w:tcPr>
          <w:p w14:paraId="2EE66C3D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58D33D98" w14:textId="5DFE076C" w:rsidR="001A18C7" w:rsidRPr="00F065D7" w:rsidRDefault="00C819B9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385</w:t>
            </w:r>
          </w:p>
        </w:tc>
        <w:tc>
          <w:tcPr>
            <w:tcW w:w="236" w:type="dxa"/>
          </w:tcPr>
          <w:p w14:paraId="3AEEDD77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8B2F19F" w14:textId="39EA5C1A" w:rsidR="001A18C7" w:rsidRPr="00F065D7" w:rsidRDefault="00480D0F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EC6756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F450A69" w14:textId="7E037AA8" w:rsidR="001A18C7" w:rsidRPr="00F065D7" w:rsidRDefault="00C819B9" w:rsidP="00A14E1A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</w:p>
        </w:tc>
      </w:tr>
      <w:tr w:rsidR="001A18C7" w:rsidRPr="00F065D7" w14:paraId="33B89CBB" w14:textId="77777777" w:rsidTr="00A8781E">
        <w:tc>
          <w:tcPr>
            <w:tcW w:w="2092" w:type="dxa"/>
          </w:tcPr>
          <w:p w14:paraId="2D77B9A9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5" w:type="dxa"/>
          </w:tcPr>
          <w:p w14:paraId="651A5BB6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F3D54B8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2EE7FD7F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F4C522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0D3B7495" w14:textId="583EFEC2" w:rsidR="001A18C7" w:rsidRPr="00F065D7" w:rsidRDefault="00C819B9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</w:t>
            </w:r>
            <w:r w:rsidR="001A18C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206</w:t>
            </w:r>
          </w:p>
        </w:tc>
        <w:tc>
          <w:tcPr>
            <w:tcW w:w="235" w:type="dxa"/>
          </w:tcPr>
          <w:p w14:paraId="3CF439B1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005612AC" w14:textId="77777777" w:rsidR="001A18C7" w:rsidRPr="00F065D7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16FC06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9CF13BF" w14:textId="77777777" w:rsidR="001A18C7" w:rsidRPr="00F065D7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357CFC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</w:tcBorders>
          </w:tcPr>
          <w:p w14:paraId="4708B29A" w14:textId="2921818C" w:rsidR="001A18C7" w:rsidRPr="00F065D7" w:rsidRDefault="00C819B9" w:rsidP="008C5535">
            <w:pPr>
              <w:tabs>
                <w:tab w:val="decimal" w:pos="8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="00480D0F" w:rsidRPr="00480D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591</w:t>
            </w:r>
          </w:p>
        </w:tc>
      </w:tr>
      <w:tr w:rsidR="001A18C7" w:rsidRPr="00F065D7" w14:paraId="5F5DA5CB" w14:textId="77777777" w:rsidTr="00A8781E">
        <w:tc>
          <w:tcPr>
            <w:tcW w:w="3067" w:type="dxa"/>
            <w:gridSpan w:val="2"/>
          </w:tcPr>
          <w:p w14:paraId="4C618328" w14:textId="77777777" w:rsidR="001A18C7" w:rsidRPr="00F065D7" w:rsidRDefault="001A18C7" w:rsidP="00A14E1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4" w:type="dxa"/>
          </w:tcPr>
          <w:p w14:paraId="53F16B79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FB4E7E8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19F27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CB355FD" w14:textId="1AE34B5A" w:rsidR="001A18C7" w:rsidRPr="00F065D7" w:rsidRDefault="001A18C7" w:rsidP="00A14E1A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206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76F694F0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9" w:type="dxa"/>
          </w:tcPr>
          <w:p w14:paraId="6CBCA6B5" w14:textId="77777777" w:rsidR="001A18C7" w:rsidRPr="00F065D7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460C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C113882" w14:textId="77777777" w:rsidR="001A18C7" w:rsidRPr="00F065D7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B1D659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</w:tcPr>
          <w:p w14:paraId="20790FBE" w14:textId="4055AA24" w:rsidR="001A18C7" w:rsidRPr="00F065D7" w:rsidRDefault="00480D0F" w:rsidP="008C5535">
            <w:pPr>
              <w:tabs>
                <w:tab w:val="decimal" w:pos="85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Pr="00480D0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18C7" w:rsidRPr="00F065D7" w14:paraId="31754CF5" w14:textId="77777777" w:rsidTr="00A8781E">
        <w:tc>
          <w:tcPr>
            <w:tcW w:w="2092" w:type="dxa"/>
          </w:tcPr>
          <w:p w14:paraId="26AE384F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5" w:type="dxa"/>
          </w:tcPr>
          <w:p w14:paraId="04B30732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6327AA21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</w:tcPr>
          <w:p w14:paraId="03B6B133" w14:textId="77777777" w:rsidR="001A18C7" w:rsidRPr="00F065D7" w:rsidRDefault="001A18C7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B892A6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4DDEA8B8" w14:textId="77777777" w:rsidR="001A18C7" w:rsidRPr="00F065D7" w:rsidRDefault="001A18C7" w:rsidP="001A18C7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71FB8072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</w:tcPr>
          <w:p w14:paraId="587B7AF1" w14:textId="77777777" w:rsidR="001A18C7" w:rsidRPr="00F065D7" w:rsidRDefault="001A18C7" w:rsidP="00A14E1A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4284E30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</w:tcPr>
          <w:p w14:paraId="694C4AB9" w14:textId="77777777" w:rsidR="001A18C7" w:rsidRPr="00F065D7" w:rsidRDefault="001A18C7" w:rsidP="00A14E1A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B7965" w14:textId="77777777" w:rsidR="001A18C7" w:rsidRPr="00F065D7" w:rsidRDefault="001A18C7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4CCD788" w14:textId="78EC3250" w:rsidR="001A18C7" w:rsidRPr="00F065D7" w:rsidRDefault="0046138C" w:rsidP="008C5535">
            <w:pPr>
              <w:tabs>
                <w:tab w:val="decimal" w:pos="54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195772" w14:textId="77777777" w:rsidR="00DF6835" w:rsidRPr="00F065D7" w:rsidRDefault="00DF6835" w:rsidP="00F04BF6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949"/>
        <w:gridCol w:w="232"/>
        <w:gridCol w:w="984"/>
        <w:gridCol w:w="234"/>
        <w:gridCol w:w="1169"/>
        <w:gridCol w:w="233"/>
        <w:gridCol w:w="1009"/>
        <w:gridCol w:w="234"/>
        <w:gridCol w:w="1046"/>
        <w:gridCol w:w="262"/>
        <w:gridCol w:w="1225"/>
      </w:tblGrid>
      <w:tr w:rsidR="0002664A" w:rsidRPr="00F065D7" w14:paraId="2C9C4B57" w14:textId="77777777" w:rsidTr="00A14E1A">
        <w:trPr>
          <w:tblHeader/>
        </w:trPr>
        <w:tc>
          <w:tcPr>
            <w:tcW w:w="2101" w:type="dxa"/>
            <w:vAlign w:val="bottom"/>
          </w:tcPr>
          <w:p w14:paraId="75877CE5" w14:textId="77777777" w:rsidR="0002664A" w:rsidRPr="00F065D7" w:rsidRDefault="0002664A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4" w:type="dxa"/>
            <w:gridSpan w:val="3"/>
            <w:vAlign w:val="bottom"/>
          </w:tcPr>
          <w:p w14:paraId="69CF49C3" w14:textId="77777777" w:rsidR="0002664A" w:rsidRPr="00F065D7" w:rsidRDefault="0002664A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04D9F52" w14:textId="77777777" w:rsidR="0002664A" w:rsidRPr="00F065D7" w:rsidRDefault="0002664A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9" w:type="dxa"/>
            <w:gridSpan w:val="7"/>
            <w:vAlign w:val="bottom"/>
          </w:tcPr>
          <w:p w14:paraId="4CE5F2B1" w14:textId="77777777" w:rsidR="0002664A" w:rsidRPr="00F065D7" w:rsidRDefault="0002664A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38D4" w:rsidRPr="00F065D7" w14:paraId="4141218B" w14:textId="77777777" w:rsidTr="00A14E1A">
        <w:trPr>
          <w:tblHeader/>
        </w:trPr>
        <w:tc>
          <w:tcPr>
            <w:tcW w:w="2101" w:type="dxa"/>
            <w:shd w:val="clear" w:color="auto" w:fill="auto"/>
            <w:vAlign w:val="bottom"/>
          </w:tcPr>
          <w:p w14:paraId="030316AF" w14:textId="25AC805D" w:rsidR="00D1560D" w:rsidRPr="00F065D7" w:rsidRDefault="008C4CAF" w:rsidP="00D1560D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065D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F065D7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6" w:type="dxa"/>
            <w:vAlign w:val="bottom"/>
          </w:tcPr>
          <w:p w14:paraId="4F97D18D" w14:textId="67CBD9C6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E4EDF00" w14:textId="3E67948F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02CDAF23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39225B62" w14:textId="25D50CF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6187F1D" w14:textId="6D649CB8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D7D9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7D9E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4D1647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1006DB8E" w14:textId="77777777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2219945" w14:textId="0E669A12" w:rsidR="00D1560D" w:rsidRPr="00F065D7" w:rsidRDefault="00C819B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0E01DF3C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78DDBB50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D67E6F1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4613A78F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0FE419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E9A67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4663D0E" w14:textId="2F96E5C5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BD7D9E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7D9E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C38D4" w:rsidRPr="00F065D7" w14:paraId="7E2B3D77" w14:textId="77777777" w:rsidTr="00A14E1A">
        <w:trPr>
          <w:tblHeader/>
        </w:trPr>
        <w:tc>
          <w:tcPr>
            <w:tcW w:w="2101" w:type="dxa"/>
            <w:vAlign w:val="bottom"/>
          </w:tcPr>
          <w:p w14:paraId="7AB0BB11" w14:textId="0773D75B" w:rsidR="00D1560D" w:rsidRPr="00F065D7" w:rsidRDefault="00D1560D" w:rsidP="00D1560D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  <w:vAlign w:val="bottom"/>
          </w:tcPr>
          <w:p w14:paraId="690578C1" w14:textId="39560C85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4" w:type="dxa"/>
            <w:vAlign w:val="bottom"/>
          </w:tcPr>
          <w:p w14:paraId="11F66E71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35F78EDD" w14:textId="51E7A1CF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7530756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5F149DF9" w14:textId="6E25EE0B" w:rsidR="00D1560D" w:rsidRPr="00F065D7" w:rsidRDefault="00C819B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vAlign w:val="bottom"/>
          </w:tcPr>
          <w:p w14:paraId="34FD441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73299F4F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ED1970E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99CC994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EEE164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ED9374C" w14:textId="2694CFCC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1560D" w:rsidRPr="00F065D7" w14:paraId="700D7E67" w14:textId="77777777" w:rsidTr="00A14E1A">
        <w:trPr>
          <w:tblHeader/>
        </w:trPr>
        <w:tc>
          <w:tcPr>
            <w:tcW w:w="2101" w:type="dxa"/>
          </w:tcPr>
          <w:p w14:paraId="5BE1FCC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07AB7CE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8E40B4D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9" w:type="dxa"/>
            <w:gridSpan w:val="7"/>
          </w:tcPr>
          <w:p w14:paraId="3F927133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38D4" w:rsidRPr="00F065D7" w14:paraId="080B6012" w14:textId="77777777" w:rsidTr="00A14E1A">
        <w:tc>
          <w:tcPr>
            <w:tcW w:w="2101" w:type="dxa"/>
          </w:tcPr>
          <w:p w14:paraId="50B71D31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6" w:type="dxa"/>
          </w:tcPr>
          <w:p w14:paraId="1BE7D0AC" w14:textId="0D4C3095" w:rsidR="00D1560D" w:rsidRPr="00F065D7" w:rsidRDefault="00C819B9" w:rsidP="00D6536F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4" w:type="dxa"/>
          </w:tcPr>
          <w:p w14:paraId="273D113B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6CCAC77E" w14:textId="1C366562" w:rsidR="00D1560D" w:rsidRPr="00F065D7" w:rsidRDefault="00C819B9" w:rsidP="0056758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57C60" w:rsidRPr="00F065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C57C60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A42F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57C60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57C60" w:rsidRPr="00F065D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</w:tcPr>
          <w:p w14:paraId="3A541C6B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47D30139" w14:textId="3F7555C6" w:rsidR="00D1560D" w:rsidRPr="00151F67" w:rsidRDefault="00C819B9" w:rsidP="00D1560D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1560D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  <w:r w:rsidR="00D1560D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</w:p>
        </w:tc>
        <w:tc>
          <w:tcPr>
            <w:tcW w:w="235" w:type="dxa"/>
          </w:tcPr>
          <w:p w14:paraId="04E2C512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0AAF0375" w14:textId="27218667" w:rsidR="00D1560D" w:rsidRPr="00151F67" w:rsidRDefault="00C819B9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1F67" w:rsidRPr="00151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983</w:t>
            </w:r>
            <w:r w:rsidR="00151F67" w:rsidRPr="00151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</w:tcPr>
          <w:p w14:paraId="772450A7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47371CDD" w14:textId="1A3153A0" w:rsidR="00D1560D" w:rsidRPr="00151F67" w:rsidRDefault="00151F67" w:rsidP="00D1560D">
            <w:pPr>
              <w:tabs>
                <w:tab w:val="decimal" w:pos="72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51F6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  <w:r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071</w:t>
            </w:r>
            <w:r w:rsidRPr="00151F6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85B306A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5D1C16" w14:textId="2B9AEECB" w:rsidR="00D1560D" w:rsidRPr="00151F67" w:rsidRDefault="00C819B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361</w:t>
            </w:r>
            <w:r w:rsidR="003743E1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813</w:t>
            </w:r>
          </w:p>
        </w:tc>
      </w:tr>
      <w:tr w:rsidR="004C38D4" w:rsidRPr="00F065D7" w14:paraId="2F5A0544" w14:textId="77777777" w:rsidTr="00A14E1A">
        <w:tc>
          <w:tcPr>
            <w:tcW w:w="2101" w:type="dxa"/>
          </w:tcPr>
          <w:p w14:paraId="3771517B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76" w:type="dxa"/>
          </w:tcPr>
          <w:p w14:paraId="114FA557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3786C349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47FEA8B4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9ACB6C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14:paraId="407AB365" w14:textId="53C96B3A" w:rsidR="00D1560D" w:rsidRPr="00F065D7" w:rsidRDefault="00C819B9" w:rsidP="00C53619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1560D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069</w:t>
            </w:r>
            <w:r w:rsidR="00D1560D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35" w:type="dxa"/>
          </w:tcPr>
          <w:p w14:paraId="3E40F645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5D3480F8" w14:textId="77777777" w:rsidR="00D1560D" w:rsidRPr="00F065D7" w:rsidRDefault="00D1560D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448402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5989195E" w14:textId="77777777" w:rsidR="00D1560D" w:rsidRPr="00F065D7" w:rsidRDefault="00D1560D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F006A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DFD779" w14:textId="13551F1F" w:rsidR="00D1560D" w:rsidRPr="00F065D7" w:rsidRDefault="00C819B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 w:rsidRP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  <w:r w:rsidR="003743E1" w:rsidRP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</w:tr>
      <w:tr w:rsidR="004C38D4" w:rsidRPr="00F065D7" w14:paraId="1D802956" w14:textId="77777777" w:rsidTr="00A14E1A">
        <w:tc>
          <w:tcPr>
            <w:tcW w:w="3077" w:type="dxa"/>
            <w:gridSpan w:val="2"/>
          </w:tcPr>
          <w:p w14:paraId="2B88C00C" w14:textId="77777777" w:rsidR="00D1560D" w:rsidRPr="00F065D7" w:rsidRDefault="00D1560D" w:rsidP="00D1560D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34" w:type="dxa"/>
          </w:tcPr>
          <w:p w14:paraId="383C44A2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7B21BE22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88822E6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9AFB7D4" w14:textId="0DD0150D" w:rsidR="00D1560D" w:rsidRPr="00F065D7" w:rsidRDefault="00D1560D" w:rsidP="00C53619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5" w:type="dxa"/>
          </w:tcPr>
          <w:p w14:paraId="652C3DE5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6D4F5A06" w14:textId="77777777" w:rsidR="00D1560D" w:rsidRPr="00F065D7" w:rsidRDefault="00D1560D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3D7E3C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0A208690" w14:textId="77777777" w:rsidR="00D1560D" w:rsidRPr="00F065D7" w:rsidRDefault="00D1560D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D6EFB9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B74287" w14:textId="4105C904" w:rsidR="00D1560D" w:rsidRPr="00F065D7" w:rsidRDefault="003743E1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38D4" w:rsidRPr="00F065D7" w14:paraId="2FE43616" w14:textId="77777777" w:rsidTr="00A14E1A">
        <w:tc>
          <w:tcPr>
            <w:tcW w:w="2101" w:type="dxa"/>
          </w:tcPr>
          <w:p w14:paraId="58BE781F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76" w:type="dxa"/>
          </w:tcPr>
          <w:p w14:paraId="1E1319BA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14:paraId="5DCEAD97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14:paraId="5CE65C76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75F635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247312D7" w14:textId="752D3220" w:rsidR="00D1560D" w:rsidRPr="00F065D7" w:rsidRDefault="00C819B9" w:rsidP="00C53619">
            <w:pPr>
              <w:tabs>
                <w:tab w:val="decimal" w:pos="887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1560D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029</w:t>
            </w:r>
            <w:r w:rsidR="00D1560D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333</w:t>
            </w:r>
          </w:p>
        </w:tc>
        <w:tc>
          <w:tcPr>
            <w:tcW w:w="235" w:type="dxa"/>
          </w:tcPr>
          <w:p w14:paraId="6DA695CC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1" w:type="dxa"/>
          </w:tcPr>
          <w:p w14:paraId="2ACDAF31" w14:textId="77777777" w:rsidR="00D1560D" w:rsidRPr="00F065D7" w:rsidRDefault="00D1560D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FC6BCD9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</w:tcPr>
          <w:p w14:paraId="7647A6B2" w14:textId="77777777" w:rsidR="00D1560D" w:rsidRPr="00F065D7" w:rsidRDefault="00D1560D" w:rsidP="00D1560D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D30103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ADA9DCA" w14:textId="2963FD2A" w:rsidR="00D1560D" w:rsidRPr="00F065D7" w:rsidRDefault="00C819B9" w:rsidP="008C5535">
            <w:pPr>
              <w:tabs>
                <w:tab w:val="decimal" w:pos="943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  <w:r w:rsid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</w:tr>
    </w:tbl>
    <w:p w14:paraId="34511A0D" w14:textId="4296C2E5" w:rsidR="001A18C7" w:rsidRPr="00F065D7" w:rsidRDefault="003422EF" w:rsidP="003422EF">
      <w:pPr>
        <w:spacing w:line="240" w:lineRule="auto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</w:rPr>
        <w:br w:type="page"/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08"/>
        <w:gridCol w:w="237"/>
        <w:gridCol w:w="1204"/>
      </w:tblGrid>
      <w:tr w:rsidR="009B6809" w:rsidRPr="00F065D7" w14:paraId="7D652262" w14:textId="77777777" w:rsidTr="00172E5F">
        <w:tc>
          <w:tcPr>
            <w:tcW w:w="2029" w:type="pct"/>
          </w:tcPr>
          <w:p w14:paraId="3213BC67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</w:p>
        </w:tc>
        <w:tc>
          <w:tcPr>
            <w:tcW w:w="1452" w:type="pct"/>
            <w:gridSpan w:val="3"/>
            <w:vAlign w:val="bottom"/>
          </w:tcPr>
          <w:p w14:paraId="3A2F823A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4BA3B77F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62C36777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F065D7" w14:paraId="7C32B590" w14:textId="77777777" w:rsidTr="00172E5F">
        <w:tc>
          <w:tcPr>
            <w:tcW w:w="2029" w:type="pct"/>
          </w:tcPr>
          <w:p w14:paraId="2BE507DB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0C6B38F3" w14:textId="5024A2A8" w:rsidR="009B6809" w:rsidRPr="00F065D7" w:rsidRDefault="00C819B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5E62C6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62C6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08747455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FA13D" w14:textId="73F4B488" w:rsidR="009B6809" w:rsidRPr="00F065D7" w:rsidRDefault="00C819B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64F9A27C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57DB5CAA" w14:textId="6BF494BA" w:rsidR="009B6809" w:rsidRPr="00F065D7" w:rsidRDefault="00C819B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14C1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14C1F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157EDBFF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ECA913D" w14:textId="498C5EB6" w:rsidR="009B6809" w:rsidRPr="00F065D7" w:rsidRDefault="00C819B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F065D7" w14:paraId="0C831FA3" w14:textId="77777777" w:rsidTr="00172E5F">
        <w:tc>
          <w:tcPr>
            <w:tcW w:w="2029" w:type="pct"/>
          </w:tcPr>
          <w:p w14:paraId="406C3E70" w14:textId="77777777" w:rsidR="00172E5F" w:rsidRPr="00F065D7" w:rsidRDefault="00172E5F" w:rsidP="00172E5F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13A42289" w14:textId="0544CC87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1ACD9F10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D5BF29E" w14:textId="7A19ECD9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2B776E04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1FC46865" w14:textId="51FD073D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CE5B578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6FA113" w14:textId="1F98D3E3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9B6809" w:rsidRPr="00F065D7" w14:paraId="0E8C3EB8" w14:textId="77777777" w:rsidTr="00172E5F">
        <w:tc>
          <w:tcPr>
            <w:tcW w:w="2029" w:type="pct"/>
          </w:tcPr>
          <w:p w14:paraId="1D615981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3AB36090" w14:textId="77777777" w:rsidR="009B6809" w:rsidRPr="00F065D7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09" w:rsidRPr="00F065D7" w14:paraId="64161BC8" w14:textId="77777777" w:rsidTr="00172E5F">
        <w:tc>
          <w:tcPr>
            <w:tcW w:w="2029" w:type="pct"/>
          </w:tcPr>
          <w:p w14:paraId="354EDA7B" w14:textId="77777777" w:rsidR="009B6809" w:rsidRPr="00F065D7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</w:tcPr>
          <w:p w14:paraId="2D207F05" w14:textId="20BFCDD2" w:rsidR="009B6809" w:rsidRPr="00F065D7" w:rsidRDefault="003743E1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B5B097" w14:textId="77777777" w:rsidR="009B6809" w:rsidRPr="00F065D7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F447F87" w14:textId="77777777" w:rsidR="009B6809" w:rsidRPr="00F065D7" w:rsidRDefault="009B6809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DD1C63" w14:textId="77777777" w:rsidR="009B6809" w:rsidRPr="00F065D7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3A96BA3D" w14:textId="7AA20F03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  <w:r w:rsidR="003743E1" w:rsidRPr="00374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29" w:type="pct"/>
          </w:tcPr>
          <w:p w14:paraId="43737972" w14:textId="77777777" w:rsidR="009B6809" w:rsidRPr="00F065D7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4006E899" w14:textId="57EE1EE1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781</w:t>
            </w:r>
            <w:r w:rsidR="00172E5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626</w:t>
            </w:r>
          </w:p>
        </w:tc>
      </w:tr>
      <w:tr w:rsidR="009B6809" w:rsidRPr="00F065D7" w14:paraId="095AC6DB" w14:textId="77777777" w:rsidTr="00172E5F">
        <w:tc>
          <w:tcPr>
            <w:tcW w:w="2029" w:type="pct"/>
          </w:tcPr>
          <w:p w14:paraId="3F34BE91" w14:textId="77777777" w:rsidR="009B6809" w:rsidRPr="00F065D7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7" w:type="pct"/>
          </w:tcPr>
          <w:p w14:paraId="657FA4A1" w14:textId="6CA28DC3" w:rsidR="009B6809" w:rsidRPr="00F065D7" w:rsidRDefault="00C819B9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079</w:t>
            </w:r>
            <w:r w:rsidR="00374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696</w:t>
            </w:r>
          </w:p>
        </w:tc>
        <w:tc>
          <w:tcPr>
            <w:tcW w:w="129" w:type="pct"/>
          </w:tcPr>
          <w:p w14:paraId="6CDB9A2A" w14:textId="77777777" w:rsidR="009B6809" w:rsidRPr="00F065D7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3FB629C1" w14:textId="3DB1CBE3" w:rsidR="009B6809" w:rsidRPr="00F065D7" w:rsidRDefault="00C819B9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  <w:r w:rsidR="00172E5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0" w:type="pct"/>
          </w:tcPr>
          <w:p w14:paraId="4A6CAB8D" w14:textId="77777777" w:rsidR="009B6809" w:rsidRPr="00F065D7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</w:tcPr>
          <w:p w14:paraId="45FE2347" w14:textId="15854DCD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3743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259</w:t>
            </w:r>
          </w:p>
        </w:tc>
        <w:tc>
          <w:tcPr>
            <w:tcW w:w="129" w:type="pct"/>
          </w:tcPr>
          <w:p w14:paraId="419C3994" w14:textId="77777777" w:rsidR="009B6809" w:rsidRPr="00F065D7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159B3FD" w14:textId="0947F0C2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  <w:r w:rsidR="00172E5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9B6809" w:rsidRPr="00F065D7" w14:paraId="3D115FA4" w14:textId="77777777" w:rsidTr="00172E5F">
        <w:tc>
          <w:tcPr>
            <w:tcW w:w="2029" w:type="pct"/>
          </w:tcPr>
          <w:p w14:paraId="7A8B8025" w14:textId="77777777" w:rsidR="009B6809" w:rsidRPr="00F065D7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54BFFB4F" w14:textId="38DD9062" w:rsidR="009B6809" w:rsidRPr="00F065D7" w:rsidRDefault="00C819B9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 w:rsidRPr="00374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079</w:t>
            </w:r>
            <w:r w:rsidR="003743E1" w:rsidRPr="00374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696</w:t>
            </w:r>
          </w:p>
        </w:tc>
        <w:tc>
          <w:tcPr>
            <w:tcW w:w="129" w:type="pct"/>
          </w:tcPr>
          <w:p w14:paraId="6418E6E1" w14:textId="77777777" w:rsidR="009B6809" w:rsidRPr="00F065D7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2A5E3622" w14:textId="3402727E" w:rsidR="009B6809" w:rsidRPr="00F065D7" w:rsidRDefault="00C819B9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966</w:t>
            </w:r>
            <w:r w:rsidR="00172E5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580</w:t>
            </w:r>
          </w:p>
        </w:tc>
        <w:tc>
          <w:tcPr>
            <w:tcW w:w="130" w:type="pct"/>
          </w:tcPr>
          <w:p w14:paraId="7B4F7B82" w14:textId="77777777" w:rsidR="009B6809" w:rsidRPr="00F065D7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33421D2B" w14:textId="598097E0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  <w:r w:rsid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403</w:t>
            </w:r>
          </w:p>
        </w:tc>
        <w:tc>
          <w:tcPr>
            <w:tcW w:w="129" w:type="pct"/>
          </w:tcPr>
          <w:p w14:paraId="0A65C6AD" w14:textId="77777777" w:rsidR="009B6809" w:rsidRPr="00F065D7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7D839C55" w14:textId="19ACCC46" w:rsidR="009B6809" w:rsidRPr="00F065D7" w:rsidRDefault="00C819B9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</w:t>
            </w:r>
            <w:r w:rsidR="00172E5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813</w:t>
            </w:r>
          </w:p>
        </w:tc>
      </w:tr>
    </w:tbl>
    <w:p w14:paraId="5E8EECAB" w14:textId="06B76A14" w:rsidR="009B3D1E" w:rsidRPr="00F065D7" w:rsidRDefault="009B3D1E">
      <w:pPr>
        <w:rPr>
          <w:sz w:val="30"/>
          <w:szCs w:val="30"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F065D7" w14:paraId="50000ABE" w14:textId="77777777" w:rsidTr="00CA2F4A">
        <w:tc>
          <w:tcPr>
            <w:tcW w:w="2037" w:type="pct"/>
          </w:tcPr>
          <w:p w14:paraId="2C1A5103" w14:textId="77777777" w:rsidR="00823573" w:rsidRPr="00F065D7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8" w:type="pct"/>
            <w:gridSpan w:val="3"/>
          </w:tcPr>
          <w:p w14:paraId="08A2A15B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6214DB8D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14:paraId="5537929A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F065D7" w14:paraId="66D5CBBC" w14:textId="77777777" w:rsidTr="00CA2F4A">
        <w:tc>
          <w:tcPr>
            <w:tcW w:w="2037" w:type="pct"/>
          </w:tcPr>
          <w:p w14:paraId="2CA8EAF9" w14:textId="77777777" w:rsidR="00823573" w:rsidRPr="00F065D7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56" w:type="pct"/>
          </w:tcPr>
          <w:p w14:paraId="674B2507" w14:textId="59DDD211" w:rsidR="00823573" w:rsidRPr="00F065D7" w:rsidRDefault="00C819B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57019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019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48D85DD3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2F945127" w14:textId="3E9231D3" w:rsidR="00823573" w:rsidRPr="00F065D7" w:rsidRDefault="00C819B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14:paraId="67FA156A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01471F5" w14:textId="31C4E7AE" w:rsidR="00823573" w:rsidRPr="00F065D7" w:rsidRDefault="00C819B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F57019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57019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2B646D71" w14:textId="77777777" w:rsidR="00823573" w:rsidRPr="00F065D7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46C74CB0" w14:textId="08A531FF" w:rsidR="00823573" w:rsidRPr="00F065D7" w:rsidRDefault="00C819B9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172E5F" w:rsidRPr="00F065D7" w14:paraId="6A35D723" w14:textId="77777777" w:rsidTr="00823573">
        <w:tc>
          <w:tcPr>
            <w:tcW w:w="2037" w:type="pct"/>
          </w:tcPr>
          <w:p w14:paraId="32F5D64C" w14:textId="77777777" w:rsidR="00172E5F" w:rsidRPr="00F065D7" w:rsidRDefault="00172E5F" w:rsidP="00172E5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1C2AE3C6" w14:textId="04EB2F59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470E551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6A1A2BB7" w14:textId="5EDC53AF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14:paraId="090BFCC7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2BED03FC" w14:textId="561FC948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3EBE9C09" w14:textId="77777777" w:rsidR="00172E5F" w:rsidRPr="00F065D7" w:rsidRDefault="00172E5F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174D5AB" w14:textId="0596AACF" w:rsidR="00172E5F" w:rsidRPr="00F065D7" w:rsidRDefault="00C819B9" w:rsidP="00172E5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290CDC" w:rsidRPr="00F065D7" w14:paraId="54D8B810" w14:textId="77777777" w:rsidTr="007B356A">
        <w:tc>
          <w:tcPr>
            <w:tcW w:w="2037" w:type="pct"/>
          </w:tcPr>
          <w:p w14:paraId="2E8B47A3" w14:textId="77777777" w:rsidR="00290CDC" w:rsidRPr="00F065D7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14:paraId="3047FD9A" w14:textId="77777777" w:rsidR="00290CDC" w:rsidRPr="00F065D7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F065D7" w14:paraId="7FE411E6" w14:textId="77777777" w:rsidTr="00823573">
        <w:tc>
          <w:tcPr>
            <w:tcW w:w="2037" w:type="pct"/>
          </w:tcPr>
          <w:p w14:paraId="191A23B8" w14:textId="77777777" w:rsidR="00290CDC" w:rsidRPr="00F065D7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14:paraId="1AD8FE85" w14:textId="542FCA7E" w:rsidR="00290CDC" w:rsidRPr="00F065D7" w:rsidRDefault="003743E1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11A90265" w14:textId="77777777" w:rsidR="00290CDC" w:rsidRPr="00F065D7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BCD9A83" w14:textId="77777777" w:rsidR="00290CDC" w:rsidRPr="00F065D7" w:rsidRDefault="00290CDC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AD4172" w14:textId="77777777" w:rsidR="00290CDC" w:rsidRPr="00F065D7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46B4928C" w14:textId="46B48689" w:rsidR="00290CDC" w:rsidRPr="00F065D7" w:rsidRDefault="00C819B9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374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620</w:t>
            </w:r>
          </w:p>
        </w:tc>
        <w:tc>
          <w:tcPr>
            <w:tcW w:w="129" w:type="pct"/>
          </w:tcPr>
          <w:p w14:paraId="1866E06D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BC67BA" w14:textId="7D7BC5C0" w:rsidR="00290CDC" w:rsidRPr="00F065D7" w:rsidRDefault="00C819B9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F95A1D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915</w:t>
            </w:r>
          </w:p>
        </w:tc>
      </w:tr>
      <w:tr w:rsidR="00290CDC" w:rsidRPr="00F065D7" w14:paraId="7F656EA5" w14:textId="77777777" w:rsidTr="00823573">
        <w:tc>
          <w:tcPr>
            <w:tcW w:w="2037" w:type="pct"/>
          </w:tcPr>
          <w:p w14:paraId="6B8FA1C2" w14:textId="77777777" w:rsidR="00290CDC" w:rsidRPr="00F065D7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14:paraId="003D7D67" w14:textId="73385C09" w:rsidR="00290CDC" w:rsidRPr="00F065D7" w:rsidRDefault="003743E1" w:rsidP="003066FE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2007783" w14:textId="77777777" w:rsidR="00290CDC" w:rsidRPr="00F065D7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76F5C50A" w14:textId="0CCD90BE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</w:t>
            </w:r>
          </w:p>
        </w:tc>
        <w:tc>
          <w:tcPr>
            <w:tcW w:w="129" w:type="pct"/>
          </w:tcPr>
          <w:p w14:paraId="4D9500CD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684C8F2A" w14:textId="31BD28D3" w:rsidR="00290CDC" w:rsidRPr="00F065D7" w:rsidRDefault="003743E1" w:rsidP="003066FE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14:paraId="5C1D1E2A" w14:textId="77777777" w:rsidR="00290CDC" w:rsidRPr="00F065D7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641B1E47" w14:textId="5433C49D" w:rsidR="00290CDC" w:rsidRPr="00F065D7" w:rsidRDefault="00C819B9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</w:p>
        </w:tc>
      </w:tr>
      <w:tr w:rsidR="003743E1" w:rsidRPr="00F065D7" w14:paraId="069901BE" w14:textId="77777777" w:rsidTr="00823573">
        <w:tc>
          <w:tcPr>
            <w:tcW w:w="2037" w:type="pct"/>
          </w:tcPr>
          <w:p w14:paraId="71529C83" w14:textId="77777777" w:rsidR="003743E1" w:rsidRPr="00F065D7" w:rsidRDefault="003743E1" w:rsidP="003743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14:paraId="094B2F13" w14:textId="7FD427A0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9" w:type="pct"/>
          </w:tcPr>
          <w:p w14:paraId="2459AB85" w14:textId="77777777" w:rsidR="003743E1" w:rsidRPr="00F065D7" w:rsidRDefault="003743E1" w:rsidP="003743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F15C8F6" w14:textId="65007620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9" w:type="pct"/>
          </w:tcPr>
          <w:p w14:paraId="21CB4F53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FAEE159" w14:textId="29327496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  <w:tc>
          <w:tcPr>
            <w:tcW w:w="129" w:type="pct"/>
          </w:tcPr>
          <w:p w14:paraId="4307BDAB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B0414A7" w14:textId="42378796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3743E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</w:tr>
      <w:tr w:rsidR="003743E1" w:rsidRPr="00F065D7" w14:paraId="3B45BB90" w14:textId="77777777" w:rsidTr="00823573">
        <w:tc>
          <w:tcPr>
            <w:tcW w:w="2037" w:type="pct"/>
          </w:tcPr>
          <w:p w14:paraId="36E49CE8" w14:textId="6A681767" w:rsidR="003743E1" w:rsidRPr="00F065D7" w:rsidRDefault="003743E1" w:rsidP="003743E1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14:paraId="7B6443AC" w14:textId="69ED5A16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29" w:type="pct"/>
          </w:tcPr>
          <w:p w14:paraId="5085240E" w14:textId="77777777" w:rsidR="003743E1" w:rsidRPr="00F065D7" w:rsidRDefault="003743E1" w:rsidP="003743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14:paraId="1EC50F9E" w14:textId="32428669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  <w:tc>
          <w:tcPr>
            <w:tcW w:w="129" w:type="pct"/>
          </w:tcPr>
          <w:p w14:paraId="08F4F4C5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85EF146" w14:textId="62C8D2E0" w:rsidR="003743E1" w:rsidRPr="00F065D7" w:rsidRDefault="00C819B9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340</w:t>
            </w:r>
          </w:p>
        </w:tc>
        <w:tc>
          <w:tcPr>
            <w:tcW w:w="129" w:type="pct"/>
          </w:tcPr>
          <w:p w14:paraId="2D5ADDC0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11F9E7FE" w14:textId="3C6973EC" w:rsidR="003743E1" w:rsidRPr="00F065D7" w:rsidRDefault="00C819B9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336</w:t>
            </w:r>
          </w:p>
        </w:tc>
      </w:tr>
      <w:tr w:rsidR="003743E1" w:rsidRPr="00F065D7" w14:paraId="44F83DDF" w14:textId="77777777" w:rsidTr="00823573">
        <w:tc>
          <w:tcPr>
            <w:tcW w:w="2037" w:type="pct"/>
          </w:tcPr>
          <w:p w14:paraId="7D39574E" w14:textId="77777777" w:rsidR="003743E1" w:rsidRPr="00F065D7" w:rsidRDefault="003743E1" w:rsidP="003743E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D73CEE" w14:textId="2E4041DD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473</w:t>
            </w:r>
          </w:p>
        </w:tc>
        <w:tc>
          <w:tcPr>
            <w:tcW w:w="129" w:type="pct"/>
          </w:tcPr>
          <w:p w14:paraId="2B493806" w14:textId="77777777" w:rsidR="003743E1" w:rsidRPr="00F065D7" w:rsidRDefault="003743E1" w:rsidP="003743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14:paraId="32F7158C" w14:textId="1ED88C1F" w:rsidR="003743E1" w:rsidRPr="00F065D7" w:rsidRDefault="00C819B9" w:rsidP="003743E1">
            <w:pPr>
              <w:pStyle w:val="BodyText"/>
              <w:tabs>
                <w:tab w:val="decimal" w:pos="1329"/>
              </w:tabs>
              <w:spacing w:after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555</w:t>
            </w:r>
          </w:p>
        </w:tc>
        <w:tc>
          <w:tcPr>
            <w:tcW w:w="129" w:type="pct"/>
            <w:tcBorders>
              <w:bottom w:val="nil"/>
            </w:tcBorders>
          </w:tcPr>
          <w:p w14:paraId="4C026DC1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4397369" w14:textId="6FAA73C6" w:rsidR="003743E1" w:rsidRPr="00F065D7" w:rsidRDefault="00C819B9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3743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093</w:t>
            </w:r>
          </w:p>
        </w:tc>
        <w:tc>
          <w:tcPr>
            <w:tcW w:w="129" w:type="pct"/>
            <w:tcBorders>
              <w:bottom w:val="nil"/>
            </w:tcBorders>
          </w:tcPr>
          <w:p w14:paraId="7B0D4501" w14:textId="77777777" w:rsidR="003743E1" w:rsidRPr="00F065D7" w:rsidRDefault="003743E1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471D2A9A" w14:textId="09D0ED18" w:rsidR="003743E1" w:rsidRPr="00F065D7" w:rsidRDefault="00C819B9" w:rsidP="003743E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3743E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469</w:t>
            </w:r>
          </w:p>
        </w:tc>
      </w:tr>
    </w:tbl>
    <w:p w14:paraId="47A63A22" w14:textId="70B7DCA5" w:rsidR="0013608A" w:rsidRPr="00F065D7" w:rsidRDefault="0013608A" w:rsidP="00F95A1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962"/>
        <w:gridCol w:w="233"/>
        <w:gridCol w:w="999"/>
        <w:gridCol w:w="235"/>
        <w:gridCol w:w="1030"/>
        <w:gridCol w:w="234"/>
        <w:gridCol w:w="1009"/>
        <w:gridCol w:w="235"/>
        <w:gridCol w:w="1112"/>
        <w:gridCol w:w="266"/>
        <w:gridCol w:w="1150"/>
      </w:tblGrid>
      <w:tr w:rsidR="00F95A1D" w:rsidRPr="00F065D7" w14:paraId="42924BB0" w14:textId="77777777" w:rsidTr="00A14E1A">
        <w:trPr>
          <w:tblHeader/>
        </w:trPr>
        <w:tc>
          <w:tcPr>
            <w:tcW w:w="2101" w:type="dxa"/>
            <w:vAlign w:val="bottom"/>
          </w:tcPr>
          <w:p w14:paraId="4F1118A6" w14:textId="77777777" w:rsidR="00F95A1D" w:rsidRPr="00F065D7" w:rsidRDefault="00F95A1D" w:rsidP="00A14E1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4" w:type="dxa"/>
            <w:gridSpan w:val="3"/>
            <w:vAlign w:val="bottom"/>
          </w:tcPr>
          <w:p w14:paraId="5DEB712B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C6168CC" w14:textId="77777777" w:rsidR="00F95A1D" w:rsidRPr="00F065D7" w:rsidRDefault="00F95A1D" w:rsidP="00A14E1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89" w:type="dxa"/>
            <w:gridSpan w:val="7"/>
            <w:vAlign w:val="bottom"/>
          </w:tcPr>
          <w:p w14:paraId="2FFE1C59" w14:textId="77777777" w:rsidR="00F95A1D" w:rsidRPr="00F065D7" w:rsidRDefault="00F95A1D" w:rsidP="00A14E1A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C38D4" w:rsidRPr="00F065D7" w14:paraId="6BE92F30" w14:textId="77777777" w:rsidTr="00A14E1A">
        <w:trPr>
          <w:tblHeader/>
        </w:trPr>
        <w:tc>
          <w:tcPr>
            <w:tcW w:w="2101" w:type="dxa"/>
            <w:shd w:val="clear" w:color="auto" w:fill="auto"/>
            <w:vAlign w:val="bottom"/>
          </w:tcPr>
          <w:p w14:paraId="016E721D" w14:textId="761A8038" w:rsidR="00D1560D" w:rsidRPr="00F065D7" w:rsidRDefault="008C4CAF" w:rsidP="00D1560D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F065D7">
              <w:rPr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เงินกู้ยืม</w:t>
            </w:r>
            <w:r w:rsidRPr="00F065D7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6" w:type="dxa"/>
            <w:vAlign w:val="bottom"/>
          </w:tcPr>
          <w:p w14:paraId="2DBA7BDA" w14:textId="1337016E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62E38EF" w14:textId="55B08244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164B2878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58496441" w14:textId="0FF947C4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297F246" w14:textId="775ACE53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3030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030F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6A36270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3A84B301" w14:textId="77777777" w:rsidR="00D1560D" w:rsidRPr="00F065D7" w:rsidRDefault="00D1560D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FD3F752" w14:textId="29E73F00" w:rsidR="00D1560D" w:rsidRPr="00F065D7" w:rsidRDefault="00C819B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51C3C2F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E1BE7E1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F9B94A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3EA1C1ED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E99680E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E39BB73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7D906DD" w14:textId="75C5B0EF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03030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030F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</w:tr>
      <w:tr w:rsidR="004C38D4" w:rsidRPr="00F065D7" w14:paraId="1C97F570" w14:textId="77777777" w:rsidTr="00A14E1A">
        <w:trPr>
          <w:tblHeader/>
        </w:trPr>
        <w:tc>
          <w:tcPr>
            <w:tcW w:w="2101" w:type="dxa"/>
            <w:vAlign w:val="bottom"/>
          </w:tcPr>
          <w:p w14:paraId="6BC43BA5" w14:textId="5052CA63" w:rsidR="00D1560D" w:rsidRPr="00F065D7" w:rsidRDefault="00D1560D" w:rsidP="00D1560D">
            <w:pPr>
              <w:spacing w:line="240" w:lineRule="auto"/>
              <w:ind w:firstLine="7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6" w:type="dxa"/>
            <w:vAlign w:val="bottom"/>
          </w:tcPr>
          <w:p w14:paraId="623128D8" w14:textId="0EAB25B0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4" w:type="dxa"/>
            <w:vAlign w:val="bottom"/>
          </w:tcPr>
          <w:p w14:paraId="12F8C2B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bottom"/>
          </w:tcPr>
          <w:p w14:paraId="6C52643B" w14:textId="40D9F0C6" w:rsidR="00D1560D" w:rsidRPr="00F065D7" w:rsidRDefault="00C819B9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36" w:type="dxa"/>
            <w:vAlign w:val="bottom"/>
          </w:tcPr>
          <w:p w14:paraId="2FDC1A67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29EDBBB5" w14:textId="280A565F" w:rsidR="00D1560D" w:rsidRPr="00F065D7" w:rsidRDefault="00C819B9" w:rsidP="00D1560D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5" w:type="dxa"/>
            <w:vAlign w:val="bottom"/>
          </w:tcPr>
          <w:p w14:paraId="2046E3E0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  <w:vAlign w:val="bottom"/>
          </w:tcPr>
          <w:p w14:paraId="5AA0C909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654D551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  <w:vAlign w:val="bottom"/>
          </w:tcPr>
          <w:p w14:paraId="62C6C9CB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F385A8B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FF6729E" w14:textId="34EAB134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1560D" w:rsidRPr="00F065D7" w14:paraId="3603B93D" w14:textId="77777777" w:rsidTr="00A14E1A">
        <w:trPr>
          <w:tblHeader/>
        </w:trPr>
        <w:tc>
          <w:tcPr>
            <w:tcW w:w="2101" w:type="dxa"/>
          </w:tcPr>
          <w:p w14:paraId="0CAF7B9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24" w:type="dxa"/>
            <w:gridSpan w:val="3"/>
          </w:tcPr>
          <w:p w14:paraId="432528A5" w14:textId="77777777" w:rsidR="00D1560D" w:rsidRPr="00F065D7" w:rsidRDefault="00D1560D" w:rsidP="00D1560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03952527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9" w:type="dxa"/>
            <w:gridSpan w:val="7"/>
          </w:tcPr>
          <w:p w14:paraId="0BBEE92A" w14:textId="77777777" w:rsidR="00D1560D" w:rsidRPr="00F065D7" w:rsidRDefault="00D1560D" w:rsidP="00D1560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C38D4" w:rsidRPr="00F065D7" w14:paraId="3DC03A7E" w14:textId="77777777" w:rsidTr="00B42B2B">
        <w:trPr>
          <w:trHeight w:val="397"/>
        </w:trPr>
        <w:tc>
          <w:tcPr>
            <w:tcW w:w="2101" w:type="dxa"/>
          </w:tcPr>
          <w:p w14:paraId="47E62FDA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6" w:type="dxa"/>
          </w:tcPr>
          <w:p w14:paraId="64C69E1A" w14:textId="5E44EB61" w:rsidR="00D1560D" w:rsidRPr="00F065D7" w:rsidRDefault="00C819B9" w:rsidP="00A8781E">
            <w:pPr>
              <w:spacing w:line="240" w:lineRule="auto"/>
              <w:ind w:left="-107" w:right="-12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D1560D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</w:p>
        </w:tc>
        <w:tc>
          <w:tcPr>
            <w:tcW w:w="234" w:type="dxa"/>
          </w:tcPr>
          <w:p w14:paraId="32AC3878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3FF1216" w14:textId="2E48DCF5" w:rsidR="00D1560D" w:rsidRPr="00F065D7" w:rsidRDefault="00C819B9" w:rsidP="00567588">
            <w:pPr>
              <w:spacing w:line="240" w:lineRule="auto"/>
              <w:ind w:left="-183" w:right="-15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25975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425975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A42F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  <w:r w:rsidR="00425975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425975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</w:p>
        </w:tc>
        <w:tc>
          <w:tcPr>
            <w:tcW w:w="236" w:type="dxa"/>
          </w:tcPr>
          <w:p w14:paraId="3B659C33" w14:textId="77777777" w:rsidR="00D1560D" w:rsidRPr="00F065D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14:paraId="08567CC3" w14:textId="246D2844" w:rsidR="00D1560D" w:rsidRPr="00151F67" w:rsidRDefault="00C819B9" w:rsidP="00567588">
            <w:pPr>
              <w:tabs>
                <w:tab w:val="decimal" w:pos="754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893</w:t>
            </w:r>
            <w:r w:rsidR="00D1560D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</w:p>
        </w:tc>
        <w:tc>
          <w:tcPr>
            <w:tcW w:w="235" w:type="dxa"/>
          </w:tcPr>
          <w:p w14:paraId="78FCFDA2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1" w:type="dxa"/>
          </w:tcPr>
          <w:p w14:paraId="1C9B23EB" w14:textId="421EEA9B" w:rsidR="00D1560D" w:rsidRPr="00151F67" w:rsidRDefault="00C819B9" w:rsidP="00D1560D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151F67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  <w:r w:rsidR="00151F67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236" w:type="dxa"/>
          </w:tcPr>
          <w:p w14:paraId="06BDAFCA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1" w:type="dxa"/>
          </w:tcPr>
          <w:p w14:paraId="360D7B73" w14:textId="63CBCC1A" w:rsidR="00D1560D" w:rsidRPr="00151F67" w:rsidRDefault="00151F67" w:rsidP="004C38D4">
            <w:pPr>
              <w:tabs>
                <w:tab w:val="decimal" w:pos="8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1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151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721</w:t>
            </w:r>
            <w:r w:rsidRPr="00151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359</w:t>
            </w:r>
            <w:r w:rsidRPr="00151F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E45C4EB" w14:textId="77777777" w:rsidR="00D1560D" w:rsidRPr="00151F67" w:rsidRDefault="00D1560D" w:rsidP="00D1560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5A0328E" w14:textId="725D06E5" w:rsidR="00D1560D" w:rsidRPr="00151F67" w:rsidRDefault="00C819B9" w:rsidP="00D1560D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3743E1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418</w:t>
            </w:r>
            <w:r w:rsidR="003743E1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607</w:t>
            </w:r>
          </w:p>
        </w:tc>
      </w:tr>
    </w:tbl>
    <w:p w14:paraId="1290C380" w14:textId="77777777" w:rsidR="0013608A" w:rsidRPr="00F065D7" w:rsidRDefault="0013608A" w:rsidP="0013608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10"/>
        <w:gridCol w:w="237"/>
        <w:gridCol w:w="1202"/>
      </w:tblGrid>
      <w:tr w:rsidR="008061C1" w:rsidRPr="00F065D7" w14:paraId="543252FB" w14:textId="77777777" w:rsidTr="00AC4233">
        <w:tc>
          <w:tcPr>
            <w:tcW w:w="2029" w:type="pct"/>
          </w:tcPr>
          <w:p w14:paraId="56A8C32A" w14:textId="77777777" w:rsidR="008061C1" w:rsidRPr="00F065D7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52" w:type="pct"/>
            <w:gridSpan w:val="3"/>
            <w:vAlign w:val="bottom"/>
          </w:tcPr>
          <w:p w14:paraId="23540EE8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6ACC9C4A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14:paraId="4694C40F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F065D7" w14:paraId="18246D42" w14:textId="77777777" w:rsidTr="00AC4233">
        <w:tc>
          <w:tcPr>
            <w:tcW w:w="2029" w:type="pct"/>
          </w:tcPr>
          <w:p w14:paraId="29A657BA" w14:textId="77777777" w:rsidR="008061C1" w:rsidRPr="00F065D7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6D804DAA" w14:textId="5CE0E17E" w:rsidR="008061C1" w:rsidRPr="00F065D7" w:rsidRDefault="00C819B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76A2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A2C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6E305D74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07E1E28" w14:textId="7D48EEA2" w:rsidR="008061C1" w:rsidRPr="00F065D7" w:rsidRDefault="00C819B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14:paraId="1157B77B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6D26A014" w14:textId="49A941FC" w:rsidR="008061C1" w:rsidRPr="00F065D7" w:rsidRDefault="00C819B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A76A2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76A2C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</w:tcPr>
          <w:p w14:paraId="7DD81A85" w14:textId="77777777" w:rsidR="008061C1" w:rsidRPr="00F065D7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67E58E0" w14:textId="4BAD629E" w:rsidR="008061C1" w:rsidRPr="00F065D7" w:rsidRDefault="00C819B9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5A1D" w:rsidRPr="00F065D7" w14:paraId="5441FC0C" w14:textId="77777777" w:rsidTr="00AC4233">
        <w:tc>
          <w:tcPr>
            <w:tcW w:w="2029" w:type="pct"/>
          </w:tcPr>
          <w:p w14:paraId="48803553" w14:textId="77777777" w:rsidR="00F95A1D" w:rsidRPr="00F065D7" w:rsidRDefault="00F95A1D" w:rsidP="00F95A1D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14:paraId="798A7B67" w14:textId="07D6970D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50AD1ED8" w14:textId="77777777" w:rsidR="00F95A1D" w:rsidRPr="00F065D7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1C852B33" w14:textId="57BACD74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0" w:type="pct"/>
          </w:tcPr>
          <w:p w14:paraId="3BD6F821" w14:textId="77777777" w:rsidR="00F95A1D" w:rsidRPr="00F065D7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F9D118" w14:textId="2EC60070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" w:type="pct"/>
          </w:tcPr>
          <w:p w14:paraId="4AD76E05" w14:textId="77777777" w:rsidR="00F95A1D" w:rsidRPr="00F065D7" w:rsidRDefault="00F95A1D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45A489A9" w14:textId="3E30F736" w:rsidR="00F95A1D" w:rsidRPr="00F065D7" w:rsidRDefault="00C819B9" w:rsidP="00F95A1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F065D7" w14:paraId="2836E157" w14:textId="77777777" w:rsidTr="008061C1">
        <w:tc>
          <w:tcPr>
            <w:tcW w:w="2029" w:type="pct"/>
          </w:tcPr>
          <w:p w14:paraId="026F4888" w14:textId="77777777" w:rsidR="006E7855" w:rsidRPr="00F065D7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14:paraId="023E39AA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F065D7" w14:paraId="2A53AB6B" w14:textId="77777777" w:rsidTr="008061C1">
        <w:tc>
          <w:tcPr>
            <w:tcW w:w="2029" w:type="pct"/>
          </w:tcPr>
          <w:p w14:paraId="5C6F8204" w14:textId="77777777" w:rsidR="006E7855" w:rsidRPr="00F065D7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14:paraId="3CDBCD96" w14:textId="61BEE958" w:rsidR="006E7855" w:rsidRPr="00F065D7" w:rsidRDefault="003743E1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6AD02D" w14:textId="77777777" w:rsidR="006E7855" w:rsidRPr="00F065D7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37C142A3" w14:textId="77777777" w:rsidR="006E7855" w:rsidRPr="00F065D7" w:rsidRDefault="006E7855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C263D76" w14:textId="77777777" w:rsidR="006E7855" w:rsidRPr="00F065D7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14:paraId="32108DF7" w14:textId="72400484" w:rsidR="006E7855" w:rsidRPr="00F065D7" w:rsidRDefault="00C819B9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3743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194</w:t>
            </w:r>
          </w:p>
        </w:tc>
        <w:tc>
          <w:tcPr>
            <w:tcW w:w="129" w:type="pct"/>
          </w:tcPr>
          <w:p w14:paraId="40231C1D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14:paraId="1DFA6725" w14:textId="43C93FF9" w:rsidR="006E7855" w:rsidRPr="00F065D7" w:rsidRDefault="00C819B9" w:rsidP="006E785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F95A1D" w:rsidRPr="00F065D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</w:tr>
    </w:tbl>
    <w:p w14:paraId="6F117A77" w14:textId="4238245E" w:rsidR="008061C1" w:rsidRPr="00F065D7" w:rsidRDefault="009B3D1E" w:rsidP="009B3D1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</w:rPr>
        <w:br w:type="page"/>
      </w:r>
    </w:p>
    <w:p w14:paraId="50CCBB33" w14:textId="77777777" w:rsidR="006D2747" w:rsidRPr="00F065D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30"/>
          <w:szCs w:val="30"/>
          <w:cs/>
        </w:rPr>
      </w:pPr>
      <w:r w:rsidRPr="00F065D7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สัญญาบริหารจัดการโรงงาน</w:t>
      </w:r>
    </w:p>
    <w:p w14:paraId="5936693E" w14:textId="77777777" w:rsidR="006D2747" w:rsidRPr="00F065D7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177067F0" w14:textId="60C49E03" w:rsidR="00BB668B" w:rsidRPr="00F065D7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F065D7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BB668B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และบริษัทตกลงที่จะจ่ายค่าบริการเดือนละ 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="00643CE7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 w:rsidRPr="00F065D7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14:paraId="4E5011B1" w14:textId="77777777" w:rsidR="00137135" w:rsidRPr="00F065D7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14:paraId="70C39348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F065D7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19F62526" w14:textId="77777777" w:rsidR="00F8469A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FBDD2D" w14:textId="426F112F" w:rsidR="00F95A1D" w:rsidRPr="00F065D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F065D7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ดอกเบี้ยรับและดอกเบี้ยจ่ายที่เกิดจากการ</w:t>
      </w:r>
      <w:r w:rsidR="00C463A9" w:rsidRPr="00F065D7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F065D7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F065D7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F065D7">
        <w:rPr>
          <w:rFonts w:asciiTheme="majorBidi" w:hAnsiTheme="majorBidi"/>
          <w:spacing w:val="-4"/>
          <w:sz w:val="30"/>
          <w:szCs w:val="30"/>
          <w:cs/>
        </w:rPr>
        <w:t>จากธนาคารพาณิชย์เฉลี่ย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หรืออัตราดอกเบี้ยเงินกู้ยืมเฉลี่ยที่ต้องชำระคืนเมื่อทวงถามบวกร้อยละ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F065D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8748A3" w:rsidRPr="00F065D7">
        <w:rPr>
          <w:rFonts w:asciiTheme="majorBidi" w:hAnsiTheme="majorBidi"/>
          <w:spacing w:val="-4"/>
          <w:sz w:val="30"/>
          <w:szCs w:val="30"/>
        </w:rPr>
        <w:t>-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="003307AF" w:rsidRPr="00F065D7">
        <w:rPr>
          <w:rFonts w:asciiTheme="majorBidi" w:hAnsiTheme="majorBidi"/>
          <w:spacing w:val="-4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7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เดือนหรือ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F95A1D" w:rsidRPr="00F065D7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ปีจากธนาคารพาณิชย์ ตามลำดับ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ยอดเงินต้นคงเหลือ ณ วันที่รายงานที่เกิดจากระบบการบริหารดังกล่าวแสดงเป็น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F065D7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F065D7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14:paraId="6360CDEE" w14:textId="77777777" w:rsidR="00F95A1D" w:rsidRPr="00F065D7" w:rsidRDefault="00F95A1D">
      <w:pPr>
        <w:spacing w:line="240" w:lineRule="auto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13C90159" w14:textId="54B9E55B" w:rsidR="00B36D3F" w:rsidRPr="00F065D7" w:rsidRDefault="00DB521F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สินทรัพย์ทางการเงินอื่น</w:t>
      </w:r>
    </w:p>
    <w:p w14:paraId="21457DAA" w14:textId="77777777" w:rsidR="006E7855" w:rsidRPr="00F065D7" w:rsidRDefault="006E7855" w:rsidP="006E7855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6E7855" w:rsidRPr="00F065D7" w14:paraId="57165567" w14:textId="77777777" w:rsidTr="006E7855">
        <w:trPr>
          <w:tblHeader/>
        </w:trPr>
        <w:tc>
          <w:tcPr>
            <w:tcW w:w="2120" w:type="pct"/>
          </w:tcPr>
          <w:p w14:paraId="01F29D6E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14:paraId="538E410D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1362837E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14:paraId="455B353E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F065D7" w14:paraId="08812CBC" w14:textId="77777777" w:rsidTr="006E7855">
        <w:trPr>
          <w:tblHeader/>
        </w:trPr>
        <w:tc>
          <w:tcPr>
            <w:tcW w:w="2120" w:type="pct"/>
          </w:tcPr>
          <w:p w14:paraId="0ED72E02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700CB12E" w14:textId="0936E74D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05230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4" w:type="pct"/>
          </w:tcPr>
          <w:p w14:paraId="31F6233A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B2491A" w14:textId="29F6D192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14:paraId="34AB4CE7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AB20752" w14:textId="372643EE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905230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4" w:type="pct"/>
          </w:tcPr>
          <w:p w14:paraId="0ACFA09F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A51A058" w14:textId="38257268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050CF" w:rsidRPr="00F065D7" w14:paraId="3AA3CD4B" w14:textId="77777777" w:rsidTr="006E7855">
        <w:trPr>
          <w:tblHeader/>
        </w:trPr>
        <w:tc>
          <w:tcPr>
            <w:tcW w:w="2120" w:type="pct"/>
          </w:tcPr>
          <w:p w14:paraId="5E9DD6D3" w14:textId="77777777" w:rsidR="002050CF" w:rsidRPr="00F065D7" w:rsidRDefault="002050CF" w:rsidP="002050C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14:paraId="68475523" w14:textId="7094C0A0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" w:type="pct"/>
          </w:tcPr>
          <w:p w14:paraId="1399FC8E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57A8916" w14:textId="6A3D8520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</w:tcPr>
          <w:p w14:paraId="18E9DEFF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F1C937C" w14:textId="20A0981A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4" w:type="pct"/>
          </w:tcPr>
          <w:p w14:paraId="6652D463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2AAB9BA" w14:textId="7F1F07FF" w:rsidR="002050CF" w:rsidRPr="00F065D7" w:rsidRDefault="00C819B9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F065D7" w14:paraId="486B7207" w14:textId="77777777" w:rsidTr="006E7855">
        <w:trPr>
          <w:tblHeader/>
        </w:trPr>
        <w:tc>
          <w:tcPr>
            <w:tcW w:w="2120" w:type="pct"/>
          </w:tcPr>
          <w:p w14:paraId="39077CFB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14:paraId="6F526EA4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F065D7" w14:paraId="7794F438" w14:textId="77777777" w:rsidTr="006E7855">
        <w:trPr>
          <w:tblHeader/>
        </w:trPr>
        <w:tc>
          <w:tcPr>
            <w:tcW w:w="2120" w:type="pct"/>
          </w:tcPr>
          <w:p w14:paraId="5D025879" w14:textId="55DB3759" w:rsidR="006E7855" w:rsidRPr="00F065D7" w:rsidRDefault="00BB0E4D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630" w:type="pct"/>
          </w:tcPr>
          <w:p w14:paraId="3E09034F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7AD0B002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32FD336A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6AA388F" w14:textId="77777777" w:rsidR="006E7855" w:rsidRPr="00F065D7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B4891A1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6A07927F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F8BF724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2050CF" w:rsidRPr="00F065D7" w14:paraId="507E7F20" w14:textId="77777777" w:rsidTr="006E7855">
        <w:trPr>
          <w:tblHeader/>
        </w:trPr>
        <w:tc>
          <w:tcPr>
            <w:tcW w:w="2120" w:type="pct"/>
          </w:tcPr>
          <w:p w14:paraId="06BCD5D9" w14:textId="15F83BC9" w:rsidR="002050CF" w:rsidRPr="00F065D7" w:rsidRDefault="002050CF" w:rsidP="00567588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064F82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14:paraId="1564A586" w14:textId="73D596EB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  <w:r w:rsidR="00151F67" w:rsidRP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  <w:tc>
          <w:tcPr>
            <w:tcW w:w="124" w:type="pct"/>
          </w:tcPr>
          <w:p w14:paraId="512EC84A" w14:textId="77777777" w:rsidR="002050CF" w:rsidRPr="00F065D7" w:rsidRDefault="002050CF" w:rsidP="002050C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029E0333" w14:textId="78C3BB39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050C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2050C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  <w:tc>
          <w:tcPr>
            <w:tcW w:w="141" w:type="pct"/>
          </w:tcPr>
          <w:p w14:paraId="02ED6258" w14:textId="77777777" w:rsidR="002050CF" w:rsidRPr="00F065D7" w:rsidRDefault="002050CF" w:rsidP="002050C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7E280E4" w14:textId="3758AE99" w:rsidR="002050CF" w:rsidRPr="001F6835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830</w:t>
            </w:r>
            <w:r w:rsidR="00151F67"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624</w:t>
            </w:r>
          </w:p>
        </w:tc>
        <w:tc>
          <w:tcPr>
            <w:tcW w:w="124" w:type="pct"/>
          </w:tcPr>
          <w:p w14:paraId="7777A122" w14:textId="77777777" w:rsidR="002050CF" w:rsidRPr="00F065D7" w:rsidRDefault="002050CF" w:rsidP="002050CF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BD333FE" w14:textId="4FAEBAB9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050C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299</w:t>
            </w:r>
            <w:r w:rsidR="002050C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386</w:t>
            </w:r>
          </w:p>
        </w:tc>
      </w:tr>
      <w:tr w:rsidR="002050CF" w:rsidRPr="00F065D7" w14:paraId="6ADE74F0" w14:textId="77777777" w:rsidTr="006E7855">
        <w:trPr>
          <w:tblHeader/>
        </w:trPr>
        <w:tc>
          <w:tcPr>
            <w:tcW w:w="2120" w:type="pct"/>
          </w:tcPr>
          <w:p w14:paraId="1FDFBF06" w14:textId="77777777" w:rsidR="002050CF" w:rsidRPr="00F065D7" w:rsidRDefault="002050CF" w:rsidP="002050C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5B01F32" w14:textId="476E05C5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  <w:r w:rsidR="00151F67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124" w:type="pct"/>
          </w:tcPr>
          <w:p w14:paraId="30A9AF16" w14:textId="77777777" w:rsidR="002050CF" w:rsidRPr="00F065D7" w:rsidRDefault="002050CF" w:rsidP="002050C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8AEA45F" w14:textId="1FB4E7C0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050C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2050C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  <w:tc>
          <w:tcPr>
            <w:tcW w:w="141" w:type="pct"/>
          </w:tcPr>
          <w:p w14:paraId="5EE4D85B" w14:textId="77777777" w:rsidR="002050CF" w:rsidRPr="00F065D7" w:rsidRDefault="002050CF" w:rsidP="002050CF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0C4D010A" w14:textId="2F7735BA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830</w:t>
            </w:r>
            <w:r w:rsidR="00151F67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624</w:t>
            </w:r>
          </w:p>
        </w:tc>
        <w:tc>
          <w:tcPr>
            <w:tcW w:w="124" w:type="pct"/>
          </w:tcPr>
          <w:p w14:paraId="012D9848" w14:textId="77777777" w:rsidR="002050CF" w:rsidRPr="00F065D7" w:rsidRDefault="002050CF" w:rsidP="002050CF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D37A5BF" w14:textId="6DCF0FF5" w:rsidR="002050CF" w:rsidRPr="00F065D7" w:rsidRDefault="00C819B9" w:rsidP="002050CF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050C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2050C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386</w:t>
            </w:r>
          </w:p>
        </w:tc>
      </w:tr>
      <w:tr w:rsidR="00C454A1" w:rsidRPr="00F065D7" w14:paraId="70F5F8D8" w14:textId="77777777" w:rsidTr="00D95196">
        <w:trPr>
          <w:tblHeader/>
        </w:trPr>
        <w:tc>
          <w:tcPr>
            <w:tcW w:w="2120" w:type="pct"/>
          </w:tcPr>
          <w:p w14:paraId="73391DB6" w14:textId="77777777" w:rsidR="00C454A1" w:rsidRPr="00F065D7" w:rsidRDefault="00C454A1" w:rsidP="00C454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7135B923" w14:textId="77777777" w:rsidR="00C454A1" w:rsidRPr="00F065D7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50C74D1" w14:textId="77777777" w:rsidR="00C454A1" w:rsidRPr="00F065D7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9EA4E91" w14:textId="77777777" w:rsidR="00C454A1" w:rsidRPr="00F065D7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CD4E5F1" w14:textId="77777777" w:rsidR="00C454A1" w:rsidRPr="00F065D7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3E864384" w14:textId="77777777" w:rsidR="00C454A1" w:rsidRPr="00F065D7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3FD8E742" w14:textId="77777777" w:rsidR="00C454A1" w:rsidRPr="00F065D7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7F2CB3AD" w14:textId="77777777" w:rsidR="00C454A1" w:rsidRPr="00F065D7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54A1" w:rsidRPr="00F065D7" w14:paraId="24CCE82C" w14:textId="77777777" w:rsidTr="006E7855">
        <w:trPr>
          <w:tblHeader/>
        </w:trPr>
        <w:tc>
          <w:tcPr>
            <w:tcW w:w="2120" w:type="pct"/>
          </w:tcPr>
          <w:p w14:paraId="27586032" w14:textId="1F0A2C17" w:rsidR="00C454A1" w:rsidRPr="00F065D7" w:rsidRDefault="00BB0E4D" w:rsidP="00C454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630" w:type="pct"/>
          </w:tcPr>
          <w:p w14:paraId="046F1D08" w14:textId="77777777" w:rsidR="00C454A1" w:rsidRPr="00F065D7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5B97E98" w14:textId="77777777" w:rsidR="00C454A1" w:rsidRPr="00F065D7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83A5A06" w14:textId="77777777" w:rsidR="00C454A1" w:rsidRPr="00F065D7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619C529F" w14:textId="77777777" w:rsidR="00C454A1" w:rsidRPr="00F065D7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51A91AD" w14:textId="77777777" w:rsidR="00C454A1" w:rsidRPr="00F065D7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2753739D" w14:textId="77777777" w:rsidR="00C454A1" w:rsidRPr="00F065D7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478718BD" w14:textId="77777777" w:rsidR="00C454A1" w:rsidRPr="00F065D7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51F67" w:rsidRPr="00F065D7" w14:paraId="21D904F0" w14:textId="77777777" w:rsidTr="006E7855">
        <w:trPr>
          <w:tblHeader/>
        </w:trPr>
        <w:tc>
          <w:tcPr>
            <w:tcW w:w="2120" w:type="pct"/>
          </w:tcPr>
          <w:p w14:paraId="1660BA05" w14:textId="60B66F9F" w:rsidR="00151F67" w:rsidRPr="00F065D7" w:rsidRDefault="00151F67" w:rsidP="00151F67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14:paraId="17CD0C0A" w14:textId="11E0E5F0" w:rsidR="00151F67" w:rsidRPr="00F065D7" w:rsidRDefault="00C819B9" w:rsidP="00151F67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24" w:type="pct"/>
            <w:vAlign w:val="bottom"/>
          </w:tcPr>
          <w:p w14:paraId="30539448" w14:textId="77777777" w:rsidR="00151F67" w:rsidRPr="00F065D7" w:rsidRDefault="00151F67" w:rsidP="00151F67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14:paraId="116C4DEC" w14:textId="21CC1DD5" w:rsidR="00151F67" w:rsidRPr="00F065D7" w:rsidRDefault="00C819B9" w:rsidP="00151F67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51F6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151F6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141" w:type="pct"/>
            <w:vAlign w:val="bottom"/>
          </w:tcPr>
          <w:p w14:paraId="02F62051" w14:textId="77777777" w:rsidR="00151F67" w:rsidRPr="00F065D7" w:rsidRDefault="00151F67" w:rsidP="00151F67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37428524" w14:textId="264F90EB" w:rsidR="00151F67" w:rsidRPr="00F065D7" w:rsidRDefault="00C819B9" w:rsidP="00151F67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1F67"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</w:t>
            </w:r>
            <w:r w:rsidR="00151F67"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420</w:t>
            </w:r>
          </w:p>
        </w:tc>
        <w:tc>
          <w:tcPr>
            <w:tcW w:w="124" w:type="pct"/>
            <w:vAlign w:val="bottom"/>
          </w:tcPr>
          <w:p w14:paraId="0DFA7506" w14:textId="77777777" w:rsidR="00151F67" w:rsidRPr="00F065D7" w:rsidRDefault="00151F67" w:rsidP="00151F67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5C682179" w14:textId="7C14B997" w:rsidR="00151F67" w:rsidRPr="00F065D7" w:rsidRDefault="00C819B9" w:rsidP="00151F67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151F6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151F6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</w:tr>
      <w:tr w:rsidR="00151F67" w:rsidRPr="00F065D7" w14:paraId="0070DB1E" w14:textId="77777777" w:rsidTr="006E7855">
        <w:trPr>
          <w:tblHeader/>
        </w:trPr>
        <w:tc>
          <w:tcPr>
            <w:tcW w:w="2120" w:type="pct"/>
          </w:tcPr>
          <w:p w14:paraId="1D9F26D5" w14:textId="13428E6F" w:rsidR="00151F67" w:rsidRPr="00F065D7" w:rsidRDefault="00151F67" w:rsidP="00151F67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14:paraId="7DA18354" w14:textId="686451BB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24" w:type="pct"/>
          </w:tcPr>
          <w:p w14:paraId="3838386F" w14:textId="77777777" w:rsidR="00151F67" w:rsidRPr="00F065D7" w:rsidRDefault="00151F67" w:rsidP="00151F6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14:paraId="5FD9CB2C" w14:textId="024A9D68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151F6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1" w:type="pct"/>
            <w:vAlign w:val="bottom"/>
          </w:tcPr>
          <w:p w14:paraId="41543073" w14:textId="77777777" w:rsidR="00151F67" w:rsidRPr="00F065D7" w:rsidRDefault="00151F67" w:rsidP="00151F67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14:paraId="55D380F8" w14:textId="24DA394C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151F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24" w:type="pct"/>
            <w:vAlign w:val="bottom"/>
          </w:tcPr>
          <w:p w14:paraId="2E079817" w14:textId="77777777" w:rsidR="00151F67" w:rsidRPr="00F065D7" w:rsidRDefault="00151F67" w:rsidP="00151F67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14:paraId="746276B4" w14:textId="2E410DAD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151F6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151F67" w:rsidRPr="00F065D7" w14:paraId="3444B58F" w14:textId="77777777" w:rsidTr="006E7855">
        <w:trPr>
          <w:tblHeader/>
        </w:trPr>
        <w:tc>
          <w:tcPr>
            <w:tcW w:w="2120" w:type="pct"/>
          </w:tcPr>
          <w:p w14:paraId="0492CDF7" w14:textId="77777777" w:rsidR="00151F67" w:rsidRPr="00F065D7" w:rsidRDefault="00151F67" w:rsidP="00151F67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14:paraId="0EF43BD3" w14:textId="5B67396D" w:rsidR="00151F67" w:rsidRPr="00F065D7" w:rsidRDefault="00151F67" w:rsidP="00151F6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AA7CA60" w14:textId="77777777" w:rsidR="00151F67" w:rsidRPr="00F065D7" w:rsidRDefault="00151F67" w:rsidP="00151F67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20BB2B4" w14:textId="77226A84" w:rsidR="00151F67" w:rsidRPr="00F065D7" w:rsidRDefault="00151F67" w:rsidP="00151F67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35D369AD" w14:textId="77777777" w:rsidR="00151F67" w:rsidRPr="00F065D7" w:rsidRDefault="00151F67" w:rsidP="00151F67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14:paraId="0A89D3DD" w14:textId="51DEAD84" w:rsidR="00151F67" w:rsidRPr="00F065D7" w:rsidRDefault="00151F67" w:rsidP="00151F67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649179BC" w14:textId="77777777" w:rsidR="00151F67" w:rsidRPr="00F065D7" w:rsidRDefault="00151F67" w:rsidP="00151F67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14:paraId="3BF800D5" w14:textId="5AAB0105" w:rsidR="00151F67" w:rsidRPr="00F065D7" w:rsidRDefault="00151F67" w:rsidP="00151F67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51F67" w:rsidRPr="00F065D7" w14:paraId="1DC1F1A9" w14:textId="77777777" w:rsidTr="006E7855">
        <w:trPr>
          <w:tblHeader/>
        </w:trPr>
        <w:tc>
          <w:tcPr>
            <w:tcW w:w="2120" w:type="pct"/>
          </w:tcPr>
          <w:p w14:paraId="4AF6020B" w14:textId="77777777" w:rsidR="00151F67" w:rsidRPr="00F065D7" w:rsidRDefault="00151F67" w:rsidP="00151F6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AB94AB1" w14:textId="6A7DD4DE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51F67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151F67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124" w:type="pct"/>
          </w:tcPr>
          <w:p w14:paraId="11735B52" w14:textId="77777777" w:rsidR="00151F67" w:rsidRPr="00F065D7" w:rsidRDefault="00151F67" w:rsidP="00151F6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183054D" w14:textId="42530F65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51F6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="00151F6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  <w:tc>
          <w:tcPr>
            <w:tcW w:w="141" w:type="pct"/>
          </w:tcPr>
          <w:p w14:paraId="6A6F0A66" w14:textId="77777777" w:rsidR="00151F67" w:rsidRPr="00F065D7" w:rsidRDefault="00151F67" w:rsidP="00151F6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40EEEA6F" w14:textId="43A4B6F1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51F67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750</w:t>
            </w:r>
            <w:r w:rsidR="00151F67" w:rsidRPr="00151F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770</w:t>
            </w:r>
          </w:p>
        </w:tc>
        <w:tc>
          <w:tcPr>
            <w:tcW w:w="124" w:type="pct"/>
          </w:tcPr>
          <w:p w14:paraId="28A47613" w14:textId="77777777" w:rsidR="00151F67" w:rsidRPr="00F065D7" w:rsidRDefault="00151F67" w:rsidP="00151F6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485270E6" w14:textId="34775986" w:rsidR="00151F67" w:rsidRPr="00F065D7" w:rsidRDefault="00C819B9" w:rsidP="00151F6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51F6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="00151F67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916</w:t>
            </w:r>
          </w:p>
        </w:tc>
      </w:tr>
    </w:tbl>
    <w:p w14:paraId="3D749039" w14:textId="77777777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D0D3247" w14:textId="69170FDD" w:rsidR="00CD3CB0" w:rsidRPr="00F065D7" w:rsidRDefault="00CD3CB0" w:rsidP="00CD3CB0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รายการเคลื่อนไหวของตราสารหนี้ (ในกองทุนส่วนบุคคล) มีดังนี้</w:t>
      </w:r>
      <w:r w:rsidRPr="00F065D7">
        <w:rPr>
          <w:rFonts w:asciiTheme="majorBidi" w:hAnsiTheme="majorBidi" w:cstheme="majorBidi"/>
          <w:color w:val="000000"/>
          <w:cs/>
        </w:rPr>
        <w:t xml:space="preserve"> </w:t>
      </w:r>
    </w:p>
    <w:p w14:paraId="271663B3" w14:textId="60A4AC7C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720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7"/>
        <w:gridCol w:w="1062"/>
        <w:gridCol w:w="236"/>
        <w:gridCol w:w="1141"/>
        <w:gridCol w:w="273"/>
        <w:gridCol w:w="1204"/>
        <w:gridCol w:w="244"/>
        <w:gridCol w:w="1258"/>
        <w:gridCol w:w="236"/>
        <w:gridCol w:w="1009"/>
      </w:tblGrid>
      <w:tr w:rsidR="0035066C" w:rsidRPr="00F065D7" w14:paraId="485B7F2E" w14:textId="77777777" w:rsidTr="0035066C">
        <w:tc>
          <w:tcPr>
            <w:tcW w:w="3057" w:type="dxa"/>
          </w:tcPr>
          <w:p w14:paraId="681BCF99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60AF83AD" w14:textId="451141CB" w:rsidR="0035066C" w:rsidRPr="00F065D7" w:rsidRDefault="0035066C" w:rsidP="0035066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lang w:eastAsia="en-GB"/>
              </w:rPr>
              <w:t>/</w:t>
            </w:r>
            <w:r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35066C" w:rsidRPr="00F065D7" w14:paraId="3D1E9746" w14:textId="77777777" w:rsidTr="0035066C">
        <w:tc>
          <w:tcPr>
            <w:tcW w:w="3057" w:type="dxa"/>
          </w:tcPr>
          <w:p w14:paraId="792AE0C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C549705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CFEF12F" w14:textId="3C10A6A4" w:rsidR="0035066C" w:rsidRPr="00F065D7" w:rsidRDefault="00C819B9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  <w:r w:rsidR="0035066C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  <w:vAlign w:val="bottom"/>
          </w:tcPr>
          <w:p w14:paraId="5B779AAC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675A967" w14:textId="2069EEEB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73" w:type="dxa"/>
            <w:vAlign w:val="bottom"/>
          </w:tcPr>
          <w:p w14:paraId="3AF0A3FE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CD01D5E" w14:textId="1AFF760E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ขายและครบกำหนด</w:t>
            </w:r>
          </w:p>
        </w:tc>
        <w:tc>
          <w:tcPr>
            <w:tcW w:w="244" w:type="dxa"/>
            <w:vAlign w:val="bottom"/>
          </w:tcPr>
          <w:p w14:paraId="17036DAD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7993471B" w14:textId="5560B1E7" w:rsidR="0035066C" w:rsidRPr="00F065D7" w:rsidRDefault="0035066C" w:rsidP="0035066C">
            <w:pPr>
              <w:pStyle w:val="BodyText"/>
              <w:spacing w:after="0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รายการปรับปรุงจากมูลค่ายุติธรรมและอื่นๆ</w:t>
            </w:r>
          </w:p>
        </w:tc>
        <w:tc>
          <w:tcPr>
            <w:tcW w:w="236" w:type="dxa"/>
            <w:vAlign w:val="bottom"/>
          </w:tcPr>
          <w:p w14:paraId="221BDF08" w14:textId="77777777" w:rsidR="0035066C" w:rsidRPr="00F065D7" w:rsidRDefault="0035066C" w:rsidP="003506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995DB4F" w14:textId="77777777" w:rsidR="0035066C" w:rsidRPr="00F065D7" w:rsidRDefault="0035066C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247F213" w14:textId="539DA861" w:rsidR="0035066C" w:rsidRPr="00F065D7" w:rsidRDefault="00C819B9" w:rsidP="0035066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03248E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35066C" w:rsidRPr="00F065D7" w14:paraId="65AB44A6" w14:textId="77777777" w:rsidTr="0035066C">
        <w:tc>
          <w:tcPr>
            <w:tcW w:w="3057" w:type="dxa"/>
          </w:tcPr>
          <w:p w14:paraId="599E2023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63" w:type="dxa"/>
            <w:gridSpan w:val="9"/>
          </w:tcPr>
          <w:p w14:paraId="32258D52" w14:textId="0E61962E" w:rsidR="0035066C" w:rsidRPr="00F065D7" w:rsidRDefault="0035066C" w:rsidP="0035066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eastAsia="en-GB" w:bidi="th-TH"/>
              </w:rPr>
              <w:t>(พันบาท)</w:t>
            </w:r>
          </w:p>
        </w:tc>
      </w:tr>
      <w:tr w:rsidR="0035066C" w:rsidRPr="00F065D7" w14:paraId="68811E19" w14:textId="77777777" w:rsidTr="0035066C">
        <w:tc>
          <w:tcPr>
            <w:tcW w:w="3057" w:type="dxa"/>
          </w:tcPr>
          <w:p w14:paraId="5E01D29E" w14:textId="532E1621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ตราสารหนี้ (ในกองทุนส่วนบุคคล)</w:t>
            </w: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06F9DD01" w14:textId="240E0A1C" w:rsidR="0035066C" w:rsidRPr="00F065D7" w:rsidRDefault="00C819B9" w:rsidP="00CD3C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3506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023</w:t>
            </w:r>
            <w:r w:rsidR="0035066C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</w:p>
        </w:tc>
        <w:tc>
          <w:tcPr>
            <w:tcW w:w="236" w:type="dxa"/>
          </w:tcPr>
          <w:p w14:paraId="3AA02E87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E25CF9B" w14:textId="4D3AB051" w:rsidR="0035066C" w:rsidRPr="005034E1" w:rsidRDefault="00C819B9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1F6835"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101</w:t>
            </w:r>
            <w:r w:rsidR="001F6835"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274</w:t>
            </w:r>
          </w:p>
        </w:tc>
        <w:tc>
          <w:tcPr>
            <w:tcW w:w="273" w:type="dxa"/>
          </w:tcPr>
          <w:p w14:paraId="7B9A299F" w14:textId="77777777" w:rsidR="0035066C" w:rsidRPr="005034E1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04" w:type="dxa"/>
          </w:tcPr>
          <w:p w14:paraId="643BC16E" w14:textId="100B8906" w:rsidR="0035066C" w:rsidRPr="005034E1" w:rsidRDefault="001F6835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68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849</w:t>
            </w:r>
            <w:r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545</w:t>
            </w:r>
            <w:r w:rsidRPr="001F68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4" w:type="dxa"/>
          </w:tcPr>
          <w:p w14:paraId="63787EC9" w14:textId="77777777" w:rsidR="0035066C" w:rsidRPr="005034E1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20A4DF74" w14:textId="332F6539" w:rsidR="0035066C" w:rsidRPr="005034E1" w:rsidRDefault="001F6835" w:rsidP="00B6375E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F683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  <w:r w:rsidRPr="001F683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016</w:t>
            </w:r>
            <w:r w:rsidRPr="001F683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01D3756" w14:textId="77777777" w:rsidR="0035066C" w:rsidRPr="00F065D7" w:rsidRDefault="0035066C" w:rsidP="00CD3C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2BE0C20C" w14:textId="4A394B19" w:rsidR="0035066C" w:rsidRPr="00F065D7" w:rsidRDefault="00C819B9" w:rsidP="00CD3CB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1F6835" w:rsidRPr="001F6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249</w:t>
            </w:r>
            <w:r w:rsidR="001F6835" w:rsidRPr="001F6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044</w:t>
            </w:r>
          </w:p>
        </w:tc>
      </w:tr>
    </w:tbl>
    <w:p w14:paraId="26178FC1" w14:textId="3C0D501B" w:rsidR="0035066C" w:rsidRPr="001F6835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</w:p>
    <w:p w14:paraId="65C6F053" w14:textId="77777777" w:rsidR="0035066C" w:rsidRPr="00F065D7" w:rsidRDefault="0035066C" w:rsidP="00CD3CB0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3DC516EC" w14:textId="77777777" w:rsidR="00CD3CB0" w:rsidRPr="00F065D7" w:rsidRDefault="00CD3CB0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14"/>
          <w:szCs w:val="14"/>
        </w:rPr>
      </w:pPr>
    </w:p>
    <w:p w14:paraId="23D81735" w14:textId="554EA2C2" w:rsidR="00FF5098" w:rsidRPr="00F065D7" w:rsidRDefault="00B6375E" w:rsidP="00B6375E">
      <w:pPr>
        <w:spacing w:line="240" w:lineRule="auto"/>
        <w:rPr>
          <w:rFonts w:asciiTheme="majorBidi" w:hAnsiTheme="majorBidi" w:cstheme="majorBidi"/>
          <w:b/>
          <w:bCs/>
          <w:sz w:val="14"/>
          <w:szCs w:val="14"/>
          <w:lang w:val="en-US"/>
        </w:rPr>
      </w:pPr>
      <w:r w:rsidRPr="00F065D7">
        <w:rPr>
          <w:rFonts w:asciiTheme="majorBidi" w:hAnsiTheme="majorBidi" w:cstheme="majorBidi"/>
          <w:b/>
          <w:bCs/>
        </w:rPr>
        <w:br w:type="page"/>
      </w:r>
    </w:p>
    <w:p w14:paraId="7BC75922" w14:textId="5DEEF232" w:rsidR="00320A81" w:rsidRDefault="00320A81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3D74C035" w14:textId="77777777" w:rsidR="0014724D" w:rsidRPr="00F065D7" w:rsidRDefault="0014724D" w:rsidP="0014724D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4440AFDF" w14:textId="33B624BE" w:rsidR="00D76E64" w:rsidRPr="00F065D7" w:rsidRDefault="00320A81" w:rsidP="00714C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F065D7" w14:paraId="7A464AE4" w14:textId="77777777" w:rsidTr="00673260">
        <w:trPr>
          <w:tblHeader/>
        </w:trPr>
        <w:tc>
          <w:tcPr>
            <w:tcW w:w="1488" w:type="pct"/>
          </w:tcPr>
          <w:p w14:paraId="00A7DDA0" w14:textId="77777777" w:rsidR="00F06474" w:rsidRPr="00F065D7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OLE_LINK2"/>
          </w:p>
        </w:tc>
        <w:tc>
          <w:tcPr>
            <w:tcW w:w="527" w:type="pct"/>
          </w:tcPr>
          <w:p w14:paraId="42EDEDE9" w14:textId="77777777" w:rsidR="00F06474" w:rsidRPr="00F065D7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14:paraId="3CCCD29F" w14:textId="77777777" w:rsidR="00F06474" w:rsidRPr="00F065D7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18B8EDF0" w14:textId="77777777" w:rsidR="00F06474" w:rsidRPr="00F065D7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14:paraId="098CD14E" w14:textId="77777777" w:rsidR="00F06474" w:rsidRPr="00F065D7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F065D7" w14:paraId="49108133" w14:textId="77777777" w:rsidTr="00A14E1A">
        <w:trPr>
          <w:tblHeader/>
        </w:trPr>
        <w:tc>
          <w:tcPr>
            <w:tcW w:w="1488" w:type="pct"/>
          </w:tcPr>
          <w:p w14:paraId="75B3F773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428E2E7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7F956F96" w14:textId="7D008315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A2179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pct"/>
          </w:tcPr>
          <w:p w14:paraId="22E6CC20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B319A35" w14:textId="15C62A3C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14:paraId="08F587AC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E628F99" w14:textId="69B189BE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A2179" w:rsidRPr="00F065D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6" w:type="pct"/>
          </w:tcPr>
          <w:p w14:paraId="362BD0AD" w14:textId="77777777" w:rsidR="006E7855" w:rsidRPr="00F065D7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F14C7F" w14:textId="61BB0163" w:rsidR="006E7855" w:rsidRPr="00F065D7" w:rsidRDefault="00C819B9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14E1A" w:rsidRPr="00F065D7" w14:paraId="140B37B8" w14:textId="77777777" w:rsidTr="00A14E1A">
        <w:trPr>
          <w:tblHeader/>
        </w:trPr>
        <w:tc>
          <w:tcPr>
            <w:tcW w:w="1488" w:type="pct"/>
          </w:tcPr>
          <w:p w14:paraId="19394BEF" w14:textId="77777777" w:rsidR="00A14E1A" w:rsidRPr="00F065D7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4622D176" w14:textId="77777777" w:rsidR="00A14E1A" w:rsidRPr="00F065D7" w:rsidRDefault="00A14E1A" w:rsidP="00A14E1A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40CA7A34" w14:textId="255BA67E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" w:type="pct"/>
          </w:tcPr>
          <w:p w14:paraId="32BEEAAB" w14:textId="77777777" w:rsidR="00A14E1A" w:rsidRPr="00F065D7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3D6A6D" w14:textId="02559034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14:paraId="0C28BC4E" w14:textId="77777777" w:rsidR="00A14E1A" w:rsidRPr="00F065D7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1CCB49C" w14:textId="6EC146AC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" w:type="pct"/>
          </w:tcPr>
          <w:p w14:paraId="753987F4" w14:textId="77777777" w:rsidR="00A14E1A" w:rsidRPr="00F065D7" w:rsidRDefault="00A14E1A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B21A030" w14:textId="1660401B" w:rsidR="00A14E1A" w:rsidRPr="00F065D7" w:rsidRDefault="00C819B9" w:rsidP="00A14E1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6E7855" w:rsidRPr="00F065D7" w14:paraId="7C87DBEA" w14:textId="77777777" w:rsidTr="00673260">
        <w:trPr>
          <w:tblHeader/>
        </w:trPr>
        <w:tc>
          <w:tcPr>
            <w:tcW w:w="1488" w:type="pct"/>
          </w:tcPr>
          <w:p w14:paraId="0D653F00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02E9C79" w14:textId="77777777" w:rsidR="006E7855" w:rsidRPr="00F065D7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14:paraId="17358DA6" w14:textId="77777777" w:rsidR="006E7855" w:rsidRPr="00F065D7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F065D7" w14:paraId="493552EF" w14:textId="77777777" w:rsidTr="00A14E1A">
        <w:tc>
          <w:tcPr>
            <w:tcW w:w="1488" w:type="pct"/>
          </w:tcPr>
          <w:p w14:paraId="030C9A93" w14:textId="77777777" w:rsidR="006E7855" w:rsidRPr="00F065D7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14:paraId="1592BB1E" w14:textId="77777777" w:rsidR="006E7855" w:rsidRPr="00F065D7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9212CD7" w14:textId="77777777" w:rsidR="006E7855" w:rsidRPr="00F065D7" w:rsidRDefault="006E7855" w:rsidP="006E785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14:paraId="48C214C3" w14:textId="77777777" w:rsidR="006E7855" w:rsidRPr="00F065D7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A362D1" w14:textId="77777777" w:rsidR="006E7855" w:rsidRPr="00F065D7" w:rsidRDefault="006E7855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0F12CDEF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5F7313C7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5CCA9DD8" w14:textId="77777777" w:rsidR="006E7855" w:rsidRPr="00F065D7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4165E87" w14:textId="77777777" w:rsidR="006E7855" w:rsidRPr="00F065D7" w:rsidRDefault="006E7855" w:rsidP="006E785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2E72" w:rsidRPr="00F065D7" w14:paraId="15EF9282" w14:textId="77777777" w:rsidTr="00A14E1A">
        <w:tc>
          <w:tcPr>
            <w:tcW w:w="1488" w:type="pct"/>
          </w:tcPr>
          <w:p w14:paraId="1DBB7843" w14:textId="77777777" w:rsidR="004D2E72" w:rsidRPr="00F065D7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3C016939" w14:textId="77777777" w:rsidR="004D2E72" w:rsidRPr="00F065D7" w:rsidRDefault="004D2E72" w:rsidP="004D2E7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1D2E831B" w14:textId="6D845D07" w:rsidR="004D2E72" w:rsidRPr="00F065D7" w:rsidRDefault="00C819B9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  <w:r w:rsidR="005E6BEF" w:rsidRPr="005E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962</w:t>
            </w:r>
          </w:p>
        </w:tc>
        <w:tc>
          <w:tcPr>
            <w:tcW w:w="126" w:type="pct"/>
          </w:tcPr>
          <w:p w14:paraId="1C685CA8" w14:textId="77777777" w:rsidR="004D2E72" w:rsidRPr="00F065D7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AB75532" w14:textId="71507633" w:rsidR="004D2E72" w:rsidRPr="00F065D7" w:rsidRDefault="00C819B9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881</w:t>
            </w:r>
            <w:r w:rsidR="004D2E72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116</w:t>
            </w:r>
          </w:p>
        </w:tc>
        <w:tc>
          <w:tcPr>
            <w:tcW w:w="126" w:type="pct"/>
          </w:tcPr>
          <w:p w14:paraId="164C59E6" w14:textId="77777777" w:rsidR="004D2E72" w:rsidRPr="00F065D7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A219444" w14:textId="70B7F1D9" w:rsidR="004D2E72" w:rsidRPr="00F065D7" w:rsidRDefault="00C819B9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958</w:t>
            </w:r>
            <w:r w:rsidR="005E6BEF" w:rsidRPr="005E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895</w:t>
            </w:r>
          </w:p>
        </w:tc>
        <w:tc>
          <w:tcPr>
            <w:tcW w:w="126" w:type="pct"/>
          </w:tcPr>
          <w:p w14:paraId="4541A1A9" w14:textId="77777777" w:rsidR="004D2E72" w:rsidRPr="00F065D7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1E3A9A3" w14:textId="599D4A5B" w:rsidR="004D2E72" w:rsidRPr="00F065D7" w:rsidRDefault="00C819B9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943</w:t>
            </w:r>
            <w:r w:rsidR="004D2E72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4D2E72" w:rsidRPr="00F065D7" w14:paraId="06942B6C" w14:textId="77777777" w:rsidTr="00A14E1A">
        <w:tc>
          <w:tcPr>
            <w:tcW w:w="1488" w:type="pct"/>
          </w:tcPr>
          <w:p w14:paraId="22D432DD" w14:textId="77777777" w:rsidR="004D2E72" w:rsidRPr="00F065D7" w:rsidRDefault="004D2E72" w:rsidP="004D2E72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41B00427" w14:textId="77777777" w:rsidR="004D2E72" w:rsidRPr="00F065D7" w:rsidRDefault="004D2E72" w:rsidP="004D2E72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14:paraId="189C2B08" w14:textId="77777777" w:rsidR="004D2E72" w:rsidRPr="00F065D7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3A2B83BC" w14:textId="77777777" w:rsidR="004D2E72" w:rsidRPr="00F065D7" w:rsidRDefault="004D2E72" w:rsidP="004D2E72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269951F" w14:textId="77777777" w:rsidR="004D2E72" w:rsidRPr="00F065D7" w:rsidRDefault="004D2E72" w:rsidP="004D2E72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78A873A" w14:textId="77777777" w:rsidR="004D2E72" w:rsidRPr="00F065D7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872820E" w14:textId="77777777" w:rsidR="004D2E72" w:rsidRPr="00F065D7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14:paraId="1BF41F97" w14:textId="77777777" w:rsidR="004D2E72" w:rsidRPr="00F065D7" w:rsidRDefault="004D2E72" w:rsidP="004D2E72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F6CA8C9" w14:textId="77777777" w:rsidR="004D2E72" w:rsidRPr="00F065D7" w:rsidRDefault="004D2E72" w:rsidP="004D2E72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BEF" w:rsidRPr="00F065D7" w14:paraId="0D51F241" w14:textId="77777777" w:rsidTr="00A14E1A">
        <w:tc>
          <w:tcPr>
            <w:tcW w:w="1488" w:type="pct"/>
          </w:tcPr>
          <w:p w14:paraId="7D528035" w14:textId="6769B8A8" w:rsidR="005E6BEF" w:rsidRPr="00F065D7" w:rsidRDefault="005E6BEF" w:rsidP="005E6BEF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610D7760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14:paraId="5CA97D1C" w14:textId="44BF1EC3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D316FD7" w14:textId="77777777" w:rsidR="005E6BEF" w:rsidRPr="00F065D7" w:rsidRDefault="005E6BEF" w:rsidP="005E6BEF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9C6EB0" w14:textId="7777777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84F18D9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791E8A" w14:textId="4C69E3CA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  <w:r w:rsidR="005E6BEF" w:rsidRPr="005E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856</w:t>
            </w:r>
          </w:p>
        </w:tc>
        <w:tc>
          <w:tcPr>
            <w:tcW w:w="126" w:type="pct"/>
          </w:tcPr>
          <w:p w14:paraId="3A956894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0D9C472" w14:textId="6C5E147C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434</w:t>
            </w:r>
          </w:p>
        </w:tc>
      </w:tr>
      <w:tr w:rsidR="005E6BEF" w:rsidRPr="00F065D7" w14:paraId="539B62C3" w14:textId="77777777" w:rsidTr="00A14E1A">
        <w:tc>
          <w:tcPr>
            <w:tcW w:w="1488" w:type="pct"/>
          </w:tcPr>
          <w:p w14:paraId="1BC75ADE" w14:textId="4FB6A9BB" w:rsidR="005E6BEF" w:rsidRPr="00F065D7" w:rsidRDefault="00C819B9" w:rsidP="005E6BE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49F5B36A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1F0CF42" w14:textId="730BF168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E4C0A71" w14:textId="77777777" w:rsidR="005E6BEF" w:rsidRPr="00F065D7" w:rsidRDefault="005E6BEF" w:rsidP="005E6BEF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6396772" w14:textId="7777777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3424472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048C6EC" w14:textId="19837E47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  <w:r w:rsidR="005E6BEF" w:rsidRPr="005E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238</w:t>
            </w:r>
          </w:p>
        </w:tc>
        <w:tc>
          <w:tcPr>
            <w:tcW w:w="126" w:type="pct"/>
          </w:tcPr>
          <w:p w14:paraId="030408BB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CF9BDE" w14:textId="120DF473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</w:p>
        </w:tc>
      </w:tr>
      <w:tr w:rsidR="005E6BEF" w:rsidRPr="00F065D7" w14:paraId="6D57171E" w14:textId="77777777" w:rsidTr="00A14E1A">
        <w:tc>
          <w:tcPr>
            <w:tcW w:w="1488" w:type="pct"/>
          </w:tcPr>
          <w:p w14:paraId="0B28A590" w14:textId="6E8E5F01" w:rsidR="005E6BEF" w:rsidRPr="00F065D7" w:rsidRDefault="00C819B9" w:rsidP="005E6BE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31644D2C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6FF14BE0" w14:textId="2C39296E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16F8C7BD" w14:textId="77777777" w:rsidR="005E6BEF" w:rsidRPr="00F065D7" w:rsidRDefault="005E6BEF" w:rsidP="005E6BEF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1135EC5" w14:textId="7777777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27A5DA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126074" w14:textId="63D50ABA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5E6BEF" w:rsidRPr="005E6BE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725</w:t>
            </w:r>
          </w:p>
        </w:tc>
        <w:tc>
          <w:tcPr>
            <w:tcW w:w="126" w:type="pct"/>
          </w:tcPr>
          <w:p w14:paraId="2F0B2E30" w14:textId="77777777" w:rsidR="005E6BEF" w:rsidRPr="00F065D7" w:rsidRDefault="005E6BEF" w:rsidP="005E6BEF">
            <w:pPr>
              <w:pStyle w:val="BodyText"/>
              <w:tabs>
                <w:tab w:val="decimal" w:pos="656"/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F7BE94" w14:textId="08552B04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</w:t>
            </w:r>
          </w:p>
        </w:tc>
      </w:tr>
      <w:tr w:rsidR="005E6BEF" w:rsidRPr="00F065D7" w14:paraId="43200DFD" w14:textId="77777777" w:rsidTr="00A14E1A">
        <w:tc>
          <w:tcPr>
            <w:tcW w:w="1488" w:type="pct"/>
          </w:tcPr>
          <w:p w14:paraId="411ED48E" w14:textId="7E819108" w:rsidR="005E6BEF" w:rsidRPr="00F065D7" w:rsidRDefault="005E6BEF" w:rsidP="005E6BE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56CD32C3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19214141" w14:textId="27F7242C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BD108FF" w14:textId="77777777" w:rsidR="005E6BEF" w:rsidRPr="00F065D7" w:rsidRDefault="005E6BEF" w:rsidP="005E6BEF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D52E2D3" w14:textId="7777777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FD4775E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4F42C43" w14:textId="5F7F5615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652DB62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3B71EA9" w14:textId="16D87264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</w:p>
        </w:tc>
      </w:tr>
      <w:tr w:rsidR="005E6BEF" w:rsidRPr="00F065D7" w14:paraId="254F78D1" w14:textId="77777777" w:rsidTr="00A14E1A">
        <w:tc>
          <w:tcPr>
            <w:tcW w:w="1488" w:type="pct"/>
          </w:tcPr>
          <w:p w14:paraId="3FC57F86" w14:textId="77777777" w:rsidR="005E6BEF" w:rsidRPr="00F065D7" w:rsidRDefault="005E6BEF" w:rsidP="005E6BE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6B9FEA4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14:paraId="786A8D93" w14:textId="5A80BA50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126" w:type="pct"/>
          </w:tcPr>
          <w:p w14:paraId="2AC642DB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12FF882E" w14:textId="6FC0691B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26" w:type="pct"/>
          </w:tcPr>
          <w:p w14:paraId="7017FE29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37E6699" w14:textId="7365D50E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26" w:type="pct"/>
          </w:tcPr>
          <w:p w14:paraId="0332F798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55126EF" w14:textId="1B4B5925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102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146</w:t>
            </w:r>
          </w:p>
        </w:tc>
      </w:tr>
      <w:tr w:rsidR="005E6BEF" w:rsidRPr="00F065D7" w14:paraId="30723FBE" w14:textId="77777777" w:rsidTr="00A14E1A">
        <w:tc>
          <w:tcPr>
            <w:tcW w:w="1488" w:type="pct"/>
          </w:tcPr>
          <w:p w14:paraId="74DABA2C" w14:textId="77777777" w:rsidR="005E6BEF" w:rsidRPr="00F065D7" w:rsidRDefault="005E6BEF" w:rsidP="005E6BEF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0625186F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582703E9" w14:textId="2EC37A1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6BCDD437" w14:textId="77777777" w:rsidR="005E6BEF" w:rsidRPr="00F065D7" w:rsidRDefault="005E6BEF" w:rsidP="005E6BEF">
            <w:pPr>
              <w:pStyle w:val="BodyText"/>
              <w:tabs>
                <w:tab w:val="decimal" w:pos="656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2532243" w14:textId="7777777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5A564DEA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BF7E13A" w14:textId="0014BEAE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2F883208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6F42D15" w14:textId="00EFFC82" w:rsidR="005E6BEF" w:rsidRPr="00F065D7" w:rsidRDefault="005E6BEF" w:rsidP="005E6BE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204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6BEF" w:rsidRPr="00F065D7" w14:paraId="0608908B" w14:textId="77777777" w:rsidTr="00A14E1A">
        <w:tc>
          <w:tcPr>
            <w:tcW w:w="1488" w:type="pct"/>
          </w:tcPr>
          <w:p w14:paraId="2A042FF2" w14:textId="77777777" w:rsidR="005E6BEF" w:rsidRPr="00F065D7" w:rsidRDefault="005E6BEF" w:rsidP="005E6BE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7DB01B2C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680F5307" w14:textId="2A8CD869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806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962</w:t>
            </w:r>
          </w:p>
        </w:tc>
        <w:tc>
          <w:tcPr>
            <w:tcW w:w="126" w:type="pct"/>
          </w:tcPr>
          <w:p w14:paraId="2EF1310D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5F37CB6" w14:textId="00AABAF5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881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126" w:type="pct"/>
          </w:tcPr>
          <w:p w14:paraId="19044CC7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5022F1B" w14:textId="5F7F7C83" w:rsidR="005E6BEF" w:rsidRPr="00F065D7" w:rsidRDefault="00C819B9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714</w:t>
            </w:r>
          </w:p>
        </w:tc>
        <w:tc>
          <w:tcPr>
            <w:tcW w:w="126" w:type="pct"/>
          </w:tcPr>
          <w:p w14:paraId="4FD5FD38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F602216" w14:textId="779FED56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092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942</w:t>
            </w:r>
          </w:p>
        </w:tc>
      </w:tr>
      <w:tr w:rsidR="005E6BEF" w:rsidRPr="00F065D7" w14:paraId="31BE30BA" w14:textId="77777777" w:rsidTr="00A14E1A">
        <w:tc>
          <w:tcPr>
            <w:tcW w:w="1488" w:type="pct"/>
            <w:vAlign w:val="bottom"/>
          </w:tcPr>
          <w:p w14:paraId="119DE337" w14:textId="7881E10D" w:rsidR="005E6BEF" w:rsidRPr="00F065D7" w:rsidRDefault="005E6BEF" w:rsidP="005E6BE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527" w:type="pct"/>
          </w:tcPr>
          <w:p w14:paraId="712269BA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503EFFFA" w14:textId="77777777" w:rsidR="005E6BEF" w:rsidRPr="00F065D7" w:rsidRDefault="005E6BEF" w:rsidP="005E6BE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1BEEF9F5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9F7E134" w14:textId="77777777" w:rsidR="005E6BEF" w:rsidRPr="00F065D7" w:rsidRDefault="005E6BEF" w:rsidP="005E6BE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5876061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658956EE" w14:textId="77777777" w:rsidR="005E6BEF" w:rsidRPr="00F065D7" w:rsidRDefault="005E6BEF" w:rsidP="005E6BE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60D8E5AA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14:paraId="7BEF9899" w14:textId="77777777" w:rsidR="005E6BEF" w:rsidRPr="00F065D7" w:rsidRDefault="005E6BEF" w:rsidP="005E6BEF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51B7" w:rsidRPr="00F065D7" w14:paraId="659EDBE3" w14:textId="77777777" w:rsidTr="00A14E1A">
        <w:tc>
          <w:tcPr>
            <w:tcW w:w="1488" w:type="pct"/>
          </w:tcPr>
          <w:p w14:paraId="68600EE2" w14:textId="77777777" w:rsidR="00A851B7" w:rsidRPr="00F065D7" w:rsidRDefault="00A851B7" w:rsidP="00A851B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14:paraId="4827E099" w14:textId="77777777" w:rsidR="00A851B7" w:rsidRPr="00F065D7" w:rsidRDefault="00A851B7" w:rsidP="00A851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3CE02805" w14:textId="2525096F" w:rsidR="00A851B7" w:rsidRPr="00A851B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51B7" w:rsidRPr="00A85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="00A851B7" w:rsidRPr="00A85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824</w:t>
            </w:r>
          </w:p>
        </w:tc>
        <w:tc>
          <w:tcPr>
            <w:tcW w:w="126" w:type="pct"/>
          </w:tcPr>
          <w:p w14:paraId="7E6C2ADE" w14:textId="77777777" w:rsidR="00A851B7" w:rsidRPr="00F065D7" w:rsidRDefault="00A851B7" w:rsidP="00A851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6B58BCD" w14:textId="53682E86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086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608</w:t>
            </w:r>
          </w:p>
        </w:tc>
        <w:tc>
          <w:tcPr>
            <w:tcW w:w="126" w:type="pct"/>
          </w:tcPr>
          <w:p w14:paraId="4DC0E268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BA8CB0" w14:textId="160D0760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  <w:r w:rsidR="00A851B7" w:rsidRPr="005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384</w:t>
            </w:r>
          </w:p>
        </w:tc>
        <w:tc>
          <w:tcPr>
            <w:tcW w:w="126" w:type="pct"/>
          </w:tcPr>
          <w:p w14:paraId="3EB44522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24CCF34F" w14:textId="18B6A1B9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978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836</w:t>
            </w:r>
          </w:p>
        </w:tc>
      </w:tr>
      <w:tr w:rsidR="00A851B7" w:rsidRPr="00F065D7" w14:paraId="09D32533" w14:textId="77777777" w:rsidTr="00A14E1A">
        <w:tc>
          <w:tcPr>
            <w:tcW w:w="1488" w:type="pct"/>
          </w:tcPr>
          <w:p w14:paraId="1A668A87" w14:textId="77777777" w:rsidR="00A851B7" w:rsidRPr="00F065D7" w:rsidRDefault="00A851B7" w:rsidP="00A851B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14:paraId="6ADD2892" w14:textId="77777777" w:rsidR="00A851B7" w:rsidRPr="00F065D7" w:rsidRDefault="00A851B7" w:rsidP="00A851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416A467A" w14:textId="77777777" w:rsidR="00A851B7" w:rsidRPr="00F065D7" w:rsidRDefault="00A851B7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1E7D48" w14:textId="77777777" w:rsidR="00A851B7" w:rsidRPr="00F065D7" w:rsidRDefault="00A851B7" w:rsidP="00A851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1DB8E729" w14:textId="77777777" w:rsidR="00A851B7" w:rsidRPr="00F065D7" w:rsidRDefault="00A851B7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5988C59E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6F12214D" w14:textId="77777777" w:rsidR="00A851B7" w:rsidRPr="00F065D7" w:rsidRDefault="00A851B7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25947E2F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CB9AA9D" w14:textId="77777777" w:rsidR="00A851B7" w:rsidRPr="00F065D7" w:rsidRDefault="00A851B7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51B7" w:rsidRPr="00F065D7" w14:paraId="628EFFFA" w14:textId="77777777" w:rsidTr="00A14E1A">
        <w:tc>
          <w:tcPr>
            <w:tcW w:w="1488" w:type="pct"/>
          </w:tcPr>
          <w:p w14:paraId="0446D90B" w14:textId="42C88E11" w:rsidR="00A851B7" w:rsidRPr="00F065D7" w:rsidRDefault="00A851B7" w:rsidP="00A851B7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14:paraId="2D01215C" w14:textId="77777777" w:rsidR="00A851B7" w:rsidRPr="00F065D7" w:rsidRDefault="00A851B7" w:rsidP="00A851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F69A043" w14:textId="5336DAB8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="00A851B7" w:rsidRPr="00A85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487</w:t>
            </w:r>
          </w:p>
        </w:tc>
        <w:tc>
          <w:tcPr>
            <w:tcW w:w="126" w:type="pct"/>
          </w:tcPr>
          <w:p w14:paraId="3235FC03" w14:textId="77777777" w:rsidR="00A851B7" w:rsidRPr="00F065D7" w:rsidRDefault="00A851B7" w:rsidP="00A851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C11D87A" w14:textId="77D82397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095</w:t>
            </w:r>
          </w:p>
        </w:tc>
        <w:tc>
          <w:tcPr>
            <w:tcW w:w="126" w:type="pct"/>
          </w:tcPr>
          <w:p w14:paraId="33AAB4E9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36EB1A66" w14:textId="6D9A4303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  <w:r w:rsidR="00A851B7" w:rsidRPr="005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127</w:t>
            </w:r>
          </w:p>
        </w:tc>
        <w:tc>
          <w:tcPr>
            <w:tcW w:w="126" w:type="pct"/>
          </w:tcPr>
          <w:p w14:paraId="74608707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36291ECA" w14:textId="57BA4995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378</w:t>
            </w:r>
          </w:p>
        </w:tc>
      </w:tr>
      <w:tr w:rsidR="00A851B7" w:rsidRPr="00F065D7" w14:paraId="089C0792" w14:textId="77777777" w:rsidTr="00A14E1A">
        <w:tc>
          <w:tcPr>
            <w:tcW w:w="1488" w:type="pct"/>
          </w:tcPr>
          <w:p w14:paraId="22FEF66F" w14:textId="08470B3C" w:rsidR="00A851B7" w:rsidRPr="00F065D7" w:rsidRDefault="00C819B9" w:rsidP="00A851B7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A40C748" w14:textId="77777777" w:rsidR="00A851B7" w:rsidRPr="00F065D7" w:rsidRDefault="00A851B7" w:rsidP="00A851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1229EF86" w14:textId="1181B23E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</w:t>
            </w:r>
            <w:r w:rsidR="00A851B7" w:rsidRPr="00A85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126" w:type="pct"/>
          </w:tcPr>
          <w:p w14:paraId="6DD69D67" w14:textId="77777777" w:rsidR="00A851B7" w:rsidRPr="00F065D7" w:rsidRDefault="00A851B7" w:rsidP="00A851B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5D615B52" w14:textId="08D8848B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126" w:type="pct"/>
          </w:tcPr>
          <w:p w14:paraId="7AF94FFF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97EE977" w14:textId="01A6C911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  <w:r w:rsidR="00A851B7" w:rsidRPr="005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</w:t>
            </w:r>
          </w:p>
        </w:tc>
        <w:tc>
          <w:tcPr>
            <w:tcW w:w="126" w:type="pct"/>
          </w:tcPr>
          <w:p w14:paraId="24CF4F93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402C8FF9" w14:textId="17123B7A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</w:tr>
      <w:tr w:rsidR="00A851B7" w:rsidRPr="00F065D7" w14:paraId="2DDBA1E0" w14:textId="77777777" w:rsidTr="00A14E1A">
        <w:tc>
          <w:tcPr>
            <w:tcW w:w="1488" w:type="pct"/>
          </w:tcPr>
          <w:p w14:paraId="64DB23C9" w14:textId="6A2B7C94" w:rsidR="00A851B7" w:rsidRPr="00F065D7" w:rsidRDefault="00C819B9" w:rsidP="00A851B7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51B7"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45F8B541" w14:textId="77777777" w:rsidR="00A851B7" w:rsidRPr="00F065D7" w:rsidRDefault="00A851B7" w:rsidP="00A851B7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14:paraId="714E5348" w14:textId="25BEEF18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51B7" w:rsidRPr="00A851B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126" w:type="pct"/>
          </w:tcPr>
          <w:p w14:paraId="64DDD4BC" w14:textId="77777777" w:rsidR="00A851B7" w:rsidRPr="00F065D7" w:rsidRDefault="00A851B7" w:rsidP="00A851B7">
            <w:pPr>
              <w:pStyle w:val="BodyText"/>
              <w:tabs>
                <w:tab w:val="decimal" w:pos="664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2D371993" w14:textId="49CC22FC" w:rsidR="00A851B7" w:rsidRPr="00F065D7" w:rsidRDefault="00C819B9" w:rsidP="00A851B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183</w:t>
            </w:r>
          </w:p>
        </w:tc>
        <w:tc>
          <w:tcPr>
            <w:tcW w:w="126" w:type="pct"/>
          </w:tcPr>
          <w:p w14:paraId="35DCD7BF" w14:textId="77777777" w:rsidR="00A851B7" w:rsidRPr="00F065D7" w:rsidRDefault="00A851B7" w:rsidP="00A851B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4D8ED4" w14:textId="0591D29B" w:rsidR="00A851B7" w:rsidRPr="00F065D7" w:rsidRDefault="00C819B9" w:rsidP="00A851B7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851B7" w:rsidRPr="005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845</w:t>
            </w:r>
          </w:p>
        </w:tc>
        <w:tc>
          <w:tcPr>
            <w:tcW w:w="126" w:type="pct"/>
          </w:tcPr>
          <w:p w14:paraId="5E6D500D" w14:textId="77777777" w:rsidR="00A851B7" w:rsidRPr="005E6BEF" w:rsidRDefault="00A851B7" w:rsidP="00A851B7">
            <w:pPr>
              <w:pStyle w:val="BodyText"/>
              <w:tabs>
                <w:tab w:val="decimal" w:pos="1244"/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2A4F870" w14:textId="77777777" w:rsidR="00A851B7" w:rsidRPr="00F065D7" w:rsidRDefault="00A851B7" w:rsidP="00A851B7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BEF" w:rsidRPr="00F065D7" w14:paraId="0C41F815" w14:textId="77777777" w:rsidTr="00A14E1A">
        <w:tc>
          <w:tcPr>
            <w:tcW w:w="1488" w:type="pct"/>
          </w:tcPr>
          <w:p w14:paraId="5DDDE943" w14:textId="23241685" w:rsidR="005E6BEF" w:rsidRPr="00F065D7" w:rsidRDefault="005E6BEF" w:rsidP="005E6BEF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14:paraId="254A95D8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39634587" w14:textId="000541AE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 w:rsidR="005E6BEF" w:rsidRPr="005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</w:p>
        </w:tc>
        <w:tc>
          <w:tcPr>
            <w:tcW w:w="126" w:type="pct"/>
          </w:tcPr>
          <w:p w14:paraId="306F1F84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218CBC4" w14:textId="399B5D16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398</w:t>
            </w:r>
            <w:r w:rsidR="005E6BEF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422</w:t>
            </w:r>
          </w:p>
        </w:tc>
        <w:tc>
          <w:tcPr>
            <w:tcW w:w="126" w:type="pct"/>
          </w:tcPr>
          <w:p w14:paraId="7C4DFC9C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6E0E7C7" w14:textId="4CC34088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0D28A7EB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BBEA80D" w14:textId="77777777" w:rsidR="005E6BEF" w:rsidRPr="00F065D7" w:rsidRDefault="005E6BEF" w:rsidP="005E6BEF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E6BEF" w:rsidRPr="00F065D7" w14:paraId="4FA3492C" w14:textId="77777777" w:rsidTr="00A14E1A">
        <w:tc>
          <w:tcPr>
            <w:tcW w:w="1488" w:type="pct"/>
          </w:tcPr>
          <w:p w14:paraId="59D6ECC2" w14:textId="77777777" w:rsidR="005E6BEF" w:rsidRPr="00F065D7" w:rsidRDefault="005E6BEF" w:rsidP="005E6BEF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14:paraId="2545B1FC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14:paraId="7DC9CC69" w14:textId="23619EC4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494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814</w:t>
            </w:r>
          </w:p>
        </w:tc>
        <w:tc>
          <w:tcPr>
            <w:tcW w:w="126" w:type="pct"/>
          </w:tcPr>
          <w:p w14:paraId="41B3DD5E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C40377E" w14:textId="751B6939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694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212</w:t>
            </w:r>
          </w:p>
        </w:tc>
        <w:tc>
          <w:tcPr>
            <w:tcW w:w="126" w:type="pct"/>
          </w:tcPr>
          <w:p w14:paraId="369D962B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5696CEB4" w14:textId="78517AB0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604</w:t>
            </w:r>
          </w:p>
        </w:tc>
        <w:tc>
          <w:tcPr>
            <w:tcW w:w="126" w:type="pct"/>
          </w:tcPr>
          <w:p w14:paraId="7284BC7C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93FCCDE" w14:textId="289AE5A3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398</w:t>
            </w:r>
          </w:p>
        </w:tc>
      </w:tr>
      <w:tr w:rsidR="005E6BEF" w:rsidRPr="00F065D7" w14:paraId="4ABD3F7F" w14:textId="77777777" w:rsidTr="00A14E1A">
        <w:tc>
          <w:tcPr>
            <w:tcW w:w="1488" w:type="pct"/>
          </w:tcPr>
          <w:p w14:paraId="463B05BC" w14:textId="77777777" w:rsidR="005E6BEF" w:rsidRPr="00F065D7" w:rsidRDefault="005E6BEF" w:rsidP="005E6BEF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14:paraId="6157D496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01836FCA" w14:textId="15CA3A2B" w:rsidR="005E6BEF" w:rsidRPr="005E6BEF" w:rsidRDefault="005E6BEF" w:rsidP="005E6BE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BE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C819B9" w:rsidRPr="00C819B9">
              <w:rPr>
                <w:rFonts w:asciiTheme="majorBidi" w:hAnsiTheme="majorBidi"/>
                <w:sz w:val="30"/>
                <w:szCs w:val="30"/>
                <w:lang w:val="en-US"/>
              </w:rPr>
              <w:t>404</w:t>
            </w:r>
            <w:r w:rsidRPr="005E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/>
                <w:sz w:val="30"/>
                <w:szCs w:val="30"/>
                <w:lang w:val="en-US"/>
              </w:rPr>
              <w:t>893</w:t>
            </w:r>
            <w:r w:rsidRPr="005E6BE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6" w:type="pct"/>
          </w:tcPr>
          <w:p w14:paraId="2A643E13" w14:textId="77777777" w:rsidR="005E6BEF" w:rsidRPr="00F065D7" w:rsidRDefault="005E6BEF" w:rsidP="005E6BEF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2AE2064" w14:textId="5274140D" w:rsidR="005E6BEF" w:rsidRPr="00F065D7" w:rsidRDefault="005E6BEF" w:rsidP="005E6BE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395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4D1D783A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E9A2DC5" w14:textId="451166F0" w:rsidR="005E6BEF" w:rsidRPr="00F065D7" w:rsidRDefault="005E6BEF" w:rsidP="005E6BE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6BE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Pr="005E6BE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14:paraId="7BDAE390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1758F50A" w14:textId="5968005B" w:rsidR="005E6BEF" w:rsidRPr="00F065D7" w:rsidRDefault="005E6BEF" w:rsidP="005E6BE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Pr="00F065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E6BEF" w:rsidRPr="00F065D7" w14:paraId="57D3F720" w14:textId="77777777" w:rsidTr="00A14E1A">
        <w:tc>
          <w:tcPr>
            <w:tcW w:w="1488" w:type="pct"/>
          </w:tcPr>
          <w:p w14:paraId="5939D42F" w14:textId="77777777" w:rsidR="005E6BEF" w:rsidRPr="00F065D7" w:rsidRDefault="005E6BEF" w:rsidP="005E6BEF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A8E023E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14:paraId="54F8BEF7" w14:textId="615D6033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089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921</w:t>
            </w:r>
          </w:p>
        </w:tc>
        <w:tc>
          <w:tcPr>
            <w:tcW w:w="126" w:type="pct"/>
          </w:tcPr>
          <w:p w14:paraId="65C2FDA4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4897CB6" w14:textId="0B0853AE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299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018</w:t>
            </w:r>
          </w:p>
        </w:tc>
        <w:tc>
          <w:tcPr>
            <w:tcW w:w="126" w:type="pct"/>
          </w:tcPr>
          <w:p w14:paraId="2981F676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9D8C403" w14:textId="2D7E8CA5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126" w:type="pct"/>
          </w:tcPr>
          <w:p w14:paraId="0BE49B4F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C26CEAF" w14:textId="749F4C01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006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361</w:t>
            </w:r>
          </w:p>
        </w:tc>
      </w:tr>
      <w:tr w:rsidR="005E6BEF" w:rsidRPr="00F065D7" w14:paraId="6BC2456F" w14:textId="77777777" w:rsidTr="00A14E1A">
        <w:tc>
          <w:tcPr>
            <w:tcW w:w="1488" w:type="pct"/>
          </w:tcPr>
          <w:p w14:paraId="79BC6183" w14:textId="77777777" w:rsidR="005E6BEF" w:rsidRPr="00F065D7" w:rsidRDefault="005E6BEF" w:rsidP="005E6BE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14:paraId="4AF5C517" w14:textId="77777777" w:rsidR="005E6BEF" w:rsidRPr="00F065D7" w:rsidRDefault="005E6BEF" w:rsidP="005E6BEF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5196EFC7" w14:textId="77CFCF52" w:rsidR="005E6BEF" w:rsidRPr="00F065D7" w:rsidRDefault="00C819B9" w:rsidP="005E6BE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896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883</w:t>
            </w:r>
          </w:p>
        </w:tc>
        <w:tc>
          <w:tcPr>
            <w:tcW w:w="126" w:type="pct"/>
          </w:tcPr>
          <w:p w14:paraId="267978C4" w14:textId="77777777" w:rsidR="005E6BEF" w:rsidRPr="00F065D7" w:rsidRDefault="005E6BEF" w:rsidP="005E6BE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1AB805" w14:textId="711D008A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</w:t>
            </w:r>
          </w:p>
        </w:tc>
        <w:tc>
          <w:tcPr>
            <w:tcW w:w="126" w:type="pct"/>
          </w:tcPr>
          <w:p w14:paraId="25124FDD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4A8EA607" w14:textId="1F4F7AD3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  <w:r w:rsidR="005E6BEF" w:rsidRPr="005E6B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</w:p>
        </w:tc>
        <w:tc>
          <w:tcPr>
            <w:tcW w:w="126" w:type="pct"/>
          </w:tcPr>
          <w:p w14:paraId="5D844517" w14:textId="77777777" w:rsidR="005E6BEF" w:rsidRPr="00F065D7" w:rsidRDefault="005E6BEF" w:rsidP="005E6BEF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65B686F" w14:textId="45EAD3D2" w:rsidR="005E6BEF" w:rsidRPr="00F065D7" w:rsidRDefault="00C819B9" w:rsidP="005E6BEF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099</w:t>
            </w:r>
            <w:r w:rsidR="005E6BEF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303</w:t>
            </w:r>
          </w:p>
        </w:tc>
      </w:tr>
    </w:tbl>
    <w:bookmarkEnd w:id="2"/>
    <w:p w14:paraId="16EEAEBC" w14:textId="60033103" w:rsidR="00F41B62" w:rsidRPr="004C17E4" w:rsidRDefault="00697F53" w:rsidP="00567588">
      <w:pPr>
        <w:spacing w:before="120"/>
        <w:ind w:left="539" w:right="-3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C17E4">
        <w:rPr>
          <w:rFonts w:ascii="Angsana New" w:hAnsi="Angsana New"/>
          <w:sz w:val="30"/>
          <w:szCs w:val="30"/>
          <w:cs/>
          <w:lang w:val="en-US"/>
        </w:rPr>
        <w:t>โดย</w:t>
      </w:r>
      <w:r w:rsidRPr="004C17E4">
        <w:rPr>
          <w:rFonts w:ascii="Angsana New" w:hAnsi="Angsana New"/>
          <w:sz w:val="30"/>
          <w:szCs w:val="30"/>
          <w:cs/>
        </w:rPr>
        <w:t xml:space="preserve">ปกติระยะเวลาการให้สินเชื่อแก่ลูกค้าของกลุ่มบริษัทมีระยะเวลาตั้งแต่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10</w:t>
      </w:r>
      <w:r w:rsidR="005D7529" w:rsidRPr="004C17E4">
        <w:rPr>
          <w:rFonts w:ascii="Angsana New" w:hAnsi="Angsana New"/>
          <w:sz w:val="30"/>
          <w:szCs w:val="30"/>
          <w:cs/>
        </w:rPr>
        <w:t xml:space="preserve"> วัน ถึง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100</w:t>
      </w:r>
      <w:r w:rsidR="00A851B7">
        <w:rPr>
          <w:rFonts w:ascii="Angsana New" w:hAnsi="Angsana New"/>
          <w:sz w:val="30"/>
          <w:szCs w:val="30"/>
          <w:lang w:val="en-US"/>
        </w:rPr>
        <w:t xml:space="preserve"> </w:t>
      </w:r>
      <w:r w:rsidR="00A851B7">
        <w:rPr>
          <w:rFonts w:ascii="Angsana New" w:hAnsi="Angsana New" w:hint="cs"/>
          <w:sz w:val="30"/>
          <w:szCs w:val="30"/>
          <w:cs/>
          <w:lang w:val="en-US"/>
        </w:rPr>
        <w:t>วัน</w:t>
      </w:r>
      <w:r w:rsidR="005D7529" w:rsidRPr="004C17E4">
        <w:rPr>
          <w:rFonts w:ascii="Angsana New" w:hAnsi="Angsana New"/>
          <w:sz w:val="30"/>
          <w:szCs w:val="30"/>
          <w:cs/>
        </w:rPr>
        <w:t xml:space="preserve"> </w:t>
      </w:r>
      <w:r w:rsidR="005D7529" w:rsidRPr="00A851B7">
        <w:rPr>
          <w:rFonts w:ascii="Angsana New" w:hAnsi="Angsana New"/>
          <w:i/>
          <w:iCs/>
          <w:sz w:val="30"/>
          <w:szCs w:val="30"/>
        </w:rPr>
        <w:t>(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C17E4" w:rsidRPr="00A851B7">
        <w:rPr>
          <w:rFonts w:ascii="Angsana New" w:hAnsi="Angsana New"/>
          <w:i/>
          <w:iCs/>
          <w:sz w:val="30"/>
          <w:szCs w:val="30"/>
        </w:rPr>
        <w:t xml:space="preserve"> </w:t>
      </w:r>
      <w:r w:rsidR="004C17E4" w:rsidRPr="00A851B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="005D7529" w:rsidRPr="00A851B7">
        <w:rPr>
          <w:rFonts w:ascii="Angsana New" w:hAnsi="Angsana New"/>
          <w:i/>
          <w:iCs/>
          <w:sz w:val="30"/>
          <w:szCs w:val="30"/>
        </w:rPr>
        <w:t xml:space="preserve">: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7</w:t>
      </w:r>
      <w:r w:rsidRPr="00A851B7">
        <w:rPr>
          <w:rFonts w:ascii="Angsana New" w:hAnsi="Angsana New"/>
          <w:i/>
          <w:iCs/>
          <w:sz w:val="30"/>
          <w:szCs w:val="30"/>
          <w:cs/>
        </w:rPr>
        <w:t xml:space="preserve"> วัน ถึง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100</w:t>
      </w:r>
      <w:r w:rsidRPr="00A851B7">
        <w:rPr>
          <w:rFonts w:ascii="Angsana New" w:hAnsi="Angsana New"/>
          <w:i/>
          <w:iCs/>
          <w:sz w:val="30"/>
          <w:szCs w:val="30"/>
          <w:cs/>
        </w:rPr>
        <w:t xml:space="preserve"> วัน</w:t>
      </w:r>
      <w:r w:rsidR="005D7529" w:rsidRPr="00A851B7">
        <w:rPr>
          <w:rFonts w:ascii="Angsana New" w:hAnsi="Angsana New"/>
          <w:i/>
          <w:iCs/>
          <w:sz w:val="30"/>
          <w:szCs w:val="30"/>
        </w:rPr>
        <w:t>)</w:t>
      </w:r>
    </w:p>
    <w:p w14:paraId="6942A5CF" w14:textId="77777777" w:rsidR="0014724D" w:rsidRDefault="0014724D">
      <w:pPr>
        <w:spacing w:line="240" w:lineRule="auto"/>
        <w:rPr>
          <w:rFonts w:ascii="Angsana New" w:hAnsi="Angsana New"/>
          <w:sz w:val="20"/>
          <w:szCs w:val="20"/>
        </w:rPr>
      </w:pPr>
    </w:p>
    <w:p w14:paraId="42FE81CE" w14:textId="77777777" w:rsidR="0014724D" w:rsidRDefault="0014724D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161"/>
        <w:gridCol w:w="1093"/>
        <w:gridCol w:w="238"/>
        <w:gridCol w:w="1207"/>
        <w:gridCol w:w="238"/>
        <w:gridCol w:w="1200"/>
        <w:gridCol w:w="238"/>
        <w:gridCol w:w="1200"/>
      </w:tblGrid>
      <w:tr w:rsidR="0014724D" w:rsidRPr="00F065D7" w14:paraId="6F7FC6B1" w14:textId="77777777" w:rsidTr="00A26884">
        <w:tc>
          <w:tcPr>
            <w:tcW w:w="1488" w:type="pct"/>
          </w:tcPr>
          <w:p w14:paraId="3CDFE11F" w14:textId="77777777" w:rsidR="0014724D" w:rsidRPr="0014724D" w:rsidRDefault="0014724D" w:rsidP="00A2688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14:paraId="73CC43D1" w14:textId="77777777" w:rsidR="0014724D" w:rsidRPr="0014724D" w:rsidRDefault="0014724D" w:rsidP="00A2688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14:paraId="7E5295CB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41498A1A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14:paraId="3D43DCF0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724D" w:rsidRPr="00F065D7" w14:paraId="6503B79B" w14:textId="77777777" w:rsidTr="00A26884">
        <w:tc>
          <w:tcPr>
            <w:tcW w:w="1488" w:type="pct"/>
          </w:tcPr>
          <w:p w14:paraId="13F65689" w14:textId="77777777" w:rsidR="0014724D" w:rsidRPr="0014724D" w:rsidRDefault="0014724D" w:rsidP="00A2688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C627E57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995AEC4" w14:textId="007E27B7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1E5E630E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60ADF5D" w14:textId="0BDA6ED2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14:paraId="0A27AD02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F24DE60" w14:textId="2ABA390E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7" w:type="pct"/>
          </w:tcPr>
          <w:p w14:paraId="3473C8A4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58E50528" w14:textId="325274C2" w:rsidR="0014724D" w:rsidRPr="0014724D" w:rsidRDefault="00C819B9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4724D" w:rsidRPr="00F065D7" w14:paraId="4036A684" w14:textId="77777777" w:rsidTr="00A26884">
        <w:tc>
          <w:tcPr>
            <w:tcW w:w="1488" w:type="pct"/>
          </w:tcPr>
          <w:p w14:paraId="5AA79A9C" w14:textId="77777777" w:rsidR="0014724D" w:rsidRPr="0014724D" w:rsidRDefault="0014724D" w:rsidP="00A26884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14:paraId="6AE342B0" w14:textId="77777777" w:rsidR="0014724D" w:rsidRPr="0014724D" w:rsidRDefault="0014724D" w:rsidP="00A2688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  <w:vAlign w:val="center"/>
          </w:tcPr>
          <w:p w14:paraId="2B8248FC" w14:textId="77777777" w:rsidR="0014724D" w:rsidRPr="0014724D" w:rsidRDefault="0014724D" w:rsidP="00A26884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724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24D" w:rsidRPr="00F065D7" w14:paraId="6DF19AFA" w14:textId="77777777" w:rsidTr="00A26884">
        <w:tc>
          <w:tcPr>
            <w:tcW w:w="2692" w:type="pct"/>
            <w:gridSpan w:val="3"/>
          </w:tcPr>
          <w:p w14:paraId="0B9EEDEC" w14:textId="77777777" w:rsidR="0014724D" w:rsidRPr="0014724D" w:rsidRDefault="0014724D" w:rsidP="00A26884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Pr="0014724D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Pr="0014724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4724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27" w:type="pct"/>
            <w:vAlign w:val="bottom"/>
          </w:tcPr>
          <w:p w14:paraId="6B1A33A6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vAlign w:val="bottom"/>
          </w:tcPr>
          <w:p w14:paraId="673C5AFE" w14:textId="77777777" w:rsidR="0014724D" w:rsidRPr="0014724D" w:rsidRDefault="0014724D" w:rsidP="00A2688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vAlign w:val="bottom"/>
          </w:tcPr>
          <w:p w14:paraId="117BAD80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50BBB834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C967F47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vAlign w:val="bottom"/>
          </w:tcPr>
          <w:p w14:paraId="449D9F35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724D" w:rsidRPr="00F065D7" w14:paraId="7C43B202" w14:textId="77777777" w:rsidTr="00A26884">
        <w:tc>
          <w:tcPr>
            <w:tcW w:w="2108" w:type="pct"/>
            <w:gridSpan w:val="2"/>
          </w:tcPr>
          <w:p w14:paraId="68D36A25" w14:textId="4A29B096" w:rsidR="0014724D" w:rsidRPr="0014724D" w:rsidRDefault="0014724D" w:rsidP="00A26884">
            <w:pPr>
              <w:pStyle w:val="BodyText"/>
              <w:spacing w:after="0"/>
              <w:ind w:left="151" w:right="-131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สามเดือนสิ้นสุดวันที่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1472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119BFB11" w14:textId="3A3714DE" w:rsidR="0014724D" w:rsidRPr="0014724D" w:rsidRDefault="00D268AD" w:rsidP="00A268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  <w:vAlign w:val="bottom"/>
          </w:tcPr>
          <w:p w14:paraId="27FB64B0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72527F8A" w14:textId="3F58AED5" w:rsidR="0014724D" w:rsidRPr="0014724D" w:rsidRDefault="00C819B9" w:rsidP="00A2688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4724D" w:rsidRPr="001472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810</w:t>
            </w:r>
          </w:p>
        </w:tc>
        <w:tc>
          <w:tcPr>
            <w:tcW w:w="127" w:type="pct"/>
            <w:vAlign w:val="bottom"/>
          </w:tcPr>
          <w:p w14:paraId="61F3B589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5D8831E4" w14:textId="1CAE29B0" w:rsidR="0014724D" w:rsidRPr="0014724D" w:rsidRDefault="00D268A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251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4CEEF1F6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5C5470F" w14:textId="75450169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72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Pr="001472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14724D" w:rsidRPr="00F065D7" w14:paraId="67BAC07E" w14:textId="77777777" w:rsidTr="00A26884">
        <w:tc>
          <w:tcPr>
            <w:tcW w:w="2108" w:type="pct"/>
            <w:gridSpan w:val="2"/>
          </w:tcPr>
          <w:p w14:paraId="4C10F355" w14:textId="0A1A5FA3" w:rsidR="0014724D" w:rsidRPr="0014724D" w:rsidRDefault="0014724D" w:rsidP="00A26884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472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 xml:space="preserve">หกเดือนสิ้นสุดวันที่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14724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4724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4153E06A" w14:textId="1DEFABBD" w:rsidR="0014724D" w:rsidRPr="0014724D" w:rsidRDefault="00D268AD" w:rsidP="00A2688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751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  <w:vAlign w:val="bottom"/>
          </w:tcPr>
          <w:p w14:paraId="49D528DC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18D5E69" w14:textId="25AAB0A8" w:rsidR="0014724D" w:rsidRPr="0014724D" w:rsidRDefault="00C819B9" w:rsidP="00A26884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14724D" w:rsidRPr="0014724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</w:t>
            </w:r>
          </w:p>
        </w:tc>
        <w:tc>
          <w:tcPr>
            <w:tcW w:w="127" w:type="pct"/>
            <w:vAlign w:val="bottom"/>
          </w:tcPr>
          <w:p w14:paraId="776B977E" w14:textId="77777777" w:rsidR="0014724D" w:rsidRPr="0014724D" w:rsidRDefault="0014724D" w:rsidP="00A2688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  <w:vAlign w:val="bottom"/>
          </w:tcPr>
          <w:p w14:paraId="759FA333" w14:textId="07402681" w:rsidR="0014724D" w:rsidRPr="0014724D" w:rsidRDefault="00D268A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755</w:t>
            </w:r>
            <w:r w:rsidRPr="00D2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  <w:vAlign w:val="bottom"/>
          </w:tcPr>
          <w:p w14:paraId="0844C10F" w14:textId="77777777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50AF14B8" w14:textId="5B084219" w:rsidR="0014724D" w:rsidRPr="0014724D" w:rsidRDefault="0014724D" w:rsidP="00A26884">
            <w:pPr>
              <w:pStyle w:val="BodyText"/>
              <w:tabs>
                <w:tab w:val="decimal" w:pos="1244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472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Pr="001472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14:paraId="38C6906E" w14:textId="77777777" w:rsidR="0014724D" w:rsidRPr="0014724D" w:rsidRDefault="0014724D" w:rsidP="0014724D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4EB93BE" w14:textId="77777777" w:rsidR="000A2CC0" w:rsidRPr="00F065D7" w:rsidRDefault="000A2CC0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</w:t>
      </w:r>
      <w:r w:rsidR="00A30680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14:paraId="2C8F9227" w14:textId="77777777" w:rsidR="002C0F04" w:rsidRPr="00F065D7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243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7"/>
      </w:tblGrid>
      <w:tr w:rsidR="008E6872" w:rsidRPr="00F065D7" w14:paraId="27BAECF8" w14:textId="77777777" w:rsidTr="00567588">
        <w:trPr>
          <w:trHeight w:val="313"/>
          <w:tblHeader/>
        </w:trPr>
        <w:tc>
          <w:tcPr>
            <w:tcW w:w="2049" w:type="pct"/>
          </w:tcPr>
          <w:p w14:paraId="1AE6A981" w14:textId="77777777" w:rsidR="008E6872" w:rsidRPr="00F065D7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E016A58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14:paraId="37597974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7E95158D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14:paraId="3868CE31" w14:textId="77777777" w:rsidR="008E6872" w:rsidRPr="00F065D7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F065D7" w14:paraId="76046F33" w14:textId="77777777" w:rsidTr="00682AF7">
        <w:trPr>
          <w:trHeight w:val="275"/>
          <w:tblHeader/>
        </w:trPr>
        <w:tc>
          <w:tcPr>
            <w:tcW w:w="2049" w:type="pct"/>
          </w:tcPr>
          <w:p w14:paraId="49219E4A" w14:textId="42249002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5BC9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EB274A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EB274A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" w:type="pct"/>
            <w:vAlign w:val="bottom"/>
          </w:tcPr>
          <w:p w14:paraId="29C25F91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20D8F99F" w14:textId="21B9B9B8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vAlign w:val="bottom"/>
          </w:tcPr>
          <w:p w14:paraId="3EED083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26616D24" w14:textId="15996707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  <w:vAlign w:val="bottom"/>
          </w:tcPr>
          <w:p w14:paraId="02A4D047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07D6F13D" w14:textId="0C398BC3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  <w:gridSpan w:val="2"/>
            <w:vAlign w:val="bottom"/>
          </w:tcPr>
          <w:p w14:paraId="5BF1628A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vAlign w:val="bottom"/>
          </w:tcPr>
          <w:p w14:paraId="565E2D80" w14:textId="7EEBF448" w:rsidR="001B3763" w:rsidRPr="00F065D7" w:rsidRDefault="00C819B9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1B3763" w:rsidRPr="00F065D7" w14:paraId="73F3D4E1" w14:textId="77777777" w:rsidTr="00567588">
        <w:trPr>
          <w:trHeight w:val="313"/>
          <w:tblHeader/>
        </w:trPr>
        <w:tc>
          <w:tcPr>
            <w:tcW w:w="2049" w:type="pct"/>
          </w:tcPr>
          <w:p w14:paraId="232AE05B" w14:textId="77777777" w:rsidR="001B3763" w:rsidRPr="00F065D7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3EEDBB08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14:paraId="412CEFAF" w14:textId="77777777" w:rsidR="001B3763" w:rsidRPr="00F065D7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F065D7" w14:paraId="7A73BBCC" w14:textId="77777777" w:rsidTr="005538F7">
        <w:trPr>
          <w:trHeight w:val="313"/>
        </w:trPr>
        <w:tc>
          <w:tcPr>
            <w:tcW w:w="2049" w:type="pct"/>
          </w:tcPr>
          <w:p w14:paraId="6C3AA071" w14:textId="77777777" w:rsidR="001B3763" w:rsidRPr="00F065D7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2029EDB0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14:paraId="03903C4D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6614C3" w14:textId="77777777" w:rsidR="001B3763" w:rsidRPr="00F065D7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A375EEC" w14:textId="77777777" w:rsidR="001B3763" w:rsidRPr="00F065D7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594154A8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3A599177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192E534E" w14:textId="77777777" w:rsidR="001B3763" w:rsidRPr="00F065D7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13E9F58" w14:textId="77777777" w:rsidR="001B3763" w:rsidRPr="00F065D7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0EC" w:rsidRPr="00F065D7" w14:paraId="47D495EC" w14:textId="77777777" w:rsidTr="005538F7">
        <w:trPr>
          <w:trHeight w:val="300"/>
        </w:trPr>
        <w:tc>
          <w:tcPr>
            <w:tcW w:w="2049" w:type="pct"/>
          </w:tcPr>
          <w:p w14:paraId="44F8703A" w14:textId="25BF57B3" w:rsidR="005270EC" w:rsidRPr="005E6BEF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1" w:type="pct"/>
          </w:tcPr>
          <w:p w14:paraId="09F6494D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4866B57C" w14:textId="59C92245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319</w:t>
            </w:r>
            <w:r w:rsidR="005B41A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059</w:t>
            </w:r>
          </w:p>
        </w:tc>
        <w:tc>
          <w:tcPr>
            <w:tcW w:w="147" w:type="pct"/>
          </w:tcPr>
          <w:p w14:paraId="274D3DD3" w14:textId="77777777" w:rsidR="005270EC" w:rsidRPr="00F065D7" w:rsidRDefault="005270EC" w:rsidP="005270EC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9499115" w14:textId="40FD6235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5270E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27" w:type="pct"/>
          </w:tcPr>
          <w:p w14:paraId="764FACC4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69A3C8BF" w14:textId="77777777" w:rsidR="005270EC" w:rsidRPr="00F065D7" w:rsidRDefault="005270EC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4B5936CE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38985A7F" w14:textId="77777777" w:rsidR="005270EC" w:rsidRPr="00F065D7" w:rsidRDefault="005270EC" w:rsidP="005270E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FD25D6" w:rsidRPr="00F065D7" w14:paraId="2AAEE07E" w14:textId="77777777" w:rsidTr="005538F7">
        <w:trPr>
          <w:trHeight w:val="300"/>
        </w:trPr>
        <w:tc>
          <w:tcPr>
            <w:tcW w:w="2049" w:type="pct"/>
          </w:tcPr>
          <w:p w14:paraId="41886C21" w14:textId="77777777" w:rsidR="00FD25D6" w:rsidRPr="00F065D7" w:rsidRDefault="00FD25D6" w:rsidP="00FD25D6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1" w:type="pct"/>
          </w:tcPr>
          <w:p w14:paraId="29A90F52" w14:textId="77777777" w:rsidR="00FD25D6" w:rsidRPr="00F065D7" w:rsidRDefault="00FD25D6" w:rsidP="00FD25D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55BD94C1" w14:textId="39503EA3" w:rsidR="00FD25D6" w:rsidRPr="00F065D7" w:rsidRDefault="00C819B9" w:rsidP="00FD25D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F06627"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264</w:t>
            </w:r>
          </w:p>
        </w:tc>
        <w:tc>
          <w:tcPr>
            <w:tcW w:w="147" w:type="pct"/>
          </w:tcPr>
          <w:p w14:paraId="65009364" w14:textId="77777777" w:rsidR="00FD25D6" w:rsidRPr="00F065D7" w:rsidRDefault="00FD25D6" w:rsidP="00FD25D6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62235704" w14:textId="6584D436" w:rsidR="00FD25D6" w:rsidRPr="00F065D7" w:rsidRDefault="00C819B9" w:rsidP="00FD25D6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FD25D6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</w:p>
        </w:tc>
        <w:tc>
          <w:tcPr>
            <w:tcW w:w="127" w:type="pct"/>
          </w:tcPr>
          <w:p w14:paraId="00CE1FAE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7EA206E9" w14:textId="543A9BEE" w:rsidR="00FD25D6" w:rsidRPr="00F065D7" w:rsidRDefault="005034E1" w:rsidP="00FD25D6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F01B66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1E57D5B9" w14:textId="0130E7A0" w:rsidR="00FD25D6" w:rsidRPr="00F065D7" w:rsidRDefault="00FD25D6" w:rsidP="00FD25D6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5D6" w:rsidRPr="00F065D7" w14:paraId="3124253A" w14:textId="77777777" w:rsidTr="001F74EC">
        <w:trPr>
          <w:trHeight w:val="427"/>
        </w:trPr>
        <w:tc>
          <w:tcPr>
            <w:tcW w:w="2049" w:type="pct"/>
          </w:tcPr>
          <w:p w14:paraId="11E703CA" w14:textId="6393BE4B" w:rsidR="00FD25D6" w:rsidRPr="00F065D7" w:rsidRDefault="00FD25D6" w:rsidP="00FD25D6">
            <w:pPr>
              <w:pStyle w:val="BodyText"/>
              <w:spacing w:after="0" w:line="240" w:lineRule="atLeast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AD404C" w:rsidRPr="00F065D7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จากเงินลงทุนใน</w:t>
            </w:r>
            <w:r w:rsidR="00AD404C" w:rsidRPr="00F065D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1" w:type="pct"/>
          </w:tcPr>
          <w:p w14:paraId="668910D5" w14:textId="77777777" w:rsidR="00FD25D6" w:rsidRPr="00F065D7" w:rsidRDefault="00FD25D6" w:rsidP="00FD25D6">
            <w:pPr>
              <w:pStyle w:val="BodyText"/>
              <w:tabs>
                <w:tab w:val="decimal" w:pos="1089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33579AEA" w14:textId="3B7F98C0" w:rsidR="00FD25D6" w:rsidRPr="00F065D7" w:rsidRDefault="00F06627" w:rsidP="00FD25D6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F06627">
              <w:rPr>
                <w:rFonts w:ascii="Angsana New" w:hAnsi="Angsana New"/>
                <w:sz w:val="30"/>
                <w:szCs w:val="30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06627">
              <w:rPr>
                <w:rFonts w:ascii="Angsana New" w:hAnsi="Angsana New"/>
                <w:sz w:val="30"/>
                <w:szCs w:val="30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  <w:r w:rsidRPr="00F0662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42DECD30" w14:textId="77777777" w:rsidR="00FD25D6" w:rsidRPr="00F065D7" w:rsidRDefault="00FD25D6" w:rsidP="00FD25D6">
            <w:pPr>
              <w:pStyle w:val="BodyText"/>
              <w:tabs>
                <w:tab w:val="decimal" w:pos="89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78727D88" w14:textId="2B98B5A1" w:rsidR="00FD25D6" w:rsidRPr="00F065D7" w:rsidRDefault="00FD25D6" w:rsidP="00FD25D6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14:paraId="5B46B51A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vAlign w:val="bottom"/>
          </w:tcPr>
          <w:p w14:paraId="597216BD" w14:textId="677CE548" w:rsidR="00FD25D6" w:rsidRPr="00F065D7" w:rsidRDefault="005034E1" w:rsidP="00FD25D6">
            <w:pPr>
              <w:pStyle w:val="BodyText"/>
              <w:tabs>
                <w:tab w:val="decimal" w:pos="555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vAlign w:val="bottom"/>
          </w:tcPr>
          <w:p w14:paraId="08DF2675" w14:textId="77777777" w:rsidR="00FD25D6" w:rsidRPr="00F065D7" w:rsidRDefault="00FD25D6" w:rsidP="00FD25D6">
            <w:pPr>
              <w:spacing w:line="240" w:lineRule="atLeast"/>
              <w:rPr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6F42F162" w14:textId="77777777" w:rsidR="0058599F" w:rsidRPr="00F065D7" w:rsidRDefault="0058599F" w:rsidP="00FD25D6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2131548" w14:textId="13098513" w:rsidR="00FD25D6" w:rsidRPr="00F065D7" w:rsidRDefault="00FD25D6" w:rsidP="00FD25D6">
            <w:pPr>
              <w:pStyle w:val="BodyText"/>
              <w:tabs>
                <w:tab w:val="decimal" w:pos="610"/>
              </w:tabs>
              <w:spacing w:after="0" w:line="240" w:lineRule="atLeast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D25D6" w:rsidRPr="00F065D7" w14:paraId="70325A5D" w14:textId="77777777" w:rsidTr="005538F7">
        <w:trPr>
          <w:trHeight w:val="392"/>
        </w:trPr>
        <w:tc>
          <w:tcPr>
            <w:tcW w:w="2049" w:type="pct"/>
          </w:tcPr>
          <w:p w14:paraId="52B4F325" w14:textId="77777777" w:rsidR="00FD25D6" w:rsidRPr="00F065D7" w:rsidRDefault="00FD25D6" w:rsidP="00FD25D6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31" w:type="pct"/>
          </w:tcPr>
          <w:p w14:paraId="02E0B174" w14:textId="77777777" w:rsidR="00FD25D6" w:rsidRPr="00F065D7" w:rsidRDefault="00FD25D6" w:rsidP="00FD25D6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14:paraId="01046EE9" w14:textId="75A7D70A" w:rsidR="00FD25D6" w:rsidRPr="00F065D7" w:rsidRDefault="00F06627" w:rsidP="00F06627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221F83DE" w14:textId="77777777" w:rsidR="00FD25D6" w:rsidRPr="00F065D7" w:rsidRDefault="00FD25D6" w:rsidP="00FD25D6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128DFF" w14:textId="26DE7FDF" w:rsidR="00FD25D6" w:rsidRPr="00F065D7" w:rsidRDefault="00FD25D6" w:rsidP="0058599F">
            <w:pPr>
              <w:pStyle w:val="BodyText"/>
              <w:tabs>
                <w:tab w:val="decimal" w:pos="1089"/>
              </w:tabs>
              <w:spacing w:after="0" w:line="240" w:lineRule="atLeast"/>
              <w:ind w:left="-108" w:right="-6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265</w:t>
            </w:r>
            <w:r w:rsidRPr="00F065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14:paraId="18DE38BB" w14:textId="77777777" w:rsidR="00FD25D6" w:rsidRPr="00F065D7" w:rsidRDefault="00FD25D6" w:rsidP="00FD25D6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14:paraId="20332BE6" w14:textId="3D74E39B" w:rsidR="00FD25D6" w:rsidRPr="00F065D7" w:rsidRDefault="005034E1" w:rsidP="00FD25D6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627DD19" w14:textId="77777777" w:rsidR="00FD25D6" w:rsidRPr="00F065D7" w:rsidRDefault="00FD25D6" w:rsidP="00FD25D6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</w:tcPr>
          <w:p w14:paraId="2259F5AB" w14:textId="4D6E0E19" w:rsidR="00FD25D6" w:rsidRPr="00F065D7" w:rsidRDefault="00FD25D6" w:rsidP="00FD25D6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70EC" w:rsidRPr="00F065D7" w14:paraId="00C8B7A6" w14:textId="77777777" w:rsidTr="00C53619">
        <w:trPr>
          <w:trHeight w:val="313"/>
        </w:trPr>
        <w:tc>
          <w:tcPr>
            <w:tcW w:w="2049" w:type="pct"/>
          </w:tcPr>
          <w:p w14:paraId="56C1994B" w14:textId="790DB4BC" w:rsidR="005270EC" w:rsidRPr="00F065D7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3E2D51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3E2D51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1" w:type="pct"/>
          </w:tcPr>
          <w:p w14:paraId="5C22C7A8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526A13" w14:textId="46C2D876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389</w:t>
            </w:r>
            <w:r w:rsidR="00F06627"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006</w:t>
            </w:r>
          </w:p>
        </w:tc>
        <w:tc>
          <w:tcPr>
            <w:tcW w:w="147" w:type="pct"/>
          </w:tcPr>
          <w:p w14:paraId="1DBC1FEA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</w:tcPr>
          <w:p w14:paraId="552112A6" w14:textId="58976497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332</w:t>
            </w:r>
            <w:r w:rsidR="00F9144B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252</w:t>
            </w:r>
          </w:p>
        </w:tc>
        <w:tc>
          <w:tcPr>
            <w:tcW w:w="127" w:type="pct"/>
          </w:tcPr>
          <w:p w14:paraId="70D53E72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99AF1" w14:textId="484C9317" w:rsidR="005270EC" w:rsidRPr="00F06627" w:rsidRDefault="005034E1" w:rsidP="005270EC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3449EF63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7168A8" w14:textId="04C317FB" w:rsidR="005270EC" w:rsidRPr="00F065D7" w:rsidRDefault="00FD25D6" w:rsidP="005270EC">
            <w:pPr>
              <w:pStyle w:val="BodyText"/>
              <w:tabs>
                <w:tab w:val="decimal" w:pos="59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32CB3" w:rsidRPr="00F065D7" w14:paraId="14F3D905" w14:textId="77777777" w:rsidTr="00C53619">
        <w:trPr>
          <w:trHeight w:val="288"/>
        </w:trPr>
        <w:tc>
          <w:tcPr>
            <w:tcW w:w="2049" w:type="pct"/>
          </w:tcPr>
          <w:p w14:paraId="2F39FAC7" w14:textId="77777777" w:rsidR="00532CB3" w:rsidRPr="00F065D7" w:rsidRDefault="00532CB3" w:rsidP="00532CB3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1" w:type="pct"/>
          </w:tcPr>
          <w:p w14:paraId="5E5662DC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</w:tcBorders>
          </w:tcPr>
          <w:p w14:paraId="331B6A9A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D55B7B" w14:textId="77777777" w:rsidR="00532CB3" w:rsidRPr="00F065D7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3D2346BD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0D5D9E53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</w:tcBorders>
          </w:tcPr>
          <w:p w14:paraId="5B8F8B93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2CEA73CD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</w:tcBorders>
          </w:tcPr>
          <w:p w14:paraId="39693A71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B3" w:rsidRPr="00F065D7" w14:paraId="0CD08CF2" w14:textId="77777777" w:rsidTr="00567588">
        <w:trPr>
          <w:gridAfter w:val="1"/>
          <w:wAfter w:w="4" w:type="pct"/>
          <w:trHeight w:val="418"/>
        </w:trPr>
        <w:tc>
          <w:tcPr>
            <w:tcW w:w="2049" w:type="pct"/>
          </w:tcPr>
          <w:p w14:paraId="69D951BB" w14:textId="77777777" w:rsidR="00532CB3" w:rsidRPr="00F065D7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5121669F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6ACCFD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146B69D" w14:textId="77777777" w:rsidR="00532CB3" w:rsidRPr="00F065D7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0D8816B" w14:textId="77777777" w:rsidR="00532CB3" w:rsidRPr="00F065D7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14:paraId="3CE9E4A6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3F59B07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0495CDF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97C9E46" w14:textId="77777777" w:rsidR="00532CB3" w:rsidRPr="00F065D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0EC" w:rsidRPr="00F065D7" w14:paraId="31822A2D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37BBC527" w14:textId="2157FF09" w:rsidR="005270EC" w:rsidRPr="00F065D7" w:rsidRDefault="005270EC" w:rsidP="005270E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" w:type="pct"/>
            <w:gridSpan w:val="2"/>
          </w:tcPr>
          <w:p w14:paraId="39874D93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16B7C32B" w14:textId="33F0A17A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  <w:r w:rsidR="005B41A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751</w:t>
            </w:r>
          </w:p>
        </w:tc>
        <w:tc>
          <w:tcPr>
            <w:tcW w:w="147" w:type="pct"/>
          </w:tcPr>
          <w:p w14:paraId="22C6F608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45D9473B" w14:textId="22722876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 w:rsidR="005270EC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127" w:type="pct"/>
          </w:tcPr>
          <w:p w14:paraId="3B8E705C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2794FAA" w14:textId="4A0A8A55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5270EC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14:paraId="62F20938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7A5888B9" w14:textId="2B2DFFB1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5270EC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</w:tr>
      <w:tr w:rsidR="00F06627" w:rsidRPr="00F065D7" w14:paraId="748FDED6" w14:textId="77777777" w:rsidTr="00567588">
        <w:trPr>
          <w:gridAfter w:val="1"/>
          <w:wAfter w:w="4" w:type="pct"/>
          <w:trHeight w:val="401"/>
        </w:trPr>
        <w:tc>
          <w:tcPr>
            <w:tcW w:w="2049" w:type="pct"/>
          </w:tcPr>
          <w:p w14:paraId="4C448F6E" w14:textId="63596186" w:rsidR="00F06627" w:rsidRPr="00F065D7" w:rsidRDefault="00F06627" w:rsidP="005270E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35" w:type="pct"/>
            <w:gridSpan w:val="2"/>
          </w:tcPr>
          <w:p w14:paraId="7D3F5D2D" w14:textId="77777777" w:rsidR="00F06627" w:rsidRPr="00F065D7" w:rsidRDefault="00F06627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02E68EF9" w14:textId="18D264A2" w:rsidR="00F06627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  <w:r w:rsidR="00F06627"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47" w:type="pct"/>
          </w:tcPr>
          <w:p w14:paraId="6207913D" w14:textId="77777777" w:rsidR="00F06627" w:rsidRPr="00F065D7" w:rsidRDefault="00F06627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14:paraId="575BC680" w14:textId="78777C59" w:rsidR="00F06627" w:rsidRPr="00F065D7" w:rsidRDefault="00F06627" w:rsidP="00F06627">
            <w:pPr>
              <w:pStyle w:val="BodyText"/>
              <w:tabs>
                <w:tab w:val="decimal" w:pos="555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14:paraId="76DAF836" w14:textId="77777777" w:rsidR="00F06627" w:rsidRPr="00F065D7" w:rsidRDefault="00F06627" w:rsidP="00F06627">
            <w:pPr>
              <w:pStyle w:val="BodyText"/>
              <w:tabs>
                <w:tab w:val="decimal" w:pos="555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971160B" w14:textId="1AEA665C" w:rsidR="00F06627" w:rsidRPr="00F065D7" w:rsidRDefault="00F06627" w:rsidP="00F0662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12678987" w14:textId="77777777" w:rsidR="00F06627" w:rsidRPr="00F065D7" w:rsidRDefault="00F06627" w:rsidP="00F06627">
            <w:pPr>
              <w:pStyle w:val="BodyText"/>
              <w:tabs>
                <w:tab w:val="decimal" w:pos="555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2913B83E" w14:textId="2D658CFF" w:rsidR="00F06627" w:rsidRPr="00F065D7" w:rsidRDefault="00F06627" w:rsidP="00F0662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23D046A3" w14:textId="77777777" w:rsidTr="00567588">
        <w:trPr>
          <w:gridAfter w:val="1"/>
          <w:wAfter w:w="4" w:type="pct"/>
          <w:trHeight w:val="818"/>
        </w:trPr>
        <w:tc>
          <w:tcPr>
            <w:tcW w:w="2049" w:type="pct"/>
          </w:tcPr>
          <w:p w14:paraId="6998DBAF" w14:textId="21607455" w:rsidR="008E431B" w:rsidRPr="00F065D7" w:rsidRDefault="008E431B" w:rsidP="008E431B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F065D7">
              <w:rPr>
                <w:rFonts w:hint="cs"/>
                <w:sz w:val="30"/>
                <w:szCs w:val="30"/>
                <w:cs/>
              </w:rPr>
              <w:t>ใน</w:t>
            </w:r>
            <w:r w:rsidRPr="00F065D7">
              <w:rPr>
                <w:sz w:val="30"/>
                <w:szCs w:val="30"/>
                <w:cs/>
              </w:rPr>
              <w:br/>
            </w:r>
            <w:r w:rsidRPr="00F065D7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" w:type="pct"/>
            <w:gridSpan w:val="2"/>
          </w:tcPr>
          <w:p w14:paraId="2830B286" w14:textId="77777777" w:rsidR="008E431B" w:rsidRPr="00F065D7" w:rsidRDefault="008E431B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F3D925F" w14:textId="71390671" w:rsidR="008E431B" w:rsidRPr="00F065D7" w:rsidRDefault="00C819B9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="00F06627" w:rsidRPr="00F0662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727</w:t>
            </w:r>
          </w:p>
        </w:tc>
        <w:tc>
          <w:tcPr>
            <w:tcW w:w="147" w:type="pct"/>
          </w:tcPr>
          <w:p w14:paraId="28254298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38789344" w14:textId="6E2B6BCF" w:rsidR="008E431B" w:rsidRPr="00F065D7" w:rsidRDefault="00C819B9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8E431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513</w:t>
            </w:r>
          </w:p>
        </w:tc>
        <w:tc>
          <w:tcPr>
            <w:tcW w:w="127" w:type="pct"/>
          </w:tcPr>
          <w:p w14:paraId="04B66D93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CB3B4C5" w14:textId="77777777" w:rsidR="008E431B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40865CE" w14:textId="552AB41E" w:rsidR="005034E1" w:rsidRPr="00F065D7" w:rsidRDefault="005034E1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gridSpan w:val="2"/>
          </w:tcPr>
          <w:p w14:paraId="61367091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6CAF3FF9" w14:textId="77777777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FF34CA6" w14:textId="71FC0741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704BFED4" w14:textId="77777777" w:rsidTr="001F74EC">
        <w:trPr>
          <w:gridAfter w:val="1"/>
          <w:wAfter w:w="4" w:type="pct"/>
          <w:trHeight w:val="393"/>
        </w:trPr>
        <w:tc>
          <w:tcPr>
            <w:tcW w:w="2049" w:type="pct"/>
          </w:tcPr>
          <w:p w14:paraId="4B1942DD" w14:textId="6D2B26DF" w:rsidR="008E431B" w:rsidRPr="00F065D7" w:rsidRDefault="008E431B" w:rsidP="008E431B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F065D7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" w:type="pct"/>
            <w:gridSpan w:val="2"/>
          </w:tcPr>
          <w:p w14:paraId="2326FD24" w14:textId="77777777" w:rsidR="008E431B" w:rsidRPr="00F065D7" w:rsidRDefault="008E431B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29CA144A" w14:textId="67FD11A1" w:rsidR="008E431B" w:rsidRPr="00F065D7" w:rsidRDefault="00F06627" w:rsidP="008E431B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052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487915ED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4B0408" w14:textId="78B9A64E" w:rsidR="008E431B" w:rsidRPr="00F065D7" w:rsidRDefault="008E431B" w:rsidP="008E431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0E68611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46B207E0" w14:textId="624CD8D5" w:rsidR="008E431B" w:rsidRPr="00F065D7" w:rsidRDefault="005034E1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E50414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DA35BB" w14:textId="1D4AB370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0565B7EE" w14:textId="77777777" w:rsidTr="001F74EC">
        <w:trPr>
          <w:gridAfter w:val="1"/>
          <w:wAfter w:w="4" w:type="pct"/>
          <w:trHeight w:val="393"/>
        </w:trPr>
        <w:tc>
          <w:tcPr>
            <w:tcW w:w="2049" w:type="pct"/>
          </w:tcPr>
          <w:p w14:paraId="742F746D" w14:textId="244BD2F6" w:rsidR="008E431B" w:rsidRPr="00F065D7" w:rsidRDefault="008E431B" w:rsidP="008E431B">
            <w:pPr>
              <w:pStyle w:val="BodyText"/>
              <w:spacing w:after="0"/>
              <w:ind w:left="162" w:right="21" w:hanging="162"/>
              <w:jc w:val="both"/>
              <w:rPr>
                <w:sz w:val="30"/>
                <w:szCs w:val="30"/>
                <w:lang w:val="en-US"/>
              </w:rPr>
            </w:pPr>
            <w:r w:rsidRPr="00F065D7">
              <w:rPr>
                <w:sz w:val="30"/>
                <w:szCs w:val="30"/>
                <w:cs/>
              </w:rPr>
              <w:t>โอนไป</w:t>
            </w:r>
            <w:r w:rsidRPr="00F065D7">
              <w:rPr>
                <w:rFonts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sz w:val="30"/>
                <w:szCs w:val="30"/>
                <w:cs/>
              </w:rPr>
              <w:t>บริษัทย่อย</w:t>
            </w:r>
            <w:r w:rsidRPr="00F065D7">
              <w:rPr>
                <w:sz w:val="30"/>
                <w:szCs w:val="30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35" w:type="pct"/>
            <w:gridSpan w:val="2"/>
          </w:tcPr>
          <w:p w14:paraId="5B926352" w14:textId="77777777" w:rsidR="008E431B" w:rsidRPr="00F065D7" w:rsidRDefault="008E431B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19F92605" w14:textId="61E23B99" w:rsidR="008E431B" w:rsidRPr="00F065D7" w:rsidRDefault="00F06627" w:rsidP="008E431B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650</w:t>
            </w:r>
            <w:r w:rsidRPr="00F0662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14:paraId="06345082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0131AB" w14:textId="052E0044" w:rsidR="008E431B" w:rsidRPr="00F065D7" w:rsidRDefault="008E431B" w:rsidP="008E431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8DB2790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14:paraId="3A89B33A" w14:textId="002ADD4A" w:rsidR="008E431B" w:rsidRPr="00F065D7" w:rsidRDefault="007B4BBC" w:rsidP="007B4BBC">
            <w:pPr>
              <w:pStyle w:val="BodyText"/>
              <w:tabs>
                <w:tab w:val="decimal" w:pos="1089"/>
              </w:tabs>
              <w:spacing w:after="0" w:line="240" w:lineRule="atLeast"/>
              <w:ind w:right="-7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034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gridSpan w:val="2"/>
          </w:tcPr>
          <w:p w14:paraId="4FAD91D5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50C08972" w14:textId="55D2A268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E431B" w:rsidRPr="00F065D7" w14:paraId="19CD033F" w14:textId="77777777" w:rsidTr="00567588">
        <w:trPr>
          <w:gridAfter w:val="1"/>
          <w:wAfter w:w="4" w:type="pct"/>
          <w:trHeight w:val="263"/>
        </w:trPr>
        <w:tc>
          <w:tcPr>
            <w:tcW w:w="2049" w:type="pct"/>
          </w:tcPr>
          <w:p w14:paraId="0832A164" w14:textId="77777777" w:rsidR="008E431B" w:rsidRPr="00F065D7" w:rsidRDefault="008E431B" w:rsidP="008E431B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135" w:type="pct"/>
            <w:gridSpan w:val="2"/>
          </w:tcPr>
          <w:p w14:paraId="19661DB5" w14:textId="77777777" w:rsidR="008E431B" w:rsidRPr="00F065D7" w:rsidRDefault="008E431B" w:rsidP="008E431B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14:paraId="7D8E7690" w14:textId="378E38EE" w:rsidR="008E431B" w:rsidRPr="00F065D7" w:rsidRDefault="00C819B9" w:rsidP="008E431B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F06627" w:rsidRPr="00F0662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994</w:t>
            </w:r>
          </w:p>
        </w:tc>
        <w:tc>
          <w:tcPr>
            <w:tcW w:w="147" w:type="pct"/>
          </w:tcPr>
          <w:p w14:paraId="5D6777A5" w14:textId="77777777" w:rsidR="008E431B" w:rsidRPr="00F065D7" w:rsidRDefault="008E431B" w:rsidP="008E431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65EACD" w14:textId="50CCE2FB" w:rsidR="008E431B" w:rsidRPr="00F065D7" w:rsidRDefault="008E431B" w:rsidP="008E431B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1EDAFF7" w14:textId="77777777" w:rsidR="008E431B" w:rsidRPr="00F065D7" w:rsidRDefault="008E431B" w:rsidP="008E431B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66844303" w14:textId="36946345" w:rsidR="008E431B" w:rsidRPr="00F065D7" w:rsidRDefault="005034E1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7B0BB156" w14:textId="77777777" w:rsidR="008E431B" w:rsidRPr="00F065D7" w:rsidRDefault="008E431B" w:rsidP="008E431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14:paraId="0A9F3BFD" w14:textId="0CAD5E01" w:rsidR="008E431B" w:rsidRPr="00F065D7" w:rsidRDefault="008E431B" w:rsidP="008E431B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270EC" w:rsidRPr="00F065D7" w14:paraId="625BC179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6902536A" w14:textId="3E0E10E1" w:rsidR="005270EC" w:rsidRPr="00F065D7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A130A3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A130A3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35" w:type="pct"/>
            <w:gridSpan w:val="2"/>
          </w:tcPr>
          <w:p w14:paraId="1946E6F2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1698CC" w14:textId="14D6AD35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920</w:t>
            </w:r>
            <w:r w:rsidR="00F06627" w:rsidRPr="00F0662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370</w:t>
            </w:r>
          </w:p>
        </w:tc>
        <w:tc>
          <w:tcPr>
            <w:tcW w:w="147" w:type="pct"/>
          </w:tcPr>
          <w:p w14:paraId="0DF09D82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73E12" w14:textId="7FE0F979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686</w:t>
            </w:r>
            <w:r w:rsidR="006874F5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245</w:t>
            </w:r>
          </w:p>
        </w:tc>
        <w:tc>
          <w:tcPr>
            <w:tcW w:w="127" w:type="pct"/>
          </w:tcPr>
          <w:p w14:paraId="76751B11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</w:tcPr>
          <w:p w14:paraId="059C55EA" w14:textId="72C53862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5034E1" w:rsidRPr="005034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59989380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5F76C2" w14:textId="554DF707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7E0CAB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  <w:tr w:rsidR="005270EC" w:rsidRPr="00F065D7" w14:paraId="2D35F58D" w14:textId="77777777" w:rsidTr="00C53619">
        <w:trPr>
          <w:gridAfter w:val="1"/>
          <w:wAfter w:w="4" w:type="pct"/>
          <w:trHeight w:val="401"/>
        </w:trPr>
        <w:tc>
          <w:tcPr>
            <w:tcW w:w="2049" w:type="pct"/>
          </w:tcPr>
          <w:p w14:paraId="751A265B" w14:textId="77777777" w:rsidR="005270EC" w:rsidRPr="00F065D7" w:rsidRDefault="005270EC" w:rsidP="005270EC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5" w:type="pct"/>
            <w:gridSpan w:val="2"/>
          </w:tcPr>
          <w:p w14:paraId="073E6461" w14:textId="77777777" w:rsidR="005270EC" w:rsidRPr="00F065D7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F9D7F54" w14:textId="77777777" w:rsidR="005270EC" w:rsidRPr="00F065D7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82AAC28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81B5112" w14:textId="77777777" w:rsidR="005270EC" w:rsidRPr="00F065D7" w:rsidRDefault="005270EC" w:rsidP="005270EC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14:paraId="4B0217E0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A5ABB6D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75D51046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09DE38CE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270EC" w:rsidRPr="00F065D7" w14:paraId="394D505A" w14:textId="77777777" w:rsidTr="00567588">
        <w:trPr>
          <w:gridAfter w:val="1"/>
          <w:wAfter w:w="4" w:type="pct"/>
          <w:trHeight w:val="321"/>
        </w:trPr>
        <w:tc>
          <w:tcPr>
            <w:tcW w:w="2049" w:type="pct"/>
          </w:tcPr>
          <w:p w14:paraId="0A19FD57" w14:textId="41C17FB3" w:rsidR="005270EC" w:rsidRPr="00F065D7" w:rsidRDefault="005270EC" w:rsidP="005270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35" w:type="pct"/>
            <w:gridSpan w:val="2"/>
          </w:tcPr>
          <w:p w14:paraId="2218A14A" w14:textId="77777777" w:rsidR="005270EC" w:rsidRPr="00F065D7" w:rsidRDefault="005270EC" w:rsidP="005270EC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14:paraId="25F04D94" w14:textId="53FD45D4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F06627"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</w:t>
            </w:r>
            <w:r w:rsidR="00F06627" w:rsidRPr="00F0662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147" w:type="pct"/>
          </w:tcPr>
          <w:p w14:paraId="0EDCFB5D" w14:textId="77777777" w:rsidR="005270EC" w:rsidRPr="00F065D7" w:rsidRDefault="005270EC" w:rsidP="005270E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4EA3D508" w14:textId="069428D7" w:rsidR="005270EC" w:rsidRPr="00F065D7" w:rsidRDefault="00C819B9" w:rsidP="005270EC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6874F5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  <w:r w:rsidR="006874F5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497</w:t>
            </w:r>
          </w:p>
        </w:tc>
        <w:tc>
          <w:tcPr>
            <w:tcW w:w="127" w:type="pct"/>
          </w:tcPr>
          <w:p w14:paraId="7E308139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14:paraId="25DA6870" w14:textId="0AD2BA0D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  <w:r w:rsidR="005034E1" w:rsidRPr="0050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46" w:type="pct"/>
            <w:gridSpan w:val="2"/>
          </w:tcPr>
          <w:p w14:paraId="46E54690" w14:textId="77777777" w:rsidR="005270EC" w:rsidRPr="00F065D7" w:rsidRDefault="005270EC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14:paraId="64D0CCCA" w14:textId="496997A8" w:rsidR="005270EC" w:rsidRPr="00F065D7" w:rsidRDefault="00C819B9" w:rsidP="005270E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8006ED" w:rsidRPr="00F065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</w:tr>
    </w:tbl>
    <w:p w14:paraId="661066E8" w14:textId="77777777" w:rsidR="00792025" w:rsidRPr="00F065D7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F065D7" w:rsidSect="00BA42F0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576" w:gutter="0"/>
          <w:paperSrc w:first="7" w:other="7"/>
          <w:pgNumType w:start="16"/>
          <w:cols w:space="737"/>
          <w:docGrid w:linePitch="299"/>
        </w:sectPr>
      </w:pPr>
    </w:p>
    <w:p w14:paraId="1E48C6CC" w14:textId="1ED9A9D1" w:rsidR="00792025" w:rsidRPr="00F065D7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F065D7">
        <w:rPr>
          <w:rFonts w:ascii="Angsana New" w:hAnsi="Angsana New" w:cs="Angsana New"/>
          <w:cs/>
        </w:rPr>
        <w:lastRenderedPageBreak/>
        <w:t>เงินลงทุนใน</w:t>
      </w:r>
      <w:r w:rsidR="00357BBA" w:rsidRPr="00F065D7">
        <w:rPr>
          <w:rFonts w:ascii="Angsana New" w:hAnsi="Angsana New" w:cs="Angsana New" w:hint="cs"/>
          <w:cs/>
        </w:rPr>
        <w:t>บริษัทร่วมและการร่วมค้า</w:t>
      </w:r>
      <w:r w:rsidRPr="00F065D7">
        <w:rPr>
          <w:rFonts w:ascii="Angsana New" w:hAnsi="Angsana New" w:cs="Angsana New"/>
          <w:spacing w:val="-6"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ณ</w:t>
      </w:r>
      <w:r w:rsidR="007467D0" w:rsidRPr="00F065D7">
        <w:rPr>
          <w:rFonts w:ascii="Angsana New" w:hAnsi="Angsana New" w:cs="Angsana New"/>
          <w:rtl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วันที่</w:t>
      </w:r>
      <w:r w:rsidR="007467D0" w:rsidRPr="00F065D7">
        <w:rPr>
          <w:rFonts w:ascii="Angsana New" w:hAnsi="Angsana New" w:cs="Angsana New"/>
          <w:rtl/>
          <w:cs/>
        </w:rPr>
        <w:t xml:space="preserve"> </w:t>
      </w:r>
      <w:r w:rsidR="00C819B9" w:rsidRPr="00C819B9">
        <w:rPr>
          <w:rFonts w:ascii="Angsana New" w:hAnsi="Angsana New" w:cs="Angsana New"/>
          <w:lang w:val="en-US"/>
        </w:rPr>
        <w:t>30</w:t>
      </w:r>
      <w:r w:rsidR="009621FE" w:rsidRPr="00F065D7">
        <w:rPr>
          <w:rFonts w:ascii="Angsana New" w:hAnsi="Angsana New" w:cs="Angsana New"/>
          <w:lang w:val="en-US"/>
        </w:rPr>
        <w:t xml:space="preserve"> </w:t>
      </w:r>
      <w:r w:rsidR="009621FE" w:rsidRPr="00F065D7">
        <w:rPr>
          <w:rFonts w:ascii="Angsana New" w:hAnsi="Angsana New" w:cs="Angsana New" w:hint="cs"/>
          <w:cs/>
          <w:lang w:val="en-US"/>
        </w:rPr>
        <w:t>มิถุนายน</w:t>
      </w:r>
      <w:r w:rsidR="00F70E10" w:rsidRPr="00F065D7">
        <w:rPr>
          <w:rFonts w:ascii="Angsana New" w:hAnsi="Angsana New" w:cs="Angsana New"/>
          <w:cs/>
        </w:rPr>
        <w:t xml:space="preserve"> </w:t>
      </w:r>
      <w:r w:rsidR="00C819B9" w:rsidRPr="00C819B9">
        <w:rPr>
          <w:rFonts w:ascii="Angsana New" w:hAnsi="Angsana New" w:cs="Angsana New"/>
          <w:lang w:val="en-US"/>
        </w:rPr>
        <w:t>25</w:t>
      </w:r>
      <w:r w:rsidR="00C819B9" w:rsidRPr="00C819B9">
        <w:rPr>
          <w:rFonts w:ascii="Angsana New" w:hAnsi="Angsana New" w:cs="Angsana New" w:hint="cs"/>
          <w:lang w:val="en-US"/>
        </w:rPr>
        <w:t>6</w:t>
      </w:r>
      <w:r w:rsidR="00C819B9" w:rsidRPr="00C819B9">
        <w:rPr>
          <w:rFonts w:ascii="Angsana New" w:hAnsi="Angsana New" w:cs="Angsana New"/>
          <w:lang w:val="en-US"/>
        </w:rPr>
        <w:t>3</w:t>
      </w:r>
      <w:r w:rsidR="00673260" w:rsidRPr="00F065D7">
        <w:rPr>
          <w:rFonts w:ascii="Angsana New" w:hAnsi="Angsana New" w:cs="Angsana New" w:hint="cs"/>
          <w:cs/>
        </w:rPr>
        <w:t xml:space="preserve"> </w:t>
      </w:r>
      <w:r w:rsidR="007467D0" w:rsidRPr="00F065D7">
        <w:rPr>
          <w:rFonts w:ascii="Angsana New" w:hAnsi="Angsana New" w:cs="Angsana New"/>
          <w:cs/>
        </w:rPr>
        <w:t>และ</w:t>
      </w:r>
      <w:r w:rsidR="00494B31" w:rsidRPr="00F065D7">
        <w:rPr>
          <w:rFonts w:ascii="Angsana New" w:hAnsi="Angsana New" w:cs="Angsana New"/>
          <w:rtl/>
          <w:cs/>
        </w:rPr>
        <w:t xml:space="preserve"> </w:t>
      </w:r>
      <w:r w:rsidR="00C819B9" w:rsidRPr="00C819B9">
        <w:rPr>
          <w:rFonts w:ascii="Angsana New" w:hAnsi="Angsana New" w:cs="Angsana New"/>
          <w:lang w:val="en-US"/>
        </w:rPr>
        <w:t>31</w:t>
      </w:r>
      <w:r w:rsidR="00494B31" w:rsidRPr="00F065D7">
        <w:rPr>
          <w:rFonts w:ascii="Angsana New" w:hAnsi="Angsana New" w:cs="Angsana New"/>
          <w:lang w:val="en-US"/>
        </w:rPr>
        <w:t xml:space="preserve"> </w:t>
      </w:r>
      <w:r w:rsidR="00494B31" w:rsidRPr="00F065D7">
        <w:rPr>
          <w:rFonts w:ascii="Angsana New" w:hAnsi="Angsana New" w:cs="Angsana New" w:hint="cs"/>
          <w:cs/>
          <w:lang w:val="en-US"/>
        </w:rPr>
        <w:t>ธั</w:t>
      </w:r>
      <w:r w:rsidR="00F70E10" w:rsidRPr="00F065D7">
        <w:rPr>
          <w:rFonts w:ascii="Angsana New" w:hAnsi="Angsana New" w:cs="Angsana New"/>
          <w:cs/>
        </w:rPr>
        <w:t xml:space="preserve">นวาคม </w:t>
      </w:r>
      <w:r w:rsidR="00C819B9" w:rsidRPr="00C819B9">
        <w:rPr>
          <w:rFonts w:ascii="Angsana New" w:hAnsi="Angsana New" w:cs="Angsana New"/>
          <w:lang w:val="en-US"/>
        </w:rPr>
        <w:t>25</w:t>
      </w:r>
      <w:r w:rsidR="00C819B9" w:rsidRPr="00C819B9">
        <w:rPr>
          <w:rFonts w:ascii="Angsana New" w:hAnsi="Angsana New" w:cs="Angsana New" w:hint="cs"/>
          <w:lang w:val="en-US"/>
        </w:rPr>
        <w:t>6</w:t>
      </w:r>
      <w:r w:rsidR="00C819B9" w:rsidRPr="00C819B9">
        <w:rPr>
          <w:rFonts w:ascii="Angsana New" w:hAnsi="Angsana New" w:cs="Angsana New"/>
          <w:lang w:val="en-US"/>
        </w:rPr>
        <w:t>2</w:t>
      </w:r>
      <w:r w:rsidR="00673260" w:rsidRPr="00F065D7">
        <w:rPr>
          <w:rFonts w:ascii="Angsana New" w:hAnsi="Angsana New" w:cs="Angsana New" w:hint="cs"/>
          <w:cs/>
        </w:rPr>
        <w:t xml:space="preserve"> </w:t>
      </w:r>
      <w:r w:rsidR="007E6BE8" w:rsidRPr="00F065D7">
        <w:rPr>
          <w:rFonts w:ascii="Angsana New" w:hAnsi="Angsana New" w:cs="Angsana New"/>
          <w:cs/>
        </w:rPr>
        <w:t>และเงินปันผลรับจากเงินลงทุนส</w:t>
      </w:r>
      <w:r w:rsidR="00C53619" w:rsidRPr="00F065D7">
        <w:rPr>
          <w:rFonts w:ascii="Angsana New" w:hAnsi="Angsana New" w:cs="Angsana New"/>
          <w:cs/>
        </w:rPr>
        <w:t>ำหรับงวด</w:t>
      </w:r>
      <w:r w:rsidR="00111F31" w:rsidRPr="00F065D7">
        <w:rPr>
          <w:rFonts w:ascii="Angsana New" w:hAnsi="Angsana New" w:cs="Angsana New" w:hint="cs"/>
          <w:cs/>
        </w:rPr>
        <w:t>หก</w:t>
      </w:r>
      <w:r w:rsidR="00C53619" w:rsidRPr="00F065D7">
        <w:rPr>
          <w:rFonts w:ascii="Angsana New" w:hAnsi="Angsana New" w:cs="Angsana New"/>
          <w:cs/>
        </w:rPr>
        <w:t xml:space="preserve">เดือนสิ้นสุดวันที่ </w:t>
      </w:r>
      <w:r w:rsidR="00C819B9" w:rsidRPr="00C819B9">
        <w:rPr>
          <w:rFonts w:ascii="Angsana New" w:hAnsi="Angsana New" w:cs="Angsana New"/>
          <w:lang w:val="en-US"/>
        </w:rPr>
        <w:t>30</w:t>
      </w:r>
      <w:r w:rsidR="007E6BE8" w:rsidRPr="00F065D7">
        <w:rPr>
          <w:rFonts w:ascii="Angsana New" w:hAnsi="Angsana New" w:cs="Angsana New"/>
          <w:cs/>
        </w:rPr>
        <w:t xml:space="preserve"> </w:t>
      </w:r>
      <w:r w:rsidR="00111F31" w:rsidRPr="00F065D7">
        <w:rPr>
          <w:rFonts w:ascii="Angsana New" w:hAnsi="Angsana New" w:cs="Angsana New" w:hint="cs"/>
          <w:cs/>
        </w:rPr>
        <w:t xml:space="preserve">มิถุนายน </w:t>
      </w:r>
      <w:r w:rsidR="007467D0" w:rsidRPr="00F065D7">
        <w:rPr>
          <w:rFonts w:ascii="Angsana New" w:hAnsi="Angsana New" w:cs="Angsana New"/>
          <w:cs/>
        </w:rPr>
        <w:t>มีดังนี้</w:t>
      </w:r>
    </w:p>
    <w:tbl>
      <w:tblPr>
        <w:tblW w:w="15930" w:type="dxa"/>
        <w:tblInd w:w="-630" w:type="dxa"/>
        <w:tblLayout w:type="fixed"/>
        <w:tblLook w:val="0020" w:firstRow="1" w:lastRow="0" w:firstColumn="0" w:lastColumn="0" w:noHBand="0" w:noVBand="0"/>
      </w:tblPr>
      <w:tblGrid>
        <w:gridCol w:w="2970"/>
        <w:gridCol w:w="1845"/>
        <w:gridCol w:w="1060"/>
        <w:gridCol w:w="837"/>
        <w:gridCol w:w="851"/>
        <w:gridCol w:w="851"/>
        <w:gridCol w:w="851"/>
        <w:gridCol w:w="236"/>
        <w:gridCol w:w="851"/>
        <w:gridCol w:w="254"/>
        <w:gridCol w:w="851"/>
        <w:gridCol w:w="283"/>
        <w:gridCol w:w="851"/>
        <w:gridCol w:w="283"/>
        <w:gridCol w:w="851"/>
        <w:gridCol w:w="271"/>
        <w:gridCol w:w="863"/>
        <w:gridCol w:w="237"/>
        <w:gridCol w:w="834"/>
      </w:tblGrid>
      <w:tr w:rsidR="00472B9E" w:rsidRPr="00F065D7" w14:paraId="70E91285" w14:textId="77777777" w:rsidTr="000F3772">
        <w:trPr>
          <w:trHeight w:val="177"/>
          <w:tblHeader/>
        </w:trPr>
        <w:tc>
          <w:tcPr>
            <w:tcW w:w="15930" w:type="dxa"/>
            <w:gridSpan w:val="19"/>
          </w:tcPr>
          <w:p w14:paraId="3A1FCC30" w14:textId="77777777" w:rsidR="00472B9E" w:rsidRPr="00F065D7" w:rsidRDefault="00472B9E" w:rsidP="002B730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72B9E" w:rsidRPr="00F065D7" w14:paraId="3F4DF2B1" w14:textId="77777777" w:rsidTr="0062624C">
        <w:trPr>
          <w:trHeight w:val="424"/>
          <w:tblHeader/>
        </w:trPr>
        <w:tc>
          <w:tcPr>
            <w:tcW w:w="2970" w:type="dxa"/>
          </w:tcPr>
          <w:p w14:paraId="3878644A" w14:textId="77777777" w:rsidR="00472B9E" w:rsidRPr="00F065D7" w:rsidRDefault="00472B9E" w:rsidP="002B7307">
            <w:pPr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5" w:type="dxa"/>
            <w:vAlign w:val="bottom"/>
          </w:tcPr>
          <w:p w14:paraId="7DAC3AFA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060" w:type="dxa"/>
          </w:tcPr>
          <w:p w14:paraId="535F8FB1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14:paraId="14185158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ที่ดำเนินธุรกิจ</w:t>
            </w:r>
          </w:p>
        </w:tc>
        <w:tc>
          <w:tcPr>
            <w:tcW w:w="1688" w:type="dxa"/>
            <w:gridSpan w:val="2"/>
            <w:vAlign w:val="bottom"/>
          </w:tcPr>
          <w:p w14:paraId="03F560DC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7917AC3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2" w:type="dxa"/>
            <w:gridSpan w:val="2"/>
            <w:vAlign w:val="bottom"/>
          </w:tcPr>
          <w:p w14:paraId="231F7670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0F7A3C" w14:textId="77777777" w:rsidR="00472B9E" w:rsidRPr="00F065D7" w:rsidRDefault="00472B9E" w:rsidP="002B7307">
            <w:pPr>
              <w:spacing w:line="240" w:lineRule="auto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D11794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56" w:type="dxa"/>
            <w:gridSpan w:val="3"/>
            <w:vAlign w:val="bottom"/>
          </w:tcPr>
          <w:p w14:paraId="3D82630E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1EE534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3" w:type="dxa"/>
            <w:vAlign w:val="bottom"/>
          </w:tcPr>
          <w:p w14:paraId="124BE2EC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5" w:type="dxa"/>
            <w:gridSpan w:val="3"/>
            <w:vAlign w:val="bottom"/>
          </w:tcPr>
          <w:p w14:paraId="044D21D9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183875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23AA3F1" w14:textId="77777777" w:rsidR="00472B9E" w:rsidRPr="00F065D7" w:rsidRDefault="00472B9E" w:rsidP="002B730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4" w:type="dxa"/>
            <w:gridSpan w:val="3"/>
            <w:shd w:val="clear" w:color="auto" w:fill="auto"/>
            <w:vAlign w:val="bottom"/>
          </w:tcPr>
          <w:p w14:paraId="3948EC5D" w14:textId="5127C8D3" w:rsidR="001844D0" w:rsidRPr="00F065D7" w:rsidRDefault="00472B9E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="001844D0" w:rsidRPr="00F065D7">
              <w:rPr>
                <w:rFonts w:asciiTheme="majorBidi" w:hAnsiTheme="majorBidi"/>
                <w:sz w:val="26"/>
                <w:szCs w:val="26"/>
                <w:cs/>
              </w:rPr>
              <w:t>สำหรับงวด</w:t>
            </w:r>
          </w:p>
          <w:p w14:paraId="04EE26AA" w14:textId="1C77AF68" w:rsidR="00472B9E" w:rsidRPr="00F065D7" w:rsidRDefault="005600A6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hint="cs"/>
                <w:sz w:val="26"/>
                <w:szCs w:val="26"/>
                <w:cs/>
              </w:rPr>
              <w:t>หก</w:t>
            </w:r>
            <w:r w:rsidR="001844D0" w:rsidRPr="00F065D7">
              <w:rPr>
                <w:rFonts w:asciiTheme="majorBidi" w:hAnsiTheme="majorBidi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472B9E" w:rsidRPr="00F065D7" w14:paraId="5C07634A" w14:textId="77777777" w:rsidTr="0062624C">
        <w:trPr>
          <w:trHeight w:val="74"/>
          <w:tblHeader/>
        </w:trPr>
        <w:tc>
          <w:tcPr>
            <w:tcW w:w="2970" w:type="dxa"/>
          </w:tcPr>
          <w:p w14:paraId="2C644D37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1EF2F373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9724CA8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0F3A69D" w14:textId="044665CF" w:rsidR="00472B9E" w:rsidRPr="00F065D7" w:rsidRDefault="00C819B9" w:rsidP="001C56CA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1C56CA" w:rsidRPr="004C17E4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1C56CA" w:rsidRPr="004C17E4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E4BD037" w14:textId="2796335B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472B9E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472B9E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D7FBF7F" w14:textId="65449D53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30</w:t>
            </w:r>
            <w:r w:rsidR="001C56CA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1C56CA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มิถุนายน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8E24C2B" w14:textId="02E98179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>31</w:t>
            </w:r>
            <w:r w:rsidR="00472B9E" w:rsidRPr="00B53C61">
              <w:rPr>
                <w:rFonts w:asciiTheme="majorBidi" w:hAnsiTheme="majorBidi" w:cstheme="majorBidi"/>
                <w:spacing w:val="-4"/>
                <w:sz w:val="26"/>
                <w:szCs w:val="26"/>
                <w:lang w:val="en-US"/>
              </w:rPr>
              <w:t xml:space="preserve"> </w:t>
            </w:r>
            <w:r w:rsidR="00472B9E" w:rsidRPr="00B53C61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  <w:lang w:val="en-US"/>
              </w:rPr>
              <w:t>ธันวาคม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0F014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56FCAA" w14:textId="7728AAFC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C56C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7727F7F2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5FF839" w14:textId="6ED0F5F2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72B9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C27F8C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7A3D35B" w14:textId="5A3A8D19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C56C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F03E6C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5979285" w14:textId="2D5D2AF3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472B9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472B9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2DCD7A1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D48F0C3" w14:textId="05430096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1C56CA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1C56CA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249484D" w14:textId="77777777" w:rsidR="00472B9E" w:rsidRPr="00F065D7" w:rsidRDefault="00472B9E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067752F" w14:textId="49A3E4DC" w:rsidR="00472B9E" w:rsidRPr="00F065D7" w:rsidRDefault="00C819B9" w:rsidP="002B7307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0F3772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0F3772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472B9E" w:rsidRPr="00F065D7" w14:paraId="4215D6C4" w14:textId="77777777" w:rsidTr="0062624C">
        <w:trPr>
          <w:trHeight w:val="74"/>
          <w:tblHeader/>
        </w:trPr>
        <w:tc>
          <w:tcPr>
            <w:tcW w:w="2970" w:type="dxa"/>
          </w:tcPr>
          <w:p w14:paraId="2278F835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15D6D96E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6E601212" w14:textId="77777777" w:rsidR="00472B9E" w:rsidRPr="00F065D7" w:rsidRDefault="00472B9E" w:rsidP="002B7307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88" w:type="dxa"/>
            <w:gridSpan w:val="2"/>
          </w:tcPr>
          <w:p w14:paraId="76A236D2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8367" w:type="dxa"/>
            <w:gridSpan w:val="14"/>
          </w:tcPr>
          <w:p w14:paraId="481E00E9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2B9E" w:rsidRPr="00F065D7" w14:paraId="413EEBDF" w14:textId="77777777" w:rsidTr="0062624C">
        <w:trPr>
          <w:trHeight w:val="74"/>
        </w:trPr>
        <w:tc>
          <w:tcPr>
            <w:tcW w:w="2970" w:type="dxa"/>
          </w:tcPr>
          <w:p w14:paraId="5ADCFB29" w14:textId="77777777" w:rsidR="00472B9E" w:rsidRPr="00F065D7" w:rsidRDefault="00472B9E" w:rsidP="002B7307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845" w:type="dxa"/>
            <w:vAlign w:val="bottom"/>
          </w:tcPr>
          <w:p w14:paraId="6A9C4B8E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090B6380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4F4E1F8" w14:textId="77777777" w:rsidR="00472B9E" w:rsidRPr="00F065D7" w:rsidRDefault="00472B9E" w:rsidP="002B7307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18DB0FA" w14:textId="77777777" w:rsidR="00472B9E" w:rsidRPr="00F065D7" w:rsidRDefault="00472B9E" w:rsidP="002B7307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03CB1E0C" w14:textId="77777777" w:rsidR="00472B9E" w:rsidRPr="00F065D7" w:rsidRDefault="00472B9E" w:rsidP="002B7307">
            <w:pPr>
              <w:tabs>
                <w:tab w:val="decimal" w:pos="52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24C60D1" w14:textId="77777777" w:rsidR="00472B9E" w:rsidRPr="00F065D7" w:rsidRDefault="00472B9E" w:rsidP="002B7307">
            <w:pPr>
              <w:tabs>
                <w:tab w:val="decimal" w:pos="-108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2AFD14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773BC938" w14:textId="77777777" w:rsidR="00472B9E" w:rsidRPr="00F065D7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</w:tcPr>
          <w:p w14:paraId="4BA36B32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57542EC3" w14:textId="77777777" w:rsidR="00472B9E" w:rsidRPr="00F065D7" w:rsidRDefault="00472B9E" w:rsidP="002B7307">
            <w:pPr>
              <w:tabs>
                <w:tab w:val="decimal" w:pos="612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5392C143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</w:tcPr>
          <w:p w14:paraId="400CF9B0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CD3A051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DBA12EC" w14:textId="77777777" w:rsidR="00472B9E" w:rsidRPr="00F065D7" w:rsidRDefault="00472B9E" w:rsidP="002B7307">
            <w:pPr>
              <w:tabs>
                <w:tab w:val="decimal" w:pos="-19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1674DD3A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</w:tcPr>
          <w:p w14:paraId="1C57A65B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6995B1F2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</w:tcPr>
          <w:p w14:paraId="2ED8764B" w14:textId="77777777" w:rsidR="00472B9E" w:rsidRPr="00F065D7" w:rsidRDefault="00472B9E" w:rsidP="002B7307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7A5" w:rsidRPr="00F065D7" w14:paraId="740C9546" w14:textId="77777777" w:rsidTr="0062624C">
        <w:trPr>
          <w:trHeight w:val="74"/>
        </w:trPr>
        <w:tc>
          <w:tcPr>
            <w:tcW w:w="2970" w:type="dxa"/>
          </w:tcPr>
          <w:p w14:paraId="0ECD3E2B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845" w:type="dxa"/>
          </w:tcPr>
          <w:p w14:paraId="72D6A22D" w14:textId="77777777" w:rsidR="00B107A5" w:rsidRPr="00F065D7" w:rsidRDefault="00B107A5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60" w:type="dxa"/>
            <w:vAlign w:val="bottom"/>
          </w:tcPr>
          <w:p w14:paraId="2F189F25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E9E1F96" w14:textId="338F4A42" w:rsidR="00B107A5" w:rsidRPr="00F065D7" w:rsidRDefault="00C819B9" w:rsidP="00B107A5">
            <w:pPr>
              <w:tabs>
                <w:tab w:val="decimal" w:pos="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32EB2D4" w14:textId="14DB69BC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22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8F5A16" w14:textId="604D4246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914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37FED8F" w14:textId="45C4A3C1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/>
                <w:sz w:val="26"/>
                <w:szCs w:val="26"/>
                <w:lang w:val="en-US"/>
              </w:rPr>
              <w:t>248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/>
                <w:sz w:val="26"/>
                <w:szCs w:val="26"/>
                <w:lang w:val="en-US"/>
              </w:rPr>
              <w:t>651</w:t>
            </w:r>
          </w:p>
        </w:tc>
        <w:tc>
          <w:tcPr>
            <w:tcW w:w="236" w:type="dxa"/>
            <w:vAlign w:val="bottom"/>
          </w:tcPr>
          <w:p w14:paraId="6DC9728B" w14:textId="77777777" w:rsidR="00B107A5" w:rsidRPr="00F065D7" w:rsidRDefault="00B107A5" w:rsidP="00B107A5">
            <w:pPr>
              <w:tabs>
                <w:tab w:val="decimal" w:pos="511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43C3867" w14:textId="53C772B9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199</w:t>
            </w:r>
          </w:p>
        </w:tc>
        <w:tc>
          <w:tcPr>
            <w:tcW w:w="254" w:type="dxa"/>
            <w:vAlign w:val="bottom"/>
          </w:tcPr>
          <w:p w14:paraId="754CB5A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AE10F79" w14:textId="12F90BB1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341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  <w:tc>
          <w:tcPr>
            <w:tcW w:w="283" w:type="dxa"/>
            <w:vAlign w:val="bottom"/>
          </w:tcPr>
          <w:p w14:paraId="471B661B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128E8CA" w14:textId="41B44589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389</w:t>
            </w:r>
            <w:r w:rsidR="00F06627" w:rsidRPr="00F066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006</w:t>
            </w:r>
          </w:p>
        </w:tc>
        <w:tc>
          <w:tcPr>
            <w:tcW w:w="283" w:type="dxa"/>
            <w:vAlign w:val="bottom"/>
          </w:tcPr>
          <w:p w14:paraId="19772BBB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D56E11" w14:textId="180F5229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5EC4BF2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52A42DE" w14:textId="7A5EFA6F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1540677" w14:textId="77777777" w:rsidR="00B107A5" w:rsidRPr="00F065D7" w:rsidRDefault="00B107A5" w:rsidP="00B107A5">
            <w:pPr>
              <w:tabs>
                <w:tab w:val="decimal" w:pos="329"/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F88F42F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7B77676B" w14:textId="77777777" w:rsidTr="0062624C">
        <w:trPr>
          <w:trHeight w:val="74"/>
        </w:trPr>
        <w:tc>
          <w:tcPr>
            <w:tcW w:w="2970" w:type="dxa"/>
          </w:tcPr>
          <w:p w14:paraId="21C79558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00B90EA4" w14:textId="77777777" w:rsidR="00B107A5" w:rsidRPr="00F065D7" w:rsidRDefault="00B107A5" w:rsidP="00B107A5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5673497F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FD77584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7C408DE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695042B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DCD9F17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5D1B69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14DC1" w14:textId="326E1AAA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420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199</w:t>
            </w:r>
          </w:p>
        </w:tc>
        <w:tc>
          <w:tcPr>
            <w:tcW w:w="254" w:type="dxa"/>
            <w:vAlign w:val="bottom"/>
          </w:tcPr>
          <w:p w14:paraId="0E40D15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AAA8A0" w14:textId="6F095BA2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341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935</w:t>
            </w:r>
          </w:p>
        </w:tc>
        <w:tc>
          <w:tcPr>
            <w:tcW w:w="283" w:type="dxa"/>
            <w:vAlign w:val="bottom"/>
          </w:tcPr>
          <w:p w14:paraId="1913F5A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C4580C" w14:textId="78750DD1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389</w:t>
            </w:r>
            <w:r w:rsidR="00F06627" w:rsidRPr="00F06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006</w:t>
            </w:r>
          </w:p>
        </w:tc>
        <w:tc>
          <w:tcPr>
            <w:tcW w:w="283" w:type="dxa"/>
            <w:vAlign w:val="bottom"/>
          </w:tcPr>
          <w:p w14:paraId="60727D4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3DF4FA" w14:textId="15CD0018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319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EBD3E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DA194" w14:textId="28BA6013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59CA858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F3224B" w14:textId="28901D5F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107A5" w:rsidRPr="00F065D7" w14:paraId="5CDE5A85" w14:textId="77777777" w:rsidTr="0062624C">
        <w:trPr>
          <w:trHeight w:val="74"/>
        </w:trPr>
        <w:tc>
          <w:tcPr>
            <w:tcW w:w="2970" w:type="dxa"/>
          </w:tcPr>
          <w:p w14:paraId="2EC75B59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5" w:type="dxa"/>
            <w:shd w:val="clear" w:color="auto" w:fill="auto"/>
            <w:vAlign w:val="bottom"/>
          </w:tcPr>
          <w:p w14:paraId="31083954" w14:textId="77777777" w:rsidR="00B107A5" w:rsidRPr="00F065D7" w:rsidRDefault="00B107A5" w:rsidP="00B107A5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238C16BF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50515EF3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CB467A4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FF8F6D7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D225E09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7E678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554004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17859AD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B930013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176D96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77F3209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5AF798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D53BD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4A65186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366A9FF" w14:textId="77777777" w:rsidR="00B107A5" w:rsidRPr="00F065D7" w:rsidRDefault="00B107A5" w:rsidP="00B107A5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4946F6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2C578" w14:textId="77777777" w:rsidR="00B107A5" w:rsidRPr="00F065D7" w:rsidRDefault="00B107A5" w:rsidP="00B107A5">
            <w:pPr>
              <w:tabs>
                <w:tab w:val="decimal" w:pos="60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B107A5" w:rsidRPr="00F065D7" w14:paraId="39439D3E" w14:textId="77777777" w:rsidTr="0062624C">
        <w:trPr>
          <w:trHeight w:val="74"/>
        </w:trPr>
        <w:tc>
          <w:tcPr>
            <w:tcW w:w="2970" w:type="dxa"/>
          </w:tcPr>
          <w:p w14:paraId="5943768F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0C28286A" w14:textId="77777777" w:rsidR="00B107A5" w:rsidRPr="00F065D7" w:rsidRDefault="00B107A5" w:rsidP="00B107A5">
            <w:pPr>
              <w:spacing w:line="240" w:lineRule="auto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vAlign w:val="bottom"/>
          </w:tcPr>
          <w:p w14:paraId="7BA32386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C96D4A6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68BFA5" w14:textId="77777777" w:rsidR="00B107A5" w:rsidRPr="00F065D7" w:rsidRDefault="00B107A5" w:rsidP="00B107A5">
            <w:pPr>
              <w:tabs>
                <w:tab w:val="decimal" w:pos="432"/>
              </w:tabs>
              <w:spacing w:line="240" w:lineRule="auto"/>
              <w:ind w:left="-138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8CE087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8E6EBC" w14:textId="77777777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83B29E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C27D79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" w:type="dxa"/>
            <w:vAlign w:val="bottom"/>
          </w:tcPr>
          <w:p w14:paraId="0054518B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DC8F905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205FF2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B1A1DD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F85E9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A5155EA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D59DF6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1BDC53C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5C4B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CD883C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07A5" w:rsidRPr="00F065D7" w14:paraId="24C81677" w14:textId="77777777" w:rsidTr="0062624C">
        <w:trPr>
          <w:trHeight w:val="245"/>
        </w:trPr>
        <w:tc>
          <w:tcPr>
            <w:tcW w:w="2970" w:type="dxa"/>
          </w:tcPr>
          <w:p w14:paraId="71F41F59" w14:textId="394DCBD5" w:rsidR="00B107A5" w:rsidRPr="00F065D7" w:rsidRDefault="00B72734" w:rsidP="00B7273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73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เบฟ แมนูแฟคเจอริ่ง จำกัด (เดิมชื่อ บริษัท คาลพิส โอสถสภา จำกัด)</w:t>
            </w:r>
          </w:p>
        </w:tc>
        <w:tc>
          <w:tcPr>
            <w:tcW w:w="1845" w:type="dxa"/>
            <w:shd w:val="clear" w:color="auto" w:fill="auto"/>
          </w:tcPr>
          <w:p w14:paraId="3D6392A4" w14:textId="77777777" w:rsidR="00B107A5" w:rsidRPr="00F065D7" w:rsidRDefault="00B107A5" w:rsidP="00B107A5">
            <w:pPr>
              <w:ind w:left="120" w:hanging="120"/>
              <w:rPr>
                <w:sz w:val="26"/>
                <w:szCs w:val="26"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060" w:type="dxa"/>
            <w:vAlign w:val="bottom"/>
          </w:tcPr>
          <w:p w14:paraId="2FFD7A6A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A4E105F" w14:textId="3C53E2C2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FD6DA84" w14:textId="38EE9FC3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089B0CD" w14:textId="792EF89A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D5080CF" w14:textId="41890C09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146A8B5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66FA806" w14:textId="1A041AC4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4" w:type="dxa"/>
            <w:vAlign w:val="bottom"/>
          </w:tcPr>
          <w:p w14:paraId="148DC2DA" w14:textId="77777777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D78E26A" w14:textId="79295058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3" w:type="dxa"/>
            <w:vAlign w:val="bottom"/>
          </w:tcPr>
          <w:p w14:paraId="4192BF5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C36DB5" w14:textId="2A839D8F" w:rsidR="00B107A5" w:rsidRPr="00F065D7" w:rsidRDefault="00B107A5" w:rsidP="00B107A5">
            <w:pPr>
              <w:tabs>
                <w:tab w:val="decimal" w:pos="33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554915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857C517" w14:textId="26F1D86C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A30D61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5E91851F" w14:textId="16402DF3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FACD786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74D4DA50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2D525A22" w14:textId="77777777" w:rsidTr="0062624C">
        <w:trPr>
          <w:trHeight w:val="74"/>
        </w:trPr>
        <w:tc>
          <w:tcPr>
            <w:tcW w:w="2970" w:type="dxa"/>
          </w:tcPr>
          <w:p w14:paraId="2B12A02F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845" w:type="dxa"/>
            <w:shd w:val="clear" w:color="auto" w:fill="auto"/>
          </w:tcPr>
          <w:p w14:paraId="0497F375" w14:textId="77777777" w:rsidR="00B107A5" w:rsidRPr="00F065D7" w:rsidRDefault="00B107A5" w:rsidP="00B107A5">
            <w:pPr>
              <w:ind w:left="120" w:hanging="120"/>
              <w:rPr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060" w:type="dxa"/>
            <w:vAlign w:val="bottom"/>
          </w:tcPr>
          <w:p w14:paraId="546394D0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B50CA14" w14:textId="37AE27D3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6524ED" w14:textId="7551A4F4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4672C4" w14:textId="3DA865D7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DAD7470" w14:textId="3E71D708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258BF1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A86785" w14:textId="095E4955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54" w:type="dxa"/>
            <w:vAlign w:val="bottom"/>
          </w:tcPr>
          <w:p w14:paraId="749824B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BC4902B" w14:textId="2809D40D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83" w:type="dxa"/>
            <w:vAlign w:val="bottom"/>
          </w:tcPr>
          <w:p w14:paraId="0EDB6A76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128FE41F" w14:textId="7CAD3C83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425</w:t>
            </w:r>
            <w:r w:rsidR="00F06627" w:rsidRPr="00F066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385</w:t>
            </w:r>
          </w:p>
        </w:tc>
        <w:tc>
          <w:tcPr>
            <w:tcW w:w="283" w:type="dxa"/>
            <w:vAlign w:val="bottom"/>
          </w:tcPr>
          <w:p w14:paraId="352F360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6F38904B" w14:textId="38668614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332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0480B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FCA9C83" w14:textId="120EB59E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AE3119F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2427FE45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0847192D" w14:textId="77777777" w:rsidTr="0062624C">
        <w:trPr>
          <w:trHeight w:val="74"/>
        </w:trPr>
        <w:tc>
          <w:tcPr>
            <w:tcW w:w="2970" w:type="dxa"/>
          </w:tcPr>
          <w:p w14:paraId="4B58A59D" w14:textId="149682A1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ฟาร์มาซูติคอล จำกัด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22D65B04" w14:textId="77777777" w:rsidR="00B107A5" w:rsidRPr="00F065D7" w:rsidRDefault="00B107A5" w:rsidP="00B107A5">
            <w:pPr>
              <w:spacing w:line="240" w:lineRule="auto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060" w:type="dxa"/>
            <w:vAlign w:val="bottom"/>
          </w:tcPr>
          <w:p w14:paraId="146E8046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E3BAC68" w14:textId="4A7644D5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2520DB7" w14:textId="23A8DF61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0E4E9BE" w14:textId="7B0B024D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7E3B6" w14:textId="4EA725FA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31784C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84C8619" w14:textId="0E068BF2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4" w:type="dxa"/>
            <w:vAlign w:val="bottom"/>
          </w:tcPr>
          <w:p w14:paraId="2AC170CF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A117543" w14:textId="4F73D36D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3" w:type="dxa"/>
            <w:vAlign w:val="bottom"/>
          </w:tcPr>
          <w:p w14:paraId="6ACC70CA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00FF356" w14:textId="007682F6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  <w:r w:rsidR="00F06627" w:rsidRPr="00F066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783</w:t>
            </w:r>
          </w:p>
        </w:tc>
        <w:tc>
          <w:tcPr>
            <w:tcW w:w="283" w:type="dxa"/>
            <w:vAlign w:val="bottom"/>
          </w:tcPr>
          <w:p w14:paraId="3EF7111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75894CD" w14:textId="2879A65B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C513B5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235E3B4B" w14:textId="7F82F7E1" w:rsidR="00B107A5" w:rsidRPr="00F065D7" w:rsidRDefault="00C819B9" w:rsidP="00AD404C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115790C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5FD1A22A" w14:textId="0AFEFAFB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16B4CC08" w14:textId="77777777" w:rsidTr="0062624C">
        <w:trPr>
          <w:trHeight w:val="74"/>
        </w:trPr>
        <w:tc>
          <w:tcPr>
            <w:tcW w:w="2970" w:type="dxa"/>
          </w:tcPr>
          <w:p w14:paraId="79C61016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lastRenderedPageBreak/>
              <w:t>บริษัท ยามามูระ อินเตอร์เนชั่น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E6426E9" w14:textId="3B8A9330" w:rsidR="00B107A5" w:rsidRPr="00F065D7" w:rsidRDefault="00B107A5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060" w:type="dxa"/>
            <w:vAlign w:val="bottom"/>
          </w:tcPr>
          <w:p w14:paraId="2335897F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7E8803D" w14:textId="51EBDAE0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D8C795B" w14:textId="76DFF98E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185FB0" w14:textId="01A1F7F4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F1BD5A6" w14:textId="718F0851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69E0450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5BC503F8" w14:textId="56281EB3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54" w:type="dxa"/>
            <w:vAlign w:val="bottom"/>
          </w:tcPr>
          <w:p w14:paraId="3036268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2871A074" w14:textId="04A4FF38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83" w:type="dxa"/>
            <w:vAlign w:val="bottom"/>
          </w:tcPr>
          <w:p w14:paraId="2A25429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27809B2" w14:textId="035A1469" w:rsidR="00B107A5" w:rsidRPr="00F065D7" w:rsidRDefault="00C819B9" w:rsidP="00B107A5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F06627" w:rsidRPr="00F066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112</w:t>
            </w:r>
          </w:p>
        </w:tc>
        <w:tc>
          <w:tcPr>
            <w:tcW w:w="283" w:type="dxa"/>
            <w:vAlign w:val="bottom"/>
          </w:tcPr>
          <w:p w14:paraId="0218DB0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E96EAEB" w14:textId="30CB2FB0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040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EBEF14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0E3AC1E1" w14:textId="395CE45C" w:rsidR="00B107A5" w:rsidRPr="00F065D7" w:rsidRDefault="00C819B9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F2C9818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CD3DC3C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74480D5C" w14:textId="77777777" w:rsidTr="0062624C">
        <w:trPr>
          <w:trHeight w:val="74"/>
        </w:trPr>
        <w:tc>
          <w:tcPr>
            <w:tcW w:w="2970" w:type="dxa"/>
          </w:tcPr>
          <w:p w14:paraId="3104077A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PT </w:t>
            </w:r>
            <w:proofErr w:type="spellStart"/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ABC Indonesia</w:t>
            </w:r>
          </w:p>
        </w:tc>
        <w:tc>
          <w:tcPr>
            <w:tcW w:w="1845" w:type="dxa"/>
            <w:shd w:val="clear" w:color="auto" w:fill="auto"/>
          </w:tcPr>
          <w:p w14:paraId="029FB27C" w14:textId="03D17E18" w:rsidR="00B107A5" w:rsidRPr="00F065D7" w:rsidRDefault="00B107A5" w:rsidP="00B107A5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1060" w:type="dxa"/>
            <w:vAlign w:val="bottom"/>
          </w:tcPr>
          <w:p w14:paraId="438EE662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C29254E" w14:textId="6857B51D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188FACD" w14:textId="3886418E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F0A5FAA" w14:textId="073ADBBE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851" w:type="dxa"/>
            <w:vAlign w:val="bottom"/>
          </w:tcPr>
          <w:p w14:paraId="7C04EAC0" w14:textId="18CD2E58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236" w:type="dxa"/>
            <w:vAlign w:val="bottom"/>
          </w:tcPr>
          <w:p w14:paraId="63AEBA7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413444AB" w14:textId="28C5B1E3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54" w:type="dxa"/>
            <w:vAlign w:val="bottom"/>
          </w:tcPr>
          <w:p w14:paraId="0D3B1B0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F87C8C3" w14:textId="72D34537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83" w:type="dxa"/>
            <w:vAlign w:val="bottom"/>
          </w:tcPr>
          <w:p w14:paraId="072D9AB0" w14:textId="77777777" w:rsidR="00B107A5" w:rsidRPr="00F065D7" w:rsidRDefault="00B107A5" w:rsidP="00B107A5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940E1A" w14:textId="1A9E0FAB" w:rsidR="00B107A5" w:rsidRPr="00F065D7" w:rsidRDefault="00F06627" w:rsidP="00B107A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9EDF62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90A0A91" w14:textId="77777777" w:rsidR="00B107A5" w:rsidRPr="00F065D7" w:rsidRDefault="00B107A5" w:rsidP="00B107A5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443E02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420BAAB1" w14:textId="71DF191F" w:rsidR="00B107A5" w:rsidRPr="00F065D7" w:rsidRDefault="00B107A5" w:rsidP="00B107A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A02B94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FB4C075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1D514609" w14:textId="77777777" w:rsidTr="0062624C">
        <w:trPr>
          <w:trHeight w:val="74"/>
        </w:trPr>
        <w:tc>
          <w:tcPr>
            <w:tcW w:w="2970" w:type="dxa"/>
          </w:tcPr>
          <w:p w14:paraId="0B357FDB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EAGLE COMPANY LIMITED</w:t>
            </w:r>
          </w:p>
        </w:tc>
        <w:tc>
          <w:tcPr>
            <w:tcW w:w="1845" w:type="dxa"/>
            <w:shd w:val="clear" w:color="auto" w:fill="auto"/>
          </w:tcPr>
          <w:p w14:paraId="1E76AABC" w14:textId="5FBEA0E2" w:rsidR="00B107A5" w:rsidRPr="00F065D7" w:rsidRDefault="00B107A5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ผลิตและจัดจำหน่ายขวดแก้ว</w:t>
            </w:r>
          </w:p>
        </w:tc>
        <w:tc>
          <w:tcPr>
            <w:tcW w:w="1060" w:type="dxa"/>
            <w:vAlign w:val="bottom"/>
          </w:tcPr>
          <w:p w14:paraId="4980AE49" w14:textId="77777777" w:rsidR="00B107A5" w:rsidRPr="00F065D7" w:rsidRDefault="00B107A5" w:rsidP="00B107A5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8AB0500" w14:textId="0256F53C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EBD314" w14:textId="7F714D13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0D6655" w14:textId="471DBDD8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851" w:type="dxa"/>
            <w:vAlign w:val="bottom"/>
          </w:tcPr>
          <w:p w14:paraId="621B89F7" w14:textId="7F7BDC93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279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521</w:t>
            </w:r>
          </w:p>
        </w:tc>
        <w:tc>
          <w:tcPr>
            <w:tcW w:w="236" w:type="dxa"/>
            <w:vAlign w:val="bottom"/>
          </w:tcPr>
          <w:p w14:paraId="5588C6AF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7B3B0E5F" w14:textId="55C1A801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54" w:type="dxa"/>
            <w:vAlign w:val="bottom"/>
          </w:tcPr>
          <w:p w14:paraId="23A35ACF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CDF7A42" w14:textId="062CBEAD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97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832</w:t>
            </w:r>
          </w:p>
        </w:tc>
        <w:tc>
          <w:tcPr>
            <w:tcW w:w="283" w:type="dxa"/>
            <w:vAlign w:val="bottom"/>
          </w:tcPr>
          <w:p w14:paraId="3462259F" w14:textId="77777777" w:rsidR="00B107A5" w:rsidRPr="00F065D7" w:rsidRDefault="00B107A5" w:rsidP="00B107A5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44A10F7" w14:textId="41AF2E29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102</w:t>
            </w:r>
            <w:r w:rsidR="00F06627" w:rsidRPr="00F066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991</w:t>
            </w:r>
          </w:p>
        </w:tc>
        <w:tc>
          <w:tcPr>
            <w:tcW w:w="283" w:type="dxa"/>
            <w:vAlign w:val="bottom"/>
          </w:tcPr>
          <w:p w14:paraId="1879A328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D74FDB1" w14:textId="7DE80F15" w:rsidR="00B107A5" w:rsidRPr="00F065D7" w:rsidRDefault="00C819B9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98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455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C351FB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0E2344" w14:textId="16D3BD9D" w:rsidR="00B107A5" w:rsidRPr="00F065D7" w:rsidRDefault="00B107A5" w:rsidP="00B107A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26BD09B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1D2E892D" w14:textId="77777777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588EA6DC" w14:textId="77777777" w:rsidTr="0062624C">
        <w:trPr>
          <w:trHeight w:val="74"/>
        </w:trPr>
        <w:tc>
          <w:tcPr>
            <w:tcW w:w="2970" w:type="dxa"/>
          </w:tcPr>
          <w:p w14:paraId="460E768E" w14:textId="2CDD9B1B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1845" w:type="dxa"/>
            <w:shd w:val="clear" w:color="auto" w:fill="auto"/>
          </w:tcPr>
          <w:p w14:paraId="33E70472" w14:textId="11A96B05" w:rsidR="00B107A5" w:rsidRPr="00F065D7" w:rsidRDefault="00664BFA" w:rsidP="00B107A5">
            <w:pPr>
              <w:spacing w:line="240" w:lineRule="auto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/>
                <w:sz w:val="26"/>
                <w:szCs w:val="26"/>
                <w:cs/>
              </w:rPr>
              <w:t>จัดจำหน่ายขวดแก้ว</w:t>
            </w:r>
          </w:p>
        </w:tc>
        <w:tc>
          <w:tcPr>
            <w:tcW w:w="1060" w:type="dxa"/>
            <w:vAlign w:val="bottom"/>
          </w:tcPr>
          <w:p w14:paraId="40A2619B" w14:textId="0472E7C3" w:rsidR="00B107A5" w:rsidRPr="00F065D7" w:rsidRDefault="00B107A5" w:rsidP="00B107A5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สาธารณรัฐแห่งสหภาพเมียนมาร์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0874922" w14:textId="289EE4CE" w:rsidR="00B107A5" w:rsidRPr="00F065D7" w:rsidRDefault="00C819B9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0D5E50" w14:textId="62E4C488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E80F6A" w14:textId="726CE38B" w:rsidR="00B107A5" w:rsidRPr="00F065D7" w:rsidRDefault="00C819B9" w:rsidP="00B107A5">
            <w:pPr>
              <w:tabs>
                <w:tab w:val="decimal" w:pos="66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110</w:t>
            </w:r>
            <w:r w:rsidR="00664BFA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</w:p>
        </w:tc>
        <w:tc>
          <w:tcPr>
            <w:tcW w:w="851" w:type="dxa"/>
            <w:vAlign w:val="bottom"/>
          </w:tcPr>
          <w:p w14:paraId="49A3FBA5" w14:textId="564898EB" w:rsidR="00B107A5" w:rsidRPr="00F065D7" w:rsidRDefault="00B107A5" w:rsidP="00B107A5">
            <w:pPr>
              <w:tabs>
                <w:tab w:val="decimal" w:pos="668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F9D43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35500632" w14:textId="746D4F6E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106</w:t>
            </w:r>
            <w:r w:rsidR="00B107A5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600</w:t>
            </w:r>
          </w:p>
        </w:tc>
        <w:tc>
          <w:tcPr>
            <w:tcW w:w="254" w:type="dxa"/>
            <w:vAlign w:val="bottom"/>
          </w:tcPr>
          <w:p w14:paraId="5A0A846E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08748C0" w14:textId="5AB180AA" w:rsidR="00B107A5" w:rsidRPr="00F065D7" w:rsidRDefault="00B107A5" w:rsidP="00B107A5">
            <w:pPr>
              <w:tabs>
                <w:tab w:val="decimal" w:pos="450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0FED0F5" w14:textId="77777777" w:rsidR="00B107A5" w:rsidRPr="00F065D7" w:rsidRDefault="00B107A5" w:rsidP="00B107A5">
            <w:pPr>
              <w:tabs>
                <w:tab w:val="decimal" w:pos="620"/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14:paraId="0AA30D5D" w14:textId="1EDFE949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104</w:t>
            </w:r>
            <w:r w:rsidR="00F06627" w:rsidRPr="00F0662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099</w:t>
            </w:r>
          </w:p>
        </w:tc>
        <w:tc>
          <w:tcPr>
            <w:tcW w:w="283" w:type="dxa"/>
            <w:vAlign w:val="bottom"/>
          </w:tcPr>
          <w:p w14:paraId="2C4471C4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8CD42E5" w14:textId="5978AD69" w:rsidR="00B107A5" w:rsidRPr="00F065D7" w:rsidRDefault="00B107A5" w:rsidP="00B107A5">
            <w:pPr>
              <w:tabs>
                <w:tab w:val="decimal" w:pos="43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58C2B19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bottom"/>
          </w:tcPr>
          <w:p w14:paraId="7D5E4B19" w14:textId="541DF38B" w:rsidR="00B107A5" w:rsidRPr="00F065D7" w:rsidRDefault="00B107A5" w:rsidP="00B107A5">
            <w:pPr>
              <w:tabs>
                <w:tab w:val="decimal" w:pos="352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574094D" w14:textId="77777777" w:rsidR="00B107A5" w:rsidRPr="00F065D7" w:rsidRDefault="00B107A5" w:rsidP="00B107A5">
            <w:pPr>
              <w:tabs>
                <w:tab w:val="decimal" w:pos="488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FFFFFF"/>
            <w:vAlign w:val="bottom"/>
          </w:tcPr>
          <w:p w14:paraId="6F959554" w14:textId="2A0C484F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07A5" w:rsidRPr="00F065D7" w14:paraId="6248A40B" w14:textId="77777777" w:rsidTr="0062624C">
        <w:trPr>
          <w:trHeight w:val="74"/>
        </w:trPr>
        <w:tc>
          <w:tcPr>
            <w:tcW w:w="2970" w:type="dxa"/>
          </w:tcPr>
          <w:p w14:paraId="51F89412" w14:textId="77777777" w:rsidR="00B107A5" w:rsidRPr="00F065D7" w:rsidRDefault="00B107A5" w:rsidP="00B107A5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</w:tcPr>
          <w:p w14:paraId="48555759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</w:tcPr>
          <w:p w14:paraId="0D04BEE3" w14:textId="77777777" w:rsidR="00B107A5" w:rsidRPr="00F065D7" w:rsidRDefault="00B107A5" w:rsidP="00B107A5">
            <w:pPr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</w:tcPr>
          <w:p w14:paraId="0A1BBDDF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654FB85A" w14:textId="77777777" w:rsidR="00B107A5" w:rsidRPr="00F065D7" w:rsidRDefault="00B107A5" w:rsidP="00B107A5">
            <w:pPr>
              <w:tabs>
                <w:tab w:val="decimal" w:pos="185"/>
              </w:tabs>
              <w:spacing w:line="240" w:lineRule="auto"/>
              <w:ind w:left="-138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3E603235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B72E91C" w14:textId="77777777" w:rsidR="00B107A5" w:rsidRPr="00F065D7" w:rsidRDefault="00B107A5" w:rsidP="00B107A5">
            <w:pPr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65801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AEF8637" w14:textId="48CD8D64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332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370</w:t>
            </w:r>
          </w:p>
        </w:tc>
        <w:tc>
          <w:tcPr>
            <w:tcW w:w="254" w:type="dxa"/>
          </w:tcPr>
          <w:p w14:paraId="71FCA4A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4447442" w14:textId="322004A8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513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770</w:t>
            </w:r>
          </w:p>
        </w:tc>
        <w:tc>
          <w:tcPr>
            <w:tcW w:w="283" w:type="dxa"/>
          </w:tcPr>
          <w:p w14:paraId="512CAB44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9B33EBF" w14:textId="5AA87AF8" w:rsidR="00B107A5" w:rsidRPr="00F065D7" w:rsidRDefault="00C819B9" w:rsidP="00B107A5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920</w:t>
            </w:r>
            <w:r w:rsidR="00F06627" w:rsidRPr="00F06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370</w:t>
            </w:r>
          </w:p>
        </w:tc>
        <w:tc>
          <w:tcPr>
            <w:tcW w:w="283" w:type="dxa"/>
          </w:tcPr>
          <w:p w14:paraId="2C7B0692" w14:textId="77777777" w:rsidR="00B107A5" w:rsidRPr="00F065D7" w:rsidRDefault="00B107A5" w:rsidP="00B107A5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06B7D912" w14:textId="2D16ECA5" w:rsidR="00B107A5" w:rsidRPr="00F065D7" w:rsidRDefault="00C819B9" w:rsidP="00B107A5">
            <w:pPr>
              <w:tabs>
                <w:tab w:val="decimal" w:pos="100"/>
              </w:tabs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799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751</w:t>
            </w:r>
          </w:p>
        </w:tc>
        <w:tc>
          <w:tcPr>
            <w:tcW w:w="271" w:type="dxa"/>
            <w:shd w:val="clear" w:color="auto" w:fill="auto"/>
          </w:tcPr>
          <w:p w14:paraId="560F4CB2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3FE3B9B" w14:textId="2BE910C7" w:rsidR="00B107A5" w:rsidRPr="00F065D7" w:rsidRDefault="00C819B9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052</w:t>
            </w:r>
          </w:p>
        </w:tc>
        <w:tc>
          <w:tcPr>
            <w:tcW w:w="237" w:type="dxa"/>
            <w:shd w:val="clear" w:color="auto" w:fill="auto"/>
          </w:tcPr>
          <w:p w14:paraId="6B417535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93A7288" w14:textId="79325665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107A5" w:rsidRPr="00F065D7" w14:paraId="0A834753" w14:textId="77777777" w:rsidTr="0062624C">
        <w:trPr>
          <w:trHeight w:val="65"/>
        </w:trPr>
        <w:tc>
          <w:tcPr>
            <w:tcW w:w="4815" w:type="dxa"/>
            <w:gridSpan w:val="2"/>
          </w:tcPr>
          <w:p w14:paraId="17CA35A1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60" w:type="dxa"/>
          </w:tcPr>
          <w:p w14:paraId="43783017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74D9AA95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5D721A3A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7D6505E6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7A038C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8AFC7D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A928C3A" w14:textId="70381BD9" w:rsidR="00B107A5" w:rsidRPr="00F065D7" w:rsidRDefault="00C819B9" w:rsidP="00B107A5">
            <w:pPr>
              <w:tabs>
                <w:tab w:val="decimal" w:pos="679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752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569</w:t>
            </w:r>
          </w:p>
        </w:tc>
        <w:tc>
          <w:tcPr>
            <w:tcW w:w="254" w:type="dxa"/>
            <w:vAlign w:val="bottom"/>
          </w:tcPr>
          <w:p w14:paraId="031A4FF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237B31E4" w14:textId="4162F496" w:rsidR="00B107A5" w:rsidRPr="00F065D7" w:rsidRDefault="00C819B9" w:rsidP="00B107A5">
            <w:pPr>
              <w:tabs>
                <w:tab w:val="decimal" w:pos="688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855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705</w:t>
            </w:r>
          </w:p>
        </w:tc>
        <w:tc>
          <w:tcPr>
            <w:tcW w:w="283" w:type="dxa"/>
            <w:vAlign w:val="bottom"/>
          </w:tcPr>
          <w:p w14:paraId="4835CC46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EA7F1B" w14:textId="65861ABA" w:rsidR="00B107A5" w:rsidRPr="00F065D7" w:rsidRDefault="00C819B9" w:rsidP="00B107A5">
            <w:pPr>
              <w:tabs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F06627" w:rsidRPr="00F06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309</w:t>
            </w:r>
            <w:r w:rsidR="00F06627" w:rsidRPr="00F066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376</w:t>
            </w:r>
          </w:p>
        </w:tc>
        <w:tc>
          <w:tcPr>
            <w:tcW w:w="283" w:type="dxa"/>
            <w:vAlign w:val="bottom"/>
          </w:tcPr>
          <w:p w14:paraId="091B1B4F" w14:textId="77777777" w:rsidR="00B107A5" w:rsidRPr="00F065D7" w:rsidRDefault="00B107A5" w:rsidP="00B107A5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bottom"/>
          </w:tcPr>
          <w:p w14:paraId="6FF359C6" w14:textId="1FC03461" w:rsidR="00B107A5" w:rsidRPr="00F065D7" w:rsidRDefault="00C819B9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118</w:t>
            </w:r>
            <w:r w:rsidR="00B107A5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5C7E3F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082197B" w14:textId="006FC2FC" w:rsidR="00B107A5" w:rsidRPr="00F065D7" w:rsidRDefault="00C819B9" w:rsidP="00B107A5">
            <w:pPr>
              <w:tabs>
                <w:tab w:val="decimal" w:pos="684"/>
              </w:tabs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115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052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A1862D7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94C62B" w14:textId="1B295595" w:rsidR="00B107A5" w:rsidRPr="00F065D7" w:rsidRDefault="00B107A5" w:rsidP="00B107A5">
            <w:pPr>
              <w:tabs>
                <w:tab w:val="decimal" w:pos="32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  <w:tr w:rsidR="00B107A5" w:rsidRPr="00F065D7" w14:paraId="2B3F5E38" w14:textId="77777777" w:rsidTr="0062624C">
        <w:trPr>
          <w:trHeight w:val="65"/>
        </w:trPr>
        <w:tc>
          <w:tcPr>
            <w:tcW w:w="2970" w:type="dxa"/>
          </w:tcPr>
          <w:p w14:paraId="6953FD9D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5" w:type="dxa"/>
          </w:tcPr>
          <w:p w14:paraId="56354E4B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</w:tcPr>
          <w:p w14:paraId="5609806A" w14:textId="77777777" w:rsidR="00B107A5" w:rsidRPr="00F065D7" w:rsidRDefault="00B107A5" w:rsidP="00B107A5">
            <w:pPr>
              <w:tabs>
                <w:tab w:val="left" w:pos="522"/>
              </w:tabs>
              <w:spacing w:line="240" w:lineRule="auto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</w:tcPr>
          <w:p w14:paraId="4590554C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4D2528F0" w14:textId="77777777" w:rsidR="00B107A5" w:rsidRPr="00F065D7" w:rsidRDefault="00B107A5" w:rsidP="00B107A5">
            <w:pPr>
              <w:spacing w:line="240" w:lineRule="auto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25A06158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14:paraId="14C344DD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2235883C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14:paraId="7AB8373E" w14:textId="77777777" w:rsidR="00B107A5" w:rsidRPr="00F065D7" w:rsidRDefault="00B107A5" w:rsidP="00B107A5">
            <w:pPr>
              <w:tabs>
                <w:tab w:val="decimal" w:pos="679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4" w:type="dxa"/>
          </w:tcPr>
          <w:p w14:paraId="082C306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22488741" w14:textId="77777777" w:rsidR="00B107A5" w:rsidRPr="00F065D7" w:rsidRDefault="00B107A5" w:rsidP="00B107A5">
            <w:pPr>
              <w:tabs>
                <w:tab w:val="decimal" w:pos="688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53797AD0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76697239" w14:textId="77777777" w:rsidR="00B107A5" w:rsidRPr="00F065D7" w:rsidRDefault="00B107A5" w:rsidP="00B107A5">
            <w:pPr>
              <w:tabs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</w:tcPr>
          <w:p w14:paraId="464FEDCB" w14:textId="77777777" w:rsidR="00B107A5" w:rsidRPr="00F065D7" w:rsidRDefault="00B107A5" w:rsidP="00B107A5">
            <w:pPr>
              <w:tabs>
                <w:tab w:val="decimal" w:pos="684"/>
                <w:tab w:val="decimal" w:pos="740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center"/>
          </w:tcPr>
          <w:p w14:paraId="03624C9B" w14:textId="77777777" w:rsidR="00B107A5" w:rsidRPr="00F065D7" w:rsidRDefault="00B107A5" w:rsidP="00B107A5">
            <w:pPr>
              <w:tabs>
                <w:tab w:val="decimal" w:pos="100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1" w:type="dxa"/>
            <w:shd w:val="clear" w:color="auto" w:fill="auto"/>
          </w:tcPr>
          <w:p w14:paraId="6D219133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3" w:type="dxa"/>
            <w:shd w:val="clear" w:color="auto" w:fill="FFFFFF"/>
            <w:vAlign w:val="center"/>
          </w:tcPr>
          <w:p w14:paraId="3BCC48E4" w14:textId="77777777" w:rsidR="00B107A5" w:rsidRPr="00F065D7" w:rsidRDefault="00B107A5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shd w:val="clear" w:color="auto" w:fill="auto"/>
          </w:tcPr>
          <w:p w14:paraId="271513F1" w14:textId="77777777" w:rsidR="00B107A5" w:rsidRPr="00F065D7" w:rsidRDefault="00B107A5" w:rsidP="00B107A5">
            <w:pPr>
              <w:tabs>
                <w:tab w:val="decimal" w:pos="684"/>
              </w:tabs>
              <w:spacing w:line="240" w:lineRule="auto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EAAD878" w14:textId="77777777" w:rsidR="00B107A5" w:rsidRPr="00F065D7" w:rsidRDefault="00B107A5" w:rsidP="00B107A5">
            <w:pPr>
              <w:tabs>
                <w:tab w:val="decimal" w:pos="684"/>
              </w:tabs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68FF44E4" w14:textId="77777777" w:rsidR="00347B95" w:rsidRPr="00F065D7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Times New Roman"/>
          <w:sz w:val="16"/>
          <w:szCs w:val="16"/>
          <w:cs/>
        </w:rPr>
      </w:pPr>
    </w:p>
    <w:p w14:paraId="600BA758" w14:textId="77777777" w:rsidR="00472B9E" w:rsidRPr="00F065D7" w:rsidRDefault="00472B9E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p w14:paraId="09621DA0" w14:textId="77777777" w:rsidR="003A2466" w:rsidRPr="00F065D7" w:rsidRDefault="003A2466">
      <w:pPr>
        <w:spacing w:line="240" w:lineRule="auto"/>
        <w:rPr>
          <w:rFonts w:ascii="Angsana New" w:hAnsi="Angsana New"/>
          <w:cs/>
        </w:rPr>
      </w:pPr>
    </w:p>
    <w:p w14:paraId="14172E23" w14:textId="77777777" w:rsidR="00EC1A4A" w:rsidRPr="00F065D7" w:rsidRDefault="00EC1A4A" w:rsidP="00EC1A4A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lang w:val="en-US"/>
        </w:rPr>
        <w:br w:type="page"/>
      </w:r>
    </w:p>
    <w:tbl>
      <w:tblPr>
        <w:tblpPr w:leftFromText="180" w:rightFromText="180" w:vertAnchor="text" w:horzAnchor="margin" w:tblpY="16"/>
        <w:tblW w:w="1531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53"/>
        <w:gridCol w:w="826"/>
        <w:gridCol w:w="179"/>
        <w:gridCol w:w="903"/>
        <w:gridCol w:w="189"/>
        <w:gridCol w:w="810"/>
        <w:gridCol w:w="189"/>
        <w:gridCol w:w="846"/>
        <w:gridCol w:w="189"/>
        <w:gridCol w:w="891"/>
        <w:gridCol w:w="189"/>
        <w:gridCol w:w="891"/>
        <w:gridCol w:w="189"/>
        <w:gridCol w:w="909"/>
        <w:gridCol w:w="189"/>
        <w:gridCol w:w="855"/>
        <w:gridCol w:w="178"/>
        <w:gridCol w:w="817"/>
        <w:gridCol w:w="179"/>
        <w:gridCol w:w="869"/>
        <w:gridCol w:w="180"/>
        <w:gridCol w:w="912"/>
        <w:gridCol w:w="179"/>
        <w:gridCol w:w="901"/>
        <w:gridCol w:w="6"/>
      </w:tblGrid>
      <w:tr w:rsidR="00D628BC" w:rsidRPr="00F065D7" w14:paraId="42092CE0" w14:textId="77777777" w:rsidTr="008B6203">
        <w:trPr>
          <w:gridAfter w:val="1"/>
          <w:wAfter w:w="6" w:type="dxa"/>
          <w:cantSplit/>
          <w:tblHeader/>
        </w:trPr>
        <w:tc>
          <w:tcPr>
            <w:tcW w:w="15312" w:type="dxa"/>
            <w:gridSpan w:val="24"/>
          </w:tcPr>
          <w:p w14:paraId="75185887" w14:textId="77777777" w:rsidR="00D628BC" w:rsidRPr="00F065D7" w:rsidRDefault="00D628BC" w:rsidP="002B7307">
            <w:pPr>
              <w:pStyle w:val="acctmergecolhdg"/>
              <w:spacing w:line="240" w:lineRule="atLeast"/>
              <w:rPr>
                <w:rFonts w:cs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E272BE" w:rsidRPr="00F065D7" w14:paraId="1D6153D0" w14:textId="77777777" w:rsidTr="00C223DD">
        <w:trPr>
          <w:cantSplit/>
          <w:tblHeader/>
        </w:trPr>
        <w:tc>
          <w:tcPr>
            <w:tcW w:w="2853" w:type="dxa"/>
          </w:tcPr>
          <w:p w14:paraId="750B74B3" w14:textId="77777777" w:rsidR="00E272BE" w:rsidRPr="00F065D7" w:rsidRDefault="00E272BE" w:rsidP="002B7307">
            <w:pPr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3"/>
            <w:vAlign w:val="bottom"/>
          </w:tcPr>
          <w:p w14:paraId="5388E35F" w14:textId="77777777" w:rsidR="00E272BE" w:rsidRPr="00F065D7" w:rsidRDefault="00E272BE" w:rsidP="002B7307">
            <w:pPr>
              <w:jc w:val="center"/>
              <w:rPr>
                <w:sz w:val="26"/>
                <w:szCs w:val="26"/>
                <w:cs/>
              </w:rPr>
            </w:pPr>
            <w:r w:rsidRPr="00F065D7">
              <w:rPr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9" w:type="dxa"/>
            <w:vMerge w:val="restart"/>
            <w:vAlign w:val="bottom"/>
          </w:tcPr>
          <w:p w14:paraId="4587A687" w14:textId="77777777" w:rsidR="00E272BE" w:rsidRPr="00F065D7" w:rsidRDefault="00E272BE" w:rsidP="002B7307">
            <w:pPr>
              <w:jc w:val="center"/>
              <w:rPr>
                <w:sz w:val="26"/>
                <w:szCs w:val="26"/>
                <w:cs/>
              </w:rPr>
            </w:pPr>
          </w:p>
        </w:tc>
        <w:tc>
          <w:tcPr>
            <w:tcW w:w="1845" w:type="dxa"/>
            <w:gridSpan w:val="3"/>
            <w:vAlign w:val="bottom"/>
          </w:tcPr>
          <w:p w14:paraId="000C5BEB" w14:textId="77777777" w:rsidR="00E272BE" w:rsidRPr="00F065D7" w:rsidRDefault="00E272BE" w:rsidP="002B7307">
            <w:pPr>
              <w:jc w:val="center"/>
              <w:rPr>
                <w:sz w:val="26"/>
                <w:szCs w:val="26"/>
              </w:rPr>
            </w:pPr>
            <w:r w:rsidRPr="00F065D7">
              <w:rPr>
                <w:rFonts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" w:type="dxa"/>
            <w:vAlign w:val="bottom"/>
          </w:tcPr>
          <w:p w14:paraId="752EF5CC" w14:textId="77777777" w:rsidR="00E272BE" w:rsidRPr="00F065D7" w:rsidRDefault="00E272BE" w:rsidP="002B730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71" w:type="dxa"/>
            <w:gridSpan w:val="3"/>
            <w:vAlign w:val="bottom"/>
          </w:tcPr>
          <w:p w14:paraId="2598927E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9" w:type="dxa"/>
            <w:vAlign w:val="bottom"/>
          </w:tcPr>
          <w:p w14:paraId="6938A4F1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953" w:type="dxa"/>
            <w:gridSpan w:val="3"/>
            <w:vAlign w:val="bottom"/>
          </w:tcPr>
          <w:p w14:paraId="3D1CA218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E8345D1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5" w:type="dxa"/>
            <w:gridSpan w:val="3"/>
            <w:vAlign w:val="bottom"/>
          </w:tcPr>
          <w:p w14:paraId="5D1A2742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F065D7">
              <w:rPr>
                <w:rFonts w:cs="Angsana New"/>
                <w:sz w:val="26"/>
                <w:szCs w:val="26"/>
                <w:cs/>
                <w:lang w:bidi="th-TH"/>
              </w:rPr>
              <w:t>ราคาทุน</w:t>
            </w:r>
            <w:r w:rsidRPr="00F065D7">
              <w:rPr>
                <w:rFonts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  <w:tc>
          <w:tcPr>
            <w:tcW w:w="180" w:type="dxa"/>
          </w:tcPr>
          <w:p w14:paraId="4F6101FE" w14:textId="77777777" w:rsidR="00E272BE" w:rsidRPr="00F065D7" w:rsidRDefault="00E272BE" w:rsidP="002B7307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998" w:type="dxa"/>
            <w:gridSpan w:val="4"/>
          </w:tcPr>
          <w:p w14:paraId="76902675" w14:textId="77777777" w:rsidR="001844D0" w:rsidRPr="00F065D7" w:rsidRDefault="001844D0" w:rsidP="001844D0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รับ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</w:p>
          <w:p w14:paraId="3A27A13C" w14:textId="66DB60C0" w:rsidR="00E272BE" w:rsidRPr="00F065D7" w:rsidRDefault="003E6604" w:rsidP="001844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หก</w:t>
            </w:r>
            <w:r w:rsidR="001844D0" w:rsidRPr="00F065D7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272BE" w:rsidRPr="00F065D7" w14:paraId="78CB43C0" w14:textId="77777777" w:rsidTr="00C223DD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39D9244F" w14:textId="77777777" w:rsidR="00E272BE" w:rsidRPr="00F065D7" w:rsidRDefault="00E272BE" w:rsidP="002B730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vAlign w:val="center"/>
          </w:tcPr>
          <w:p w14:paraId="5A52CB0E" w14:textId="2FA5B9CC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3544C88E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2ACEBBB7" w14:textId="31258EA5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9" w:type="dxa"/>
            <w:vMerge/>
            <w:vAlign w:val="center"/>
          </w:tcPr>
          <w:p w14:paraId="580423EF" w14:textId="77777777" w:rsidR="00E272BE" w:rsidRPr="00F065D7" w:rsidRDefault="00E272BE" w:rsidP="00E272B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1E37A77" w14:textId="4E8568DC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7EDDFD9F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2557A729" w14:textId="07E7F6A6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9" w:type="dxa"/>
            <w:vAlign w:val="center"/>
          </w:tcPr>
          <w:p w14:paraId="2EB4A70A" w14:textId="77777777" w:rsidR="00E272BE" w:rsidRPr="00F065D7" w:rsidRDefault="00E272BE" w:rsidP="00E272BE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6378E79F" w14:textId="0BA6543A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305AB96C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238824F9" w14:textId="3EB6B960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9" w:type="dxa"/>
            <w:vAlign w:val="center"/>
          </w:tcPr>
          <w:p w14:paraId="38FF3BE6" w14:textId="77777777" w:rsidR="00E272BE" w:rsidRPr="00F065D7" w:rsidRDefault="00E272BE" w:rsidP="00E272BE">
            <w:pPr>
              <w:pStyle w:val="acctmergecolhdg"/>
              <w:spacing w:line="300" w:lineRule="exac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center"/>
          </w:tcPr>
          <w:p w14:paraId="32A9BF6C" w14:textId="26B9F0EB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9" w:type="dxa"/>
            <w:vAlign w:val="center"/>
          </w:tcPr>
          <w:p w14:paraId="3521560C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vAlign w:val="center"/>
          </w:tcPr>
          <w:p w14:paraId="5AEECC98" w14:textId="588A07F8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78" w:type="dxa"/>
            <w:vAlign w:val="center"/>
          </w:tcPr>
          <w:p w14:paraId="162BD2F1" w14:textId="77777777" w:rsidR="00E272BE" w:rsidRPr="00F065D7" w:rsidRDefault="00E272BE" w:rsidP="00E272B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817" w:type="dxa"/>
            <w:vAlign w:val="center"/>
          </w:tcPr>
          <w:p w14:paraId="2A48145C" w14:textId="0E804B2E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2A41D8BA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vAlign w:val="center"/>
          </w:tcPr>
          <w:p w14:paraId="3B24201A" w14:textId="686C0327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E272BE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center"/>
          </w:tcPr>
          <w:p w14:paraId="73F058B0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2" w:type="dxa"/>
            <w:vAlign w:val="center"/>
          </w:tcPr>
          <w:p w14:paraId="66875092" w14:textId="30519780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E6604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3E6604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9" w:type="dxa"/>
            <w:vAlign w:val="center"/>
          </w:tcPr>
          <w:p w14:paraId="702ADBF6" w14:textId="77777777" w:rsidR="00E272BE" w:rsidRPr="00F065D7" w:rsidRDefault="00E272BE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1" w:type="dxa"/>
            <w:vAlign w:val="center"/>
          </w:tcPr>
          <w:p w14:paraId="37454DED" w14:textId="0D128B4C" w:rsidR="00E272BE" w:rsidRPr="00F065D7" w:rsidRDefault="00C819B9" w:rsidP="00E272B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2D0428" w:rsidRPr="00F065D7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D0428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E272BE" w:rsidRPr="00F065D7" w14:paraId="2CE9698D" w14:textId="77777777" w:rsidTr="00C223DD">
        <w:trPr>
          <w:gridAfter w:val="1"/>
          <w:wAfter w:w="6" w:type="dxa"/>
          <w:cantSplit/>
          <w:tblHeader/>
        </w:trPr>
        <w:tc>
          <w:tcPr>
            <w:tcW w:w="2853" w:type="dxa"/>
          </w:tcPr>
          <w:p w14:paraId="28F327F8" w14:textId="77777777" w:rsidR="00E272BE" w:rsidRPr="00F065D7" w:rsidRDefault="00E272BE" w:rsidP="002B7307">
            <w:pPr>
              <w:pStyle w:val="acctfourfigures"/>
              <w:spacing w:line="24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1908" w:type="dxa"/>
            <w:gridSpan w:val="3"/>
            <w:vAlign w:val="center"/>
          </w:tcPr>
          <w:p w14:paraId="13511B74" w14:textId="5904219B" w:rsidR="00E272BE" w:rsidRPr="00F065D7" w:rsidRDefault="00B53706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</w:t>
            </w:r>
            <w:r w:rsidR="00E272BE"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ร้อยละ)</w:t>
            </w:r>
          </w:p>
        </w:tc>
        <w:tc>
          <w:tcPr>
            <w:tcW w:w="189" w:type="dxa"/>
          </w:tcPr>
          <w:p w14:paraId="2996FA1F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0362" w:type="dxa"/>
            <w:gridSpan w:val="19"/>
          </w:tcPr>
          <w:p w14:paraId="20064DF5" w14:textId="77777777" w:rsidR="00E272BE" w:rsidRPr="00F065D7" w:rsidRDefault="00E272BE" w:rsidP="002B730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065D7">
              <w:rPr>
                <w:rFonts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272BE" w:rsidRPr="00F065D7" w14:paraId="13D26245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665F223E" w14:textId="77777777" w:rsidR="00E272BE" w:rsidRPr="00F065D7" w:rsidRDefault="00E272BE" w:rsidP="002B7307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26" w:type="dxa"/>
            <w:vAlign w:val="center"/>
          </w:tcPr>
          <w:p w14:paraId="6AB18CBF" w14:textId="09C8989F" w:rsidR="00E272BE" w:rsidRPr="00F065D7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center"/>
          </w:tcPr>
          <w:p w14:paraId="38716EA1" w14:textId="77777777" w:rsidR="00E272BE" w:rsidRPr="00F065D7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72ADD7E6" w14:textId="77777777" w:rsidR="00E272BE" w:rsidRPr="00F065D7" w:rsidRDefault="00E272BE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1240825A" w14:textId="77777777" w:rsidR="00E272BE" w:rsidRPr="00F065D7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FD56A78" w14:textId="77777777" w:rsidR="00E272BE" w:rsidRPr="00F065D7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49626B23" w14:textId="77777777" w:rsidR="00E272BE" w:rsidRPr="00F065D7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5FB50CFB" w14:textId="77777777" w:rsidR="00E272BE" w:rsidRPr="00F065D7" w:rsidRDefault="00E272BE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" w:type="dxa"/>
            <w:vAlign w:val="center"/>
          </w:tcPr>
          <w:p w14:paraId="3FBFEF45" w14:textId="77777777" w:rsidR="00E272BE" w:rsidRPr="00F065D7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414B0E1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77689B5D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31D272A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vAlign w:val="bottom"/>
          </w:tcPr>
          <w:p w14:paraId="10742AC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39A212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AF6FEF4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09FC768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CB1C8C9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6B707EFD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5C4A40C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3D64F2D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FA863FC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7A10B773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6E5AAF2F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7FF9A62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272BE" w:rsidRPr="00F065D7" w14:paraId="46BDFD27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6EE86F3B" w14:textId="77777777" w:rsidR="00B72734" w:rsidRPr="00B72734" w:rsidRDefault="00B72734" w:rsidP="00B7273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B72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  <w:p w14:paraId="09109B2E" w14:textId="66001AF9" w:rsidR="00E272BE" w:rsidRPr="00B72734" w:rsidRDefault="00B72734" w:rsidP="00B72734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73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(เดิมชื่อ บริษัท คาลพิส โอสถสภา จำกัด)</w:t>
            </w:r>
          </w:p>
        </w:tc>
        <w:tc>
          <w:tcPr>
            <w:tcW w:w="826" w:type="dxa"/>
            <w:vAlign w:val="center"/>
          </w:tcPr>
          <w:p w14:paraId="5D1DEA55" w14:textId="6F93C36E" w:rsidR="00E272BE" w:rsidRPr="00F065D7" w:rsidRDefault="009B0686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9" w:type="dxa"/>
            <w:vAlign w:val="center"/>
          </w:tcPr>
          <w:p w14:paraId="5FB3A8AD" w14:textId="77777777" w:rsidR="00E272BE" w:rsidRPr="00F065D7" w:rsidRDefault="00E272BE" w:rsidP="002B7307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0A5AE0F9" w14:textId="1C5B0EAF" w:rsidR="00E272BE" w:rsidRPr="00F065D7" w:rsidRDefault="00C819B9" w:rsidP="002B7307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center"/>
          </w:tcPr>
          <w:p w14:paraId="5B75680D" w14:textId="77777777" w:rsidR="00E272BE" w:rsidRPr="00F065D7" w:rsidRDefault="00E272BE" w:rsidP="002B7307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4225B262" w14:textId="12BD5198" w:rsidR="00E272BE" w:rsidRPr="00F065D7" w:rsidRDefault="009B0686" w:rsidP="00083A22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center"/>
          </w:tcPr>
          <w:p w14:paraId="3B393683" w14:textId="77777777" w:rsidR="00E272BE" w:rsidRPr="00F065D7" w:rsidRDefault="00E272BE" w:rsidP="002B7307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center"/>
          </w:tcPr>
          <w:p w14:paraId="1CED226C" w14:textId="4CEDC5E6" w:rsidR="00E272BE" w:rsidRPr="00F065D7" w:rsidRDefault="00C819B9" w:rsidP="002B730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center"/>
          </w:tcPr>
          <w:p w14:paraId="504E531D" w14:textId="77777777" w:rsidR="00E272BE" w:rsidRPr="00F065D7" w:rsidRDefault="00E272BE" w:rsidP="002B7307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67D75D1E" w14:textId="03EFE6CD" w:rsidR="00E272BE" w:rsidRPr="00F065D7" w:rsidRDefault="009B0686" w:rsidP="00083A22">
            <w:pPr>
              <w:pStyle w:val="acctfourfigures"/>
              <w:tabs>
                <w:tab w:val="clear" w:pos="765"/>
              </w:tabs>
              <w:spacing w:line="240" w:lineRule="atLeast"/>
              <w:ind w:right="-300"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vAlign w:val="center"/>
          </w:tcPr>
          <w:p w14:paraId="4C1C4315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center"/>
          </w:tcPr>
          <w:p w14:paraId="734647C7" w14:textId="2072C89D" w:rsidR="00E272BE" w:rsidRPr="00F065D7" w:rsidRDefault="00C819B9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288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center"/>
          </w:tcPr>
          <w:p w14:paraId="6A3CA49C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383F6AC" w14:textId="2575EAE4" w:rsidR="00E272BE" w:rsidRPr="00F065D7" w:rsidRDefault="009B0686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center"/>
          </w:tcPr>
          <w:p w14:paraId="689B03F1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1DF31E21" w14:textId="146D6CCF" w:rsidR="00E272BE" w:rsidRPr="00F065D7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)       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2D788D8" w14:textId="77777777" w:rsidR="00E272BE" w:rsidRPr="00F065D7" w:rsidRDefault="00E272BE" w:rsidP="002B730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center"/>
          </w:tcPr>
          <w:p w14:paraId="71A98A6D" w14:textId="37C0EAF2" w:rsidR="00E272BE" w:rsidRPr="00F065D7" w:rsidRDefault="009B0686" w:rsidP="00083A22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0306E23" w14:textId="77777777" w:rsidR="00E272BE" w:rsidRPr="00F065D7" w:rsidRDefault="00E272BE" w:rsidP="002B7307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2CFDF5FB" w14:textId="407C6300" w:rsidR="00E272BE" w:rsidRPr="00F065D7" w:rsidRDefault="00C819B9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272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132</w:t>
            </w:r>
          </w:p>
        </w:tc>
        <w:tc>
          <w:tcPr>
            <w:tcW w:w="180" w:type="dxa"/>
          </w:tcPr>
          <w:p w14:paraId="25D259AE" w14:textId="77777777" w:rsidR="00E272BE" w:rsidRPr="00F065D7" w:rsidRDefault="00E272BE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center"/>
          </w:tcPr>
          <w:p w14:paraId="11C7243B" w14:textId="7F020FA4" w:rsidR="00E272BE" w:rsidRPr="00F065D7" w:rsidRDefault="009B0686" w:rsidP="002B7307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1FC5B1DE" w14:textId="77777777" w:rsidR="00E272BE" w:rsidRPr="00F065D7" w:rsidRDefault="00E272BE" w:rsidP="002B7307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center"/>
          </w:tcPr>
          <w:p w14:paraId="7E456198" w14:textId="77777777" w:rsidR="00E272BE" w:rsidRPr="00F065D7" w:rsidRDefault="00E272BE" w:rsidP="00E272BE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7676706A" w14:textId="77777777" w:rsidTr="00541675">
        <w:trPr>
          <w:gridAfter w:val="1"/>
          <w:wAfter w:w="6" w:type="dxa"/>
          <w:cantSplit/>
        </w:trPr>
        <w:tc>
          <w:tcPr>
            <w:tcW w:w="2853" w:type="dxa"/>
          </w:tcPr>
          <w:p w14:paraId="01A5A19B" w14:textId="77777777" w:rsidR="00AD554D" w:rsidRPr="00F065D7" w:rsidRDefault="00AD554D" w:rsidP="00AD554D">
            <w:pPr>
              <w:spacing w:line="240" w:lineRule="auto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826" w:type="dxa"/>
            <w:vAlign w:val="center"/>
          </w:tcPr>
          <w:p w14:paraId="4A356204" w14:textId="2E1DDC6E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center"/>
          </w:tcPr>
          <w:p w14:paraId="7CFE21D2" w14:textId="77777777" w:rsidR="00AD554D" w:rsidRPr="00F065D7" w:rsidRDefault="00AD554D" w:rsidP="00AD554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center"/>
          </w:tcPr>
          <w:p w14:paraId="3C646FF2" w14:textId="3374B0F9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center"/>
          </w:tcPr>
          <w:p w14:paraId="74277E16" w14:textId="77777777" w:rsidR="00AD554D" w:rsidRPr="00F065D7" w:rsidRDefault="00AD554D" w:rsidP="00AD554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1D16C4" w14:textId="6F4A7927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38FF31F3" w14:textId="77777777" w:rsidR="00AD554D" w:rsidRPr="00F065D7" w:rsidRDefault="00AD554D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312BFB77" w14:textId="5D33F0E6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7F5AC2F1" w14:textId="77777777" w:rsidR="00AD554D" w:rsidRPr="00F065D7" w:rsidRDefault="00AD554D" w:rsidP="00AD554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7F59907" w14:textId="5D9CA6EA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03FC7697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75E388E" w14:textId="1C8C8416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9" w:type="dxa"/>
            <w:vAlign w:val="bottom"/>
          </w:tcPr>
          <w:p w14:paraId="44AC4DD1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32278A" w14:textId="2A955F85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C23A018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1DC16CB9" w14:textId="5F5127F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74AAEF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36CE4F5E" w14:textId="77E5A258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79" w:type="dxa"/>
            <w:shd w:val="clear" w:color="auto" w:fill="auto"/>
          </w:tcPr>
          <w:p w14:paraId="23C79A00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B6BA51A" w14:textId="5DDFAB49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800</w:t>
            </w:r>
          </w:p>
        </w:tc>
        <w:tc>
          <w:tcPr>
            <w:tcW w:w="180" w:type="dxa"/>
          </w:tcPr>
          <w:p w14:paraId="2BA9ABA4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272A7A36" w14:textId="43605A73" w:rsidR="00AD554D" w:rsidRPr="00F065D7" w:rsidRDefault="00AD554D" w:rsidP="00AD55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239F35F9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2DE64875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086AE96F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38C39063" w14:textId="77777777" w:rsidR="00AD554D" w:rsidRPr="00F065D7" w:rsidRDefault="00AD554D" w:rsidP="00AD554D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826" w:type="dxa"/>
            <w:vAlign w:val="bottom"/>
          </w:tcPr>
          <w:p w14:paraId="418705CC" w14:textId="4BFBDD32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bottom"/>
          </w:tcPr>
          <w:p w14:paraId="73F64929" w14:textId="77777777" w:rsidR="00AD554D" w:rsidRPr="00F065D7" w:rsidRDefault="00AD554D" w:rsidP="00AD554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A6192DE" w14:textId="722B8EE6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1C4C3AEC" w14:textId="77777777" w:rsidR="00AD554D" w:rsidRPr="00F065D7" w:rsidRDefault="00AD554D" w:rsidP="00AD554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37D3545" w14:textId="1D45034D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6571611F" w14:textId="77777777" w:rsidR="00AD554D" w:rsidRPr="00F065D7" w:rsidRDefault="00AD554D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49A7BFEC" w14:textId="398E385C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437A9C86" w14:textId="77777777" w:rsidR="00AD554D" w:rsidRPr="00F065D7" w:rsidRDefault="00AD554D" w:rsidP="00AD554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1D387B6" w14:textId="42128024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3B0A3273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13E3DBF" w14:textId="300AE389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9" w:type="dxa"/>
            <w:vAlign w:val="bottom"/>
          </w:tcPr>
          <w:p w14:paraId="1BD3854E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8C0BF6A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2DE149E" w14:textId="657BFEE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2CC9C877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41C599E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A6DAD0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28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25444A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shd w:val="clear" w:color="auto" w:fill="auto"/>
            <w:vAlign w:val="bottom"/>
          </w:tcPr>
          <w:p w14:paraId="2AB9A5D9" w14:textId="0683703D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9" w:type="dxa"/>
            <w:shd w:val="clear" w:color="auto" w:fill="auto"/>
          </w:tcPr>
          <w:p w14:paraId="2F1C3CF1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695AAB7C" w14:textId="698A8B3C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671AE41" w14:textId="77777777" w:rsidR="00AD554D" w:rsidRPr="00F065D7" w:rsidRDefault="00AD554D" w:rsidP="00AD554D">
            <w:pPr>
              <w:pStyle w:val="acctfourfigures"/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shd w:val="clear" w:color="auto" w:fill="auto"/>
            <w:vAlign w:val="bottom"/>
          </w:tcPr>
          <w:p w14:paraId="6236D744" w14:textId="1A664DF3" w:rsidR="00AD554D" w:rsidRPr="00F065D7" w:rsidRDefault="00C819B9" w:rsidP="00AD404C">
            <w:pPr>
              <w:pStyle w:val="acctfourfigures"/>
              <w:tabs>
                <w:tab w:val="decimal" w:pos="567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112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</w:t>
            </w:r>
          </w:p>
        </w:tc>
        <w:tc>
          <w:tcPr>
            <w:tcW w:w="179" w:type="dxa"/>
            <w:shd w:val="clear" w:color="auto" w:fill="auto"/>
          </w:tcPr>
          <w:p w14:paraId="6CED3BDE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641EB0A0" w14:textId="445C989C" w:rsidR="00AD554D" w:rsidRPr="00F065D7" w:rsidRDefault="00AD554D" w:rsidP="00AD554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0BCE5FB6" w14:textId="77777777" w:rsidTr="00C223DD">
        <w:trPr>
          <w:gridAfter w:val="1"/>
          <w:wAfter w:w="6" w:type="dxa"/>
          <w:cantSplit/>
        </w:trPr>
        <w:tc>
          <w:tcPr>
            <w:tcW w:w="2853" w:type="dxa"/>
          </w:tcPr>
          <w:p w14:paraId="0889EBBE" w14:textId="77777777" w:rsidR="00AD554D" w:rsidRPr="00F065D7" w:rsidRDefault="00AD554D" w:rsidP="00AD554D">
            <w:pPr>
              <w:spacing w:line="240" w:lineRule="auto"/>
              <w:ind w:left="205" w:right="-25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อินเตอร์เนชั่นแนล (ประเทศไทย) จำกัด</w:t>
            </w:r>
          </w:p>
        </w:tc>
        <w:tc>
          <w:tcPr>
            <w:tcW w:w="826" w:type="dxa"/>
            <w:vAlign w:val="bottom"/>
          </w:tcPr>
          <w:p w14:paraId="2E259624" w14:textId="5F14266C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79" w:type="dxa"/>
            <w:vAlign w:val="bottom"/>
          </w:tcPr>
          <w:p w14:paraId="72FDACCE" w14:textId="77777777" w:rsidR="00AD554D" w:rsidRPr="00F065D7" w:rsidRDefault="00AD554D" w:rsidP="00AD554D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8DB50DA" w14:textId="28F395FC" w:rsidR="00AD554D" w:rsidRPr="00F065D7" w:rsidRDefault="00C819B9" w:rsidP="00AD554D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="00AD404C" w:rsidRPr="00F065D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189" w:type="dxa"/>
            <w:vAlign w:val="bottom"/>
          </w:tcPr>
          <w:p w14:paraId="60B971F7" w14:textId="77777777" w:rsidR="00AD554D" w:rsidRPr="00F065D7" w:rsidRDefault="00AD554D" w:rsidP="00AD554D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560877" w14:textId="7A8EDAE0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108FA11D" w14:textId="77777777" w:rsidR="00AD554D" w:rsidRPr="00F065D7" w:rsidRDefault="00AD554D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vAlign w:val="bottom"/>
          </w:tcPr>
          <w:p w14:paraId="71248DE1" w14:textId="3D0AA6CA" w:rsidR="00AD554D" w:rsidRPr="00F065D7" w:rsidRDefault="00C819B9" w:rsidP="00AD554D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9" w:type="dxa"/>
            <w:vAlign w:val="bottom"/>
          </w:tcPr>
          <w:p w14:paraId="2263E15C" w14:textId="77777777" w:rsidR="00AD554D" w:rsidRPr="00F065D7" w:rsidRDefault="00AD554D" w:rsidP="00AD554D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CC93A32" w14:textId="249A6D22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9" w:type="dxa"/>
            <w:vAlign w:val="bottom"/>
          </w:tcPr>
          <w:p w14:paraId="7ECA7DB5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945782C" w14:textId="2B57DE55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89" w:type="dxa"/>
            <w:vAlign w:val="bottom"/>
          </w:tcPr>
          <w:p w14:paraId="39200DB8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B2E9A" w14:textId="67C7C6E0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0F78CDC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38F44" w14:textId="1218C1F1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871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FBF825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987B" w14:textId="43AD494A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79" w:type="dxa"/>
            <w:shd w:val="clear" w:color="auto" w:fill="auto"/>
          </w:tcPr>
          <w:p w14:paraId="06C57609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DF875" w14:textId="0A45A22F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029</w:t>
            </w:r>
          </w:p>
        </w:tc>
        <w:tc>
          <w:tcPr>
            <w:tcW w:w="180" w:type="dxa"/>
          </w:tcPr>
          <w:p w14:paraId="2A417B65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91D5" w14:textId="23EE9197" w:rsidR="00AD554D" w:rsidRPr="00F065D7" w:rsidRDefault="00C819B9" w:rsidP="00AD554D">
            <w:pPr>
              <w:pStyle w:val="acctfourfigures"/>
              <w:tabs>
                <w:tab w:val="decimal" w:pos="567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D554D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2125E6F" w14:textId="77777777" w:rsidR="00AD554D" w:rsidRPr="00F065D7" w:rsidRDefault="00AD554D" w:rsidP="00AD554D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DC228" w14:textId="77777777" w:rsidR="00AD554D" w:rsidRPr="00F065D7" w:rsidRDefault="00AD554D" w:rsidP="00AD554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AD554D" w:rsidRPr="00F065D7" w14:paraId="4F9F107F" w14:textId="77777777" w:rsidTr="00C223DD">
        <w:trPr>
          <w:gridAfter w:val="1"/>
          <w:wAfter w:w="6" w:type="dxa"/>
          <w:cantSplit/>
        </w:trPr>
        <w:tc>
          <w:tcPr>
            <w:tcW w:w="3679" w:type="dxa"/>
            <w:gridSpan w:val="2"/>
          </w:tcPr>
          <w:p w14:paraId="7B46C2B3" w14:textId="77777777" w:rsidR="00AD554D" w:rsidRPr="00F065D7" w:rsidRDefault="00AD554D" w:rsidP="00AD554D">
            <w:pPr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065D7">
              <w:rPr>
                <w:b/>
                <w:bCs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9" w:type="dxa"/>
          </w:tcPr>
          <w:p w14:paraId="64A847FC" w14:textId="77777777" w:rsidR="00AD554D" w:rsidRPr="00F065D7" w:rsidRDefault="00AD554D" w:rsidP="00AD554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</w:tcPr>
          <w:p w14:paraId="26DE6B3C" w14:textId="77777777" w:rsidR="00AD554D" w:rsidRPr="00F065D7" w:rsidRDefault="00AD554D" w:rsidP="00AD554D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3DC4AAB9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CD65173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4FF853E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</w:tcPr>
          <w:p w14:paraId="59A7548B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9" w:type="dxa"/>
          </w:tcPr>
          <w:p w14:paraId="03633B1B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10DF2FC9" w14:textId="400C961D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110</w:t>
            </w:r>
            <w:r w:rsidR="00AD554D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9" w:type="dxa"/>
          </w:tcPr>
          <w:p w14:paraId="5D38F59A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6D330F00" w14:textId="36638F6C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398</w:t>
            </w:r>
            <w:r w:rsidR="00AD554D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9" w:type="dxa"/>
          </w:tcPr>
          <w:p w14:paraId="5AD36F14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594AAC" w14:textId="3985BE29" w:rsidR="00AD554D" w:rsidRPr="00F065D7" w:rsidRDefault="00AD404C" w:rsidP="00AD554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871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9" w:type="dxa"/>
            <w:shd w:val="clear" w:color="auto" w:fill="auto"/>
          </w:tcPr>
          <w:p w14:paraId="0892A4B8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5E09C" w14:textId="283D6742" w:rsidR="00AD554D" w:rsidRPr="00F065D7" w:rsidRDefault="00AD554D" w:rsidP="00AD554D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4E46C299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A4403A" w14:textId="17DA95D1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108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829</w:t>
            </w:r>
          </w:p>
        </w:tc>
        <w:tc>
          <w:tcPr>
            <w:tcW w:w="179" w:type="dxa"/>
            <w:shd w:val="clear" w:color="auto" w:fill="auto"/>
          </w:tcPr>
          <w:p w14:paraId="37409FFA" w14:textId="77777777" w:rsidR="00AD554D" w:rsidRPr="00F065D7" w:rsidRDefault="00AD554D" w:rsidP="00AD554D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6086C" w14:textId="36FD94E3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139</w:t>
            </w:r>
            <w:r w:rsidR="00AD554D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80" w:type="dxa"/>
          </w:tcPr>
          <w:p w14:paraId="2ABDDF78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2B5F7" w14:textId="51DEA03E" w:rsidR="00AD554D" w:rsidRPr="00F065D7" w:rsidRDefault="00C819B9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115</w:t>
            </w:r>
            <w:r w:rsidR="00AD404C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052</w:t>
            </w:r>
          </w:p>
        </w:tc>
        <w:tc>
          <w:tcPr>
            <w:tcW w:w="179" w:type="dxa"/>
            <w:shd w:val="clear" w:color="auto" w:fill="auto"/>
          </w:tcPr>
          <w:p w14:paraId="217BA77D" w14:textId="77777777" w:rsidR="00AD554D" w:rsidRPr="00F065D7" w:rsidRDefault="00AD554D" w:rsidP="00AD554D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D52953" w14:textId="30180864" w:rsidR="00AD554D" w:rsidRPr="00F065D7" w:rsidRDefault="00AD554D" w:rsidP="00AD554D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hanging="7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43515CED" w14:textId="77777777" w:rsidR="001C43A1" w:rsidRPr="00F065D7" w:rsidRDefault="001C43A1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64591D3" w14:textId="77777777" w:rsidR="00EC1A4A" w:rsidRPr="00F065D7" w:rsidRDefault="00EC1A4A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5B0BCF8" w14:textId="77777777" w:rsidR="00211EB9" w:rsidRPr="00F065D7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E03DF9" w14:textId="20B10DF5" w:rsidR="00211EB9" w:rsidRPr="00F065D7" w:rsidRDefault="00211EB9" w:rsidP="00EC1A4A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>ใน</w:t>
      </w:r>
      <w:r w:rsidR="00FB5904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เดือนมกราคม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D385D" w:rsidRPr="00F065D7">
        <w:rPr>
          <w:rFonts w:ascii="Angsana New" w:hAnsi="Angsana New" w:hint="cs"/>
          <w:sz w:val="30"/>
          <w:szCs w:val="30"/>
          <w:cs/>
          <w:lang w:val="en-US"/>
        </w:rPr>
        <w:t>ได้</w:t>
      </w:r>
      <w:r w:rsidRPr="00F065D7">
        <w:rPr>
          <w:rFonts w:ascii="Angsana New" w:hAnsi="Angsana New"/>
          <w:sz w:val="30"/>
          <w:szCs w:val="30"/>
          <w:cs/>
          <w:lang w:val="en-US"/>
        </w:rPr>
        <w:t>ซื้อเงินลงทุน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>สยาม เบฟ แมนูแฟคเจอริ่ง จำกัด</w:t>
      </w:r>
      <w:r w:rsidR="001211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211E1" w:rsidRPr="001211E1">
        <w:rPr>
          <w:rFonts w:ascii="Angsana New" w:hAnsi="Angsana New"/>
          <w:sz w:val="30"/>
          <w:szCs w:val="30"/>
          <w:cs/>
          <w:lang w:val="en-US"/>
        </w:rPr>
        <w:t>(เดิมชื่อ บริษัท คาลพิส โอสถสภา จำกัด)</w:t>
      </w:r>
      <w:r w:rsidR="001211E1" w:rsidRPr="001211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B5904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เพิ่มร้อยละ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60</w:t>
      </w:r>
      <w:r w:rsidR="00FB5904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  <w:lang w:val="en-US"/>
        </w:rPr>
        <w:t>ทำให้สัดส่วนเงินลงทุนของบริษัท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เปลี่ยนจากร้อยละ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40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100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 ตามที่กล่าวไว้ในหมายเหตุข้อ </w:t>
      </w:r>
      <w:r w:rsidR="00C819B9" w:rsidRPr="00C819B9">
        <w:rPr>
          <w:rFonts w:ascii="Angsana New" w:hAnsi="Angsana New"/>
          <w:sz w:val="30"/>
          <w:szCs w:val="30"/>
          <w:lang w:val="en-US"/>
        </w:rPr>
        <w:t>8</w:t>
      </w:r>
    </w:p>
    <w:p w14:paraId="10BC6FF7" w14:textId="77777777" w:rsidR="003A2466" w:rsidRPr="00F065D7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8201F0A" w14:textId="77777777" w:rsidR="003A2466" w:rsidRPr="00F065D7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F065D7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14:paraId="735380F8" w14:textId="541D1BB8" w:rsidR="009700CB" w:rsidRPr="00F065D7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="00AD404C" w:rsidRPr="00F065D7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ในบริษัทร่วมและการร่วมค้า</w:t>
      </w:r>
    </w:p>
    <w:p w14:paraId="5DA55685" w14:textId="77777777" w:rsidR="00285E0A" w:rsidRPr="00AB7B7C" w:rsidRDefault="00285E0A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</w:p>
    <w:p w14:paraId="35F528E9" w14:textId="6575C697" w:rsidR="001C1CF9" w:rsidRPr="00F065D7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C819B9" w:rsidRPr="00C819B9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2563</w:t>
      </w:r>
    </w:p>
    <w:p w14:paraId="192F5421" w14:textId="77777777" w:rsidR="001C1CF9" w:rsidRPr="00AB7B7C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14:paraId="05A1BBF6" w14:textId="26E507C8" w:rsidR="001C1CF9" w:rsidRPr="00F33A7D" w:rsidRDefault="001C1CF9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6"/>
          <w:sz w:val="30"/>
          <w:szCs w:val="30"/>
          <w:lang w:val="en-US" w:bidi="th-TH"/>
        </w:rPr>
      </w:pPr>
      <w:r w:rsidRPr="00F33A7D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ในเดือนมกราคม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2563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บริษัทย่อยแห่งหนึ่งได้เพิ่มเงินลงทุนใน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จำนวน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.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0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ล้านปอนด์สเตอร์ลิง ซึ่งคิดเป็นร้อยละ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4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ของทุนที่ออกและชำระแล้ว ทำให้กลุ่มบริษัทมีส่วนได้เสียในบริษัท </w:t>
      </w:r>
      <w:r w:rsidRPr="00F33A7D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Basecamp Brews Ltd </w:t>
      </w:r>
      <w:r w:rsidRPr="00F33A7D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เป็นร้อยละ </w:t>
      </w:r>
      <w:r w:rsidR="00C819B9" w:rsidRPr="00C819B9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26</w:t>
      </w:r>
    </w:p>
    <w:p w14:paraId="21AD19CD" w14:textId="77777777" w:rsidR="00AD554D" w:rsidRPr="00AB7B7C" w:rsidRDefault="00AD554D" w:rsidP="009700CB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</w:p>
    <w:p w14:paraId="40E1E75A" w14:textId="3C6AA26F" w:rsidR="008513F5" w:rsidRPr="00BA42F0" w:rsidRDefault="008513F5" w:rsidP="00AB7B7C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US" w:bidi="th-TH"/>
        </w:rPr>
      </w:pPr>
      <w:bookmarkStart w:id="3" w:name="_Hlk46736682"/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กลุ่มบริษัทได้ลงทุนในหุ้นสามัญของบริษัท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MYANMAR GOLDEN GLASS COMPANY LIMITED (MGG)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เป็นจำนวนเงิน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6,093.33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ล้านเมียนมาร์จัต ซึ่งคิดเป็นร้อยละ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80.44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ของหุ้นสามัญและหุ้นบุริมสิทธิทั้งหมดของบริษัท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ในการลงทุนดังกล่าวกลุ่มบริษัทได้จ่ายชำระค่าหุ้นแล้วจำนวน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4,708.87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ล้านเมียนมาร์จัต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ในเดือนพฤษภาคม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และจะจ่ายชำระอีกจำนวน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1,384.46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ล้านเมียนมาร์จัตภายในเดือนธันวาคม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2563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เนื่องด้วยบริษัท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="0041552A" w:rsidRPr="00197A87">
        <w:rPr>
          <w:rFonts w:asciiTheme="majorBidi" w:hAnsiTheme="majorBidi" w:cs="Angsana New" w:hint="cs"/>
          <w:spacing w:val="-2"/>
          <w:sz w:val="30"/>
          <w:szCs w:val="30"/>
          <w:cs/>
          <w:lang w:val="en-US" w:bidi="th-TH"/>
        </w:rPr>
        <w:t>มี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หุ้นบุริมสิทธิที่ให้สิทธิในการรับเงินปันผลสูงกว่าหุ้นสามัญ ส่งผลให้กลุ่มบริษัทมีส่วนได้ส่วนเสีย</w:t>
      </w:r>
      <w:r w:rsidRPr="00197A87">
        <w:rPr>
          <w:rFonts w:asciiTheme="majorBidi" w:hAnsiTheme="majorBidi" w:cs="Angsana New"/>
          <w:spacing w:val="-2"/>
          <w:sz w:val="30"/>
          <w:szCs w:val="30"/>
          <w:lang w:val="en-US" w:bidi="th-TH"/>
        </w:rPr>
        <w:br/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ทั้งสิ้นคิดเป็นร้อยละ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51.84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อย่างไรก็ตามสิทธิหลักในการบริหารงานต้องผ่านการตัดสินใจร่วมกัน ดังนั้นบริษัท </w:t>
      </w:r>
      <w:r w:rsidRPr="00197A87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 xml:space="preserve">MGG </w:t>
      </w:r>
      <w:r w:rsidRPr="00197A87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>จึงถูกจัดเป็นการร่วมค้าของกลุ่มบริษัท</w:t>
      </w:r>
    </w:p>
    <w:bookmarkEnd w:id="3"/>
    <w:p w14:paraId="715C1CAF" w14:textId="77777777" w:rsidR="00AB7B7C" w:rsidRDefault="00AB7B7C" w:rsidP="00AB7B7C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28B4919A" w14:textId="432CF8CD" w:rsidR="001C1CF9" w:rsidRDefault="005E63F2" w:rsidP="00AB7B7C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theme="minorBidi"/>
          <w:i/>
          <w:iCs/>
          <w:sz w:val="30"/>
          <w:szCs w:val="38"/>
          <w:lang w:val="en-US" w:bidi="th-TH"/>
        </w:rPr>
      </w:pPr>
      <w:r w:rsidRPr="00F065D7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C819B9" w:rsidRPr="00C819B9">
        <w:rPr>
          <w:rFonts w:ascii="Angsana New" w:hAnsi="Angsana New" w:cstheme="minorBidi"/>
          <w:i/>
          <w:iCs/>
          <w:sz w:val="30"/>
          <w:szCs w:val="38"/>
          <w:lang w:val="en-US" w:bidi="th-TH"/>
        </w:rPr>
        <w:t>2562</w:t>
      </w:r>
    </w:p>
    <w:p w14:paraId="2F519D80" w14:textId="77777777" w:rsidR="00AB7B7C" w:rsidRPr="00AB7B7C" w:rsidRDefault="00AB7B7C" w:rsidP="00AB7B7C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cs/>
          <w:lang w:bidi="th-TH"/>
        </w:rPr>
      </w:pPr>
    </w:p>
    <w:p w14:paraId="1C8466A6" w14:textId="43B9541E" w:rsidR="00AA1891" w:rsidRDefault="002803FD" w:rsidP="00AB7B7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ในเดือนมกราคม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9700CB" w:rsidRPr="00F065D7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บริษัทย่อยแห่งหนึ่งได้</w:t>
      </w:r>
      <w:r w:rsidR="009700CB" w:rsidRPr="00F065D7">
        <w:rPr>
          <w:rFonts w:ascii="Angsana New" w:hAnsi="Angsana New" w:hint="cs"/>
          <w:sz w:val="30"/>
          <w:szCs w:val="30"/>
          <w:cs/>
          <w:lang w:val="en-US"/>
        </w:rPr>
        <w:t>รับโอนหุ้น</w:t>
      </w:r>
      <w:r w:rsidR="0090305D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="006D7658" w:rsidRPr="00F065D7">
        <w:rPr>
          <w:rFonts w:ascii="Angsana New" w:hAnsi="Angsana New"/>
          <w:sz w:val="30"/>
          <w:szCs w:val="30"/>
          <w:lang w:val="en-US"/>
        </w:rPr>
        <w:t>Basecamp Brews Ltd</w:t>
      </w:r>
      <w:r w:rsidR="006D7658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D7658" w:rsidRPr="00F065D7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</w:t>
      </w:r>
      <w:r w:rsidR="006D7658" w:rsidRPr="00F065D7">
        <w:rPr>
          <w:rFonts w:ascii="Angsana New" w:hAnsi="Angsana New"/>
          <w:sz w:val="30"/>
          <w:szCs w:val="30"/>
          <w:lang w:val="en-US"/>
        </w:rPr>
        <w:t>.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  <w:r w:rsidR="006D7658" w:rsidRPr="00F065D7">
        <w:rPr>
          <w:rFonts w:ascii="Angsana New" w:hAnsi="Angsana New"/>
          <w:sz w:val="30"/>
          <w:szCs w:val="30"/>
          <w:cs/>
          <w:lang w:val="en-US"/>
        </w:rPr>
        <w:t xml:space="preserve"> ล้านปอนด์สเตอร์ลิง</w:t>
      </w:r>
      <w:r w:rsidR="006D7658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ซึ่งคิดเป็นร้อยละ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6</w:t>
      </w:r>
      <w:r w:rsidR="006D7658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F065D7">
        <w:rPr>
          <w:rFonts w:ascii="Angsana New" w:hAnsi="Angsana New"/>
          <w:sz w:val="30"/>
          <w:szCs w:val="30"/>
          <w:cs/>
          <w:lang w:val="en-US"/>
        </w:rPr>
        <w:t>ของทุนที่ออกและชำระแล้ว</w:t>
      </w:r>
      <w:r w:rsidR="006D7658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D86960" w:rsidRPr="00F065D7">
        <w:rPr>
          <w:rFonts w:ascii="Angsana New" w:hAnsi="Angsana New"/>
          <w:sz w:val="30"/>
          <w:szCs w:val="30"/>
          <w:cs/>
          <w:lang w:val="en-US"/>
        </w:rPr>
        <w:t>ทำให้กลุ่มบริษัทมีส่วนได้เสีย</w:t>
      </w:r>
      <w:r w:rsidR="00D86960" w:rsidRPr="00F065D7">
        <w:rPr>
          <w:rFonts w:ascii="Angsana New" w:hAnsi="Angsana New" w:hint="cs"/>
          <w:sz w:val="30"/>
          <w:szCs w:val="30"/>
          <w:cs/>
          <w:lang w:val="en-US"/>
        </w:rPr>
        <w:t>ในบริษัท</w:t>
      </w:r>
      <w:r w:rsidR="00D86960" w:rsidRPr="00F065D7">
        <w:rPr>
          <w:rFonts w:ascii="Angsana New" w:hAnsi="Angsana New"/>
          <w:sz w:val="30"/>
          <w:szCs w:val="30"/>
          <w:lang w:val="en-US"/>
        </w:rPr>
        <w:t xml:space="preserve"> Basecamp Brews Ltd </w:t>
      </w:r>
      <w:r w:rsidR="00D86960" w:rsidRPr="00F065D7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20</w:t>
      </w:r>
      <w:r w:rsidR="00D86960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CA5459" w:rsidRPr="00F065D7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90305D" w:rsidRPr="00F065D7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0305D" w:rsidRPr="00F065D7">
        <w:rPr>
          <w:rFonts w:ascii="Angsana New" w:hAnsi="Angsana New"/>
          <w:sz w:val="30"/>
          <w:szCs w:val="30"/>
          <w:cs/>
          <w:lang w:val="en-US"/>
        </w:rPr>
        <w:t>ได้จ่ายชำระค่าหุ้น</w:t>
      </w:r>
      <w:r w:rsidR="0090305D" w:rsidRPr="00F065D7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90305D" w:rsidRPr="00F065D7">
        <w:rPr>
          <w:rFonts w:ascii="Angsana New" w:hAnsi="Angsana New"/>
          <w:sz w:val="30"/>
          <w:szCs w:val="30"/>
          <w:cs/>
          <w:lang w:val="en-US"/>
        </w:rPr>
        <w:t xml:space="preserve">ล่วงหน้าแล้วในเดือนธันวาคม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2561</w:t>
      </w:r>
    </w:p>
    <w:p w14:paraId="37DCE14F" w14:textId="77777777" w:rsidR="00AB7B7C" w:rsidRPr="00AB7B7C" w:rsidRDefault="00AB7B7C" w:rsidP="00AB7B7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1319C0" w14:textId="4F628CBE" w:rsidR="00AA1891" w:rsidRDefault="00AA1891" w:rsidP="00C84522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>ในเดือน</w:t>
      </w:r>
      <w:r w:rsidRPr="00F065D7">
        <w:rPr>
          <w:rFonts w:ascii="Angsana New" w:hAnsi="Angsana New" w:hint="cs"/>
          <w:spacing w:val="-2"/>
          <w:sz w:val="30"/>
          <w:szCs w:val="30"/>
          <w:cs/>
          <w:lang w:val="en-US"/>
        </w:rPr>
        <w:t>พฤษภาคม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="Angsana New" w:hAnsi="Angsana New"/>
          <w:spacing w:val="-2"/>
          <w:sz w:val="30"/>
          <w:szCs w:val="30"/>
          <w:lang w:val="en-US"/>
        </w:rPr>
        <w:t>2562</w:t>
      </w:r>
      <w:r w:rsidRPr="00F065D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>บริษัทย่อยแห่งหนึ่ง</w:t>
      </w:r>
      <w:r w:rsidRPr="00F065D7">
        <w:rPr>
          <w:rFonts w:ascii="Angsana New" w:hAnsi="Angsana New" w:hint="cs"/>
          <w:spacing w:val="-2"/>
          <w:sz w:val="30"/>
          <w:szCs w:val="30"/>
          <w:cs/>
          <w:lang w:val="en-US"/>
        </w:rPr>
        <w:t>ได้เพิ่มเงินลงทุน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ในบริษัท </w:t>
      </w:r>
      <w:r w:rsidRPr="00F065D7">
        <w:rPr>
          <w:rFonts w:ascii="Angsana New" w:hAnsi="Angsana New"/>
          <w:spacing w:val="-2"/>
          <w:sz w:val="30"/>
          <w:szCs w:val="30"/>
          <w:lang w:val="en-US"/>
        </w:rPr>
        <w:t xml:space="preserve">Basecamp Brews Ltd 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จำนวน </w:t>
      </w:r>
      <w:r w:rsidR="00C819B9" w:rsidRPr="00C819B9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="0041552A">
        <w:rPr>
          <w:rFonts w:ascii="Angsana New" w:hAnsi="Angsana New"/>
          <w:spacing w:val="-2"/>
          <w:sz w:val="30"/>
          <w:szCs w:val="30"/>
          <w:lang w:val="en-US"/>
        </w:rPr>
        <w:t>.0</w:t>
      </w:r>
      <w:r w:rsidRPr="00F065D7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pacing w:val="-2"/>
          <w:sz w:val="30"/>
          <w:szCs w:val="30"/>
          <w:cs/>
          <w:lang w:val="en-US"/>
        </w:rPr>
        <w:t>ล้านปอนด์</w:t>
      </w:r>
      <w:r w:rsidRPr="00F065D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สเตอร์ลิง ซึ่งคิดเป็นร้อยละ </w:t>
      </w:r>
      <w:r w:rsidR="00C819B9" w:rsidRPr="00C819B9">
        <w:rPr>
          <w:rFonts w:ascii="Angsana New" w:hAnsi="Angsana New"/>
          <w:spacing w:val="-4"/>
          <w:sz w:val="30"/>
          <w:szCs w:val="30"/>
          <w:lang w:val="en-US"/>
        </w:rPr>
        <w:t>2</w:t>
      </w:r>
      <w:r w:rsidRPr="00F065D7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ของทุนที่ออกและชำระแล้ว ทำให้กลุ่มบริษัทมีส่วนได้เสียในบริษัท </w:t>
      </w:r>
      <w:r w:rsidRPr="00F065D7">
        <w:rPr>
          <w:rFonts w:ascii="Angsana New" w:hAnsi="Angsana New"/>
          <w:spacing w:val="-4"/>
          <w:sz w:val="30"/>
          <w:szCs w:val="30"/>
          <w:lang w:val="en-US"/>
        </w:rPr>
        <w:t>Basecamp Brews Ltd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22</w:t>
      </w:r>
    </w:p>
    <w:p w14:paraId="7346C95B" w14:textId="7DA7906E" w:rsidR="00554A26" w:rsidRPr="008513F5" w:rsidRDefault="008513F5" w:rsidP="008513F5">
      <w:pPr>
        <w:spacing w:line="240" w:lineRule="auto"/>
        <w:rPr>
          <w:rFonts w:ascii="Angsana New" w:hAnsi="Angsana New"/>
          <w:sz w:val="20"/>
          <w:szCs w:val="20"/>
          <w:lang w:val="en-US"/>
        </w:rPr>
      </w:pPr>
      <w:r>
        <w:rPr>
          <w:rFonts w:ascii="Angsana New" w:hAnsi="Angsana New"/>
          <w:sz w:val="20"/>
          <w:szCs w:val="20"/>
          <w:lang w:val="en-US"/>
        </w:rPr>
        <w:br w:type="page"/>
      </w:r>
    </w:p>
    <w:p w14:paraId="7CDD65F3" w14:textId="77777777" w:rsidR="00B46AB2" w:rsidRPr="00F065D7" w:rsidRDefault="00B46AB2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549D1290" w14:textId="77777777" w:rsidR="00B46AB2" w:rsidRPr="008513F5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F065D7" w14:paraId="0AC21E35" w14:textId="77777777" w:rsidTr="00CC1CA8">
        <w:tc>
          <w:tcPr>
            <w:tcW w:w="2797" w:type="pct"/>
          </w:tcPr>
          <w:p w14:paraId="28DDFEBF" w14:textId="77777777" w:rsidR="00B46AB2" w:rsidRPr="00F065D7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782B675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C9E94E0" w14:textId="77777777" w:rsidR="00B46AB2" w:rsidRPr="00F065D7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F065D7" w14:paraId="3752F18E" w14:textId="77777777" w:rsidTr="00CC1CA8">
        <w:tc>
          <w:tcPr>
            <w:tcW w:w="2797" w:type="pct"/>
          </w:tcPr>
          <w:p w14:paraId="540DA002" w14:textId="7073686D" w:rsidR="00B46AB2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35BC9" w:rsidRPr="00F065D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065D7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C819B9" w:rsidRPr="00C819B9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30</w:t>
            </w:r>
            <w:r w:rsidR="00EA3212" w:rsidRPr="00F065D7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29" w:type="pct"/>
          </w:tcPr>
          <w:p w14:paraId="29C054E1" w14:textId="77777777" w:rsidR="00B46AB2" w:rsidRPr="00F065D7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28501A5" w14:textId="2718CA04" w:rsidR="00B46AB2" w:rsidRPr="00F065D7" w:rsidRDefault="00C819B9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7" w:type="pct"/>
          </w:tcPr>
          <w:p w14:paraId="539D02D6" w14:textId="77777777" w:rsidR="00B46AB2" w:rsidRPr="00F065D7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4982BB29" w14:textId="21F36373" w:rsidR="00B46AB2" w:rsidRPr="00F065D7" w:rsidRDefault="00C819B9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</w:tr>
      <w:tr w:rsidR="00C20DC9" w:rsidRPr="00F065D7" w14:paraId="3039F101" w14:textId="77777777" w:rsidTr="00CC1CA8">
        <w:tc>
          <w:tcPr>
            <w:tcW w:w="2797" w:type="pct"/>
          </w:tcPr>
          <w:p w14:paraId="0409B061" w14:textId="77777777" w:rsidR="00C20DC9" w:rsidRPr="00F065D7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2C019E9" w14:textId="77777777" w:rsidR="00C20DC9" w:rsidRPr="00F065D7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1EAEBA9E" w14:textId="77777777" w:rsidR="00C20DC9" w:rsidRPr="00F065D7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2FB" w:rsidRPr="00F065D7" w14:paraId="72CD3889" w14:textId="77777777" w:rsidTr="00CC1CA8">
        <w:tc>
          <w:tcPr>
            <w:tcW w:w="2797" w:type="pct"/>
          </w:tcPr>
          <w:p w14:paraId="39DF8749" w14:textId="64F0F54E" w:rsidR="007052FB" w:rsidRPr="00F065D7" w:rsidRDefault="007052FB" w:rsidP="007052FB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4F55BFC7" w14:textId="77777777" w:rsidR="007052FB" w:rsidRPr="00F065D7" w:rsidRDefault="007052FB" w:rsidP="007052FB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7AB2157" w14:textId="0682D088" w:rsidR="007052FB" w:rsidRPr="00F065D7" w:rsidRDefault="00C819B9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052F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187</w:t>
            </w:r>
            <w:r w:rsidR="007052FB" w:rsidRPr="00F065D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  <w:tc>
          <w:tcPr>
            <w:tcW w:w="147" w:type="pct"/>
          </w:tcPr>
          <w:p w14:paraId="6B2ADD98" w14:textId="77777777" w:rsidR="007052FB" w:rsidRPr="00F065D7" w:rsidRDefault="007052FB" w:rsidP="007052FB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66840C00" w14:textId="76E50403" w:rsidR="007052FB" w:rsidRPr="00F065D7" w:rsidRDefault="00C819B9" w:rsidP="007052FB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052F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 w:rsidR="007052FB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</w:tr>
      <w:tr w:rsidR="00185BD3" w:rsidRPr="00F065D7" w14:paraId="5A9A8791" w14:textId="77777777" w:rsidTr="00CC1CA8">
        <w:tc>
          <w:tcPr>
            <w:tcW w:w="2797" w:type="pct"/>
          </w:tcPr>
          <w:p w14:paraId="7382281F" w14:textId="3F82523C" w:rsidR="00185BD3" w:rsidRPr="00F065D7" w:rsidRDefault="00185BD3" w:rsidP="00185BD3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4A1868" w14:textId="77777777" w:rsidR="00185BD3" w:rsidRPr="00F065D7" w:rsidRDefault="00185BD3" w:rsidP="00185BD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2C974465" w14:textId="55B4924E" w:rsidR="00185BD3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380</w:t>
            </w:r>
            <w:r w:rsidR="005034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47" w:type="pct"/>
          </w:tcPr>
          <w:p w14:paraId="42279EC6" w14:textId="77777777" w:rsidR="00185BD3" w:rsidRPr="00F065D7" w:rsidRDefault="00185BD3" w:rsidP="00185BD3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0502E1BB" w14:textId="6083C8B2" w:rsidR="00185BD3" w:rsidRPr="00F065D7" w:rsidRDefault="00C819B9" w:rsidP="00185BD3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185BD3" w:rsidRPr="00F065D7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5034E1" w:rsidRPr="00F065D7" w14:paraId="467BAE8A" w14:textId="77777777" w:rsidTr="00CC1CA8">
        <w:tc>
          <w:tcPr>
            <w:tcW w:w="2797" w:type="pct"/>
          </w:tcPr>
          <w:p w14:paraId="45FEC61F" w14:textId="53B6E979" w:rsidR="005034E1" w:rsidRPr="00F065D7" w:rsidRDefault="005034E1" w:rsidP="005034E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ซื้อบริษัทย่อย</w:t>
            </w:r>
          </w:p>
        </w:tc>
        <w:tc>
          <w:tcPr>
            <w:tcW w:w="129" w:type="pct"/>
          </w:tcPr>
          <w:p w14:paraId="5A0371E5" w14:textId="77777777" w:rsidR="005034E1" w:rsidRPr="00F065D7" w:rsidRDefault="005034E1" w:rsidP="005034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513547D7" w14:textId="5B14915F" w:rsidR="005034E1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5034E1" w:rsidRPr="00AE68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983</w:t>
            </w:r>
          </w:p>
        </w:tc>
        <w:tc>
          <w:tcPr>
            <w:tcW w:w="147" w:type="pct"/>
          </w:tcPr>
          <w:p w14:paraId="0411E14B" w14:textId="77777777" w:rsidR="005034E1" w:rsidRPr="00F065D7" w:rsidRDefault="005034E1" w:rsidP="005034E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3CFCBA16" w14:textId="603032CA" w:rsidR="005034E1" w:rsidRPr="00F065D7" w:rsidRDefault="005034E1" w:rsidP="005034E1">
            <w:pPr>
              <w:pStyle w:val="BodyText"/>
              <w:tabs>
                <w:tab w:val="decimal" w:pos="11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34E1" w:rsidRPr="00F065D7" w14:paraId="5D063147" w14:textId="77777777" w:rsidTr="00CC1CA8">
        <w:tc>
          <w:tcPr>
            <w:tcW w:w="2797" w:type="pct"/>
          </w:tcPr>
          <w:p w14:paraId="4B40403A" w14:textId="22F84016" w:rsidR="005034E1" w:rsidRPr="00F065D7" w:rsidRDefault="005034E1" w:rsidP="005034E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โอนมาจาก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Pr="00F065D7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</w:tcPr>
          <w:p w14:paraId="7AECDADE" w14:textId="77777777" w:rsidR="005034E1" w:rsidRPr="00F065D7" w:rsidRDefault="005034E1" w:rsidP="005034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14:paraId="6B9562C5" w14:textId="1433D731" w:rsidR="005034E1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="005034E1" w:rsidRPr="00AE6818">
              <w:rPr>
                <w:rFonts w:ascii="Angsana New" w:hAnsi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</w:p>
        </w:tc>
        <w:tc>
          <w:tcPr>
            <w:tcW w:w="147" w:type="pct"/>
          </w:tcPr>
          <w:p w14:paraId="5CFAFD9A" w14:textId="77777777" w:rsidR="005034E1" w:rsidRPr="00F065D7" w:rsidRDefault="005034E1" w:rsidP="005034E1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14:paraId="23DFD54A" w14:textId="34195151" w:rsidR="005034E1" w:rsidRPr="00F065D7" w:rsidRDefault="005034E1" w:rsidP="005034E1">
            <w:pPr>
              <w:pStyle w:val="BodyText"/>
              <w:tabs>
                <w:tab w:val="decimal" w:pos="11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34E1" w:rsidRPr="00F065D7" w14:paraId="32E0F8E5" w14:textId="77777777" w:rsidTr="00CC1CA8">
        <w:tc>
          <w:tcPr>
            <w:tcW w:w="2797" w:type="pct"/>
          </w:tcPr>
          <w:p w14:paraId="11E3C817" w14:textId="776A5836" w:rsidR="005034E1" w:rsidRPr="005E6BEF" w:rsidRDefault="005034E1" w:rsidP="005034E1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C819B9"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29" w:type="pct"/>
          </w:tcPr>
          <w:p w14:paraId="6A7FD9AB" w14:textId="77777777" w:rsidR="005034E1" w:rsidRPr="00F065D7" w:rsidRDefault="005034E1" w:rsidP="005034E1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45CE619E" w14:textId="5B9E9766" w:rsidR="005034E1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034E1" w:rsidRPr="0050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  <w:r w:rsidR="005034E1" w:rsidRPr="005034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693</w:t>
            </w:r>
          </w:p>
        </w:tc>
        <w:tc>
          <w:tcPr>
            <w:tcW w:w="147" w:type="pct"/>
          </w:tcPr>
          <w:p w14:paraId="1983C4D7" w14:textId="77777777" w:rsidR="005034E1" w:rsidRPr="00F065D7" w:rsidRDefault="005034E1" w:rsidP="005034E1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6F2328CB" w14:textId="51AC3242" w:rsidR="005034E1" w:rsidRPr="00F065D7" w:rsidRDefault="00C819B9" w:rsidP="005034E1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5034E1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  <w:r w:rsidR="005034E1" w:rsidRPr="00F065D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078</w:t>
            </w:r>
          </w:p>
        </w:tc>
      </w:tr>
    </w:tbl>
    <w:p w14:paraId="23397732" w14:textId="77777777" w:rsidR="008513F5" w:rsidRDefault="008513F5" w:rsidP="00A52775">
      <w:pPr>
        <w:spacing w:line="240" w:lineRule="auto"/>
        <w:ind w:left="540" w:right="-25"/>
        <w:jc w:val="thaiDistribute"/>
        <w:rPr>
          <w:sz w:val="30"/>
          <w:szCs w:val="30"/>
        </w:rPr>
      </w:pPr>
    </w:p>
    <w:p w14:paraId="5063EE9E" w14:textId="205CCD37" w:rsidR="00120E1C" w:rsidRPr="00F065D7" w:rsidRDefault="00120E1C" w:rsidP="00A52775">
      <w:pPr>
        <w:spacing w:line="240" w:lineRule="auto"/>
        <w:ind w:left="540" w:right="-25"/>
        <w:jc w:val="thaiDistribute"/>
        <w:rPr>
          <w:sz w:val="30"/>
          <w:szCs w:val="30"/>
          <w:cs/>
        </w:rPr>
      </w:pPr>
      <w:r w:rsidRPr="00F065D7">
        <w:rPr>
          <w:rFonts w:hint="cs"/>
          <w:sz w:val="30"/>
          <w:szCs w:val="30"/>
          <w:cs/>
        </w:rPr>
        <w:t>รายละเอียดของ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hint="cs"/>
          <w:sz w:val="30"/>
          <w:szCs w:val="30"/>
          <w:cs/>
        </w:rPr>
        <w:t xml:space="preserve">ย่อยและบริษัทย่อยทางอ้อม </w:t>
      </w:r>
      <w:r w:rsidR="00EA3C25" w:rsidRPr="00F065D7">
        <w:rPr>
          <w:sz w:val="30"/>
          <w:szCs w:val="30"/>
          <w:cs/>
        </w:rPr>
        <w:t xml:space="preserve">ณ วันที่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13A6"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213A6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A5459" w:rsidRPr="00F065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2562</w:t>
      </w:r>
      <w:r w:rsidR="00EA3C25"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065D7">
        <w:rPr>
          <w:rFonts w:hint="cs"/>
          <w:sz w:val="30"/>
          <w:szCs w:val="30"/>
          <w:cs/>
        </w:rPr>
        <w:t>แสดงได้ดังนี้</w:t>
      </w:r>
    </w:p>
    <w:p w14:paraId="24C613A5" w14:textId="77777777" w:rsidR="00120E1C" w:rsidRPr="008513F5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pPr w:leftFromText="180" w:rightFromText="180" w:vertAnchor="text" w:horzAnchor="margin" w:tblpXSpec="center" w:tblpY="77"/>
        <w:tblW w:w="9450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230"/>
        <w:gridCol w:w="1583"/>
        <w:gridCol w:w="2747"/>
        <w:gridCol w:w="940"/>
        <w:gridCol w:w="950"/>
      </w:tblGrid>
      <w:tr w:rsidR="007052FB" w:rsidRPr="00F065D7" w14:paraId="0ED7C163" w14:textId="77777777" w:rsidTr="008513F5">
        <w:trPr>
          <w:cantSplit/>
          <w:trHeight w:val="704"/>
        </w:trPr>
        <w:tc>
          <w:tcPr>
            <w:tcW w:w="3230" w:type="dxa"/>
            <w:hideMark/>
          </w:tcPr>
          <w:p w14:paraId="5DEC5829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4EFF1813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2B4B826C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0AD723D5" w14:textId="77777777" w:rsidR="007052FB" w:rsidRPr="00F065D7" w:rsidRDefault="007052FB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7A865780" w14:textId="77777777" w:rsidR="007052FB" w:rsidRPr="00F065D7" w:rsidRDefault="007052FB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7052FB" w:rsidRPr="00F065D7" w14:paraId="3D95F371" w14:textId="77777777" w:rsidTr="008513F5">
        <w:trPr>
          <w:cantSplit/>
          <w:trHeight w:val="163"/>
        </w:trPr>
        <w:tc>
          <w:tcPr>
            <w:tcW w:w="3230" w:type="dxa"/>
          </w:tcPr>
          <w:p w14:paraId="0622BE6C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7DEFE556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73E059B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216A04C5" w14:textId="41575105" w:rsidR="007052FB" w:rsidRPr="00F065D7" w:rsidRDefault="00C819B9" w:rsidP="007052FB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6F584F"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6F584F" w:rsidRPr="00F065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50" w:type="dxa"/>
            <w:vAlign w:val="bottom"/>
            <w:hideMark/>
          </w:tcPr>
          <w:p w14:paraId="7B45BDF9" w14:textId="268A2AD2" w:rsidR="007052FB" w:rsidRPr="00F065D7" w:rsidRDefault="00C819B9" w:rsidP="007052FB">
            <w:pPr>
              <w:rPr>
                <w:spacing w:val="-8"/>
                <w:sz w:val="24"/>
                <w:szCs w:val="24"/>
                <w:cs/>
              </w:rPr>
            </w:pPr>
            <w:r w:rsidRPr="00C819B9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7052FB"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7052FB"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7052FB" w:rsidRPr="00F065D7" w14:paraId="03646D02" w14:textId="77777777" w:rsidTr="008513F5">
        <w:trPr>
          <w:cantSplit/>
          <w:trHeight w:val="163"/>
        </w:trPr>
        <w:tc>
          <w:tcPr>
            <w:tcW w:w="3230" w:type="dxa"/>
          </w:tcPr>
          <w:p w14:paraId="3CA904CD" w14:textId="77777777" w:rsidR="007052FB" w:rsidRPr="00F065D7" w:rsidRDefault="007052FB" w:rsidP="007052FB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B2A02A4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55B42312" w14:textId="77777777" w:rsidR="007052FB" w:rsidRPr="00F065D7" w:rsidRDefault="007052FB" w:rsidP="007052FB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AB24D0A" w14:textId="38E8BE00" w:rsidR="007052FB" w:rsidRPr="00F065D7" w:rsidRDefault="00C819B9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50" w:type="dxa"/>
            <w:vAlign w:val="bottom"/>
            <w:hideMark/>
          </w:tcPr>
          <w:p w14:paraId="2542813B" w14:textId="1908EFB3" w:rsidR="007052FB" w:rsidRPr="00F065D7" w:rsidRDefault="00C819B9" w:rsidP="007052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7052FB" w:rsidRPr="00F065D7" w14:paraId="6E9E8880" w14:textId="77777777" w:rsidTr="008513F5">
        <w:trPr>
          <w:cantSplit/>
          <w:trHeight w:val="163"/>
        </w:trPr>
        <w:tc>
          <w:tcPr>
            <w:tcW w:w="3230" w:type="dxa"/>
            <w:hideMark/>
          </w:tcPr>
          <w:p w14:paraId="3EB69E86" w14:textId="77777777" w:rsidR="007052FB" w:rsidRPr="00F065D7" w:rsidRDefault="007052FB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7EEC486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9A198F0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7751803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4227095A" w14:textId="77777777" w:rsidR="007052FB" w:rsidRPr="00F065D7" w:rsidRDefault="007052FB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35BC9" w:rsidRPr="00F065D7" w14:paraId="3345E165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52E7894A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เบฟเวอเรจ  จำกัด </w:t>
            </w:r>
          </w:p>
        </w:tc>
        <w:tc>
          <w:tcPr>
            <w:tcW w:w="1583" w:type="dxa"/>
            <w:hideMark/>
          </w:tcPr>
          <w:p w14:paraId="178AC03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0FCB9C6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3A6FB8D2" w14:textId="251D5F73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6B122C99" w14:textId="1CC520B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0C595E7C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1AE4A44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3" w:type="dxa"/>
            <w:hideMark/>
          </w:tcPr>
          <w:p w14:paraId="507E0CC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EBE27B6" w14:textId="1A024B43" w:rsidR="00C35BC9" w:rsidRPr="00F065D7" w:rsidRDefault="00C35BC9" w:rsidP="00C35BC9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ผลิตและจำหน่ายผลิตภัณฑ์ของใช้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ส่วนบุคคล</w:t>
            </w:r>
          </w:p>
        </w:tc>
        <w:tc>
          <w:tcPr>
            <w:tcW w:w="940" w:type="dxa"/>
          </w:tcPr>
          <w:p w14:paraId="300621AC" w14:textId="7017C56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764691EE" w14:textId="26E81F7B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C458BB7" w14:textId="77777777" w:rsidTr="008513F5">
        <w:trPr>
          <w:cantSplit/>
          <w:trHeight w:val="325"/>
        </w:trPr>
        <w:tc>
          <w:tcPr>
            <w:tcW w:w="3230" w:type="dxa"/>
            <w:hideMark/>
          </w:tcPr>
          <w:p w14:paraId="5B8A7AC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 อินดัสทรี จำกัด</w:t>
            </w:r>
          </w:p>
        </w:tc>
        <w:tc>
          <w:tcPr>
            <w:tcW w:w="1583" w:type="dxa"/>
            <w:hideMark/>
          </w:tcPr>
          <w:p w14:paraId="6A964724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234182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438F7579" w14:textId="24435D0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719A6C9C" w14:textId="0951501D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5B1FC91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230DCCD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3" w:type="dxa"/>
            <w:hideMark/>
          </w:tcPr>
          <w:p w14:paraId="63771F8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6C01615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40" w:type="dxa"/>
          </w:tcPr>
          <w:p w14:paraId="0BFF7A7B" w14:textId="0369B42F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630A858A" w14:textId="64D15C7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5F5911ED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3832FCB3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3" w:type="dxa"/>
            <w:hideMark/>
          </w:tcPr>
          <w:p w14:paraId="1715377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3FCD0C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40" w:type="dxa"/>
          </w:tcPr>
          <w:p w14:paraId="34E23D42" w14:textId="5CC86AF7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  <w:hideMark/>
          </w:tcPr>
          <w:p w14:paraId="6654D415" w14:textId="6C208FC2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</w:tr>
      <w:tr w:rsidR="00C35BC9" w:rsidRPr="00F065D7" w14:paraId="7B31C711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7711AB4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83" w:type="dxa"/>
            <w:hideMark/>
          </w:tcPr>
          <w:p w14:paraId="7BE5B2F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3610843B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940" w:type="dxa"/>
          </w:tcPr>
          <w:p w14:paraId="32AD89B3" w14:textId="6838DA1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6886FB2" w14:textId="65B6AEA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3A7E6FD9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3FAEDB5A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โอสถสภา อินโนเวชั่น เซ็นเตอร์ จำกัด           </w:t>
            </w:r>
          </w:p>
        </w:tc>
        <w:tc>
          <w:tcPr>
            <w:tcW w:w="1583" w:type="dxa"/>
            <w:hideMark/>
          </w:tcPr>
          <w:p w14:paraId="3221CF0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611313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40" w:type="dxa"/>
          </w:tcPr>
          <w:p w14:paraId="6C9AD33D" w14:textId="2BFD4F3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0AA6C273" w14:textId="04F65BE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1972D2F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1F95A8E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3" w:type="dxa"/>
            <w:hideMark/>
          </w:tcPr>
          <w:p w14:paraId="4B7D944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BAEA3B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40" w:type="dxa"/>
          </w:tcPr>
          <w:p w14:paraId="65CB6C3C" w14:textId="30169006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80421F2" w14:textId="5273EE6C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4D36B4A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7FAD4FF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83" w:type="dxa"/>
            <w:hideMark/>
          </w:tcPr>
          <w:p w14:paraId="36E1CC83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F6F9B54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7A6A1E8" w14:textId="2826DF2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E9E2A8E" w14:textId="605AF365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5E5145AE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6DC7F0B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USA, INC.</w:t>
            </w:r>
          </w:p>
        </w:tc>
        <w:tc>
          <w:tcPr>
            <w:tcW w:w="1583" w:type="dxa"/>
            <w:hideMark/>
          </w:tcPr>
          <w:p w14:paraId="2A69850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47" w:type="dxa"/>
            <w:hideMark/>
          </w:tcPr>
          <w:p w14:paraId="2D2219F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40" w:type="dxa"/>
          </w:tcPr>
          <w:p w14:paraId="104AF532" w14:textId="36300252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6AD3830" w14:textId="2703996D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2D21957" w14:textId="77777777" w:rsidTr="008513F5">
        <w:trPr>
          <w:cantSplit/>
          <w:trHeight w:val="647"/>
        </w:trPr>
        <w:tc>
          <w:tcPr>
            <w:tcW w:w="3230" w:type="dxa"/>
            <w:hideMark/>
          </w:tcPr>
          <w:p w14:paraId="6EEAFF8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485A87C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bookmarkStart w:id="4" w:name="_Hlk46815095"/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5418E40B" w14:textId="77777777" w:rsidR="00C35BC9" w:rsidRPr="00F065D7" w:rsidRDefault="00C35BC9" w:rsidP="00C35BC9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  <w:bookmarkEnd w:id="4"/>
          </w:p>
        </w:tc>
        <w:tc>
          <w:tcPr>
            <w:tcW w:w="2747" w:type="dxa"/>
            <w:hideMark/>
          </w:tcPr>
          <w:p w14:paraId="59F15DA6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1BA2997A" w14:textId="0107C38E" w:rsidR="00C35BC9" w:rsidRPr="00F065D7" w:rsidRDefault="00C819B9" w:rsidP="00C35BC9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  <w:hideMark/>
          </w:tcPr>
          <w:p w14:paraId="47E68D93" w14:textId="07E0EB30" w:rsidR="00C35BC9" w:rsidRPr="00F065D7" w:rsidRDefault="00C819B9" w:rsidP="00C35BC9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35BC9" w:rsidRPr="00F065D7" w14:paraId="523DEE75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01230FC0" w14:textId="66D70703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PT. M-</w:t>
            </w:r>
            <w:r w:rsidR="00C819B9"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150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INDONESIA</w:t>
            </w:r>
          </w:p>
        </w:tc>
        <w:tc>
          <w:tcPr>
            <w:tcW w:w="1583" w:type="dxa"/>
            <w:hideMark/>
          </w:tcPr>
          <w:p w14:paraId="391FF704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47" w:type="dxa"/>
            <w:hideMark/>
          </w:tcPr>
          <w:p w14:paraId="1A542C1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40" w:type="dxa"/>
          </w:tcPr>
          <w:p w14:paraId="2A2D7422" w14:textId="187B4027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CCD1225" w14:textId="0D9BE2AD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05F0D196" w14:textId="77777777" w:rsidTr="008513F5">
        <w:trPr>
          <w:cantSplit/>
          <w:trHeight w:val="315"/>
        </w:trPr>
        <w:tc>
          <w:tcPr>
            <w:tcW w:w="3230" w:type="dxa"/>
          </w:tcPr>
          <w:p w14:paraId="1CA52EDD" w14:textId="0E6A2840" w:rsidR="00FB69F0" w:rsidRPr="00F065D7" w:rsidRDefault="00FB69F0" w:rsidP="00FB69F0">
            <w:pPr>
              <w:pStyle w:val="NoSpacing"/>
              <w:rPr>
                <w:rFonts w:asciiTheme="majorBidi" w:hAnsi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  <w:p w14:paraId="2C02C144" w14:textId="4C5DE160" w:rsidR="00C35BC9" w:rsidRPr="00F065D7" w:rsidRDefault="00FB69F0" w:rsidP="00FB69F0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 xml:space="preserve">   (เดิมชื่อ บริษัท คาลพิส โอสถสภา จำกัด)</w:t>
            </w:r>
          </w:p>
        </w:tc>
        <w:tc>
          <w:tcPr>
            <w:tcW w:w="1583" w:type="dxa"/>
          </w:tcPr>
          <w:p w14:paraId="00BD08FA" w14:textId="5718502D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6F0E05EE" w14:textId="5AC8B5F9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80674A0" w14:textId="24E53D0C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7AB4D232" w14:textId="6FF82671" w:rsidR="00C35BC9" w:rsidRPr="00F065D7" w:rsidRDefault="00C35BC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C35BC9" w:rsidRPr="00F065D7" w14:paraId="6CCDA493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2CF1D04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3" w:type="dxa"/>
            <w:hideMark/>
          </w:tcPr>
          <w:p w14:paraId="53CF079B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4863B5C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34415F6C" w14:textId="4F67EA61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AF67AB1" w14:textId="2BCB396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A4FA92D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282F982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3" w:type="dxa"/>
            <w:hideMark/>
          </w:tcPr>
          <w:p w14:paraId="44ED210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818017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BFD5E31" w14:textId="3601CE18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  <w:hideMark/>
          </w:tcPr>
          <w:p w14:paraId="32135279" w14:textId="78B283D5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</w:tr>
      <w:tr w:rsidR="008513F5" w:rsidRPr="00F065D7" w14:paraId="41F18816" w14:textId="77777777" w:rsidTr="008513F5">
        <w:trPr>
          <w:cantSplit/>
          <w:trHeight w:val="704"/>
        </w:trPr>
        <w:tc>
          <w:tcPr>
            <w:tcW w:w="3230" w:type="dxa"/>
            <w:hideMark/>
          </w:tcPr>
          <w:p w14:paraId="298D30E9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lastRenderedPageBreak/>
              <w:t>บริษัทย่อยและบริษัทย่อยทางอ้อม</w:t>
            </w:r>
          </w:p>
        </w:tc>
        <w:tc>
          <w:tcPr>
            <w:tcW w:w="1583" w:type="dxa"/>
            <w:hideMark/>
          </w:tcPr>
          <w:p w14:paraId="289A11CB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ประเทศที่ดำเนินธุรกิจ</w:t>
            </w:r>
          </w:p>
        </w:tc>
        <w:tc>
          <w:tcPr>
            <w:tcW w:w="2747" w:type="dxa"/>
            <w:hideMark/>
          </w:tcPr>
          <w:p w14:paraId="39A96699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890" w:type="dxa"/>
            <w:gridSpan w:val="2"/>
            <w:hideMark/>
          </w:tcPr>
          <w:p w14:paraId="32D1CADB" w14:textId="77777777" w:rsidR="008513F5" w:rsidRPr="00F065D7" w:rsidRDefault="008513F5" w:rsidP="008513F5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  <w:p w14:paraId="35601424" w14:textId="77777777" w:rsidR="008513F5" w:rsidRPr="00F065D7" w:rsidRDefault="008513F5" w:rsidP="008513F5">
            <w:pPr>
              <w:pStyle w:val="acctfourfigures"/>
              <w:tabs>
                <w:tab w:val="left" w:pos="72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</w:tr>
      <w:tr w:rsidR="008513F5" w:rsidRPr="00F065D7" w14:paraId="4B768BDA" w14:textId="77777777" w:rsidTr="008513F5">
        <w:trPr>
          <w:cantSplit/>
          <w:trHeight w:val="163"/>
        </w:trPr>
        <w:tc>
          <w:tcPr>
            <w:tcW w:w="3230" w:type="dxa"/>
          </w:tcPr>
          <w:p w14:paraId="69FE9A1E" w14:textId="77777777" w:rsidR="008513F5" w:rsidRPr="00F065D7" w:rsidRDefault="008513F5" w:rsidP="008513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676B60D7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D6F002F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4666CA04" w14:textId="77777777" w:rsidR="008513F5" w:rsidRPr="00F065D7" w:rsidRDefault="008513F5" w:rsidP="008513F5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มิถุนายน</w:t>
            </w:r>
          </w:p>
        </w:tc>
        <w:tc>
          <w:tcPr>
            <w:tcW w:w="950" w:type="dxa"/>
            <w:vAlign w:val="bottom"/>
            <w:hideMark/>
          </w:tcPr>
          <w:p w14:paraId="7060C51B" w14:textId="77777777" w:rsidR="008513F5" w:rsidRPr="00F065D7" w:rsidRDefault="008513F5" w:rsidP="008513F5">
            <w:pPr>
              <w:rPr>
                <w:spacing w:val="-8"/>
                <w:sz w:val="24"/>
                <w:szCs w:val="24"/>
                <w:cs/>
              </w:rPr>
            </w:pPr>
            <w:r w:rsidRPr="00C819B9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Pr="00F065D7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Pr="00F065D7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8513F5" w:rsidRPr="00F065D7" w14:paraId="57C6700E" w14:textId="77777777" w:rsidTr="008513F5">
        <w:trPr>
          <w:cantSplit/>
          <w:trHeight w:val="163"/>
        </w:trPr>
        <w:tc>
          <w:tcPr>
            <w:tcW w:w="3230" w:type="dxa"/>
          </w:tcPr>
          <w:p w14:paraId="1DE00B88" w14:textId="77777777" w:rsidR="008513F5" w:rsidRPr="00F065D7" w:rsidRDefault="008513F5" w:rsidP="008513F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3" w:type="dxa"/>
          </w:tcPr>
          <w:p w14:paraId="37271202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70EABA01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0" w:type="dxa"/>
            <w:vAlign w:val="bottom"/>
            <w:hideMark/>
          </w:tcPr>
          <w:p w14:paraId="77EEAC0D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50" w:type="dxa"/>
            <w:vAlign w:val="bottom"/>
            <w:hideMark/>
          </w:tcPr>
          <w:p w14:paraId="1A4B59F3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</w:tr>
      <w:tr w:rsidR="008513F5" w:rsidRPr="00F065D7" w14:paraId="53850A5F" w14:textId="77777777" w:rsidTr="008513F5">
        <w:trPr>
          <w:cantSplit/>
          <w:trHeight w:val="163"/>
        </w:trPr>
        <w:tc>
          <w:tcPr>
            <w:tcW w:w="3230" w:type="dxa"/>
            <w:hideMark/>
          </w:tcPr>
          <w:p w14:paraId="0C8DAC61" w14:textId="77777777" w:rsidR="008513F5" w:rsidRPr="00F065D7" w:rsidRDefault="008513F5" w:rsidP="008513F5">
            <w:pPr>
              <w:rPr>
                <w:rFonts w:asciiTheme="majorBidi" w:hAnsiTheme="majorBidi" w:cstheme="majorBidi"/>
                <w:b/>
                <w:b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583" w:type="dxa"/>
          </w:tcPr>
          <w:p w14:paraId="321AB9FD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465DF3F4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1D64B7B3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3BE8229F" w14:textId="77777777" w:rsidR="008513F5" w:rsidRPr="00F065D7" w:rsidRDefault="008513F5" w:rsidP="008513F5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C35BC9" w:rsidRPr="00F065D7" w14:paraId="24E531F3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4D19E62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1583" w:type="dxa"/>
            <w:hideMark/>
          </w:tcPr>
          <w:p w14:paraId="75A073C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787CB2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F887F71" w14:textId="6660A271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  <w:tc>
          <w:tcPr>
            <w:tcW w:w="950" w:type="dxa"/>
            <w:hideMark/>
          </w:tcPr>
          <w:p w14:paraId="528DCC58" w14:textId="3CA33772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99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98</w:t>
            </w:r>
          </w:p>
        </w:tc>
      </w:tr>
      <w:tr w:rsidR="00C35BC9" w:rsidRPr="00F065D7" w14:paraId="7098827B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07B9F2ED" w14:textId="53A83DD9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เอฟซี 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C819B9"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2017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) 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3" w:type="dxa"/>
            <w:hideMark/>
          </w:tcPr>
          <w:p w14:paraId="03A911B1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0818717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CC6BF79" w14:textId="69B4785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FAC507C" w14:textId="169738F9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15D79527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25D295E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Company Limited</w:t>
            </w:r>
          </w:p>
        </w:tc>
        <w:tc>
          <w:tcPr>
            <w:tcW w:w="1583" w:type="dxa"/>
            <w:hideMark/>
          </w:tcPr>
          <w:p w14:paraId="1ACE9F0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03B6D783" w14:textId="77777777" w:rsidR="00C35BC9" w:rsidRPr="00F065D7" w:rsidRDefault="00C35BC9" w:rsidP="00C35BC9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1876708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12C74D13" w14:textId="159546D2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02E49292" w14:textId="6C93222E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30415FB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0A81AFC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  <w:hideMark/>
          </w:tcPr>
          <w:p w14:paraId="2C41D93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  <w:hideMark/>
          </w:tcPr>
          <w:p w14:paraId="7535C32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2A8BA7C6" w14:textId="1F15D47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AB0283A" w14:textId="3796CB8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5BF5F755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2ECC2104" w14:textId="77777777" w:rsidR="00C35BC9" w:rsidRPr="00C5083C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Europe Limited</w:t>
            </w:r>
          </w:p>
        </w:tc>
        <w:tc>
          <w:tcPr>
            <w:tcW w:w="1583" w:type="dxa"/>
            <w:hideMark/>
          </w:tcPr>
          <w:p w14:paraId="681B605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ไซปรัส</w:t>
            </w:r>
          </w:p>
        </w:tc>
        <w:tc>
          <w:tcPr>
            <w:tcW w:w="2747" w:type="dxa"/>
            <w:hideMark/>
          </w:tcPr>
          <w:p w14:paraId="7D4B7A76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53A5FC0C" w14:textId="4B898CA1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21C349E1" w14:textId="44D0FCBF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812B1D1" w14:textId="77777777" w:rsidTr="008513F5">
        <w:trPr>
          <w:cantSplit/>
          <w:trHeight w:val="330"/>
        </w:trPr>
        <w:tc>
          <w:tcPr>
            <w:tcW w:w="3230" w:type="dxa"/>
          </w:tcPr>
          <w:p w14:paraId="0F8F069E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CFD85C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250328B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053D0E0F" w14:textId="77777777" w:rsidR="00C35BC9" w:rsidRPr="00F065D7" w:rsidRDefault="00C35BC9" w:rsidP="00C35BC9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950" w:type="dxa"/>
          </w:tcPr>
          <w:p w14:paraId="1250FD50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35BC9" w:rsidRPr="00F065D7" w14:paraId="584E5320" w14:textId="77777777" w:rsidTr="008513F5">
        <w:trPr>
          <w:cantSplit/>
          <w:trHeight w:val="163"/>
        </w:trPr>
        <w:tc>
          <w:tcPr>
            <w:tcW w:w="3230" w:type="dxa"/>
          </w:tcPr>
          <w:p w14:paraId="39AC74B1" w14:textId="18EAF0D4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83" w:type="dxa"/>
          </w:tcPr>
          <w:p w14:paraId="28058531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76D368F0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276DAB9C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355D5338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3E3EE787" w14:textId="77777777" w:rsidTr="008513F5">
        <w:trPr>
          <w:cantSplit/>
          <w:trHeight w:val="163"/>
        </w:trPr>
        <w:tc>
          <w:tcPr>
            <w:tcW w:w="3230" w:type="dxa"/>
          </w:tcPr>
          <w:p w14:paraId="702EEC78" w14:textId="0825C425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83" w:type="dxa"/>
          </w:tcPr>
          <w:p w14:paraId="5332AE6E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A5A8F18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5F308374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632FDD05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2718DFD3" w14:textId="77777777" w:rsidTr="008513F5">
        <w:trPr>
          <w:cantSplit/>
          <w:trHeight w:val="163"/>
        </w:trPr>
        <w:tc>
          <w:tcPr>
            <w:tcW w:w="3230" w:type="dxa"/>
          </w:tcPr>
          <w:p w14:paraId="727761F5" w14:textId="2BE26BBA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3" w:type="dxa"/>
          </w:tcPr>
          <w:p w14:paraId="68F5E7FE" w14:textId="284B7F76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</w:tcPr>
          <w:p w14:paraId="3CD1DC02" w14:textId="31FC64A7" w:rsidR="00C35BC9" w:rsidRPr="00E973D0" w:rsidRDefault="00C35BC9" w:rsidP="00BA42F0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  <w:r w:rsidR="00E221F0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และชำระบัญชี</w:t>
            </w:r>
            <w:r w:rsidR="00BA42F0" w:rsidRPr="00672A4A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8F5D62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เสร็จ</w:t>
            </w:r>
            <w:r w:rsidR="00E221F0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สิ้นแล้วในเดือน</w:t>
            </w:r>
            <w:r w:rsidR="008F5D62" w:rsidRPr="00672A4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="00C819B9" w:rsidRPr="00672A4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940" w:type="dxa"/>
          </w:tcPr>
          <w:p w14:paraId="59F1FF4F" w14:textId="10C4705F" w:rsidR="00C35BC9" w:rsidRPr="00F065D7" w:rsidRDefault="00AD404C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950" w:type="dxa"/>
          </w:tcPr>
          <w:p w14:paraId="33DC5796" w14:textId="2629753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33BA6120" w14:textId="77777777" w:rsidTr="008513F5">
        <w:trPr>
          <w:cantSplit/>
          <w:trHeight w:val="163"/>
        </w:trPr>
        <w:tc>
          <w:tcPr>
            <w:tcW w:w="3230" w:type="dxa"/>
          </w:tcPr>
          <w:p w14:paraId="19BACD8D" w14:textId="6AC5D58B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Shark AG</w:t>
            </w:r>
          </w:p>
        </w:tc>
        <w:tc>
          <w:tcPr>
            <w:tcW w:w="1583" w:type="dxa"/>
          </w:tcPr>
          <w:p w14:paraId="2E6C4A1A" w14:textId="429E2284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47" w:type="dxa"/>
          </w:tcPr>
          <w:p w14:paraId="0B63A3E9" w14:textId="479F06E2" w:rsidR="00C35BC9" w:rsidRPr="00BA42F0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40" w:type="dxa"/>
          </w:tcPr>
          <w:p w14:paraId="0893DAAB" w14:textId="74FEAA7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2B388E5D" w14:textId="4F16AED6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1BA1B9A1" w14:textId="77777777" w:rsidTr="008513F5">
        <w:trPr>
          <w:cantSplit/>
          <w:trHeight w:val="163"/>
        </w:trPr>
        <w:tc>
          <w:tcPr>
            <w:tcW w:w="3230" w:type="dxa"/>
          </w:tcPr>
          <w:p w14:paraId="2BB79221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83" w:type="dxa"/>
          </w:tcPr>
          <w:p w14:paraId="3C6DBB9A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58C2E4F3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47D62E98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EC661C5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250E62D2" w14:textId="77777777" w:rsidTr="008513F5">
        <w:trPr>
          <w:cantSplit/>
          <w:trHeight w:val="163"/>
        </w:trPr>
        <w:tc>
          <w:tcPr>
            <w:tcW w:w="3230" w:type="dxa"/>
          </w:tcPr>
          <w:p w14:paraId="3F734C7A" w14:textId="656E1C93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3" w:type="dxa"/>
          </w:tcPr>
          <w:p w14:paraId="4549C14E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89B723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</w:tcPr>
          <w:p w14:paraId="73437F78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</w:tcPr>
          <w:p w14:paraId="7F7E22EA" w14:textId="77777777" w:rsidR="00C35BC9" w:rsidRPr="00F065D7" w:rsidRDefault="00C35BC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75EF9102" w14:textId="77777777" w:rsidTr="008513F5">
        <w:trPr>
          <w:cantSplit/>
          <w:trHeight w:val="163"/>
        </w:trPr>
        <w:tc>
          <w:tcPr>
            <w:tcW w:w="3230" w:type="dxa"/>
          </w:tcPr>
          <w:p w14:paraId="6AA37616" w14:textId="4C4B0F0A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Flash Power do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Brasil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3" w:type="dxa"/>
          </w:tcPr>
          <w:p w14:paraId="1BF61152" w14:textId="768CD21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747" w:type="dxa"/>
          </w:tcPr>
          <w:p w14:paraId="4A033CC6" w14:textId="1364A5EF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940" w:type="dxa"/>
          </w:tcPr>
          <w:p w14:paraId="793F446E" w14:textId="52249A10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</w:tcPr>
          <w:p w14:paraId="0B311B43" w14:textId="1E55FB62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3BB86D0" w14:textId="77777777" w:rsidTr="008513F5">
        <w:trPr>
          <w:cantSplit/>
          <w:trHeight w:val="163"/>
        </w:trPr>
        <w:tc>
          <w:tcPr>
            <w:tcW w:w="3230" w:type="dxa"/>
          </w:tcPr>
          <w:p w14:paraId="1E15C320" w14:textId="77777777" w:rsidR="00C35BC9" w:rsidRPr="00F065D7" w:rsidRDefault="00C35BC9" w:rsidP="00C35BC9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83" w:type="dxa"/>
          </w:tcPr>
          <w:p w14:paraId="43EB6A2E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47" w:type="dxa"/>
          </w:tcPr>
          <w:p w14:paraId="39555275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0" w:type="dxa"/>
            <w:vAlign w:val="bottom"/>
          </w:tcPr>
          <w:p w14:paraId="194933FD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0" w:type="dxa"/>
            <w:vAlign w:val="bottom"/>
          </w:tcPr>
          <w:p w14:paraId="285C3073" w14:textId="77777777" w:rsidR="00C35BC9" w:rsidRPr="00F065D7" w:rsidRDefault="00C35BC9" w:rsidP="00C35B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127B6FB9" w14:textId="77777777" w:rsidTr="008513F5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6F14F803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C35BC9" w:rsidRPr="00F065D7" w14:paraId="45E00687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2479BD96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</w:p>
        </w:tc>
        <w:tc>
          <w:tcPr>
            <w:tcW w:w="1583" w:type="dxa"/>
            <w:hideMark/>
          </w:tcPr>
          <w:p w14:paraId="6D6AF1DD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3ACDAB5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7F32EC69" w14:textId="19A4CB7A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FA4871B" w14:textId="532FB068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421958F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3E673C37" w14:textId="77777777" w:rsidR="00C35BC9" w:rsidRPr="00F065D7" w:rsidRDefault="00C35BC9" w:rsidP="00C35BC9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Oventure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</w:t>
            </w: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Ltd.</w:t>
            </w: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ab/>
            </w:r>
          </w:p>
        </w:tc>
        <w:tc>
          <w:tcPr>
            <w:tcW w:w="1583" w:type="dxa"/>
            <w:hideMark/>
          </w:tcPr>
          <w:p w14:paraId="197DD54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47" w:type="dxa"/>
            <w:hideMark/>
          </w:tcPr>
          <w:p w14:paraId="0B6C1A0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40" w:type="dxa"/>
          </w:tcPr>
          <w:p w14:paraId="4D3037F8" w14:textId="0200CC30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DDFF75D" w14:textId="43163BD4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ABA810B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609949C9" w14:textId="67C93823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83" w:type="dxa"/>
            <w:hideMark/>
          </w:tcPr>
          <w:p w14:paraId="73B0A08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5A0C16B7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40" w:type="dxa"/>
          </w:tcPr>
          <w:p w14:paraId="1CD04E10" w14:textId="343F2337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7E4F7EA5" w14:textId="5172ADED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235E40C5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6FF55BA2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83" w:type="dxa"/>
            <w:hideMark/>
          </w:tcPr>
          <w:p w14:paraId="32C9517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7047D0CB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จำหน่ายเครื่องดื่ม อาหาร และสินค้าอื่นๆ</w:t>
            </w:r>
          </w:p>
        </w:tc>
        <w:tc>
          <w:tcPr>
            <w:tcW w:w="940" w:type="dxa"/>
          </w:tcPr>
          <w:p w14:paraId="0E21F848" w14:textId="185C0B7B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483E9170" w14:textId="5FB1FDF8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ED19E00" w14:textId="77777777" w:rsidTr="008513F5">
        <w:trPr>
          <w:cantSplit/>
          <w:trHeight w:val="330"/>
        </w:trPr>
        <w:tc>
          <w:tcPr>
            <w:tcW w:w="3230" w:type="dxa"/>
          </w:tcPr>
          <w:p w14:paraId="71E77930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8212C6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0BB1894C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4ECD139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7C233C6A" w14:textId="77777777" w:rsidR="00C35BC9" w:rsidRPr="00F065D7" w:rsidRDefault="00C35BC9" w:rsidP="00C35BC9">
            <w:pPr>
              <w:pStyle w:val="acctfourfigures"/>
              <w:tabs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C35BC9" w:rsidRPr="00F065D7" w14:paraId="7EE6DA3A" w14:textId="77777777" w:rsidTr="008513F5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7AA74AA0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>Pte.</w:t>
            </w:r>
            <w:proofErr w:type="spellEnd"/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C35BC9" w:rsidRPr="00F065D7" w14:paraId="33431CE1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794ED7E1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 xml:space="preserve"> Myanmar Company Limited</w:t>
            </w:r>
          </w:p>
        </w:tc>
        <w:tc>
          <w:tcPr>
            <w:tcW w:w="1583" w:type="dxa"/>
            <w:hideMark/>
          </w:tcPr>
          <w:p w14:paraId="60BCD9D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47FDAD66" w14:textId="77777777" w:rsidR="00C35BC9" w:rsidRPr="00F065D7" w:rsidRDefault="00C35BC9" w:rsidP="00C35BC9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69F206E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40" w:type="dxa"/>
          </w:tcPr>
          <w:p w14:paraId="04FFDEDB" w14:textId="6D5B3E9D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85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6715329A" w14:textId="5A25DB94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85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4877D668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30B7C2E6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</w:rPr>
              <w:t>OSOTSPA LOI HEIN COMPANY LIMITED</w:t>
            </w:r>
          </w:p>
        </w:tc>
        <w:tc>
          <w:tcPr>
            <w:tcW w:w="1583" w:type="dxa"/>
            <w:hideMark/>
          </w:tcPr>
          <w:p w14:paraId="14BCBF4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</w:t>
            </w:r>
          </w:p>
          <w:p w14:paraId="28020851" w14:textId="77777777" w:rsidR="00C35BC9" w:rsidRPr="00F065D7" w:rsidRDefault="00C35BC9" w:rsidP="00C35BC9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47" w:type="dxa"/>
            <w:hideMark/>
          </w:tcPr>
          <w:p w14:paraId="7105CDE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40" w:type="dxa"/>
          </w:tcPr>
          <w:p w14:paraId="06B85BBA" w14:textId="1D496813" w:rsidR="00C35BC9" w:rsidRPr="00F065D7" w:rsidRDefault="00C819B9" w:rsidP="00C35BC9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50" w:type="dxa"/>
            <w:hideMark/>
          </w:tcPr>
          <w:p w14:paraId="69A3B586" w14:textId="075B5A42" w:rsidR="00C35BC9" w:rsidRPr="00F065D7" w:rsidRDefault="00C819B9" w:rsidP="00C35BC9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76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(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1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C35BC9" w:rsidRPr="00F065D7" w14:paraId="3149CC66" w14:textId="77777777" w:rsidTr="008513F5">
        <w:trPr>
          <w:cantSplit/>
          <w:trHeight w:val="315"/>
        </w:trPr>
        <w:tc>
          <w:tcPr>
            <w:tcW w:w="3230" w:type="dxa"/>
            <w:hideMark/>
          </w:tcPr>
          <w:p w14:paraId="38692FD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83" w:type="dxa"/>
            <w:hideMark/>
          </w:tcPr>
          <w:p w14:paraId="365E3A8E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47" w:type="dxa"/>
            <w:hideMark/>
          </w:tcPr>
          <w:p w14:paraId="57F92A6F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40" w:type="dxa"/>
          </w:tcPr>
          <w:p w14:paraId="0CDDBDCB" w14:textId="23A8C24A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31C6C394" w14:textId="50FF1D60" w:rsidR="00C35BC9" w:rsidRPr="00F065D7" w:rsidRDefault="00C819B9" w:rsidP="00C35BC9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60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60C7688D" w14:textId="77777777" w:rsidTr="008513F5">
        <w:trPr>
          <w:cantSplit/>
          <w:trHeight w:val="330"/>
        </w:trPr>
        <w:tc>
          <w:tcPr>
            <w:tcW w:w="3230" w:type="dxa"/>
          </w:tcPr>
          <w:p w14:paraId="77333167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1FB4025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47" w:type="dxa"/>
          </w:tcPr>
          <w:p w14:paraId="1ED88B82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746CB951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0A0E4706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35BC9" w:rsidRPr="00F065D7" w14:paraId="4F581F18" w14:textId="77777777" w:rsidTr="008513F5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D02CBFA" w14:textId="2D7B939F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ถือหุ้นโดย บริษัท โอทูซี จำกัด</w:t>
            </w:r>
          </w:p>
        </w:tc>
      </w:tr>
      <w:tr w:rsidR="00C35BC9" w:rsidRPr="00F065D7" w14:paraId="10167C01" w14:textId="77777777" w:rsidTr="008513F5">
        <w:trPr>
          <w:cantSplit/>
          <w:trHeight w:val="330"/>
        </w:trPr>
        <w:tc>
          <w:tcPr>
            <w:tcW w:w="3230" w:type="dxa"/>
            <w:hideMark/>
          </w:tcPr>
          <w:p w14:paraId="02ADBD6E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83" w:type="dxa"/>
            <w:hideMark/>
          </w:tcPr>
          <w:p w14:paraId="5E48D30A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47" w:type="dxa"/>
            <w:hideMark/>
          </w:tcPr>
          <w:p w14:paraId="2AD51BAD" w14:textId="77777777" w:rsidR="00C35BC9" w:rsidRPr="00F065D7" w:rsidRDefault="00C35BC9" w:rsidP="00C35BC9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065D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40" w:type="dxa"/>
            <w:hideMark/>
          </w:tcPr>
          <w:p w14:paraId="4C937BB0" w14:textId="1A7AC476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  <w:tc>
          <w:tcPr>
            <w:tcW w:w="950" w:type="dxa"/>
            <w:hideMark/>
          </w:tcPr>
          <w:p w14:paraId="50FCDF7C" w14:textId="2248AE50" w:rsidR="00C35BC9" w:rsidRPr="00F065D7" w:rsidRDefault="00C819B9" w:rsidP="00C35BC9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100</w:t>
            </w:r>
            <w:r w:rsidR="00C35BC9" w:rsidRPr="00F065D7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.</w:t>
            </w:r>
            <w:r w:rsidRPr="00C819B9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00</w:t>
            </w:r>
          </w:p>
        </w:tc>
      </w:tr>
      <w:tr w:rsidR="00C35BC9" w:rsidRPr="00F065D7" w14:paraId="7172AC01" w14:textId="77777777" w:rsidTr="008513F5">
        <w:trPr>
          <w:cantSplit/>
          <w:trHeight w:val="330"/>
        </w:trPr>
        <w:tc>
          <w:tcPr>
            <w:tcW w:w="3230" w:type="dxa"/>
          </w:tcPr>
          <w:p w14:paraId="499FF1AD" w14:textId="77777777" w:rsidR="00C35BC9" w:rsidRPr="00F065D7" w:rsidRDefault="00C35BC9" w:rsidP="00C35BC9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8076659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7" w:type="dxa"/>
          </w:tcPr>
          <w:p w14:paraId="6EEE1868" w14:textId="77777777" w:rsidR="00C35BC9" w:rsidRPr="00F065D7" w:rsidRDefault="00C35BC9" w:rsidP="00C35BC9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0" w:type="dxa"/>
          </w:tcPr>
          <w:p w14:paraId="3F2B30D6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50" w:type="dxa"/>
          </w:tcPr>
          <w:p w14:paraId="76FD60AC" w14:textId="77777777" w:rsidR="00C35BC9" w:rsidRPr="00F065D7" w:rsidRDefault="00C35BC9" w:rsidP="00C35BC9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C35BC9" w:rsidRPr="00F065D7" w14:paraId="70C67B1D" w14:textId="77777777" w:rsidTr="008513F5">
        <w:trPr>
          <w:cantSplit/>
          <w:trHeight w:val="330"/>
        </w:trPr>
        <w:tc>
          <w:tcPr>
            <w:tcW w:w="9450" w:type="dxa"/>
            <w:gridSpan w:val="5"/>
            <w:hideMark/>
          </w:tcPr>
          <w:p w14:paraId="573D9693" w14:textId="5BFC89D3" w:rsidR="00C35BC9" w:rsidRPr="00F065D7" w:rsidRDefault="00C35BC9" w:rsidP="00C35BC9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szCs w:val="24"/>
                <w:vertAlign w:val="superscript"/>
              </w:rPr>
              <w:t>(</w:t>
            </w:r>
            <w:r w:rsidR="00C819B9" w:rsidRPr="00C819B9">
              <w:rPr>
                <w:rFonts w:asciiTheme="majorBidi" w:hAnsiTheme="majorBidi" w:cstheme="majorBidi" w:hint="cs"/>
                <w:szCs w:val="24"/>
                <w:vertAlign w:val="superscript"/>
                <w:lang w:val="en-US"/>
              </w:rPr>
              <w:t>1</w:t>
            </w:r>
            <w:r w:rsidRPr="00F065D7">
              <w:rPr>
                <w:rFonts w:asciiTheme="majorBidi" w:hAnsiTheme="majorBidi" w:cstheme="majorBidi" w:hint="cs"/>
                <w:szCs w:val="24"/>
                <w:vertAlign w:val="superscript"/>
              </w:rPr>
              <w:t xml:space="preserve">) 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8</w:t>
            </w:r>
            <w:r w:rsidRPr="00F065D7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>Osotspa</w:t>
            </w:r>
            <w:proofErr w:type="spellEnd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 xml:space="preserve"> Enterprises Singapore </w:t>
            </w:r>
            <w:proofErr w:type="spellStart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>Pte.</w:t>
            </w:r>
            <w:proofErr w:type="spellEnd"/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 xml:space="preserve"> Ltd. 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ร้อยละ 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76</w:t>
            </w:r>
            <w:r w:rsidRPr="00F065D7">
              <w:rPr>
                <w:rFonts w:asciiTheme="majorBidi" w:hAnsiTheme="majorBidi" w:cs="Angsana New"/>
                <w:sz w:val="20"/>
                <w:lang w:val="en-US" w:bidi="th-TH"/>
              </w:rPr>
              <w:t>.</w:t>
            </w:r>
            <w:r w:rsidR="00C819B9" w:rsidRPr="00C819B9">
              <w:rPr>
                <w:rFonts w:asciiTheme="majorBidi" w:hAnsiTheme="majorBidi" w:cs="Angsana New"/>
                <w:sz w:val="20"/>
                <w:lang w:val="en-US" w:bidi="th-TH"/>
              </w:rPr>
              <w:t>50</w:t>
            </w:r>
            <w:r w:rsidRPr="00F065D7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รวมเป็นร้อยละ </w:t>
            </w:r>
            <w:r w:rsidR="00C819B9" w:rsidRPr="00C819B9">
              <w:rPr>
                <w:rFonts w:asciiTheme="majorBidi" w:hAnsiTheme="majorBidi" w:cs="Angsana New" w:hint="cs"/>
                <w:sz w:val="20"/>
                <w:lang w:val="en-US" w:bidi="th-TH"/>
              </w:rPr>
              <w:t>85</w:t>
            </w:r>
            <w:r w:rsidRPr="00F065D7">
              <w:rPr>
                <w:rFonts w:asciiTheme="majorBidi" w:hAnsiTheme="majorBidi" w:cs="Angsana New" w:hint="cs"/>
                <w:sz w:val="20"/>
                <w:lang w:bidi="th-TH"/>
              </w:rPr>
              <w:t>.</w:t>
            </w:r>
            <w:r w:rsidR="00C819B9" w:rsidRPr="00C819B9">
              <w:rPr>
                <w:rFonts w:asciiTheme="majorBidi" w:hAnsiTheme="majorBidi" w:cs="Angsana New" w:hint="cs"/>
                <w:sz w:val="20"/>
                <w:lang w:val="en-US" w:bidi="th-TH"/>
              </w:rPr>
              <w:t>00</w:t>
            </w:r>
          </w:p>
        </w:tc>
      </w:tr>
    </w:tbl>
    <w:p w14:paraId="3779D2FB" w14:textId="77777777" w:rsidR="00117021" w:rsidRPr="00D1241D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17021" w:rsidRPr="00D1241D" w:rsidSect="00981612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579FCB5D" w14:textId="428BB791" w:rsidR="00981612" w:rsidRPr="00F065D7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931333" w:rsidRPr="00F065D7">
        <w:rPr>
          <w:rFonts w:ascii="Angsana New" w:hAnsi="Angsana New"/>
          <w:sz w:val="30"/>
          <w:szCs w:val="30"/>
        </w:rPr>
        <w:t xml:space="preserve"> </w:t>
      </w:r>
      <w:r w:rsidR="00931333" w:rsidRPr="00F065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673260"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และ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31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ธันวาคม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="00673260" w:rsidRPr="00F065D7">
        <w:rPr>
          <w:rFonts w:ascii="Angsana New" w:hAnsi="Angsana New"/>
          <w:sz w:val="30"/>
          <w:szCs w:val="30"/>
        </w:rPr>
        <w:t xml:space="preserve"> </w:t>
      </w:r>
      <w:r w:rsidR="006212EB" w:rsidRPr="006212EB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</w:t>
      </w:r>
      <w:r w:rsidR="006212EB" w:rsidRPr="006212EB">
        <w:rPr>
          <w:rFonts w:ascii="Angsana New" w:hAnsi="Angsana New" w:hint="cs"/>
          <w:sz w:val="30"/>
          <w:szCs w:val="30"/>
          <w:cs/>
        </w:rPr>
        <w:t>หก</w:t>
      </w:r>
      <w:r w:rsidR="006212EB" w:rsidRPr="006212E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6212EB" w:rsidRPr="006212EB">
        <w:rPr>
          <w:rFonts w:ascii="Angsana New" w:hAnsi="Angsana New"/>
          <w:sz w:val="30"/>
          <w:szCs w:val="30"/>
          <w:cs/>
        </w:rPr>
        <w:t xml:space="preserve"> </w:t>
      </w:r>
      <w:r w:rsidR="006212EB" w:rsidRPr="006212EB">
        <w:rPr>
          <w:rFonts w:ascii="Angsana New" w:hAnsi="Angsana New" w:hint="cs"/>
          <w:sz w:val="30"/>
          <w:szCs w:val="30"/>
          <w:cs/>
        </w:rPr>
        <w:t>มิถุนายน</w:t>
      </w:r>
      <w:r w:rsidR="006212EB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มีดังนี้</w:t>
      </w:r>
    </w:p>
    <w:p w14:paraId="2A8B0772" w14:textId="77777777" w:rsidR="00A24B9A" w:rsidRPr="00F065D7" w:rsidRDefault="00A24B9A" w:rsidP="00AF1C12">
      <w:pPr>
        <w:rPr>
          <w:lang w:val="en-US"/>
        </w:rPr>
      </w:pPr>
    </w:p>
    <w:tbl>
      <w:tblPr>
        <w:tblpPr w:leftFromText="57" w:rightFromText="57" w:vertAnchor="text" w:horzAnchor="margin" w:tblpX="233" w:tblpY="86"/>
        <w:tblW w:w="14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4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8"/>
        <w:gridCol w:w="20"/>
        <w:gridCol w:w="910"/>
        <w:gridCol w:w="184"/>
        <w:gridCol w:w="916"/>
        <w:gridCol w:w="12"/>
      </w:tblGrid>
      <w:tr w:rsidR="005E52D9" w:rsidRPr="00F065D7" w14:paraId="530F35F1" w14:textId="77777777" w:rsidTr="00E938D3">
        <w:trPr>
          <w:cantSplit/>
          <w:trHeight w:val="289"/>
          <w:tblHeader/>
        </w:trPr>
        <w:tc>
          <w:tcPr>
            <w:tcW w:w="1161" w:type="pct"/>
          </w:tcPr>
          <w:p w14:paraId="16247F29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112EFF92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E52D9" w:rsidRPr="00F065D7" w14:paraId="1B1F3371" w14:textId="77777777" w:rsidTr="00E938D3">
        <w:trPr>
          <w:cantSplit/>
          <w:trHeight w:val="267"/>
          <w:tblHeader/>
        </w:trPr>
        <w:tc>
          <w:tcPr>
            <w:tcW w:w="1161" w:type="pct"/>
          </w:tcPr>
          <w:p w14:paraId="09953758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14:paraId="3C78E7D0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0561DCED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14:paraId="166512B8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14:paraId="3E8BCD2C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14:paraId="144AF0E5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1A0847DA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14:paraId="4AB934AF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14:paraId="3E270A25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3" w:type="pct"/>
            <w:gridSpan w:val="4"/>
            <w:vAlign w:val="bottom"/>
          </w:tcPr>
          <w:p w14:paraId="7ABD0ED8" w14:textId="77777777" w:rsidR="005E52D9" w:rsidRPr="00F065D7" w:rsidRDefault="005E52D9" w:rsidP="00E938D3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14:paraId="41EF79C4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5E52D9" w:rsidRPr="00F065D7" w14:paraId="46BB0654" w14:textId="77777777" w:rsidTr="00E938D3">
        <w:trPr>
          <w:cantSplit/>
          <w:trHeight w:val="267"/>
          <w:tblHeader/>
        </w:trPr>
        <w:tc>
          <w:tcPr>
            <w:tcW w:w="1161" w:type="pct"/>
          </w:tcPr>
          <w:p w14:paraId="1705245C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3B509AA4" w14:textId="5350E91B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2"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2" w:type="pct"/>
          </w:tcPr>
          <w:p w14:paraId="1E49486B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C6BE53E" w14:textId="6F6B58A1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14:paraId="52467A74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4D48296" w14:textId="5CCF599E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14:paraId="17A2BB84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590076B7" w14:textId="3E9639F2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01D73A6D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8E9294F" w14:textId="56184D29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5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14:paraId="63E2A101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8478406" w14:textId="3FE196C5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14:paraId="3AA099CB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38E2C1" w14:textId="62692597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8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5" w:type="pct"/>
          </w:tcPr>
          <w:p w14:paraId="275FD012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1BE00BB" w14:textId="3AD21FAA" w:rsidR="005E52D9" w:rsidRPr="00F065D7" w:rsidRDefault="00C819B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14:paraId="112ED6A2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CECD061" w14:textId="18CC426E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24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14:paraId="3402F6AD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70BE11BA" w14:textId="4E6F2C7A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12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5E52D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5E52D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5E52D9" w:rsidRPr="00F065D7" w14:paraId="35990742" w14:textId="77777777" w:rsidTr="00E938D3">
        <w:trPr>
          <w:cantSplit/>
          <w:trHeight w:val="267"/>
          <w:tblHeader/>
        </w:trPr>
        <w:tc>
          <w:tcPr>
            <w:tcW w:w="1161" w:type="pct"/>
          </w:tcPr>
          <w:p w14:paraId="0FEEA4CD" w14:textId="77777777" w:rsidR="005E52D9" w:rsidRPr="00F065D7" w:rsidRDefault="005E52D9" w:rsidP="005E52D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51350F9C" w14:textId="09647662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2" w:right="-12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2" w:type="pct"/>
          </w:tcPr>
          <w:p w14:paraId="7BA4A3EB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6315CD0" w14:textId="1CA48C0E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  <w:gridSpan w:val="2"/>
          </w:tcPr>
          <w:p w14:paraId="5EC28DDF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8C99D05" w14:textId="1332361E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1999B012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804618E" w14:textId="6F6F1DBF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8" w:type="pct"/>
            <w:gridSpan w:val="2"/>
          </w:tcPr>
          <w:p w14:paraId="1B1F5536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C14BD2E" w14:textId="4F244A61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50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62AA48E7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39BBB2CA" w14:textId="2A6A2FB4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60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14:paraId="70C6C64C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4B2466D" w14:textId="24086195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84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5" w:type="pct"/>
          </w:tcPr>
          <w:p w14:paraId="16447DF8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CA159AD" w14:textId="070F7255" w:rsidR="005E52D9" w:rsidRPr="00F065D7" w:rsidRDefault="00C819B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" w:type="pct"/>
            <w:gridSpan w:val="2"/>
          </w:tcPr>
          <w:p w14:paraId="34FA1FBC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7AA0399F" w14:textId="3AAA2213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24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6FCF9028" w14:textId="77777777" w:rsidR="005E52D9" w:rsidRPr="00F065D7" w:rsidRDefault="005E52D9" w:rsidP="005E52D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08DA3111" w14:textId="4DAF9E6B" w:rsidR="005E52D9" w:rsidRPr="00F065D7" w:rsidRDefault="00C819B9" w:rsidP="00744C2B">
            <w:pPr>
              <w:pStyle w:val="acctfourfigures"/>
              <w:tabs>
                <w:tab w:val="clear" w:pos="765"/>
              </w:tabs>
              <w:spacing w:line="240" w:lineRule="atLeast"/>
              <w:ind w:left="-126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5E52D9" w:rsidRPr="00F065D7" w14:paraId="483B6443" w14:textId="77777777" w:rsidTr="00E938D3">
        <w:trPr>
          <w:cantSplit/>
          <w:trHeight w:val="227"/>
          <w:tblHeader/>
        </w:trPr>
        <w:tc>
          <w:tcPr>
            <w:tcW w:w="1161" w:type="pct"/>
          </w:tcPr>
          <w:p w14:paraId="4AB83DA7" w14:textId="77777777" w:rsidR="005E52D9" w:rsidRPr="00F065D7" w:rsidRDefault="005E52D9" w:rsidP="00E938D3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14:paraId="1921FEDF" w14:textId="77777777" w:rsidR="005E52D9" w:rsidRPr="00F065D7" w:rsidRDefault="005E52D9" w:rsidP="00E938D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F4BBE" w:rsidRPr="00F065D7" w14:paraId="517CAFC5" w14:textId="77777777" w:rsidTr="002B74F9">
        <w:trPr>
          <w:cantSplit/>
          <w:trHeight w:val="267"/>
        </w:trPr>
        <w:tc>
          <w:tcPr>
            <w:tcW w:w="1161" w:type="pct"/>
            <w:vAlign w:val="bottom"/>
          </w:tcPr>
          <w:p w14:paraId="29824179" w14:textId="77777777" w:rsidR="004F4BBE" w:rsidRPr="00F065D7" w:rsidRDefault="004F4BBE" w:rsidP="004F4BBE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14:paraId="05167E5A" w14:textId="0BAA4BDB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</w:tcPr>
          <w:p w14:paraId="4AF9E96F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07D1DA4" w14:textId="1626BF64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  <w:gridSpan w:val="2"/>
          </w:tcPr>
          <w:p w14:paraId="0AE70003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AF82810" w14:textId="0F5B8941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14:paraId="7D25D7C2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D32789" w14:textId="2259D283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8" w:type="pct"/>
            <w:gridSpan w:val="2"/>
          </w:tcPr>
          <w:p w14:paraId="52A08890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3A3D553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6F3BC943" w14:textId="77777777" w:rsidR="004F4BBE" w:rsidRPr="00F065D7" w:rsidRDefault="004F4BBE" w:rsidP="004F4BBE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3A4EFC5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98F5014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9FFDE3E" w14:textId="398BDA62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5" w:type="pct"/>
          </w:tcPr>
          <w:p w14:paraId="07FDB53D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B1E87EE" w14:textId="1D014913" w:rsidR="004F4BBE" w:rsidRPr="00F065D7" w:rsidRDefault="00C819B9" w:rsidP="004F4BBE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4F4BBE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99" w:type="pct"/>
            <w:gridSpan w:val="2"/>
          </w:tcPr>
          <w:p w14:paraId="4D5173BA" w14:textId="77777777" w:rsidR="004F4BBE" w:rsidRPr="00F065D7" w:rsidRDefault="004F4BBE" w:rsidP="004F4BBE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48D17E3C" w14:textId="2EC05DCF" w:rsidR="004F4BBE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63" w:type="pct"/>
            <w:shd w:val="clear" w:color="auto" w:fill="auto"/>
          </w:tcPr>
          <w:p w14:paraId="27E4B192" w14:textId="77777777" w:rsidR="004F4BBE" w:rsidRPr="00F065D7" w:rsidRDefault="004F4BBE" w:rsidP="002B74F9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0B7CE57D" w14:textId="32A9FAE1" w:rsidR="004F4BBE" w:rsidRPr="00F065D7" w:rsidRDefault="004F4BBE" w:rsidP="004F4BBE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52169D7E" w14:textId="77777777" w:rsidTr="002B74F9">
        <w:trPr>
          <w:cantSplit/>
          <w:trHeight w:val="267"/>
        </w:trPr>
        <w:tc>
          <w:tcPr>
            <w:tcW w:w="1161" w:type="pct"/>
          </w:tcPr>
          <w:p w14:paraId="376FFDB8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14:paraId="5E655DEC" w14:textId="671A02E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</w:tcPr>
          <w:p w14:paraId="71D11E0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79863F" w14:textId="3EFD161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  <w:gridSpan w:val="2"/>
          </w:tcPr>
          <w:p w14:paraId="1720166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508161B" w14:textId="76947BDF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14:paraId="6244D57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5BEE16C" w14:textId="5DF5393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8" w:type="pct"/>
            <w:gridSpan w:val="2"/>
          </w:tcPr>
          <w:p w14:paraId="06DAAAE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0DDA278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52AF27C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5BA538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70464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A44698F" w14:textId="48D5CDF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5" w:type="pct"/>
          </w:tcPr>
          <w:p w14:paraId="1D92581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24AF6C0" w14:textId="44E1B51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99" w:type="pct"/>
            <w:gridSpan w:val="2"/>
          </w:tcPr>
          <w:p w14:paraId="60E8EFA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633EB395" w14:textId="6EAFC510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318</w:t>
            </w:r>
            <w:r w:rsidR="005034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63" w:type="pct"/>
            <w:shd w:val="clear" w:color="auto" w:fill="auto"/>
          </w:tcPr>
          <w:p w14:paraId="777C33C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72DAE1D5" w14:textId="788F02E8" w:rsidR="002B74F9" w:rsidRPr="00F065D7" w:rsidRDefault="002B74F9" w:rsidP="002B74F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E8ED2A8" w14:textId="77777777" w:rsidTr="002B74F9">
        <w:trPr>
          <w:cantSplit/>
          <w:trHeight w:val="267"/>
        </w:trPr>
        <w:tc>
          <w:tcPr>
            <w:tcW w:w="1161" w:type="pct"/>
          </w:tcPr>
          <w:p w14:paraId="48A4C104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14:paraId="738D92E9" w14:textId="3F7F441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949FA6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617B102" w14:textId="7B118D6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15EE7C0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91924BB" w14:textId="5E143F07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3" w:type="pct"/>
          </w:tcPr>
          <w:p w14:paraId="54A314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F512C7F" w14:textId="554671A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8" w:type="pct"/>
            <w:gridSpan w:val="2"/>
          </w:tcPr>
          <w:p w14:paraId="3824CF8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7739CA7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F189343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6CD66A5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BABFA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F577C74" w14:textId="46693D0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5" w:type="pct"/>
          </w:tcPr>
          <w:p w14:paraId="4A4E41A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73AC4B8" w14:textId="0FC4BBA8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99" w:type="pct"/>
            <w:gridSpan w:val="2"/>
          </w:tcPr>
          <w:p w14:paraId="6499A12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4C76A78" w14:textId="7123BFFE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214C649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6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0ABCF850" w14:textId="058834FF" w:rsidR="002B74F9" w:rsidRPr="00F065D7" w:rsidRDefault="002B74F9" w:rsidP="002B74F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83BAD55" w14:textId="77777777" w:rsidTr="002B74F9">
        <w:trPr>
          <w:cantSplit/>
          <w:trHeight w:val="251"/>
        </w:trPr>
        <w:tc>
          <w:tcPr>
            <w:tcW w:w="1161" w:type="pct"/>
          </w:tcPr>
          <w:p w14:paraId="18343659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14:paraId="2615BA78" w14:textId="152C1908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2A9F41AC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3AA7202D" w14:textId="570431E1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88A3D22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2A581293" w14:textId="6252542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0FCD6759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560281EB" w14:textId="6F8411BE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93F043D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4192794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B430F2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46A82E4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D03D945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57B2FB7D" w14:textId="5D63C75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0866D8EF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6C9CF93A" w14:textId="73FDF73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5D120CF2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88788E4" w14:textId="0BFE5BB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63" w:type="pct"/>
            <w:shd w:val="clear" w:color="auto" w:fill="auto"/>
          </w:tcPr>
          <w:p w14:paraId="229B58A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3CA53053" w14:textId="2E80D91E" w:rsidR="002B74F9" w:rsidRPr="00F065D7" w:rsidRDefault="002B74F9" w:rsidP="002B74F9">
            <w:pPr>
              <w:pStyle w:val="acctfourfigures"/>
              <w:tabs>
                <w:tab w:val="clear" w:pos="765"/>
                <w:tab w:val="decimal" w:pos="30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CD3A882" w14:textId="77777777" w:rsidTr="002B74F9">
        <w:trPr>
          <w:cantSplit/>
          <w:trHeight w:val="251"/>
        </w:trPr>
        <w:tc>
          <w:tcPr>
            <w:tcW w:w="1161" w:type="pct"/>
          </w:tcPr>
          <w:p w14:paraId="14754CCE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14:paraId="731033C7" w14:textId="3969F46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4F9F5B4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2F7E2BC8" w14:textId="2AA6098C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166261D7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75021D6" w14:textId="44339677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382EF97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7D2430B3" w14:textId="112B692B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706D3C42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29ADAC4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6B72D30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3C4D348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8E5BBD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20643745" w14:textId="290EBC62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3FA917D3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503D79D" w14:textId="6865692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0F737356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5B1C60CA" w14:textId="5EF4EF05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</w:t>
            </w:r>
            <w:r w:rsidR="005034E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993</w:t>
            </w:r>
          </w:p>
        </w:tc>
        <w:tc>
          <w:tcPr>
            <w:tcW w:w="63" w:type="pct"/>
            <w:shd w:val="clear" w:color="auto" w:fill="auto"/>
          </w:tcPr>
          <w:p w14:paraId="6ABA083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7DD9EFDB" w14:textId="41E7CAEE" w:rsidR="002B74F9" w:rsidRPr="00F065D7" w:rsidRDefault="002B74F9" w:rsidP="002B74F9">
            <w:pPr>
              <w:tabs>
                <w:tab w:val="decimal" w:pos="300"/>
              </w:tabs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3AF3D763" w14:textId="77777777" w:rsidTr="002B74F9">
        <w:trPr>
          <w:cantSplit/>
          <w:trHeight w:val="251"/>
        </w:trPr>
        <w:tc>
          <w:tcPr>
            <w:tcW w:w="1161" w:type="pct"/>
          </w:tcPr>
          <w:p w14:paraId="4EF4581F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14:paraId="0EE56F63" w14:textId="4A3C58A2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2EEDF7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70FEA78C" w14:textId="793B8A47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746E9A3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521F59FE" w14:textId="111DC80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17CC44A9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1272C3A4" w14:textId="4B4C9683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57C81F8D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336F4E2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016C1AE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141105E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C1D4D81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3B334A18" w14:textId="5D64B31D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39AE5ADA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70E038C1" w14:textId="378DA315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64EE42F7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238BEB81" w14:textId="3FCD3C24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  <w:shd w:val="clear" w:color="auto" w:fill="auto"/>
          </w:tcPr>
          <w:p w14:paraId="49D66B4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41DF9F6C" w14:textId="43CBFFE4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EB40E83" w14:textId="77777777" w:rsidTr="002B74F9">
        <w:trPr>
          <w:cantSplit/>
          <w:trHeight w:val="251"/>
        </w:trPr>
        <w:tc>
          <w:tcPr>
            <w:tcW w:w="1161" w:type="pct"/>
          </w:tcPr>
          <w:p w14:paraId="379AD30C" w14:textId="77777777" w:rsidR="002B74F9" w:rsidRPr="00F065D7" w:rsidRDefault="002B74F9" w:rsidP="002B74F9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14:paraId="499F4448" w14:textId="39BD66B5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2" w:type="pct"/>
          </w:tcPr>
          <w:p w14:paraId="7E0B5E96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14:paraId="153897EE" w14:textId="1ACF5B10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2" w:type="pct"/>
            <w:gridSpan w:val="2"/>
          </w:tcPr>
          <w:p w14:paraId="37294D9E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6937D2A" w14:textId="169EBA6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3" w:type="pct"/>
          </w:tcPr>
          <w:p w14:paraId="23359B23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14:paraId="5A8D5040" w14:textId="1EF2B21B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8" w:type="pct"/>
            <w:gridSpan w:val="2"/>
          </w:tcPr>
          <w:p w14:paraId="7A4C8C7A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14:paraId="65B60D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42BC277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14:paraId="6DD0179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326A75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14:paraId="5CEEB58E" w14:textId="02E67E9F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5" w:type="pct"/>
          </w:tcPr>
          <w:p w14:paraId="4CB7F994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14:paraId="48EE794F" w14:textId="0CBE0DDA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99" w:type="pct"/>
            <w:gridSpan w:val="2"/>
          </w:tcPr>
          <w:p w14:paraId="7FB09DA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359D9E63" w14:textId="2C1F73D6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240</w:t>
            </w:r>
          </w:p>
        </w:tc>
        <w:tc>
          <w:tcPr>
            <w:tcW w:w="63" w:type="pct"/>
            <w:shd w:val="clear" w:color="auto" w:fill="auto"/>
          </w:tcPr>
          <w:p w14:paraId="7AD1F9C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646841E0" w14:textId="0F240712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94584AB" w14:textId="77777777" w:rsidTr="002B74F9">
        <w:trPr>
          <w:cantSplit/>
          <w:trHeight w:val="251"/>
        </w:trPr>
        <w:tc>
          <w:tcPr>
            <w:tcW w:w="1161" w:type="pct"/>
          </w:tcPr>
          <w:p w14:paraId="2C9D6CCA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14:paraId="2E6359E0" w14:textId="1A21049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</w:tcPr>
          <w:p w14:paraId="347BADB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7C3CF99" w14:textId="3DC4A434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  <w:gridSpan w:val="2"/>
          </w:tcPr>
          <w:p w14:paraId="7DFFE80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D769297" w14:textId="27641CA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28E2908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6CF9DE8" w14:textId="439EC7B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5E9815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A14631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B2B2E5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29CD10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50B360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A24B7DC" w14:textId="3664512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7DAE3C9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056C273" w14:textId="5BA6103F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3B6E70B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6E8275B" w14:textId="4A8B439A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33A8AF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57F26625" w14:textId="6DE7BC01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E43C67B" w14:textId="77777777" w:rsidTr="002B74F9">
        <w:trPr>
          <w:cantSplit/>
          <w:trHeight w:val="251"/>
        </w:trPr>
        <w:tc>
          <w:tcPr>
            <w:tcW w:w="1161" w:type="pct"/>
          </w:tcPr>
          <w:p w14:paraId="4AFF44D3" w14:textId="77777777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14:paraId="3E002F0A" w14:textId="41B7D480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2" w:type="pct"/>
          </w:tcPr>
          <w:p w14:paraId="28196B0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22C9215" w14:textId="324AC85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2" w:type="pct"/>
            <w:gridSpan w:val="2"/>
          </w:tcPr>
          <w:p w14:paraId="32ED30F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07BEE43" w14:textId="420D168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3" w:type="pct"/>
          </w:tcPr>
          <w:p w14:paraId="3D70503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8C21996" w14:textId="58BEC5E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8" w:type="pct"/>
            <w:gridSpan w:val="2"/>
          </w:tcPr>
          <w:p w14:paraId="695C4D8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vAlign w:val="bottom"/>
          </w:tcPr>
          <w:p w14:paraId="1517438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8868C2D" w14:textId="77777777" w:rsidR="002B74F9" w:rsidRPr="00F065D7" w:rsidRDefault="002B74F9" w:rsidP="002B74F9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vAlign w:val="bottom"/>
          </w:tcPr>
          <w:p w14:paraId="1CBC770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52F623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5D6EE69" w14:textId="000ADFB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65" w:type="pct"/>
          </w:tcPr>
          <w:p w14:paraId="2184E83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2CE71E9" w14:textId="42FF9467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590</w:t>
            </w:r>
          </w:p>
        </w:tc>
        <w:tc>
          <w:tcPr>
            <w:tcW w:w="99" w:type="pct"/>
            <w:gridSpan w:val="2"/>
          </w:tcPr>
          <w:p w14:paraId="44F4B3E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AA5E6CD" w14:textId="22C432B8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994476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5884EB4D" w14:textId="02C2AAAD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F1B6205" w14:textId="77777777" w:rsidTr="002B74F9">
        <w:trPr>
          <w:cantSplit/>
          <w:trHeight w:val="251"/>
        </w:trPr>
        <w:tc>
          <w:tcPr>
            <w:tcW w:w="1161" w:type="pct"/>
            <w:vAlign w:val="bottom"/>
          </w:tcPr>
          <w:p w14:paraId="092250E7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14:paraId="048656E8" w14:textId="1FE766B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</w:tcPr>
          <w:p w14:paraId="30C0C3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E17AD7B" w14:textId="7A84479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  <w:gridSpan w:val="2"/>
          </w:tcPr>
          <w:p w14:paraId="1D672E3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A63AD80" w14:textId="7BCA835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3" w:type="pct"/>
          </w:tcPr>
          <w:p w14:paraId="7D03B49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1234857D" w14:textId="0308064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8" w:type="pct"/>
            <w:gridSpan w:val="2"/>
          </w:tcPr>
          <w:p w14:paraId="03F1C48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D0D711E" w14:textId="27CAC698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37B9725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063BFAE" w14:textId="212FF2A8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6DBD54C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369EC40" w14:textId="77777777" w:rsidR="002B74F9" w:rsidRPr="00F065D7" w:rsidRDefault="002B74F9" w:rsidP="00030AE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61990F4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7EB908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33134E7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06B5645A" w14:textId="666727B5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7D78A9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22ED9289" w14:textId="69C27847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3C6C4BBE" w14:textId="77777777" w:rsidTr="002B74F9">
        <w:trPr>
          <w:cantSplit/>
          <w:trHeight w:val="251"/>
        </w:trPr>
        <w:tc>
          <w:tcPr>
            <w:tcW w:w="1161" w:type="pct"/>
          </w:tcPr>
          <w:p w14:paraId="288C21E6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  <w:vAlign w:val="bottom"/>
          </w:tcPr>
          <w:p w14:paraId="22FD445B" w14:textId="2001B413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203</w:t>
            </w:r>
          </w:p>
        </w:tc>
        <w:tc>
          <w:tcPr>
            <w:tcW w:w="62" w:type="pct"/>
          </w:tcPr>
          <w:p w14:paraId="69341BB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F173DD4" w14:textId="7172607D" w:rsidR="002B74F9" w:rsidRPr="00F065D7" w:rsidRDefault="00C819B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203</w:t>
            </w:r>
          </w:p>
        </w:tc>
        <w:tc>
          <w:tcPr>
            <w:tcW w:w="62" w:type="pct"/>
            <w:gridSpan w:val="2"/>
          </w:tcPr>
          <w:p w14:paraId="09ABB06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A9B36B6" w14:textId="6139BAB0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3" w:type="pct"/>
          </w:tcPr>
          <w:p w14:paraId="4F8EAF0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2FDE2B6A" w14:textId="7CCED42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8" w:type="pct"/>
            <w:gridSpan w:val="2"/>
          </w:tcPr>
          <w:p w14:paraId="793442F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4FB010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0C638C5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620C9A4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888B05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EE14202" w14:textId="6142653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5" w:type="pct"/>
          </w:tcPr>
          <w:p w14:paraId="32AE291C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E6BDD9A" w14:textId="1C1BA72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9" w:type="pct"/>
            <w:gridSpan w:val="2"/>
          </w:tcPr>
          <w:p w14:paraId="6B21534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7883DD8B" w14:textId="146C9316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75D7244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59982264" w14:textId="14C85171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49E3E62F" w14:textId="77777777" w:rsidTr="002B74F9">
        <w:trPr>
          <w:cantSplit/>
          <w:trHeight w:val="251"/>
        </w:trPr>
        <w:tc>
          <w:tcPr>
            <w:tcW w:w="1161" w:type="pct"/>
          </w:tcPr>
          <w:p w14:paraId="21A283B4" w14:textId="086B5B35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14:paraId="72A35566" w14:textId="0808356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</w:tcPr>
          <w:p w14:paraId="7F100F0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61E8698" w14:textId="32330B2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  <w:gridSpan w:val="2"/>
          </w:tcPr>
          <w:p w14:paraId="7C1E4E7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1B4C528" w14:textId="4DB637D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3" w:type="pct"/>
          </w:tcPr>
          <w:p w14:paraId="7EFC63A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388BD03" w14:textId="1F157E6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8" w:type="pct"/>
            <w:gridSpan w:val="2"/>
          </w:tcPr>
          <w:p w14:paraId="1FC7FBE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561872C9" w14:textId="007DC054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02F8720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03A0979" w14:textId="2B5B61FA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D8A258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57CE69DC" w14:textId="77777777" w:rsidR="002B74F9" w:rsidRPr="00F065D7" w:rsidRDefault="002B74F9" w:rsidP="00030AE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24BFF12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292D23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05973D2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shd w:val="clear" w:color="auto" w:fill="auto"/>
            <w:vAlign w:val="bottom"/>
          </w:tcPr>
          <w:p w14:paraId="1612E65B" w14:textId="2E63BD35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6E1BDFF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18" w:type="pct"/>
            <w:gridSpan w:val="2"/>
            <w:shd w:val="clear" w:color="auto" w:fill="auto"/>
            <w:vAlign w:val="bottom"/>
          </w:tcPr>
          <w:p w14:paraId="3E6BD555" w14:textId="02135C8B" w:rsidR="002B74F9" w:rsidRPr="00F065D7" w:rsidRDefault="002B74F9" w:rsidP="002B74F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E151308" w14:textId="77777777" w:rsidTr="00E938D3">
        <w:trPr>
          <w:cantSplit/>
          <w:trHeight w:val="251"/>
        </w:trPr>
        <w:tc>
          <w:tcPr>
            <w:tcW w:w="1161" w:type="pct"/>
          </w:tcPr>
          <w:p w14:paraId="04175503" w14:textId="77777777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  <w:p w14:paraId="47027DC7" w14:textId="40436CA3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(เดิมชื่อ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คาลพิส โอสถสภา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Pr="00F065D7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307" w:type="pct"/>
            <w:vAlign w:val="bottom"/>
          </w:tcPr>
          <w:p w14:paraId="45A019ED" w14:textId="7D158F1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2A0F82C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017B793" w14:textId="6539C9D1" w:rsidR="002B74F9" w:rsidRPr="00F065D7" w:rsidRDefault="002B74F9" w:rsidP="002B74F9">
            <w:pPr>
              <w:pStyle w:val="acctfourfigures"/>
              <w:tabs>
                <w:tab w:val="clear" w:pos="765"/>
                <w:tab w:val="decimal" w:pos="42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2" w:type="pct"/>
            <w:gridSpan w:val="2"/>
          </w:tcPr>
          <w:p w14:paraId="18EA423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DFC1512" w14:textId="5FAE6BE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983</w:t>
            </w:r>
          </w:p>
        </w:tc>
        <w:tc>
          <w:tcPr>
            <w:tcW w:w="63" w:type="pct"/>
          </w:tcPr>
          <w:p w14:paraId="7AC1377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17AC299" w14:textId="1B724FA7" w:rsidR="002B74F9" w:rsidRPr="00F065D7" w:rsidRDefault="002B74F9" w:rsidP="002B74F9">
            <w:pPr>
              <w:pStyle w:val="acctfourfigures"/>
              <w:tabs>
                <w:tab w:val="clear" w:pos="765"/>
                <w:tab w:val="decimal" w:pos="409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8" w:type="pct"/>
            <w:gridSpan w:val="2"/>
          </w:tcPr>
          <w:p w14:paraId="3D88621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427E585" w14:textId="757C4F3B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799CFEF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6EF7B1E" w14:textId="24BB0089" w:rsidR="002B74F9" w:rsidRPr="00F065D7" w:rsidRDefault="00AD404C" w:rsidP="00AD404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7C52F8C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61DC933" w14:textId="66E4D1E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433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</w:p>
        </w:tc>
        <w:tc>
          <w:tcPr>
            <w:tcW w:w="65" w:type="pct"/>
          </w:tcPr>
          <w:p w14:paraId="0FBC6F4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B06217B" w14:textId="49E20425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453F3CF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6134619" w14:textId="58C106FA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4C74E98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C30901A" w14:textId="245793C7" w:rsidR="002B74F9" w:rsidRPr="00F065D7" w:rsidRDefault="002B74F9" w:rsidP="00030AE9">
            <w:pPr>
              <w:tabs>
                <w:tab w:val="decimal" w:pos="3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410AB98" w14:textId="77777777" w:rsidTr="00E938D3">
        <w:trPr>
          <w:cantSplit/>
          <w:trHeight w:val="251"/>
        </w:trPr>
        <w:tc>
          <w:tcPr>
            <w:tcW w:w="1161" w:type="pct"/>
          </w:tcPr>
          <w:p w14:paraId="7987EEB9" w14:textId="77777777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14:paraId="6EDE20B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</w:tcPr>
          <w:p w14:paraId="5A9A3A3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9B918B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" w:type="pct"/>
            <w:gridSpan w:val="2"/>
          </w:tcPr>
          <w:p w14:paraId="7CF512A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60DA183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" w:type="pct"/>
          </w:tcPr>
          <w:p w14:paraId="29DEE33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6BED55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8" w:type="pct"/>
            <w:gridSpan w:val="2"/>
          </w:tcPr>
          <w:p w14:paraId="420C800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498FA5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2BC9AFD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36C37F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19AB6BD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55465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4279322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E85F03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14:paraId="335E277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E1D72E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14:paraId="0ACEAE6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14:paraId="3604DFF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2B74F9" w:rsidRPr="00F065D7" w14:paraId="61CFE045" w14:textId="77777777" w:rsidTr="00E938D3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14:paraId="4841218A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05B091A3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B74F9" w:rsidRPr="00F065D7" w14:paraId="22A6ABD5" w14:textId="77777777" w:rsidTr="00E938D3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7EDBB0E5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14:paraId="4D1E4EBB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14:paraId="1EBF3A6C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14:paraId="2930F696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14:paraId="5670988E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14:paraId="3899650A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14:paraId="6FC6083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14:paraId="1B365983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14:paraId="0F14B22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6" w:type="pct"/>
            <w:gridSpan w:val="4"/>
            <w:vAlign w:val="bottom"/>
          </w:tcPr>
          <w:p w14:paraId="280391E2" w14:textId="77777777" w:rsidR="002B74F9" w:rsidRPr="00F065D7" w:rsidRDefault="002B74F9" w:rsidP="002B74F9">
            <w:pPr>
              <w:pStyle w:val="acctfourfigures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สำหรับ</w:t>
            </w:r>
          </w:p>
          <w:p w14:paraId="2C004D6A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งวดหกเดือนสิ้นสุดวันที่</w:t>
            </w:r>
          </w:p>
        </w:tc>
      </w:tr>
      <w:tr w:rsidR="002B74F9" w:rsidRPr="00F065D7" w14:paraId="48B93823" w14:textId="77777777" w:rsidTr="00E938D3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6F1AD96D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74141CA3" w14:textId="36147CDB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2" w:type="pct"/>
          </w:tcPr>
          <w:p w14:paraId="429B84BD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6340134F" w14:textId="5A6EE478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14:paraId="2C31B6EF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A43C49F" w14:textId="05ACC97B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14:paraId="64DABA6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362E4641" w14:textId="11129AD8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14:paraId="284A0BF9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3BBA1990" w14:textId="36B351F2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14:paraId="6D737570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016D3883" w14:textId="0A17E91A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14:paraId="561D9F94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97FCE21" w14:textId="4FFA2AC5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5" w:type="pct"/>
          </w:tcPr>
          <w:p w14:paraId="4713935E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5094CA5" w14:textId="176C546B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14:paraId="60CE4B6D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5308D9B" w14:textId="465B7BC6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63" w:type="pct"/>
          </w:tcPr>
          <w:p w14:paraId="12B55A90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52600554" w14:textId="576D2AAF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12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2B74F9" w:rsidRPr="00F065D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2B74F9" w:rsidRPr="00F065D7" w14:paraId="5A9B3002" w14:textId="77777777" w:rsidTr="00E938D3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14:paraId="04AB81A4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14:paraId="42992BC6" w14:textId="134E1304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2" w:type="pct"/>
          </w:tcPr>
          <w:p w14:paraId="09311171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A76CC9B" w14:textId="652A7A65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  <w:gridSpan w:val="2"/>
          </w:tcPr>
          <w:p w14:paraId="7A9424C1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0530723" w14:textId="6CFCDF1E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2C45897B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2B7FD44" w14:textId="2BD32405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8" w:type="pct"/>
            <w:gridSpan w:val="2"/>
          </w:tcPr>
          <w:p w14:paraId="677BDB6A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59D56D1" w14:textId="19BD7C7E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50184A38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EE42C52" w14:textId="43C94861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14:paraId="228527CC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9548710" w14:textId="10116E00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5" w:type="pct"/>
          </w:tcPr>
          <w:p w14:paraId="6ACE555D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8ADC7DA" w14:textId="615E4608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99" w:type="pct"/>
            <w:gridSpan w:val="2"/>
          </w:tcPr>
          <w:p w14:paraId="0DD89B70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49CFD5BA" w14:textId="4D37521E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63" w:type="pct"/>
          </w:tcPr>
          <w:p w14:paraId="454729B2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5617656F" w14:textId="2906C3C4" w:rsidR="002B74F9" w:rsidRPr="00F065D7" w:rsidRDefault="00C819B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2B74F9" w:rsidRPr="00F065D7" w14:paraId="056FD521" w14:textId="77777777" w:rsidTr="00E938D3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14:paraId="0E8DB105" w14:textId="77777777" w:rsidR="002B74F9" w:rsidRPr="00F065D7" w:rsidRDefault="002B74F9" w:rsidP="002B74F9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14:paraId="6CCCBCB1" w14:textId="77777777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B74F9" w:rsidRPr="00F065D7" w14:paraId="6380B806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2E500C29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14:paraId="4FEF4B13" w14:textId="632E6834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2A1FEB0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25872356" w14:textId="3C6EB12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4C6366E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C6F3211" w14:textId="6BCC671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70E0659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BA6C452" w14:textId="562DC94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77C675E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3A5D8F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5C82330E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09ED956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7A8A3B4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4120ED5" w14:textId="75A35D60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63CFBFA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3F7F49C" w14:textId="5F62BB4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4A6FCC1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DF4F914" w14:textId="5EEA9221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A04379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ED6DA48" w14:textId="184BB62B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135EEECB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5C209D0A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14:paraId="6A3560D2" w14:textId="534CF17C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1CD0507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7EAC1948" w14:textId="233E70E8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2B52CB8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2255E084" w14:textId="602BFC9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14:paraId="5392FAD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48AD4672" w14:textId="2F2811AC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14:paraId="3A745C6E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14:paraId="1D0AB9B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14:paraId="3F83351D" w14:textId="77777777" w:rsidR="002B74F9" w:rsidRPr="00F065D7" w:rsidRDefault="002B74F9" w:rsidP="002B74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14:paraId="279963A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14:paraId="429056B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65B2636" w14:textId="7C656C05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14:paraId="61D5B1E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5E167495" w14:textId="1B7F6B4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14:paraId="1E83628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167AC30" w14:textId="67F4D3BA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1456A6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F10D242" w14:textId="2994B5CB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DA2EDB3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3BFB99CB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  <w:vAlign w:val="bottom"/>
          </w:tcPr>
          <w:p w14:paraId="3E47D57E" w14:textId="49DE3C4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64D606F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1D5CA16" w14:textId="547AE272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01B662B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4CF6E812" w14:textId="78D1D7F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3" w:type="pct"/>
          </w:tcPr>
          <w:p w14:paraId="3731CB3C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C4E80AF" w14:textId="1104336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8" w:type="pct"/>
            <w:gridSpan w:val="2"/>
          </w:tcPr>
          <w:p w14:paraId="3AAB82C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60C4F7E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14:paraId="7F66B95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2E25FA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617C8A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1D900A7" w14:textId="1E1430AD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5" w:type="pct"/>
          </w:tcPr>
          <w:p w14:paraId="7CFABF16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A81A695" w14:textId="0BDA12E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99" w:type="pct"/>
            <w:gridSpan w:val="2"/>
          </w:tcPr>
          <w:p w14:paraId="1AE068C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E20CBE0" w14:textId="366B7B4F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3B3A169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E813389" w14:textId="26053A0B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  <w:tab w:val="decimal" w:pos="158"/>
                <w:tab w:val="decimal" w:pos="7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2E99BF4A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6E85F18C" w14:textId="6C5B0C92" w:rsidR="002B74F9" w:rsidRPr="00F065D7" w:rsidRDefault="002B74F9" w:rsidP="002B74F9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2017</w:t>
            </w: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F065D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14:paraId="23907C13" w14:textId="55A245A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14:paraId="78F4B44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EB3E2CD" w14:textId="47B67C7C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14:paraId="3610AD8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38DD48AA" w14:textId="2AE991D6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3" w:type="pct"/>
          </w:tcPr>
          <w:p w14:paraId="1C3985F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5D41C68" w14:textId="76087AD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8" w:type="pct"/>
            <w:gridSpan w:val="2"/>
          </w:tcPr>
          <w:p w14:paraId="1552A1E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1E1A6993" w14:textId="0BCAD32D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7650DE8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1775CEBE" w14:textId="4408A5CB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1D88FF8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2BBEBF5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4FBF77B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61BFF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640F327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360ED153" w14:textId="54665F63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7181206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01C646E0" w14:textId="30E1D6F1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05AD5633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5B4C5166" w14:textId="77777777" w:rsidR="002B74F9" w:rsidRPr="00F065D7" w:rsidRDefault="002B74F9" w:rsidP="002B74F9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307" w:type="pct"/>
            <w:vAlign w:val="bottom"/>
          </w:tcPr>
          <w:p w14:paraId="19DBACE5" w14:textId="3B886143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</w:tcPr>
          <w:p w14:paraId="1B8483D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45C1AC5C" w14:textId="21899A7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  <w:gridSpan w:val="2"/>
          </w:tcPr>
          <w:p w14:paraId="31FE318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7FBF7F74" w14:textId="22EEC35D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3" w:type="pct"/>
          </w:tcPr>
          <w:p w14:paraId="70897CC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6585A175" w14:textId="1CAB5CBE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8" w:type="pct"/>
            <w:gridSpan w:val="2"/>
          </w:tcPr>
          <w:p w14:paraId="528FEF6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76DF28F6" w14:textId="3F6D542A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6A33659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0CC63C9" w14:textId="7669CC41" w:rsidR="002B74F9" w:rsidRPr="00D268AD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C1CF66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0E24B15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0B4491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0F650C8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329ED66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1294508A" w14:textId="7666430F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5EE2822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2A882C4" w14:textId="10A1068D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759BC7F5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  <w:vAlign w:val="bottom"/>
          </w:tcPr>
          <w:p w14:paraId="65D09075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07" w:type="pct"/>
            <w:vAlign w:val="bottom"/>
          </w:tcPr>
          <w:p w14:paraId="0D42BF9C" w14:textId="4F7A15BB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</w:tcPr>
          <w:p w14:paraId="54BD74C0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0334C29E" w14:textId="3D8FFC91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  <w:gridSpan w:val="2"/>
          </w:tcPr>
          <w:p w14:paraId="1A1AEB3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5BE38DC" w14:textId="2A0958E7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3" w:type="pct"/>
          </w:tcPr>
          <w:p w14:paraId="3D9809E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14:paraId="0CC1467B" w14:textId="121068D0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8" w:type="pct"/>
            <w:gridSpan w:val="2"/>
          </w:tcPr>
          <w:p w14:paraId="6DB98272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14:paraId="00CE3E3D" w14:textId="6220AC86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03365027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55AD9F2A" w14:textId="5D218788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00C0000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0CE28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5FF35D3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14:paraId="164BA8D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6F996A91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14:paraId="6B9A1F6E" w14:textId="4C279E72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12B4A86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14:paraId="37ACA752" w14:textId="0C84F8D0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6277285F" w14:textId="77777777" w:rsidTr="00E938D3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14:paraId="7452F3AB" w14:textId="77777777" w:rsidR="002B74F9" w:rsidRPr="00F065D7" w:rsidRDefault="002B74F9" w:rsidP="002B74F9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F065D7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F065D7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  <w:vAlign w:val="bottom"/>
          </w:tcPr>
          <w:p w14:paraId="2D5AD617" w14:textId="0066D3DA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</w:tcPr>
          <w:p w14:paraId="10D40AA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31A93110" w14:textId="5EE75FD8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  <w:gridSpan w:val="2"/>
          </w:tcPr>
          <w:p w14:paraId="42CBF37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25485FCC" w14:textId="2F253444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3" w:type="pct"/>
          </w:tcPr>
          <w:p w14:paraId="648FCBBB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14:paraId="7B87AEBB" w14:textId="21E186D9" w:rsidR="002B74F9" w:rsidRPr="00F065D7" w:rsidRDefault="00C819B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2B74F9"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8" w:type="pct"/>
            <w:gridSpan w:val="2"/>
          </w:tcPr>
          <w:p w14:paraId="1F47280F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14:paraId="07D87F20" w14:textId="475A196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1791A088" w14:textId="77777777" w:rsidR="002B74F9" w:rsidRPr="00F065D7" w:rsidRDefault="002B74F9" w:rsidP="002B74F9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48C833D5" w14:textId="57F8A090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4379559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20D521D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2B80712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14:paraId="7982A209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14:paraId="238F398B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14:paraId="489F5027" w14:textId="26F648F7" w:rsidR="002B74F9" w:rsidRPr="00F065D7" w:rsidRDefault="002B74F9" w:rsidP="002B74F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14:paraId="22D2CD0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14:paraId="0C102564" w14:textId="6449EFC5" w:rsidR="002B74F9" w:rsidRPr="00F065D7" w:rsidRDefault="002B74F9" w:rsidP="002B74F9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</w:tr>
      <w:tr w:rsidR="002B74F9" w:rsidRPr="00F065D7" w14:paraId="121315E8" w14:textId="77777777" w:rsidTr="002B74F9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14:paraId="1054A373" w14:textId="3A95F9FD" w:rsidR="002B74F9" w:rsidRPr="00F065D7" w:rsidRDefault="00BA42F0" w:rsidP="002B74F9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07" w:type="pct"/>
            <w:vAlign w:val="bottom"/>
          </w:tcPr>
          <w:p w14:paraId="1A0F2B93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14:paraId="5307741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14:paraId="5FFDF12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2C190145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26BF6" w14:textId="19528DE2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683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560</w:t>
            </w:r>
          </w:p>
        </w:tc>
        <w:tc>
          <w:tcPr>
            <w:tcW w:w="63" w:type="pct"/>
          </w:tcPr>
          <w:p w14:paraId="3304A98A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E8DF8F" w14:textId="33288167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993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577</w:t>
            </w:r>
          </w:p>
        </w:tc>
        <w:tc>
          <w:tcPr>
            <w:tcW w:w="68" w:type="pct"/>
            <w:gridSpan w:val="2"/>
          </w:tcPr>
          <w:p w14:paraId="04D5554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3566F4" w14:textId="7003CD51" w:rsidR="002B74F9" w:rsidRPr="00F065D7" w:rsidRDefault="002B74F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062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867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14:paraId="26BB502C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FF5DEE" w14:textId="0B6A6A93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14:paraId="31C36B46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720FE" w14:textId="3B5CB3BB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620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693</w:t>
            </w:r>
          </w:p>
        </w:tc>
        <w:tc>
          <w:tcPr>
            <w:tcW w:w="65" w:type="pct"/>
          </w:tcPr>
          <w:p w14:paraId="13B96B78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CA11A" w14:textId="343EAF8F" w:rsidR="002B74F9" w:rsidRPr="00F065D7" w:rsidRDefault="00C819B9" w:rsidP="002B74F9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187</w:t>
            </w:r>
            <w:r w:rsidR="002B74F9"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578</w:t>
            </w:r>
          </w:p>
        </w:tc>
        <w:tc>
          <w:tcPr>
            <w:tcW w:w="99" w:type="pct"/>
            <w:gridSpan w:val="2"/>
          </w:tcPr>
          <w:p w14:paraId="3B9D395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AE733D" w14:textId="20B446A2" w:rsidR="002B74F9" w:rsidRPr="00F065D7" w:rsidRDefault="00C819B9" w:rsidP="00C2630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696</w:t>
            </w:r>
            <w:r w:rsidR="005034E1" w:rsidRPr="00C2630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061</w:t>
            </w:r>
          </w:p>
        </w:tc>
        <w:tc>
          <w:tcPr>
            <w:tcW w:w="63" w:type="pct"/>
          </w:tcPr>
          <w:p w14:paraId="5487A574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3391E" w14:textId="5D9A9DF8" w:rsidR="002B74F9" w:rsidRPr="00F065D7" w:rsidRDefault="002B74F9" w:rsidP="00AD404C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2B74F9" w:rsidRPr="00F065D7" w14:paraId="298D4E65" w14:textId="77777777" w:rsidTr="00E938D3">
        <w:trPr>
          <w:gridAfter w:val="1"/>
          <w:wAfter w:w="4" w:type="pct"/>
          <w:cantSplit/>
          <w:trHeight w:val="855"/>
        </w:trPr>
        <w:tc>
          <w:tcPr>
            <w:tcW w:w="4996" w:type="pct"/>
            <w:gridSpan w:val="26"/>
          </w:tcPr>
          <w:p w14:paraId="013C2F3D" w14:textId="77777777" w:rsidR="002B74F9" w:rsidRPr="00F065D7" w:rsidRDefault="002B74F9" w:rsidP="002B74F9">
            <w:pPr>
              <w:pStyle w:val="acctfourfigures"/>
              <w:tabs>
                <w:tab w:val="clear" w:pos="765"/>
                <w:tab w:val="decimal" w:pos="771"/>
              </w:tabs>
              <w:spacing w:line="276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</w:p>
          <w:p w14:paraId="7CECF559" w14:textId="77777777" w:rsidR="002B74F9" w:rsidRPr="00F065D7" w:rsidRDefault="002B74F9" w:rsidP="002B74F9">
            <w:pPr>
              <w:pStyle w:val="block"/>
              <w:spacing w:after="0"/>
              <w:ind w:left="0"/>
              <w:jc w:val="thaiDistribute"/>
              <w:rPr>
                <w:rFonts w:ascii="Angsana New" w:hAnsi="Angsana New" w:cstheme="min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32A96D97" w14:textId="77777777" w:rsidR="00A24B9A" w:rsidRPr="00F065D7" w:rsidRDefault="00A24B9A" w:rsidP="00AF1C12">
      <w:pPr>
        <w:sectPr w:rsidR="00A24B9A" w:rsidRPr="00F065D7" w:rsidSect="00392F58">
          <w:footerReference w:type="default" r:id="rId16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28DE1725" w14:textId="3947B8EA" w:rsidR="00C825EE" w:rsidRPr="00F065D7" w:rsidRDefault="008E0435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="00A321E4"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ในบริษัทย่อย</w:t>
      </w:r>
    </w:p>
    <w:p w14:paraId="6B2A9F62" w14:textId="77777777" w:rsidR="006F0A23" w:rsidRPr="00F065D7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2D1DC6F6" w14:textId="1071717E" w:rsidR="0048661A" w:rsidRPr="00F065D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ปี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2563</w:t>
      </w:r>
    </w:p>
    <w:p w14:paraId="7A1FAA7F" w14:textId="77777777" w:rsidR="0048661A" w:rsidRPr="00F065D7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6995C20" w14:textId="6A8D46E5" w:rsidR="0048661A" w:rsidRPr="00BA42F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BA42F0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BA42F0">
        <w:rPr>
          <w:rFonts w:ascii="Angsana New" w:hAnsi="Angsana New" w:hint="cs"/>
          <w:i/>
          <w:iCs/>
          <w:sz w:val="30"/>
          <w:szCs w:val="30"/>
          <w:cs/>
        </w:rPr>
        <w:t>ใน</w:t>
      </w:r>
      <w:r w:rsidR="00FB69F0" w:rsidRPr="00BA42F0">
        <w:rPr>
          <w:rFonts w:ascii="Angsana New" w:hAnsi="Angsana New" w:hint="cs"/>
          <w:i/>
          <w:iCs/>
          <w:sz w:val="30"/>
          <w:szCs w:val="30"/>
          <w:cs/>
        </w:rPr>
        <w:t xml:space="preserve">บริษัท สยาม เบฟ แมนูแฟคเจอริ่ง จำกัด (เดิมชื่อ </w:t>
      </w:r>
      <w:r w:rsidRPr="00BA42F0">
        <w:rPr>
          <w:rFonts w:ascii="Angsana New" w:hAnsi="Angsana New"/>
          <w:i/>
          <w:iCs/>
          <w:sz w:val="30"/>
          <w:szCs w:val="30"/>
          <w:cs/>
        </w:rPr>
        <w:t>บริษัท คาลพิส โอสถสภา จำกัด</w:t>
      </w:r>
      <w:r w:rsidR="00FB69F0" w:rsidRPr="00BA42F0">
        <w:rPr>
          <w:rFonts w:ascii="Angsana New" w:hAnsi="Angsana New" w:hint="cs"/>
          <w:i/>
          <w:iCs/>
          <w:sz w:val="30"/>
          <w:szCs w:val="30"/>
          <w:cs/>
          <w:lang w:val="en-US"/>
        </w:rPr>
        <w:t>)</w:t>
      </w:r>
    </w:p>
    <w:p w14:paraId="5DDE1D7A" w14:textId="77777777" w:rsidR="0048661A" w:rsidRPr="00BA42F0" w:rsidRDefault="0048661A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C7B36F4" w14:textId="72CFE46E" w:rsidR="0048661A" w:rsidRPr="00BA42F0" w:rsidRDefault="0048661A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28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2563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บริษัทได้ซื้อเงินลงทุนใน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>บริษัท สยาม เบฟ แมนูแฟคเจอริ่ง จำกัด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 w:rsidRPr="0062624C">
        <w:rPr>
          <w:rFonts w:ascii="Angsana New" w:hAnsi="Angsana New"/>
          <w:sz w:val="30"/>
          <w:szCs w:val="30"/>
          <w:cs/>
          <w:lang w:val="en-US"/>
        </w:rPr>
        <w:t>(เดิมชื่อ บริษัท คาลพิส โอสถสภา จำกัด)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5777C" w:rsidRPr="00BA42F0">
        <w:rPr>
          <w:rFonts w:ascii="Angsana New" w:hAnsi="Angsana New" w:hint="cs"/>
          <w:sz w:val="30"/>
          <w:szCs w:val="30"/>
          <w:cs/>
          <w:lang w:val="en-US"/>
        </w:rPr>
        <w:t>เพิ่ม</w:t>
      </w:r>
      <w:r w:rsidR="002D4C3E" w:rsidRPr="00BA42F0">
        <w:rPr>
          <w:rFonts w:ascii="Angsana New" w:hAnsi="Angsana New"/>
          <w:sz w:val="30"/>
          <w:szCs w:val="30"/>
          <w:cs/>
          <w:lang w:val="en-US"/>
        </w:rPr>
        <w:t xml:space="preserve">ร้อยละ </w:t>
      </w:r>
      <w:r w:rsidR="00C819B9" w:rsidRPr="00BA42F0">
        <w:rPr>
          <w:rFonts w:ascii="Angsana New" w:hAnsi="Angsana New"/>
          <w:sz w:val="30"/>
          <w:szCs w:val="30"/>
          <w:lang w:val="en-US"/>
        </w:rPr>
        <w:t>60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ภายหลังจากการซื้อเงินลงทุนดังกล่าว ทำให้สัดส่วนเงินลงทุนของบริษัทเปลี่ยนจากร้อยละ </w:t>
      </w:r>
      <w:r w:rsidR="00C819B9" w:rsidRPr="00BA42F0">
        <w:rPr>
          <w:rFonts w:ascii="Angsana New" w:hAnsi="Angsana New"/>
          <w:sz w:val="30"/>
          <w:szCs w:val="30"/>
          <w:lang w:val="en-US"/>
        </w:rPr>
        <w:t>40</w:t>
      </w:r>
      <w:r w:rsidR="002D4C3E" w:rsidRPr="00BA42F0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="00C819B9" w:rsidRPr="00BA42F0">
        <w:rPr>
          <w:rFonts w:ascii="Angsana New" w:hAnsi="Angsana New"/>
          <w:sz w:val="30"/>
          <w:szCs w:val="30"/>
          <w:lang w:val="en-US"/>
        </w:rPr>
        <w:t>100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และเปลี่ยนสถานะจากเงินลงทุนในการร่วมค้าเป็นเงินลงทุนในบริษัทย่อย</w:t>
      </w:r>
    </w:p>
    <w:p w14:paraId="1B04C260" w14:textId="20A18A95" w:rsidR="00C32BB3" w:rsidRPr="00BA42F0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04E4853" w14:textId="1A222E2B" w:rsidR="00C32BB3" w:rsidRPr="00BA42F0" w:rsidRDefault="00C32BB3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A42F0">
        <w:rPr>
          <w:rFonts w:ascii="Angsana New" w:hAnsi="Angsana New" w:hint="cs"/>
          <w:sz w:val="30"/>
          <w:szCs w:val="30"/>
          <w:cs/>
          <w:lang w:val="en-US"/>
        </w:rPr>
        <w:t>ผู้บริหารเชื่อว่าการซื้อเงินลงทุนดังกล่าวจะสนับสนุนศักยภาพในการขยายธุรกิจ</w:t>
      </w:r>
      <w:r w:rsidR="000C61F0" w:rsidRPr="00BA42F0">
        <w:rPr>
          <w:rFonts w:ascii="Angsana New" w:hAnsi="Angsana New"/>
          <w:sz w:val="30"/>
          <w:szCs w:val="30"/>
          <w:lang w:val="en-US"/>
        </w:rPr>
        <w:t xml:space="preserve"> </w:t>
      </w:r>
      <w:r w:rsidR="000C61F0" w:rsidRPr="00BA42F0">
        <w:rPr>
          <w:rFonts w:ascii="Angsana New" w:hAnsi="Angsana New" w:hint="cs"/>
          <w:sz w:val="30"/>
          <w:szCs w:val="30"/>
          <w:cs/>
          <w:lang w:val="en-US"/>
        </w:rPr>
        <w:t>เพิ่มความยืดหยุ่น</w:t>
      </w:r>
      <w:r w:rsidRPr="00BA42F0">
        <w:rPr>
          <w:rFonts w:ascii="Angsana New" w:hAnsi="Angsana New" w:hint="cs"/>
          <w:sz w:val="30"/>
          <w:szCs w:val="30"/>
          <w:cs/>
          <w:lang w:val="en-US"/>
        </w:rPr>
        <w:t>และเพิ่มกำลัง</w:t>
      </w:r>
      <w:r w:rsidR="000C61F0" w:rsidRPr="00BA42F0">
        <w:rPr>
          <w:rFonts w:ascii="Angsana New" w:hAnsi="Angsana New"/>
          <w:sz w:val="30"/>
          <w:szCs w:val="30"/>
          <w:cs/>
          <w:lang w:val="en-US"/>
        </w:rPr>
        <w:br/>
      </w:r>
      <w:r w:rsidRPr="00BA42F0">
        <w:rPr>
          <w:rFonts w:ascii="Angsana New" w:hAnsi="Angsana New" w:hint="cs"/>
          <w:sz w:val="30"/>
          <w:szCs w:val="30"/>
          <w:cs/>
          <w:lang w:val="en-US"/>
        </w:rPr>
        <w:t>การผลิตในผลิตภัณฑ์เครื่องดื่มของบริษัท</w:t>
      </w:r>
    </w:p>
    <w:p w14:paraId="280DC8C7" w14:textId="45D6B59B" w:rsidR="009D5BE7" w:rsidRPr="00BA42F0" w:rsidRDefault="009D5BE7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901D54C" w14:textId="4B8C14FB" w:rsidR="003107C7" w:rsidRPr="00BA42F0" w:rsidRDefault="003107C7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ทำการประเมินมูลค่ายุติธรรมของสินทรัพย์ที่ระบุได้ที่ได้มาและหนี้สินที่รับมาและการปันส่วนมูลค่ายุติธรรม ณ วันที่ซื้อธุรกิจ </w:t>
      </w:r>
      <w:r w:rsidRPr="00BA42F0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A42F0">
        <w:rPr>
          <w:rFonts w:ascii="Angsana New" w:hAnsi="Angsana New"/>
          <w:sz w:val="30"/>
          <w:szCs w:val="30"/>
          <w:cs/>
          <w:lang w:val="en-US"/>
        </w:rPr>
        <w:t>บันทึกรายการเกี่ยวกับการซื้อธ</w:t>
      </w:r>
      <w:r w:rsidR="005C7E28" w:rsidRPr="00BA42F0">
        <w:rPr>
          <w:rFonts w:ascii="Angsana New" w:hAnsi="Angsana New"/>
          <w:sz w:val="30"/>
          <w:szCs w:val="30"/>
          <w:cs/>
          <w:lang w:val="en-US"/>
        </w:rPr>
        <w:t xml:space="preserve">ุรกิจแล้วเสร็จในเดือนมีนาคม </w:t>
      </w:r>
      <w:r w:rsidR="00C819B9" w:rsidRPr="00BA42F0">
        <w:rPr>
          <w:rFonts w:ascii="Angsana New" w:hAnsi="Angsana New"/>
          <w:sz w:val="30"/>
          <w:szCs w:val="30"/>
          <w:lang w:val="en-US"/>
        </w:rPr>
        <w:t>2563</w:t>
      </w:r>
      <w:r w:rsidRPr="00BA42F0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ซึ่งหากมีข้อมูลใหม่ที่ได้รับเพิ่มเติมนับจากวันที่มีการซื้อธุรกิจ และรับทราบข้อเท็จจริงที่สะท้อนเหตุการณ์แวดล้อมที่มีอยู่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36A81926" w14:textId="77777777" w:rsidR="007F57AB" w:rsidRPr="00BA42F0" w:rsidRDefault="007F57AB" w:rsidP="004866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88D92A9" w14:textId="65AA6EEE" w:rsidR="009D5BE7" w:rsidRPr="00F065D7" w:rsidRDefault="009D5BE7" w:rsidP="009D5BE7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A42F0">
        <w:rPr>
          <w:rFonts w:ascii="Angsana New" w:hAnsi="Angsana New"/>
          <w:sz w:val="30"/>
          <w:szCs w:val="30"/>
          <w:cs/>
          <w:lang w:val="en-US"/>
        </w:rPr>
        <w:t>กลุ่มบริษัทได้มีการประเมินมูลค่ายุติธรรมของเงิน</w:t>
      </w:r>
      <w:r w:rsidRPr="008F049F">
        <w:rPr>
          <w:rFonts w:ascii="Angsana New" w:hAnsi="Angsana New"/>
          <w:sz w:val="30"/>
          <w:szCs w:val="30"/>
          <w:cs/>
          <w:lang w:val="en-US"/>
        </w:rPr>
        <w:t>ลงทุนใน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>บริษัท สยาม เบฟ แมนูแฟคเจอริ่ง จำกัด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 w:rsidRPr="0062624C">
        <w:rPr>
          <w:rFonts w:ascii="Angsana New" w:hAnsi="Angsana New"/>
          <w:sz w:val="30"/>
          <w:szCs w:val="30"/>
          <w:cs/>
          <w:lang w:val="en-US"/>
        </w:rPr>
        <w:t xml:space="preserve">(เดิมชื่อ </w:t>
      </w:r>
      <w:r w:rsidR="00822880">
        <w:rPr>
          <w:rFonts w:ascii="Angsana New" w:hAnsi="Angsana New"/>
          <w:sz w:val="30"/>
          <w:szCs w:val="30"/>
          <w:cs/>
          <w:lang w:val="en-US"/>
        </w:rPr>
        <w:br/>
      </w:r>
      <w:r w:rsidR="0062624C" w:rsidRPr="0062624C">
        <w:rPr>
          <w:rFonts w:ascii="Angsana New" w:hAnsi="Angsana New"/>
          <w:sz w:val="30"/>
          <w:szCs w:val="30"/>
          <w:cs/>
          <w:lang w:val="en-US"/>
        </w:rPr>
        <w:t>บริษัท คาลพิส โอสถสภา จำกัด)</w:t>
      </w:r>
      <w:r w:rsidR="008F049F" w:rsidRPr="008F049F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8F049F">
        <w:rPr>
          <w:rFonts w:ascii="Angsana New" w:hAnsi="Angsana New"/>
          <w:sz w:val="30"/>
          <w:szCs w:val="30"/>
          <w:cs/>
          <w:lang w:val="en-US"/>
        </w:rPr>
        <w:t>ณ วันที่</w:t>
      </w:r>
      <w:r w:rsidRPr="00F065D7">
        <w:rPr>
          <w:rFonts w:ascii="Angsana New" w:hAnsi="Angsana New"/>
          <w:sz w:val="30"/>
          <w:szCs w:val="30"/>
          <w:cs/>
          <w:lang w:val="en-US"/>
        </w:rPr>
        <w:t>ซื้อธุรกิจ ดังนี้</w:t>
      </w:r>
    </w:p>
    <w:p w14:paraId="4A404E3C" w14:textId="77777777" w:rsidR="009D5BE7" w:rsidRPr="00F065D7" w:rsidRDefault="009D5BE7" w:rsidP="009D5BE7">
      <w:pPr>
        <w:tabs>
          <w:tab w:val="left" w:pos="1440"/>
          <w:tab w:val="left" w:pos="2880"/>
        </w:tabs>
        <w:ind w:left="533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8928" w:type="dxa"/>
        <w:tblInd w:w="450" w:type="dxa"/>
        <w:tblLook w:val="01E0" w:firstRow="1" w:lastRow="1" w:firstColumn="1" w:lastColumn="1" w:noHBand="0" w:noVBand="0"/>
      </w:tblPr>
      <w:tblGrid>
        <w:gridCol w:w="5703"/>
        <w:gridCol w:w="269"/>
        <w:gridCol w:w="1161"/>
        <w:gridCol w:w="269"/>
        <w:gridCol w:w="1526"/>
      </w:tblGrid>
      <w:tr w:rsidR="009D5BE7" w:rsidRPr="00F065D7" w14:paraId="35079C86" w14:textId="77777777" w:rsidTr="00521943">
        <w:trPr>
          <w:tblHeader/>
        </w:trPr>
        <w:tc>
          <w:tcPr>
            <w:tcW w:w="5703" w:type="dxa"/>
            <w:hideMark/>
          </w:tcPr>
          <w:p w14:paraId="200642C5" w14:textId="77777777" w:rsidR="009D5BE7" w:rsidRPr="00F065D7" w:rsidRDefault="009D5BE7" w:rsidP="00521943">
            <w:pPr>
              <w:tabs>
                <w:tab w:val="left" w:pos="720"/>
              </w:tabs>
              <w:rPr>
                <w:rFonts w:ascii="Angsana New" w:hAnsi="Angsana New"/>
                <w:color w:val="0000FF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 xml:space="preserve">สินทรัพย์ที่ได้มาและหนี้สินที่รับมา </w:t>
            </w:r>
          </w:p>
        </w:tc>
        <w:tc>
          <w:tcPr>
            <w:tcW w:w="269" w:type="dxa"/>
          </w:tcPr>
          <w:p w14:paraId="2B3C336B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F8D5E06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D5CD0F7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CC963D4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มูลค่ายุติธรรม</w:t>
            </w:r>
          </w:p>
        </w:tc>
      </w:tr>
      <w:tr w:rsidR="009D5BE7" w:rsidRPr="00F065D7" w14:paraId="00A61A86" w14:textId="77777777" w:rsidTr="00521943">
        <w:trPr>
          <w:tblHeader/>
        </w:trPr>
        <w:tc>
          <w:tcPr>
            <w:tcW w:w="5703" w:type="dxa"/>
            <w:hideMark/>
          </w:tcPr>
          <w:p w14:paraId="000C98BA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E4BB517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96F22ED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79BB10A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2AE3CFC2" w14:textId="77777777" w:rsidR="009D5BE7" w:rsidRPr="00F065D7" w:rsidRDefault="009D5BE7" w:rsidP="00521943">
            <w:pPr>
              <w:tabs>
                <w:tab w:val="left" w:pos="72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065D7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F065D7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40976CB4" w14:textId="77777777" w:rsidTr="00521943">
        <w:tc>
          <w:tcPr>
            <w:tcW w:w="5703" w:type="dxa"/>
            <w:hideMark/>
          </w:tcPr>
          <w:p w14:paraId="7F54405F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269" w:type="dxa"/>
          </w:tcPr>
          <w:p w14:paraId="5E36777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A921ED1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2B52B2B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7B45D208" w14:textId="1A7F1E7B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066</w:t>
            </w:r>
          </w:p>
        </w:tc>
      </w:tr>
      <w:tr w:rsidR="009D5BE7" w:rsidRPr="00F065D7" w14:paraId="1E5F873B" w14:textId="77777777" w:rsidTr="00521943">
        <w:tc>
          <w:tcPr>
            <w:tcW w:w="5703" w:type="dxa"/>
          </w:tcPr>
          <w:p w14:paraId="0C32003F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269" w:type="dxa"/>
          </w:tcPr>
          <w:p w14:paraId="754035F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3B635711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6D0FF74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188E18F1" w14:textId="7666D2F5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74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927</w:t>
            </w:r>
          </w:p>
        </w:tc>
      </w:tr>
      <w:tr w:rsidR="009D5BE7" w:rsidRPr="00F065D7" w14:paraId="7D2E1638" w14:textId="77777777" w:rsidTr="00521943">
        <w:tc>
          <w:tcPr>
            <w:tcW w:w="5703" w:type="dxa"/>
            <w:hideMark/>
          </w:tcPr>
          <w:p w14:paraId="51D3A651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สินค้าคงเหลือ</w:t>
            </w:r>
          </w:p>
        </w:tc>
        <w:tc>
          <w:tcPr>
            <w:tcW w:w="269" w:type="dxa"/>
          </w:tcPr>
          <w:p w14:paraId="3FA060FF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06B5DBE0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9C0CD8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449AAEBB" w14:textId="5A7F9AF2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10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766</w:t>
            </w:r>
          </w:p>
        </w:tc>
      </w:tr>
      <w:tr w:rsidR="009D5BE7" w:rsidRPr="00F065D7" w14:paraId="54AAD9B6" w14:textId="77777777" w:rsidTr="00521943">
        <w:tc>
          <w:tcPr>
            <w:tcW w:w="5703" w:type="dxa"/>
          </w:tcPr>
          <w:p w14:paraId="6C175DD3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269" w:type="dxa"/>
          </w:tcPr>
          <w:p w14:paraId="57774EAD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71239C3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313EAB6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4C4380A3" w14:textId="4A248BE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11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125</w:t>
            </w:r>
          </w:p>
        </w:tc>
      </w:tr>
      <w:tr w:rsidR="009D5BE7" w:rsidRPr="00F065D7" w14:paraId="69F728F6" w14:textId="77777777" w:rsidTr="00521943">
        <w:tc>
          <w:tcPr>
            <w:tcW w:w="5703" w:type="dxa"/>
            <w:hideMark/>
          </w:tcPr>
          <w:p w14:paraId="396EF58E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269" w:type="dxa"/>
          </w:tcPr>
          <w:p w14:paraId="70CF2BA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61" w:type="dxa"/>
          </w:tcPr>
          <w:p w14:paraId="56CA115D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108EE1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6EA2788A" w14:textId="72532CB3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364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657</w:t>
            </w:r>
          </w:p>
        </w:tc>
      </w:tr>
      <w:tr w:rsidR="009D5BE7" w:rsidRPr="00F065D7" w14:paraId="516CCD01" w14:textId="77777777" w:rsidTr="00521943">
        <w:tc>
          <w:tcPr>
            <w:tcW w:w="5703" w:type="dxa"/>
            <w:hideMark/>
          </w:tcPr>
          <w:p w14:paraId="49EB55AF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สินทรัพย์ไม่มีตัวตนอื่น</w:t>
            </w:r>
          </w:p>
        </w:tc>
        <w:tc>
          <w:tcPr>
            <w:tcW w:w="269" w:type="dxa"/>
          </w:tcPr>
          <w:p w14:paraId="6442FF20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794265AF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0343DC78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D6D9EAA" w14:textId="6969B32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926</w:t>
            </w:r>
          </w:p>
        </w:tc>
      </w:tr>
      <w:tr w:rsidR="009D5BE7" w:rsidRPr="00F065D7" w14:paraId="275B1C78" w14:textId="77777777" w:rsidTr="00521943">
        <w:tc>
          <w:tcPr>
            <w:tcW w:w="5703" w:type="dxa"/>
          </w:tcPr>
          <w:p w14:paraId="560189C3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สินทรัพย์ไม่หมุนเวียนอื่น</w:t>
            </w:r>
          </w:p>
        </w:tc>
        <w:tc>
          <w:tcPr>
            <w:tcW w:w="269" w:type="dxa"/>
          </w:tcPr>
          <w:p w14:paraId="140ED4FC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80D848B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59A2766D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48A61AB3" w14:textId="78D57BD5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134</w:t>
            </w:r>
          </w:p>
        </w:tc>
      </w:tr>
      <w:tr w:rsidR="009D5BE7" w:rsidRPr="00F065D7" w14:paraId="1ED7B730" w14:textId="77777777" w:rsidTr="00521943">
        <w:tc>
          <w:tcPr>
            <w:tcW w:w="5703" w:type="dxa"/>
          </w:tcPr>
          <w:p w14:paraId="6D600075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เงินกู้ยืมจากสถาบันการเงิน</w:t>
            </w:r>
          </w:p>
        </w:tc>
        <w:tc>
          <w:tcPr>
            <w:tcW w:w="269" w:type="dxa"/>
          </w:tcPr>
          <w:p w14:paraId="16FE72AE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3A823F86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31CBC801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</w:tcPr>
          <w:p w14:paraId="71C49D69" w14:textId="3619C699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231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000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)</w:t>
            </w:r>
          </w:p>
        </w:tc>
      </w:tr>
      <w:tr w:rsidR="009D5BE7" w:rsidRPr="00F065D7" w14:paraId="24F546A2" w14:textId="77777777" w:rsidTr="00D5777C">
        <w:tc>
          <w:tcPr>
            <w:tcW w:w="5703" w:type="dxa"/>
            <w:shd w:val="clear" w:color="auto" w:fill="auto"/>
            <w:hideMark/>
          </w:tcPr>
          <w:p w14:paraId="549B7198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269" w:type="dxa"/>
          </w:tcPr>
          <w:p w14:paraId="6A61C72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4223BCC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05CDB05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354B4DD2" w14:textId="008DB585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92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813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1366757B" w14:textId="77777777" w:rsidTr="00D5777C">
        <w:tc>
          <w:tcPr>
            <w:tcW w:w="5703" w:type="dxa"/>
            <w:shd w:val="clear" w:color="auto" w:fill="auto"/>
            <w:hideMark/>
          </w:tcPr>
          <w:p w14:paraId="70A38A6B" w14:textId="0E118059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269" w:type="dxa"/>
          </w:tcPr>
          <w:p w14:paraId="4D02155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3F9AF27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7CC1515E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1F5B7A10" w14:textId="347ACB8B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727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6077B77A" w14:textId="77777777" w:rsidTr="00521943">
        <w:tc>
          <w:tcPr>
            <w:tcW w:w="5703" w:type="dxa"/>
            <w:hideMark/>
          </w:tcPr>
          <w:p w14:paraId="5CB5B5F7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69" w:type="dxa"/>
          </w:tcPr>
          <w:p w14:paraId="4212AD1B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6187BF9F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FCF164C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36972BCA" w14:textId="7ABA5D97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082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5FB0AE30" w14:textId="77777777" w:rsidTr="00521943">
        <w:tc>
          <w:tcPr>
            <w:tcW w:w="5703" w:type="dxa"/>
            <w:hideMark/>
          </w:tcPr>
          <w:p w14:paraId="6BC6AE04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269" w:type="dxa"/>
          </w:tcPr>
          <w:p w14:paraId="400EC278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1147488B" w14:textId="77777777" w:rsidR="009D5BE7" w:rsidRPr="00F065D7" w:rsidRDefault="009D5BE7" w:rsidP="00521943">
            <w:pPr>
              <w:tabs>
                <w:tab w:val="left" w:pos="72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9" w:type="dxa"/>
          </w:tcPr>
          <w:p w14:paraId="76B6B2E4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hideMark/>
          </w:tcPr>
          <w:p w14:paraId="59F9D015" w14:textId="623C807B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21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400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41364A4B" w14:textId="77777777" w:rsidTr="00521943">
        <w:trPr>
          <w:trHeight w:val="397"/>
        </w:trPr>
        <w:tc>
          <w:tcPr>
            <w:tcW w:w="5703" w:type="dxa"/>
            <w:hideMark/>
          </w:tcPr>
          <w:p w14:paraId="18174B3F" w14:textId="77777777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รวมสินทรัพย์สุทธิที่ระบุได้ที่ได้รับ</w:t>
            </w:r>
          </w:p>
        </w:tc>
        <w:tc>
          <w:tcPr>
            <w:tcW w:w="269" w:type="dxa"/>
          </w:tcPr>
          <w:p w14:paraId="50AE6144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61" w:type="dxa"/>
          </w:tcPr>
          <w:p w14:paraId="4CD63C14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51CBA4F4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C840EBE" w14:textId="68202849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124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579</w:t>
            </w:r>
          </w:p>
        </w:tc>
      </w:tr>
    </w:tbl>
    <w:p w14:paraId="6EBB3E36" w14:textId="77777777" w:rsidR="009D5BE7" w:rsidRPr="00F065D7" w:rsidRDefault="009D5BE7" w:rsidP="009D5BE7">
      <w:pPr>
        <w:rPr>
          <w:rFonts w:ascii="Angsana New" w:hAnsi="Angsana New"/>
          <w:sz w:val="30"/>
          <w:szCs w:val="30"/>
          <w:lang w:val="en-US"/>
        </w:rPr>
      </w:pPr>
    </w:p>
    <w:tbl>
      <w:tblPr>
        <w:tblW w:w="8935" w:type="dxa"/>
        <w:tblInd w:w="450" w:type="dxa"/>
        <w:tblLook w:val="01E0" w:firstRow="1" w:lastRow="1" w:firstColumn="1" w:lastColumn="1" w:noHBand="0" w:noVBand="0"/>
      </w:tblPr>
      <w:tblGrid>
        <w:gridCol w:w="6660"/>
        <w:gridCol w:w="244"/>
        <w:gridCol w:w="229"/>
        <w:gridCol w:w="7"/>
        <w:gridCol w:w="262"/>
        <w:gridCol w:w="7"/>
        <w:gridCol w:w="1519"/>
        <w:gridCol w:w="7"/>
      </w:tblGrid>
      <w:tr w:rsidR="009D5BE7" w:rsidRPr="00F065D7" w14:paraId="2312C765" w14:textId="77777777" w:rsidTr="001C68B8">
        <w:trPr>
          <w:trHeight w:val="397"/>
        </w:trPr>
        <w:tc>
          <w:tcPr>
            <w:tcW w:w="6660" w:type="dxa"/>
          </w:tcPr>
          <w:p w14:paraId="39425EFE" w14:textId="4338B1E5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424304F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21AD7B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708FAE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3E8F85F4" w14:textId="55A43580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49</w:t>
            </w:r>
            <w:r w:rsidR="009D5BE7" w:rsidRPr="00F065D7">
              <w:rPr>
                <w:rFonts w:ascii="Angsana New" w:hAnsi="Angsana New"/>
                <w:sz w:val="30"/>
                <w:szCs w:val="30"/>
                <w:lang w:val="en-US"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832</w:t>
            </w:r>
          </w:p>
        </w:tc>
      </w:tr>
      <w:tr w:rsidR="009D5BE7" w:rsidRPr="00F065D7" w14:paraId="1ED39EDD" w14:textId="77777777" w:rsidTr="001C68B8">
        <w:trPr>
          <w:gridAfter w:val="1"/>
          <w:wAfter w:w="7" w:type="dxa"/>
          <w:trHeight w:val="397"/>
        </w:trPr>
        <w:tc>
          <w:tcPr>
            <w:tcW w:w="7133" w:type="dxa"/>
            <w:gridSpan w:val="3"/>
          </w:tcPr>
          <w:p w14:paraId="22783ACB" w14:textId="006A268B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val="en-US"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ตาม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บัญชี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ของ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ส่วนได้เสีย</w:t>
            </w:r>
            <w:r w:rsidR="001C68B8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ที่ถืออยู่ก่อน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 xml:space="preserve"> ณ วันที่ซื้อกิจการ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 xml:space="preserve">(หมายเหตุ 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</w:t>
            </w:r>
            <w:r w:rsidRPr="00F065D7">
              <w:rPr>
                <w:rFonts w:ascii="Angsana New" w:hAnsi="Angsana New"/>
                <w:sz w:val="30"/>
                <w:szCs w:val="30"/>
                <w:lang w:val="en-US" w:eastAsia="en-GB"/>
              </w:rPr>
              <w:t>)</w:t>
            </w:r>
          </w:p>
        </w:tc>
        <w:tc>
          <w:tcPr>
            <w:tcW w:w="269" w:type="dxa"/>
            <w:gridSpan w:val="2"/>
          </w:tcPr>
          <w:p w14:paraId="7974540F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EC9CD3D" w14:textId="40B647FF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13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650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61AF5351" w14:textId="77777777" w:rsidTr="001C68B8">
        <w:trPr>
          <w:trHeight w:val="397"/>
        </w:trPr>
        <w:tc>
          <w:tcPr>
            <w:tcW w:w="6660" w:type="dxa"/>
          </w:tcPr>
          <w:p w14:paraId="378247F2" w14:textId="2B8ADEA3" w:rsidR="009D5BE7" w:rsidRPr="00F065D7" w:rsidRDefault="009D5BE7" w:rsidP="001C68B8">
            <w:pPr>
              <w:ind w:left="165" w:hanging="16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กำไรจากการปรับมูลค่าเงินลงทุน</w:t>
            </w:r>
            <w:r w:rsidR="001C68B8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ที่รับรู้จากการวัดมูลค่ายุติธรรมของ</w:t>
            </w:r>
            <w:r w:rsidR="001C68B8"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br/>
            </w:r>
            <w:r w:rsidR="001C68B8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1C0EE994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323A45E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0965563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5FB111" w14:textId="77777777" w:rsidR="001C68B8" w:rsidRPr="00F065D7" w:rsidRDefault="001C68B8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  <w:p w14:paraId="0FA9019B" w14:textId="5726422C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36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182</w:t>
            </w:r>
          </w:p>
        </w:tc>
      </w:tr>
      <w:tr w:rsidR="009D5BE7" w:rsidRPr="00F065D7" w14:paraId="5559D383" w14:textId="77777777" w:rsidTr="001C68B8">
        <w:trPr>
          <w:trHeight w:val="397"/>
        </w:trPr>
        <w:tc>
          <w:tcPr>
            <w:tcW w:w="6660" w:type="dxa"/>
          </w:tcPr>
          <w:p w14:paraId="1E1C27FA" w14:textId="77777777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4" w:type="dxa"/>
          </w:tcPr>
          <w:p w14:paraId="3936600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760E23C9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77FC7EA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1C251315" w14:textId="77777777" w:rsidR="009D5BE7" w:rsidRPr="00F065D7" w:rsidRDefault="009D5BE7" w:rsidP="0052194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D5BE7" w:rsidRPr="00F065D7" w14:paraId="45B222E3" w14:textId="77777777" w:rsidTr="001C68B8">
        <w:trPr>
          <w:trHeight w:val="397"/>
        </w:trPr>
        <w:tc>
          <w:tcPr>
            <w:tcW w:w="6660" w:type="dxa"/>
          </w:tcPr>
          <w:p w14:paraId="72141BFB" w14:textId="77777777" w:rsidR="009D5BE7" w:rsidRPr="00F065D7" w:rsidRDefault="009D5BE7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มูลค่ายุติธรรมของสินทรัพย์สุทธิที่ได้มา</w:t>
            </w:r>
          </w:p>
        </w:tc>
        <w:tc>
          <w:tcPr>
            <w:tcW w:w="244" w:type="dxa"/>
          </w:tcPr>
          <w:p w14:paraId="088272C2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F7938A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87EE650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775652C4" w14:textId="3D9C020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124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579</w:t>
            </w:r>
          </w:p>
        </w:tc>
      </w:tr>
      <w:tr w:rsidR="009D5BE7" w:rsidRPr="00F065D7" w14:paraId="4AD845F7" w14:textId="77777777" w:rsidTr="001C68B8">
        <w:trPr>
          <w:trHeight w:val="397"/>
        </w:trPr>
        <w:tc>
          <w:tcPr>
            <w:tcW w:w="6660" w:type="dxa"/>
          </w:tcPr>
          <w:p w14:paraId="5DF137B4" w14:textId="38F5E387" w:rsidR="009D5BE7" w:rsidRPr="00F065D7" w:rsidRDefault="001C68B8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มูลค่ายุติธรรมของ</w:t>
            </w:r>
            <w:r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ส่วนได้เสียที่ถืออยู่ก่อน</w:t>
            </w:r>
            <w:r w:rsidR="009D5BE7" w:rsidRPr="00F065D7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และสิ่งตอบแทนที่โอนให้</w:t>
            </w:r>
          </w:p>
        </w:tc>
        <w:tc>
          <w:tcPr>
            <w:tcW w:w="244" w:type="dxa"/>
          </w:tcPr>
          <w:p w14:paraId="09F2DB0C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4CA08FE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5C7C381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2BA3ED6D" w14:textId="3E0E2C17" w:rsidR="009D5BE7" w:rsidRPr="00F065D7" w:rsidRDefault="009D5BE7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(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71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="00C819B9"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815</w:t>
            </w:r>
            <w:r w:rsidRPr="00F065D7">
              <w:rPr>
                <w:rFonts w:ascii="Angsana New" w:hAnsi="Angsana New"/>
                <w:sz w:val="30"/>
                <w:szCs w:val="30"/>
                <w:lang w:eastAsia="en-GB"/>
              </w:rPr>
              <w:t>)</w:t>
            </w:r>
          </w:p>
        </w:tc>
      </w:tr>
      <w:tr w:rsidR="009D5BE7" w:rsidRPr="00F065D7" w14:paraId="3A505616" w14:textId="77777777" w:rsidTr="001C68B8">
        <w:trPr>
          <w:trHeight w:val="397"/>
        </w:trPr>
        <w:tc>
          <w:tcPr>
            <w:tcW w:w="6660" w:type="dxa"/>
          </w:tcPr>
          <w:p w14:paraId="6600E6A0" w14:textId="48705FE1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</w:t>
            </w:r>
            <w:r w:rsidR="001C68B8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ซื้อในราคาต่ำกว่ามูลค่ายุติธรรม</w:t>
            </w:r>
          </w:p>
        </w:tc>
        <w:tc>
          <w:tcPr>
            <w:tcW w:w="244" w:type="dxa"/>
          </w:tcPr>
          <w:p w14:paraId="4B9C766B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C77CF19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2B50BEF6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AA4C7" w14:textId="2CFF8A20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52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764</w:t>
            </w:r>
          </w:p>
        </w:tc>
      </w:tr>
      <w:tr w:rsidR="009D5BE7" w:rsidRPr="00F065D7" w14:paraId="5A2ED8D2" w14:textId="77777777" w:rsidTr="001C68B8">
        <w:trPr>
          <w:trHeight w:val="397"/>
        </w:trPr>
        <w:tc>
          <w:tcPr>
            <w:tcW w:w="6660" w:type="dxa"/>
          </w:tcPr>
          <w:p w14:paraId="37036422" w14:textId="77777777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44" w:type="dxa"/>
          </w:tcPr>
          <w:p w14:paraId="18253389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6636D7AC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60FCD792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5EE6E011" w14:textId="77777777" w:rsidR="009D5BE7" w:rsidRPr="00F065D7" w:rsidRDefault="009D5BE7" w:rsidP="0052194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D5BE7" w:rsidRPr="00F065D7" w14:paraId="38B40568" w14:textId="77777777" w:rsidTr="001C68B8">
        <w:trPr>
          <w:trHeight w:val="397"/>
        </w:trPr>
        <w:tc>
          <w:tcPr>
            <w:tcW w:w="6660" w:type="dxa"/>
          </w:tcPr>
          <w:p w14:paraId="5240D8AA" w14:textId="63B861EB" w:rsidR="009D5BE7" w:rsidRPr="00F065D7" w:rsidRDefault="001C68B8" w:rsidP="001C68B8">
            <w:pPr>
              <w:ind w:left="165" w:hanging="16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กำไรจากการปรับมูลค่าเงินลงทุนที่รับรู้จากการวัดมูลค่ายุติธรรมของ</w:t>
            </w: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br/>
              <w:t>ส่วนได้เสียที่ถืออยู่ก่อน</w:t>
            </w:r>
          </w:p>
        </w:tc>
        <w:tc>
          <w:tcPr>
            <w:tcW w:w="244" w:type="dxa"/>
          </w:tcPr>
          <w:p w14:paraId="1CC4CC93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4E8DC93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3462BD95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right w:val="nil"/>
            </w:tcBorders>
          </w:tcPr>
          <w:p w14:paraId="633F7BBE" w14:textId="77777777" w:rsidR="001C68B8" w:rsidRPr="00F065D7" w:rsidRDefault="001C68B8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14:paraId="4B0FD039" w14:textId="60A4E3A9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36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182</w:t>
            </w:r>
          </w:p>
        </w:tc>
      </w:tr>
      <w:tr w:rsidR="009D5BE7" w:rsidRPr="00F065D7" w14:paraId="3CA92D14" w14:textId="77777777" w:rsidTr="001C68B8">
        <w:trPr>
          <w:trHeight w:val="397"/>
        </w:trPr>
        <w:tc>
          <w:tcPr>
            <w:tcW w:w="6660" w:type="dxa"/>
          </w:tcPr>
          <w:p w14:paraId="6D40336E" w14:textId="17675663" w:rsidR="009D5BE7" w:rsidRPr="00F065D7" w:rsidRDefault="001C68B8" w:rsidP="00521943">
            <w:pPr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244" w:type="dxa"/>
          </w:tcPr>
          <w:p w14:paraId="5301FC32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0E34E01C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1D8652C3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521CC58" w14:textId="00F5A424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52</w:t>
            </w:r>
            <w:r w:rsidR="009D5BE7" w:rsidRPr="00F065D7">
              <w:rPr>
                <w:rFonts w:ascii="Angsana New" w:hAnsi="Angsana New"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30"/>
                <w:szCs w:val="30"/>
                <w:lang w:val="en-US" w:eastAsia="en-GB"/>
              </w:rPr>
              <w:t>764</w:t>
            </w:r>
          </w:p>
        </w:tc>
      </w:tr>
      <w:tr w:rsidR="009D5BE7" w:rsidRPr="00F065D7" w14:paraId="4277B871" w14:textId="77777777" w:rsidTr="001C68B8">
        <w:trPr>
          <w:trHeight w:val="397"/>
        </w:trPr>
        <w:tc>
          <w:tcPr>
            <w:tcW w:w="6660" w:type="dxa"/>
          </w:tcPr>
          <w:p w14:paraId="41331B54" w14:textId="144A9D64" w:rsidR="009D5BE7" w:rsidRPr="00F065D7" w:rsidRDefault="009D5BE7" w:rsidP="00521943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กำไรจากการซื้อธุรกิจที่รับรู้ใน</w:t>
            </w:r>
            <w:r w:rsidR="003D52EB" w:rsidRPr="00F065D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รายได้อื่นใน</w:t>
            </w:r>
            <w:r w:rsidRPr="00F065D7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  <w:t>งบกำไรขาดทุน</w:t>
            </w:r>
          </w:p>
        </w:tc>
        <w:tc>
          <w:tcPr>
            <w:tcW w:w="244" w:type="dxa"/>
          </w:tcPr>
          <w:p w14:paraId="60AC2ECB" w14:textId="77777777" w:rsidR="009D5BE7" w:rsidRPr="00F065D7" w:rsidRDefault="009D5BE7" w:rsidP="00521943">
            <w:pPr>
              <w:tabs>
                <w:tab w:val="left" w:pos="720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488C1450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  <w:gridSpan w:val="2"/>
          </w:tcPr>
          <w:p w14:paraId="40F4107D" w14:textId="77777777" w:rsidR="009D5BE7" w:rsidRPr="00F065D7" w:rsidRDefault="009D5BE7" w:rsidP="00521943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295390" w14:textId="7829F1BE" w:rsidR="009D5BE7" w:rsidRPr="00F065D7" w:rsidRDefault="00C819B9" w:rsidP="00521943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88</w:t>
            </w:r>
            <w:r w:rsidR="009D5BE7" w:rsidRPr="00F065D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30"/>
                <w:szCs w:val="30"/>
                <w:lang w:val="en-US" w:eastAsia="en-GB"/>
              </w:rPr>
              <w:t>946</w:t>
            </w:r>
          </w:p>
        </w:tc>
      </w:tr>
    </w:tbl>
    <w:p w14:paraId="23A0DF93" w14:textId="041E7BFC" w:rsidR="0048661A" w:rsidRPr="00F065D7" w:rsidRDefault="0048661A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A5A60E4" w14:textId="0E3C13F5" w:rsidR="0020208D" w:rsidRPr="0020208D" w:rsidRDefault="0020208D" w:rsidP="0062624C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197A87">
        <w:rPr>
          <w:rFonts w:ascii="Angsana New" w:hAnsi="Angsana New" w:hint="cs"/>
          <w:sz w:val="30"/>
          <w:szCs w:val="30"/>
          <w:cs/>
        </w:rPr>
        <w:t xml:space="preserve">ในเดือนเมษายน </w:t>
      </w:r>
      <w:r w:rsidRPr="00197A87">
        <w:rPr>
          <w:rFonts w:ascii="Angsana New" w:hAnsi="Angsana New"/>
          <w:sz w:val="30"/>
          <w:szCs w:val="30"/>
          <w:lang w:val="en-US"/>
        </w:rPr>
        <w:t xml:space="preserve">2563 </w:t>
      </w:r>
      <w:r w:rsidRPr="00197A87">
        <w:rPr>
          <w:rFonts w:ascii="Angsana New" w:hAnsi="Angsana New" w:hint="cs"/>
          <w:sz w:val="30"/>
          <w:szCs w:val="30"/>
          <w:cs/>
          <w:lang w:val="en-US"/>
        </w:rPr>
        <w:t>บริษัทได้ชำระค่าหุ้นเพิ่ม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ทุนในบริษัท 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>สยาม เบฟ แมนูแฟคเจอริ่ง จำกัด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>
        <w:rPr>
          <w:rFonts w:ascii="Angsana New" w:hAnsi="Angsana New"/>
          <w:sz w:val="30"/>
          <w:szCs w:val="30"/>
          <w:lang w:val="en-US"/>
        </w:rPr>
        <w:t>(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>เดิมชื่อ บริษัท คาลพิส โอสถสภา จำกัด</w:t>
      </w:r>
      <w:r w:rsidR="0062624C">
        <w:rPr>
          <w:rFonts w:ascii="Angsana New" w:hAnsi="Angsana New"/>
          <w:sz w:val="30"/>
          <w:szCs w:val="30"/>
          <w:lang w:val="en-US"/>
        </w:rPr>
        <w:t>)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ซึ่งเป็นบริษัทย่อยของบริษัท เป็นจำนวนเงินรวม 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380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โดยแบ่งเป็นการชำระ</w:t>
      </w:r>
      <w:r w:rsidR="00E42D46">
        <w:rPr>
          <w:rFonts w:ascii="Angsana New" w:hAnsi="Angsana New"/>
          <w:sz w:val="30"/>
          <w:szCs w:val="30"/>
          <w:cs/>
          <w:lang w:val="en-US"/>
        </w:rPr>
        <w:br/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ค่าหุ้นเพิ่มเติมจำนวน 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80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ล้านบาท ตามมติที่ประชุมคณะกรรมการของบริษัทย่อยดังกล่าว และ</w:t>
      </w:r>
      <w:r w:rsidR="00397D31" w:rsidRPr="00197A87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จดทะเบียน</w:t>
      </w:r>
      <w:r w:rsidR="00E42D46">
        <w:rPr>
          <w:rFonts w:ascii="Angsana New" w:hAnsi="Angsana New"/>
          <w:sz w:val="30"/>
          <w:szCs w:val="30"/>
          <w:cs/>
          <w:lang w:val="en-US"/>
        </w:rPr>
        <w:br/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เพิ่มทุนอีกจำนวน </w:t>
      </w:r>
      <w:r w:rsidR="00FF7EF8" w:rsidRPr="00197A87">
        <w:rPr>
          <w:rFonts w:ascii="Angsana New" w:hAnsi="Angsana New"/>
          <w:sz w:val="30"/>
          <w:szCs w:val="30"/>
          <w:lang w:val="en-US"/>
        </w:rPr>
        <w:t xml:space="preserve">300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ล้านบาท ตามมติที่ประชุมวิสามัญผู้ถือหุ้นของบริษัทย่อยดังกล่าว</w:t>
      </w:r>
      <w:r w:rsidR="00397D31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 โดยได้รับชำระค่าหุ้น</w:t>
      </w:r>
      <w:r w:rsidR="00DF4075">
        <w:rPr>
          <w:rFonts w:ascii="Angsana New" w:hAnsi="Angsana New"/>
          <w:sz w:val="30"/>
          <w:szCs w:val="30"/>
          <w:cs/>
          <w:lang w:val="en-US"/>
        </w:rPr>
        <w:br/>
      </w:r>
      <w:r w:rsidR="00397D31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เต็มมูลค่าแล้วในเดือนเมษายน </w:t>
      </w:r>
      <w:r w:rsidR="00397D31" w:rsidRPr="00197A87">
        <w:rPr>
          <w:rFonts w:ascii="Angsana New" w:hAnsi="Angsana New"/>
          <w:sz w:val="30"/>
          <w:szCs w:val="30"/>
          <w:lang w:val="en-US"/>
        </w:rPr>
        <w:t>2563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2624C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857C2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857C2A">
        <w:rPr>
          <w:rFonts w:ascii="Angsana New" w:hAnsi="Angsana New"/>
          <w:sz w:val="30"/>
          <w:szCs w:val="30"/>
          <w:lang w:val="en-US"/>
        </w:rPr>
        <w:t xml:space="preserve">30 </w:t>
      </w:r>
      <w:r w:rsidR="00857C2A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857C2A">
        <w:rPr>
          <w:rFonts w:ascii="Angsana New" w:hAnsi="Angsana New"/>
          <w:sz w:val="30"/>
          <w:szCs w:val="30"/>
          <w:lang w:val="en-US"/>
        </w:rPr>
        <w:t xml:space="preserve">2563 </w:t>
      </w:r>
      <w:r w:rsidR="008F049F">
        <w:rPr>
          <w:rFonts w:ascii="Angsana New" w:hAnsi="Angsana New" w:hint="cs"/>
          <w:sz w:val="30"/>
          <w:szCs w:val="30"/>
          <w:cs/>
          <w:lang w:val="en-US"/>
        </w:rPr>
        <w:t xml:space="preserve">บริษัท 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คาลพิส โอสถสภา จำกัด </w:t>
      </w:r>
      <w:r w:rsidR="00857C2A">
        <w:rPr>
          <w:rFonts w:ascii="Angsana New" w:hAnsi="Angsana New" w:hint="cs"/>
          <w:sz w:val="30"/>
          <w:szCs w:val="30"/>
          <w:cs/>
          <w:lang w:val="en-US"/>
        </w:rPr>
        <w:t>ได้เปลี่ยนชื่อ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 xml:space="preserve">เป็นบริษัท สยาม เบฟ </w:t>
      </w:r>
      <w:r w:rsidR="004370A0">
        <w:rPr>
          <w:rFonts w:ascii="Angsana New" w:hAnsi="Angsana New" w:hint="cs"/>
          <w:sz w:val="30"/>
          <w:szCs w:val="30"/>
          <w:cs/>
          <w:lang w:val="en-US"/>
        </w:rPr>
        <w:t>แ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มนูแฟคเจอริ่ง จำกัด ตามมติที่ประชุม</w:t>
      </w:r>
      <w:r w:rsidR="0041552A" w:rsidRPr="00197A87">
        <w:rPr>
          <w:rFonts w:ascii="Angsana New" w:hAnsi="Angsana New" w:hint="cs"/>
          <w:sz w:val="30"/>
          <w:szCs w:val="30"/>
          <w:cs/>
          <w:lang w:val="en-US"/>
        </w:rPr>
        <w:t>วิสามัญผู้ถือหุ้น</w:t>
      </w:r>
      <w:r w:rsidR="00FF7EF8" w:rsidRPr="00197A87">
        <w:rPr>
          <w:rFonts w:ascii="Angsana New" w:hAnsi="Angsana New" w:hint="cs"/>
          <w:sz w:val="30"/>
          <w:szCs w:val="30"/>
          <w:cs/>
          <w:lang w:val="en-US"/>
        </w:rPr>
        <w:t>ของบริษัทย่อยดังกล่าว</w:t>
      </w:r>
    </w:p>
    <w:p w14:paraId="507FF319" w14:textId="77777777" w:rsidR="0020208D" w:rsidRPr="00E05BEC" w:rsidRDefault="0020208D" w:rsidP="007A281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4799123" w14:textId="77777777" w:rsidR="00FB69F0" w:rsidRPr="00F065D7" w:rsidRDefault="00FB69F0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C0DA01" w14:textId="77777777" w:rsidR="00AC4314" w:rsidRPr="00F065D7" w:rsidRDefault="00AC4314">
      <w:pPr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065D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31749A" w14:textId="1B1AA20C" w:rsidR="006F0A23" w:rsidRPr="00F065D7" w:rsidRDefault="006F0A23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ปี </w:t>
      </w:r>
      <w:r w:rsidR="00C819B9" w:rsidRPr="00C819B9">
        <w:rPr>
          <w:rFonts w:ascii="Angsana New" w:hAnsi="Angsana New"/>
          <w:i/>
          <w:iCs/>
          <w:sz w:val="30"/>
          <w:szCs w:val="30"/>
          <w:lang w:val="en-US"/>
        </w:rPr>
        <w:t>2562</w:t>
      </w:r>
    </w:p>
    <w:p w14:paraId="4D53177A" w14:textId="77777777" w:rsidR="006F0A23" w:rsidRPr="00F065D7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14:paraId="07B893DE" w14:textId="77777777" w:rsidR="007E1177" w:rsidRPr="00F065D7" w:rsidRDefault="007E1177" w:rsidP="00A52775">
      <w:pPr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F065D7">
        <w:rPr>
          <w:rFonts w:ascii="Angsana New" w:hAnsi="Angsana New" w:hint="cs"/>
          <w:i/>
          <w:iCs/>
          <w:sz w:val="30"/>
          <w:szCs w:val="30"/>
          <w:cs/>
        </w:rPr>
        <w:t>ซื้อเงิน</w:t>
      </w:r>
      <w:r w:rsidRPr="00F065D7">
        <w:rPr>
          <w:rFonts w:ascii="Angsana New" w:hAnsi="Angsana New" w:hint="cs"/>
          <w:i/>
          <w:iCs/>
          <w:sz w:val="30"/>
          <w:szCs w:val="30"/>
          <w:cs/>
          <w:lang w:val="en-US"/>
        </w:rPr>
        <w:t>ลงทุน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ในบริษัท 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โอสถสภา อินโนเวชั่น</w:t>
      </w:r>
      <w:r w:rsidRPr="00F065D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i/>
          <w:iCs/>
          <w:sz w:val="30"/>
          <w:szCs w:val="30"/>
          <w:cs/>
        </w:rPr>
        <w:t>เซ็นเตอร์ จำกัด</w:t>
      </w:r>
    </w:p>
    <w:p w14:paraId="4F0D5861" w14:textId="77777777" w:rsidR="007E1177" w:rsidRPr="00F065D7" w:rsidRDefault="007E1177" w:rsidP="007E1177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4E046BF0" w14:textId="2F182C07" w:rsidR="00A97F44" w:rsidRPr="00F065D7" w:rsidRDefault="006F0A23" w:rsidP="00A5277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F065D7">
        <w:rPr>
          <w:rFonts w:ascii="Angsana New" w:hAnsi="Angsana New"/>
          <w:sz w:val="30"/>
          <w:szCs w:val="30"/>
          <w:cs/>
        </w:rPr>
        <w:t>เมื่อ</w:t>
      </w:r>
      <w:r w:rsidR="009E481B" w:rsidRPr="00F065D7">
        <w:rPr>
          <w:rFonts w:ascii="Angsana New" w:hAnsi="Angsana New"/>
          <w:sz w:val="30"/>
          <w:szCs w:val="30"/>
          <w:cs/>
        </w:rPr>
        <w:t>วันที่</w:t>
      </w:r>
      <w:r w:rsidR="009E481B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5</w:t>
      </w:r>
      <w:r w:rsidR="009E481B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9E481B" w:rsidRPr="00F065D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ที่ประชุมคณะกรรมการของบริษัท โอสถสภา อินโนเวชั่น</w:t>
      </w:r>
      <w:r w:rsidR="00D86960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เซ็นเตอร์ จำกัด ซึ่งเป็น</w:t>
      </w:r>
      <w:r w:rsidR="00E21B00" w:rsidRPr="00F065D7">
        <w:rPr>
          <w:rFonts w:ascii="Angsana New" w:hAnsi="Angsana New"/>
          <w:sz w:val="30"/>
          <w:szCs w:val="30"/>
        </w:rPr>
        <w:br/>
      </w:r>
      <w:r w:rsidRPr="00F065D7">
        <w:rPr>
          <w:rFonts w:ascii="Angsana New" w:hAnsi="Angsana New"/>
          <w:sz w:val="30"/>
          <w:szCs w:val="30"/>
          <w:cs/>
        </w:rPr>
        <w:t xml:space="preserve">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5A2E7F" w:rsidRPr="00F065D7">
        <w:rPr>
          <w:rFonts w:ascii="Angsana New" w:hAnsi="Angsana New"/>
          <w:sz w:val="30"/>
          <w:szCs w:val="30"/>
          <w:lang w:val="en-US"/>
        </w:rPr>
        <w:t>.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ล้านบาทโดยเรียกชำระค่าหุ้นเพิ่มเติม</w:t>
      </w:r>
      <w:r w:rsidR="006873E8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="00864CDB" w:rsidRPr="00F065D7">
        <w:rPr>
          <w:rFonts w:ascii="Angsana New" w:hAnsi="Angsana New" w:hint="cs"/>
          <w:sz w:val="30"/>
          <w:szCs w:val="30"/>
          <w:cs/>
        </w:rPr>
        <w:t>และ</w:t>
      </w:r>
      <w:r w:rsidRPr="00F065D7">
        <w:rPr>
          <w:rFonts w:ascii="Angsana New" w:hAnsi="Angsana New"/>
          <w:sz w:val="30"/>
          <w:szCs w:val="30"/>
          <w:cs/>
        </w:rPr>
        <w:t>ได้รับชำระค่าหุ้น</w:t>
      </w:r>
      <w:r w:rsidR="00D86960" w:rsidRPr="00F065D7">
        <w:rPr>
          <w:rFonts w:ascii="Angsana New" w:hAnsi="Angsana New" w:hint="cs"/>
          <w:sz w:val="30"/>
          <w:szCs w:val="30"/>
          <w:cs/>
        </w:rPr>
        <w:t>ดังกล่าว</w:t>
      </w:r>
      <w:r w:rsidRPr="00F065D7">
        <w:rPr>
          <w:rFonts w:ascii="Angsana New" w:hAnsi="Angsana New"/>
          <w:sz w:val="30"/>
          <w:szCs w:val="30"/>
          <w:cs/>
        </w:rPr>
        <w:t>ในเดือน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มีนาคม</w:t>
      </w:r>
      <w:r w:rsidRPr="00F065D7">
        <w:rPr>
          <w:rFonts w:ascii="Angsana New" w:hAnsi="Angsana New"/>
          <w:sz w:val="30"/>
          <w:szCs w:val="30"/>
          <w:cs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2562</w:t>
      </w:r>
    </w:p>
    <w:p w14:paraId="11ADA357" w14:textId="77777777" w:rsidR="00FD5BF2" w:rsidRPr="00F065D7" w:rsidRDefault="00FD5BF2" w:rsidP="007A2815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14:paraId="1B6D099D" w14:textId="0A8B00E2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14:paraId="41168B80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18F28192" w14:textId="40D7E6BB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6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>ที่ประชุมคณะกรรมการของบริษัท โอสถสภา เอ็นเตอร์ไพรซ์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44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97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ล้านบาทโดยเรียกชำระค่าหุ้นเพิ่มเติม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ได้รับชำระค่าหุ้นดังกล่าวในเดือนพฤษภาคม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14:paraId="2A61903D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7BE73199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ซื้อเงินลงทุนใน</w:t>
      </w:r>
      <w:r w:rsidRPr="00F065D7">
        <w:rPr>
          <w:i/>
          <w:iCs/>
        </w:rPr>
        <w:t xml:space="preserve"> </w:t>
      </w:r>
      <w:proofErr w:type="spellStart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>Oventure</w:t>
      </w:r>
      <w:proofErr w:type="spellEnd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</w:t>
      </w:r>
      <w:proofErr w:type="spellStart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>Pte.</w:t>
      </w:r>
      <w:proofErr w:type="spellEnd"/>
      <w:r w:rsidRPr="00F065D7">
        <w:rPr>
          <w:rFonts w:ascii="Angsana New" w:hAnsi="Angsana New" w:cs="Angsana New"/>
          <w:i/>
          <w:iCs/>
          <w:sz w:val="30"/>
          <w:szCs w:val="30"/>
          <w:lang w:bidi="th-TH"/>
        </w:rPr>
        <w:t xml:space="preserve"> Ltd.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โดย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บริษัท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เอ็นเตอร์ไพรซ์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F065D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จำกั</w:t>
      </w:r>
      <w:r w:rsidRPr="00F065D7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ด</w:t>
      </w:r>
    </w:p>
    <w:p w14:paraId="6F66B8AF" w14:textId="77777777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14:paraId="52C80663" w14:textId="6890F493" w:rsidR="00E4055F" w:rsidRPr="00F065D7" w:rsidRDefault="00E4055F" w:rsidP="00E4055F">
      <w:pPr>
        <w:pStyle w:val="block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F065D7">
        <w:rPr>
          <w:rFonts w:ascii="Angsana New" w:hAnsi="Angsana New" w:cs="Angsana New" w:hint="cs"/>
          <w:spacing w:val="2"/>
          <w:sz w:val="30"/>
          <w:szCs w:val="30"/>
          <w:cs/>
          <w:lang w:bidi="th-TH"/>
        </w:rPr>
        <w:t>ในเดือนมิถุนายน</w:t>
      </w:r>
      <w:r w:rsidRPr="00F065D7">
        <w:rPr>
          <w:rFonts w:ascii="Angsana New" w:hAnsi="Angsana New" w:cs="Angsana New" w:hint="cs"/>
          <w:spacing w:val="2"/>
          <w:sz w:val="30"/>
          <w:szCs w:val="30"/>
          <w:cs/>
          <w:lang w:val="en-US" w:bidi="th-TH"/>
        </w:rPr>
        <w:t xml:space="preserve"> </w:t>
      </w:r>
      <w:r w:rsidR="00C819B9" w:rsidRPr="00C819B9">
        <w:rPr>
          <w:rFonts w:ascii="Angsana New" w:hAnsi="Angsana New" w:cs="Angsana New"/>
          <w:spacing w:val="2"/>
          <w:sz w:val="30"/>
          <w:szCs w:val="30"/>
          <w:lang w:val="en-US" w:bidi="th-TH"/>
        </w:rPr>
        <w:t>2562</w:t>
      </w:r>
      <w:r w:rsidRPr="00F065D7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บริษัท โอสถสภา เอ็นเตอร์ไพรซ์ จำกัด ซึ่งเป็นบริษัทย่อยของบริษัทได้ชำระ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ค่าหุ้นเพิ่มทุนใน </w:t>
      </w:r>
      <w:proofErr w:type="spellStart"/>
      <w:r w:rsidRPr="00F065D7">
        <w:rPr>
          <w:rFonts w:ascii="Angsana New" w:hAnsi="Angsana New" w:cs="Angsana New"/>
          <w:sz w:val="30"/>
          <w:szCs w:val="30"/>
          <w:lang w:val="en-US" w:bidi="th-TH"/>
        </w:rPr>
        <w:t>Oventure</w:t>
      </w:r>
      <w:proofErr w:type="spellEnd"/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Pte. Ltd. 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เป็นจำนวนเงิน 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C819B9" w:rsidRPr="00C819B9">
        <w:rPr>
          <w:rFonts w:ascii="Angsana New" w:hAnsi="Angsana New" w:cs="Angsana New"/>
          <w:sz w:val="30"/>
          <w:szCs w:val="30"/>
          <w:lang w:val="en-US" w:bidi="th-TH"/>
        </w:rPr>
        <w:t>27</w:t>
      </w:r>
      <w:r w:rsidRPr="00F065D7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>ล้านเหรียญสหรัฐอเมริกา ทั้งนี้เป็นไปตาม</w:t>
      </w:r>
      <w:r w:rsidRPr="00F065D7">
        <w:rPr>
          <w:rFonts w:ascii="Angsana New" w:hAnsi="Angsana New" w:cs="Angsana New"/>
          <w:sz w:val="30"/>
          <w:szCs w:val="30"/>
          <w:cs/>
          <w:lang w:val="en-US" w:bidi="th-TH"/>
        </w:rPr>
        <w:t>มติ</w:t>
      </w:r>
      <w:r w:rsidRPr="00F065D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ที่ประชุมผู้ถือหุ้นของบริษัทย่อยดังกล่าว </w:t>
      </w:r>
    </w:p>
    <w:p w14:paraId="3CFFB34C" w14:textId="388E4E7D" w:rsidR="00E4055F" w:rsidRPr="00F065D7" w:rsidRDefault="00E4055F" w:rsidP="00E4055F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665F01F" w14:textId="77777777" w:rsidR="00E4055F" w:rsidRPr="00F065D7" w:rsidRDefault="00E4055F" w:rsidP="00A52775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AADA2D7" w14:textId="4BA53789" w:rsidR="00710786" w:rsidRPr="00F065D7" w:rsidRDefault="00710786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i/>
          <w:iCs/>
          <w:sz w:val="30"/>
          <w:szCs w:val="30"/>
        </w:rPr>
        <w:br w:type="page"/>
      </w:r>
    </w:p>
    <w:p w14:paraId="124CE4FB" w14:textId="77777777" w:rsidR="00C15961" w:rsidRPr="00F065D7" w:rsidRDefault="00B24FE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2AF9209D" w14:textId="77777777" w:rsidR="00660361" w:rsidRPr="00F065D7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265000D" w14:textId="49F0AA13" w:rsidR="00C15961" w:rsidRPr="00F065D7" w:rsidRDefault="00B24FE8" w:rsidP="00EC4178">
      <w:pPr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b/>
          <w:sz w:val="30"/>
          <w:szCs w:val="30"/>
          <w:cs/>
        </w:rPr>
        <w:t>ก</w:t>
      </w:r>
      <w:r w:rsidRPr="00F065D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6A1C6E" w:rsidRPr="00F065D7">
        <w:rPr>
          <w:rFonts w:ascii="Angsana New" w:hAnsi="Angsana New" w:hint="cs"/>
          <w:sz w:val="30"/>
          <w:szCs w:val="30"/>
          <w:cs/>
        </w:rPr>
        <w:t>หก</w:t>
      </w:r>
      <w:r w:rsidR="00673112" w:rsidRPr="00F065D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673112" w:rsidRPr="00F065D7">
        <w:rPr>
          <w:rFonts w:ascii="Angsana New" w:hAnsi="Angsana New"/>
          <w:sz w:val="30"/>
          <w:szCs w:val="30"/>
          <w:cs/>
        </w:rPr>
        <w:t xml:space="preserve"> </w:t>
      </w:r>
      <w:r w:rsidR="00A310E8" w:rsidRPr="00F065D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="00E63406" w:rsidRPr="00F065D7">
        <w:rPr>
          <w:rFonts w:ascii="Angsana New" w:hAnsi="Angsana New" w:hint="cs"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มีดังนี้</w:t>
      </w:r>
    </w:p>
    <w:p w14:paraId="67BFC478" w14:textId="77777777" w:rsidR="007E126D" w:rsidRPr="00F065D7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8"/>
        <w:gridCol w:w="1082"/>
        <w:gridCol w:w="243"/>
        <w:gridCol w:w="1003"/>
        <w:gridCol w:w="238"/>
        <w:gridCol w:w="1056"/>
        <w:gridCol w:w="236"/>
        <w:gridCol w:w="1048"/>
        <w:gridCol w:w="253"/>
        <w:gridCol w:w="1054"/>
      </w:tblGrid>
      <w:tr w:rsidR="00984108" w:rsidRPr="00F065D7" w14:paraId="52E1DC6C" w14:textId="77777777" w:rsidTr="000F12E6">
        <w:trPr>
          <w:tblHeader/>
        </w:trPr>
        <w:tc>
          <w:tcPr>
            <w:tcW w:w="1681" w:type="pct"/>
            <w:shd w:val="clear" w:color="auto" w:fill="auto"/>
          </w:tcPr>
          <w:p w14:paraId="42E10FF4" w14:textId="77777777" w:rsidR="00984108" w:rsidRPr="00F065D7" w:rsidRDefault="00984108" w:rsidP="0098410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5" w:type="pct"/>
            <w:gridSpan w:val="5"/>
            <w:shd w:val="clear" w:color="auto" w:fill="auto"/>
          </w:tcPr>
          <w:p w14:paraId="4F2DCDBE" w14:textId="77777777" w:rsidR="00984108" w:rsidRPr="00F065D7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  <w:shd w:val="clear" w:color="auto" w:fill="auto"/>
          </w:tcPr>
          <w:p w14:paraId="2B3AE484" w14:textId="77777777" w:rsidR="00984108" w:rsidRPr="00F065D7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pct"/>
            <w:gridSpan w:val="3"/>
            <w:shd w:val="clear" w:color="auto" w:fill="auto"/>
          </w:tcPr>
          <w:p w14:paraId="0D5D646A" w14:textId="77777777" w:rsidR="00984108" w:rsidRPr="00F065D7" w:rsidDel="003621D0" w:rsidRDefault="00984108" w:rsidP="0098410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84108" w:rsidRPr="00F065D7" w14:paraId="1E15A46A" w14:textId="77777777" w:rsidTr="000F12E6">
        <w:trPr>
          <w:trHeight w:val="1109"/>
          <w:tblHeader/>
        </w:trPr>
        <w:tc>
          <w:tcPr>
            <w:tcW w:w="1681" w:type="pct"/>
            <w:shd w:val="clear" w:color="auto" w:fill="auto"/>
          </w:tcPr>
          <w:p w14:paraId="3DD1F1A1" w14:textId="77777777" w:rsidR="00984108" w:rsidRPr="00F065D7" w:rsidRDefault="00984108" w:rsidP="00271753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8" w:type="pct"/>
            <w:vAlign w:val="bottom"/>
          </w:tcPr>
          <w:p w14:paraId="3A2F718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4922F8D2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5DB073A4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6" w:type="pct"/>
            <w:vAlign w:val="bottom"/>
          </w:tcPr>
          <w:p w14:paraId="5551553C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สินทรัพย์ที่ได้มาจากการซื้อธุรกิจ</w:t>
            </w:r>
          </w:p>
        </w:tc>
        <w:tc>
          <w:tcPr>
            <w:tcW w:w="127" w:type="pct"/>
          </w:tcPr>
          <w:p w14:paraId="2C3FC5E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4" w:type="pct"/>
          </w:tcPr>
          <w:p w14:paraId="2597DFFF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E791280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14:paraId="15C7A2AD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26B88916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14:paraId="106FDA5A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pct"/>
          </w:tcPr>
          <w:p w14:paraId="2E185B81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3" w:type="pct"/>
          </w:tcPr>
          <w:p w14:paraId="777B2F2A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14:paraId="4BCD4D27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F065D7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F065D7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984108" w:rsidRPr="00F065D7" w14:paraId="429D90CC" w14:textId="77777777" w:rsidTr="00984108">
        <w:trPr>
          <w:tblHeader/>
        </w:trPr>
        <w:tc>
          <w:tcPr>
            <w:tcW w:w="1681" w:type="pct"/>
          </w:tcPr>
          <w:p w14:paraId="3F5148C8" w14:textId="77777777" w:rsidR="00984108" w:rsidRPr="00F065D7" w:rsidRDefault="00984108" w:rsidP="0027175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19" w:type="pct"/>
            <w:gridSpan w:val="9"/>
          </w:tcPr>
          <w:p w14:paraId="2C61E511" w14:textId="77777777" w:rsidR="00984108" w:rsidRPr="00F065D7" w:rsidRDefault="00984108" w:rsidP="002717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F065D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D56DAA" w:rsidRPr="00F065D7" w14:paraId="47A919E3" w14:textId="77777777" w:rsidTr="00D56DAA">
        <w:trPr>
          <w:tblHeader/>
        </w:trPr>
        <w:tc>
          <w:tcPr>
            <w:tcW w:w="1681" w:type="pct"/>
          </w:tcPr>
          <w:p w14:paraId="31C8B0DC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578" w:type="pct"/>
          </w:tcPr>
          <w:p w14:paraId="7B35BE16" w14:textId="62FABB40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402</w:t>
            </w:r>
          </w:p>
        </w:tc>
        <w:tc>
          <w:tcPr>
            <w:tcW w:w="130" w:type="pct"/>
          </w:tcPr>
          <w:p w14:paraId="57CA4DD9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  <w:vAlign w:val="bottom"/>
          </w:tcPr>
          <w:p w14:paraId="0719616A" w14:textId="1F069805" w:rsidR="00D56DAA" w:rsidRPr="00F065D7" w:rsidRDefault="00B6183E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7" w:type="pct"/>
          </w:tcPr>
          <w:p w14:paraId="73BAE257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638A24B4" w14:textId="6FC52903" w:rsidR="00D56DAA" w:rsidRPr="00F065D7" w:rsidRDefault="004B5C3E" w:rsidP="004B5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508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45AF0C65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677B53F5" w14:textId="038E91C2" w:rsidR="00D56DAA" w:rsidRPr="00F065D7" w:rsidRDefault="00037956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5" w:type="pct"/>
          </w:tcPr>
          <w:p w14:paraId="0150D2F9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14BA3C54" w14:textId="0F7A64CB" w:rsidR="00D56DAA" w:rsidRPr="00F065D7" w:rsidRDefault="00037956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F065D7" w14:paraId="3DB34B8C" w14:textId="77777777" w:rsidTr="000F12E6">
        <w:trPr>
          <w:tblHeader/>
        </w:trPr>
        <w:tc>
          <w:tcPr>
            <w:tcW w:w="1681" w:type="pct"/>
          </w:tcPr>
          <w:p w14:paraId="3D5307B9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578" w:type="pct"/>
          </w:tcPr>
          <w:p w14:paraId="355C15BB" w14:textId="55898DB8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130" w:type="pct"/>
          </w:tcPr>
          <w:p w14:paraId="28BA7263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13C3166F" w14:textId="7232B996" w:rsidR="00D56DAA" w:rsidRPr="00F065D7" w:rsidRDefault="00B6183E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3E406B54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48624889" w14:textId="0578BA45" w:rsidR="00D56DAA" w:rsidRPr="00F065D7" w:rsidRDefault="00037956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6" w:type="pct"/>
          </w:tcPr>
          <w:p w14:paraId="7D85937F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08786647" w14:textId="60928C48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B304C3"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378</w:t>
            </w:r>
          </w:p>
        </w:tc>
        <w:tc>
          <w:tcPr>
            <w:tcW w:w="135" w:type="pct"/>
          </w:tcPr>
          <w:p w14:paraId="0DF85E14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0C3DE628" w14:textId="657984C1" w:rsidR="00D56DAA" w:rsidRPr="00F065D7" w:rsidRDefault="00037956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F065D7" w14:paraId="2ED08481" w14:textId="77777777" w:rsidTr="000F12E6">
        <w:trPr>
          <w:tblHeader/>
        </w:trPr>
        <w:tc>
          <w:tcPr>
            <w:tcW w:w="1681" w:type="pct"/>
          </w:tcPr>
          <w:p w14:paraId="22660A7C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578" w:type="pct"/>
          </w:tcPr>
          <w:p w14:paraId="3FACFB9B" w14:textId="4C0173B1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186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30" w:type="pct"/>
          </w:tcPr>
          <w:p w14:paraId="6A3D4ADD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4C6DED28" w14:textId="6A01644C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170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341</w:t>
            </w:r>
          </w:p>
        </w:tc>
        <w:tc>
          <w:tcPr>
            <w:tcW w:w="127" w:type="pct"/>
          </w:tcPr>
          <w:p w14:paraId="302FEE73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39DB803A" w14:textId="6D219533" w:rsidR="00D56DAA" w:rsidRPr="00F065D7" w:rsidRDefault="00B6183E" w:rsidP="004B5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</w:t>
            </w:r>
            <w:r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626</w:t>
            </w:r>
            <w:r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34D311BB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205BF28D" w14:textId="5E736D30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175</w:t>
            </w:r>
            <w:r w:rsidR="00B304C3"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35" w:type="pct"/>
          </w:tcPr>
          <w:p w14:paraId="0274C6DF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54FDFC9A" w14:textId="01E6C51F" w:rsidR="00D56DAA" w:rsidRPr="00F065D7" w:rsidRDefault="00037956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D56DAA" w:rsidRPr="00F065D7" w14:paraId="680974FE" w14:textId="77777777" w:rsidTr="000F12E6">
        <w:trPr>
          <w:tblHeader/>
        </w:trPr>
        <w:tc>
          <w:tcPr>
            <w:tcW w:w="1681" w:type="pct"/>
          </w:tcPr>
          <w:p w14:paraId="10780A34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578" w:type="pct"/>
          </w:tcPr>
          <w:p w14:paraId="682C2F5A" w14:textId="1D96CF6B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78</w:t>
            </w:r>
            <w:r w:rsidR="00AD6544" w:rsidRPr="00AD654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642</w:t>
            </w:r>
          </w:p>
        </w:tc>
        <w:tc>
          <w:tcPr>
            <w:tcW w:w="130" w:type="pct"/>
          </w:tcPr>
          <w:p w14:paraId="02216DF6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578416CF" w14:textId="123E1184" w:rsidR="00D56DAA" w:rsidRPr="00F065D7" w:rsidRDefault="00B6183E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016BF5FF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25C8E63E" w14:textId="4D4E4587" w:rsidR="00D56DAA" w:rsidRPr="00F065D7" w:rsidRDefault="004B5C3E" w:rsidP="004B5C3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B6183E"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2735B19E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51EBB840" w14:textId="3B467FA9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</w:t>
            </w:r>
            <w:r w:rsidR="00B304C3"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673</w:t>
            </w:r>
          </w:p>
        </w:tc>
        <w:tc>
          <w:tcPr>
            <w:tcW w:w="135" w:type="pct"/>
          </w:tcPr>
          <w:p w14:paraId="5B085A22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6A76BBA4" w14:textId="713E644F" w:rsidR="00D56DAA" w:rsidRPr="00F065D7" w:rsidRDefault="00B304C3" w:rsidP="0003795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8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793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6DAA" w:rsidRPr="00F065D7" w14:paraId="05329FE2" w14:textId="77777777" w:rsidTr="000F12E6">
        <w:trPr>
          <w:tblHeader/>
        </w:trPr>
        <w:tc>
          <w:tcPr>
            <w:tcW w:w="1681" w:type="pct"/>
          </w:tcPr>
          <w:p w14:paraId="4DDA1C20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578" w:type="pct"/>
          </w:tcPr>
          <w:p w14:paraId="4375C806" w14:textId="774E7DD7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181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130" w:type="pct"/>
          </w:tcPr>
          <w:p w14:paraId="18876433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1D1BC016" w14:textId="3531DB0D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193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217</w:t>
            </w:r>
          </w:p>
        </w:tc>
        <w:tc>
          <w:tcPr>
            <w:tcW w:w="127" w:type="pct"/>
          </w:tcPr>
          <w:p w14:paraId="4CA4D160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6A01315B" w14:textId="1700BE9F" w:rsidR="00D56DAA" w:rsidRPr="00F065D7" w:rsidRDefault="006133E4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094</w:t>
            </w:r>
            <w:r w:rsidR="00AD6544" w:rsidRPr="00AD654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4ACF55F6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0F219969" w14:textId="32FBDF5C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019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135" w:type="pct"/>
          </w:tcPr>
          <w:p w14:paraId="1706F8DC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0185CDBE" w14:textId="434A164C" w:rsidR="00D56DAA" w:rsidRPr="00F065D7" w:rsidRDefault="00B304C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137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900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6DAA" w:rsidRPr="00F065D7" w14:paraId="0282D189" w14:textId="77777777" w:rsidTr="000F12E6">
        <w:trPr>
          <w:tblHeader/>
        </w:trPr>
        <w:tc>
          <w:tcPr>
            <w:tcW w:w="1681" w:type="pct"/>
          </w:tcPr>
          <w:p w14:paraId="022C5AE0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8" w:type="pct"/>
          </w:tcPr>
          <w:p w14:paraId="7AA70411" w14:textId="542D7123" w:rsidR="00D56DAA" w:rsidRPr="003C4184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27</w:t>
            </w:r>
            <w:r w:rsidR="00CA087D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575</w:t>
            </w:r>
          </w:p>
        </w:tc>
        <w:tc>
          <w:tcPr>
            <w:tcW w:w="130" w:type="pct"/>
          </w:tcPr>
          <w:p w14:paraId="7454060C" w14:textId="77777777" w:rsidR="00D56DAA" w:rsidRPr="003C4184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56790234" w14:textId="2EB5DF23" w:rsidR="00D56DAA" w:rsidRPr="003C4184" w:rsidRDefault="00B6183E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7B566ADD" w14:textId="77777777" w:rsidR="00D56DAA" w:rsidRPr="003C4184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3D4EA8A8" w14:textId="1C4A40EC" w:rsidR="00D56DAA" w:rsidRPr="003C4184" w:rsidRDefault="005A587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587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</w:t>
            </w:r>
            <w:r w:rsidRPr="005A587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941</w:t>
            </w:r>
            <w:r w:rsidRPr="005A587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0DA8FEFD" w14:textId="77777777" w:rsidR="00D56DAA" w:rsidRPr="003C4184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274AEE1A" w14:textId="7A196805" w:rsidR="00D56DAA" w:rsidRPr="003C4184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  <w:r w:rsidR="00B304C3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135" w:type="pct"/>
          </w:tcPr>
          <w:p w14:paraId="009D2C26" w14:textId="77777777" w:rsidR="00D56DAA" w:rsidRPr="003C4184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28B352F9" w14:textId="30ABC08C" w:rsidR="00D56DAA" w:rsidRPr="003C4184" w:rsidRDefault="005A587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5A587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5A587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522</w:t>
            </w:r>
            <w:r w:rsidRPr="005A587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6DAA" w:rsidRPr="00F065D7" w14:paraId="7F1EC481" w14:textId="77777777" w:rsidTr="00D56DAA">
        <w:trPr>
          <w:tblHeader/>
        </w:trPr>
        <w:tc>
          <w:tcPr>
            <w:tcW w:w="1681" w:type="pct"/>
          </w:tcPr>
          <w:p w14:paraId="6FAD20CA" w14:textId="77777777" w:rsidR="00D56DAA" w:rsidRPr="00F065D7" w:rsidRDefault="00D56DAA" w:rsidP="00D56DAA">
            <w:pPr>
              <w:ind w:left="151" w:hanging="151"/>
              <w:rPr>
                <w:sz w:val="28"/>
                <w:szCs w:val="28"/>
                <w:lang w:val="en-US"/>
              </w:rPr>
            </w:pPr>
            <w:r w:rsidRPr="00F065D7">
              <w:rPr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78" w:type="pct"/>
          </w:tcPr>
          <w:p w14:paraId="09DF7963" w14:textId="77777777" w:rsidR="00D56DAA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FCFC76D" w14:textId="107D5F85" w:rsidR="00CA087D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30" w:type="pct"/>
          </w:tcPr>
          <w:p w14:paraId="41229842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389F6979" w14:textId="77777777" w:rsidR="00D56DAA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737F8E3" w14:textId="6D917D87" w:rsidR="00CA087D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127" w:type="pct"/>
          </w:tcPr>
          <w:p w14:paraId="6953FF4B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0498E65F" w14:textId="77777777" w:rsidR="00B304C3" w:rsidRDefault="00B304C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675D07D" w14:textId="302AF52B" w:rsidR="00D56DAA" w:rsidRPr="00F065D7" w:rsidRDefault="006133E4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758</w:t>
            </w:r>
            <w:r w:rsidR="00B6183E"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00CC2900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329476A8" w14:textId="77777777" w:rsidR="00B304C3" w:rsidRDefault="00B304C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34D9375" w14:textId="339B6A3A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29</w:t>
            </w:r>
            <w:r w:rsidR="00B304C3"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135" w:type="pct"/>
          </w:tcPr>
          <w:p w14:paraId="421EBAA9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1FED46E2" w14:textId="77777777" w:rsidR="00B304C3" w:rsidRDefault="00B304C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FEBAB7E" w14:textId="26B6446F" w:rsidR="00D56DAA" w:rsidRPr="00F065D7" w:rsidRDefault="00B304C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6DAA" w:rsidRPr="00F065D7" w14:paraId="6B339AEC" w14:textId="77777777" w:rsidTr="000F12E6">
        <w:trPr>
          <w:tblHeader/>
        </w:trPr>
        <w:tc>
          <w:tcPr>
            <w:tcW w:w="1681" w:type="pct"/>
          </w:tcPr>
          <w:p w14:paraId="5A6590DB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อะไหล่เครื่องจักร</w:t>
            </w:r>
          </w:p>
        </w:tc>
        <w:tc>
          <w:tcPr>
            <w:tcW w:w="578" w:type="pct"/>
          </w:tcPr>
          <w:p w14:paraId="0573157A" w14:textId="68F27B3E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30</w:t>
            </w:r>
            <w:r w:rsidR="00CA087D" w:rsidRPr="00CA087D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30" w:type="pct"/>
          </w:tcPr>
          <w:p w14:paraId="2B0B9CB9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</w:tcPr>
          <w:p w14:paraId="77882FE8" w14:textId="73DE3576" w:rsidR="00D56DAA" w:rsidRPr="00F065D7" w:rsidRDefault="00B6183E" w:rsidP="00D56DA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7" w:type="pct"/>
          </w:tcPr>
          <w:p w14:paraId="3EA2DB28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</w:tcPr>
          <w:p w14:paraId="08BE5B63" w14:textId="7CE6B6E4" w:rsidR="00D56DAA" w:rsidRPr="00F065D7" w:rsidRDefault="00B6183E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</w:t>
            </w:r>
            <w:r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796</w:t>
            </w:r>
            <w:r w:rsidRPr="00B6183E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09C48DE1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</w:tcPr>
          <w:p w14:paraId="5483AAF5" w14:textId="3C778536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</w:t>
            </w:r>
            <w:r w:rsidR="00B304C3"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212</w:t>
            </w:r>
          </w:p>
        </w:tc>
        <w:tc>
          <w:tcPr>
            <w:tcW w:w="135" w:type="pct"/>
          </w:tcPr>
          <w:p w14:paraId="5A425803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</w:tcPr>
          <w:p w14:paraId="3E375138" w14:textId="227675B0" w:rsidR="00D56DAA" w:rsidRPr="00F065D7" w:rsidRDefault="00B304C3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28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220</w:t>
            </w:r>
            <w:r w:rsidRPr="00B304C3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6DAA" w:rsidRPr="00F065D7" w14:paraId="4C517403" w14:textId="77777777" w:rsidTr="000F12E6">
        <w:trPr>
          <w:tblHeader/>
        </w:trPr>
        <w:tc>
          <w:tcPr>
            <w:tcW w:w="1681" w:type="pct"/>
          </w:tcPr>
          <w:p w14:paraId="35CB37D0" w14:textId="77777777" w:rsidR="00D56DAA" w:rsidRPr="00F065D7" w:rsidRDefault="00D56DAA" w:rsidP="00D56DAA">
            <w:pPr>
              <w:rPr>
                <w:sz w:val="28"/>
                <w:szCs w:val="28"/>
              </w:rPr>
            </w:pPr>
            <w:r w:rsidRPr="00F065D7">
              <w:rPr>
                <w:sz w:val="28"/>
                <w:szCs w:val="28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028E594" w14:textId="3E91907E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718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681</w:t>
            </w:r>
          </w:p>
        </w:tc>
        <w:tc>
          <w:tcPr>
            <w:tcW w:w="130" w:type="pct"/>
          </w:tcPr>
          <w:p w14:paraId="4BFC2F63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4B2D3E4" w14:textId="7D80306D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127" w:type="pct"/>
          </w:tcPr>
          <w:p w14:paraId="7B778D05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</w:tcPr>
          <w:p w14:paraId="3469E5B0" w14:textId="29FBD654" w:rsidR="00D56DAA" w:rsidRPr="00B6183E" w:rsidRDefault="003C4184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</w:pPr>
            <w:r w:rsidRPr="003C418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1</w:t>
            </w:r>
            <w:r w:rsidRPr="003C418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093</w:t>
            </w:r>
            <w:r w:rsidRPr="003C418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pacing w:val="-4"/>
                <w:sz w:val="28"/>
                <w:szCs w:val="28"/>
                <w:lang w:val="en-US" w:bidi="th-TH"/>
              </w:rPr>
              <w:t>831</w:t>
            </w:r>
            <w:r w:rsidRPr="003C4184">
              <w:rPr>
                <w:rFonts w:ascii="Angsana New" w:hAnsi="Angsana New" w:cs="Angsana New"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5D9D67EE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7AA8EAE0" w14:textId="76F3ABF2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995</w:t>
            </w:r>
            <w:r w:rsidR="003C4184"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586</w:t>
            </w:r>
          </w:p>
        </w:tc>
        <w:tc>
          <w:tcPr>
            <w:tcW w:w="135" w:type="pct"/>
          </w:tcPr>
          <w:p w14:paraId="3D479646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7E5CE1DA" w14:textId="2AD330C1" w:rsidR="00D56DAA" w:rsidRPr="00F065D7" w:rsidRDefault="003C4184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928</w:t>
            </w:r>
            <w:r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482</w:t>
            </w:r>
            <w:r w:rsidRPr="003C4184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56DAA" w:rsidRPr="00F065D7" w14:paraId="77D46F2F" w14:textId="77777777" w:rsidTr="00D56DAA">
        <w:trPr>
          <w:tblHeader/>
        </w:trPr>
        <w:tc>
          <w:tcPr>
            <w:tcW w:w="1681" w:type="pct"/>
          </w:tcPr>
          <w:p w14:paraId="6BDC6ED4" w14:textId="77777777" w:rsidR="00D56DAA" w:rsidRPr="00F065D7" w:rsidRDefault="00D56DAA" w:rsidP="00D56DAA">
            <w:pPr>
              <w:pStyle w:val="BodyText"/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294AFC2" w14:textId="04A93CAA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3C4184" w:rsidRPr="003C41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340</w:t>
            </w:r>
            <w:r w:rsidR="003C4184" w:rsidRPr="003C41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130" w:type="pct"/>
          </w:tcPr>
          <w:p w14:paraId="1D2758F4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98C5A52" w14:textId="4D982F02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364</w:t>
            </w:r>
            <w:r w:rsidR="00B6183E" w:rsidRPr="00B6183E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127" w:type="pct"/>
          </w:tcPr>
          <w:p w14:paraId="68719F74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</w:tcPr>
          <w:p w14:paraId="69FF10A9" w14:textId="010D989F" w:rsidR="00D56DAA" w:rsidRPr="00B6183E" w:rsidRDefault="003C4184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  <w:t>1</w:t>
            </w: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  <w:t>149</w:t>
            </w: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  <w:t>555</w:t>
            </w: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)</w:t>
            </w:r>
          </w:p>
        </w:tc>
        <w:tc>
          <w:tcPr>
            <w:tcW w:w="126" w:type="pct"/>
          </w:tcPr>
          <w:p w14:paraId="792F1655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1E78AD26" w14:textId="283DD95A" w:rsidR="00D56DAA" w:rsidRPr="00F065D7" w:rsidRDefault="00C819B9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C4184" w:rsidRPr="003C41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328</w:t>
            </w:r>
            <w:r w:rsidR="003C4184" w:rsidRPr="003C4184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35" w:type="pct"/>
          </w:tcPr>
          <w:p w14:paraId="16973E6F" w14:textId="77777777" w:rsidR="00D56DAA" w:rsidRPr="00F065D7" w:rsidRDefault="00D56DAA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</w:tcPr>
          <w:p w14:paraId="4342E192" w14:textId="039B8421" w:rsidR="00D56DAA" w:rsidRPr="00B304C3" w:rsidRDefault="003C4184" w:rsidP="00D56DA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</w:pP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(</w:t>
            </w:r>
            <w:r w:rsidR="00C819B9" w:rsidRPr="00C819B9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  <w:t>1</w:t>
            </w: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  <w:t>107</w:t>
            </w: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,</w:t>
            </w:r>
            <w:r w:rsidR="00C819B9" w:rsidRPr="00C819B9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val="en-US" w:bidi="th-TH"/>
              </w:rPr>
              <w:t>921</w:t>
            </w:r>
            <w:r w:rsidRPr="003C4184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lang w:bidi="th-TH"/>
              </w:rPr>
              <w:t>)</w:t>
            </w:r>
          </w:p>
        </w:tc>
      </w:tr>
    </w:tbl>
    <w:p w14:paraId="353DCBE0" w14:textId="77777777" w:rsidR="00F42CA4" w:rsidRDefault="00F42CA4" w:rsidP="00F42CA4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23C46140" w14:textId="77EF1545" w:rsidR="00F42CA4" w:rsidRPr="00F065D7" w:rsidRDefault="00F42CA4" w:rsidP="00F42CA4">
      <w:pPr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shd w:val="clear" w:color="auto" w:fill="D9D9D9" w:themeFill="background1" w:themeFillShade="D9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ใน</w:t>
      </w:r>
      <w:r w:rsidRPr="00F065D7">
        <w:rPr>
          <w:rFonts w:ascii="Angsana New" w:hAnsi="Angsana New"/>
          <w:sz w:val="30"/>
          <w:szCs w:val="30"/>
          <w:cs/>
          <w:lang w:val="en-US"/>
        </w:rPr>
        <w:t>ระหว่าง</w:t>
      </w:r>
      <w:r w:rsidRPr="00F065D7">
        <w:rPr>
          <w:rFonts w:asciiTheme="majorBidi" w:hAnsiTheme="majorBidi" w:cstheme="majorBidi"/>
          <w:sz w:val="30"/>
          <w:szCs w:val="30"/>
          <w:cs/>
        </w:rPr>
        <w:t>งวด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="Angsana New" w:hAnsi="Angsana New"/>
          <w:b/>
          <w:sz w:val="30"/>
          <w:szCs w:val="30"/>
          <w:cs/>
        </w:rPr>
        <w:t xml:space="preserve">กลุ่มบริษัทเช่าที่ดิน อาคาร 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ส่วนปรับปรุงอาคาร </w:t>
      </w:r>
      <w:r w:rsidRPr="00F065D7">
        <w:rPr>
          <w:rFonts w:ascii="Angsana New" w:hAnsi="Angsana New"/>
          <w:b/>
          <w:sz w:val="30"/>
          <w:szCs w:val="30"/>
          <w:cs/>
        </w:rPr>
        <w:t>เครื่องจักร</w:t>
      </w:r>
      <w:r w:rsidRPr="00F065D7">
        <w:rPr>
          <w:sz w:val="30"/>
          <w:szCs w:val="30"/>
          <w:cs/>
        </w:rPr>
        <w:t>และอุปกรณ์โรงงาน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F065D7">
        <w:rPr>
          <w:rFonts w:ascii="Angsana New" w:hAnsi="Angsana New"/>
          <w:b/>
          <w:sz w:val="30"/>
          <w:szCs w:val="30"/>
          <w:cs/>
        </w:rPr>
        <w:t>ยานพาหนะ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 และ</w:t>
      </w:r>
      <w:r>
        <w:rPr>
          <w:rFonts w:ascii="Angsana New" w:hAnsi="Angsana New"/>
          <w:b/>
          <w:sz w:val="30"/>
          <w:szCs w:val="30"/>
          <w:cs/>
        </w:rPr>
        <w:t>เครื่องตกแต่ง</w:t>
      </w:r>
      <w:r w:rsidR="00E91B14">
        <w:rPr>
          <w:rFonts w:ascii="Angsana New" w:hAnsi="Angsana New"/>
          <w:b/>
          <w:sz w:val="30"/>
          <w:szCs w:val="30"/>
        </w:rPr>
        <w:t xml:space="preserve"> </w:t>
      </w:r>
      <w:r w:rsidRPr="00F065D7">
        <w:rPr>
          <w:rFonts w:ascii="Angsana New" w:hAnsi="Angsana New"/>
          <w:b/>
          <w:sz w:val="30"/>
          <w:szCs w:val="30"/>
          <w:cs/>
        </w:rPr>
        <w:t>ติดตั้งและเครื่องใช้สำนักงาน</w:t>
      </w:r>
      <w:r w:rsidRPr="00F065D7">
        <w:rPr>
          <w:rFonts w:ascii="Angsana New" w:hAnsi="Angsana New" w:hint="cs"/>
          <w:b/>
          <w:sz w:val="30"/>
          <w:szCs w:val="30"/>
          <w:cs/>
        </w:rPr>
        <w:t xml:space="preserve"> โดยมี</w:t>
      </w:r>
      <w:r w:rsidRPr="00F065D7">
        <w:rPr>
          <w:rFonts w:ascii="Angsana New" w:hAnsi="Angsana New"/>
          <w:b/>
          <w:sz w:val="30"/>
          <w:szCs w:val="30"/>
          <w:cs/>
        </w:rPr>
        <w:t>ค่าเช่าคงที่ตลอดอายุสัญญา</w:t>
      </w:r>
      <w:r w:rsidRPr="00F065D7">
        <w:rPr>
          <w:rFonts w:ascii="Angsana New" w:hAnsi="Angsana New" w:hint="cs"/>
          <w:b/>
          <w:sz w:val="30"/>
          <w:szCs w:val="30"/>
          <w:cs/>
        </w:rPr>
        <w:t>และกลุ่มบริษัทประเมินสิทธิในการใช้สินทรัพย์ที่เช่า</w:t>
      </w:r>
      <w:r w:rsidRPr="00F065D7">
        <w:rPr>
          <w:rFonts w:ascii="Angsana New" w:hAnsi="Angsana New"/>
          <w:b/>
          <w:sz w:val="30"/>
          <w:szCs w:val="30"/>
          <w:cs/>
        </w:rPr>
        <w:t xml:space="preserve">เป็นระยะเวลา </w:t>
      </w:r>
      <w:r w:rsidR="00C819B9" w:rsidRPr="00C819B9">
        <w:rPr>
          <w:rFonts w:ascii="Angsana New" w:hAnsi="Angsana New"/>
          <w:bCs/>
          <w:sz w:val="30"/>
          <w:szCs w:val="30"/>
          <w:lang w:val="en-US"/>
        </w:rPr>
        <w:t>1</w:t>
      </w:r>
      <w:r w:rsidRPr="00F065D7">
        <w:rPr>
          <w:rFonts w:ascii="Angsana New" w:hAnsi="Angsana New"/>
          <w:bCs/>
          <w:sz w:val="30"/>
          <w:szCs w:val="30"/>
          <w:lang w:val="en-US"/>
        </w:rPr>
        <w:t xml:space="preserve"> </w:t>
      </w:r>
      <w:r w:rsidRPr="00BA42F0">
        <w:rPr>
          <w:rFonts w:ascii="Angsana New" w:hAnsi="Angsana New"/>
          <w:bCs/>
          <w:sz w:val="30"/>
          <w:szCs w:val="30"/>
          <w:lang w:val="en-US"/>
        </w:rPr>
        <w:t xml:space="preserve">- </w:t>
      </w:r>
      <w:r w:rsidR="00C819B9" w:rsidRPr="00BA42F0">
        <w:rPr>
          <w:rFonts w:ascii="Angsana New" w:hAnsi="Angsana New"/>
          <w:bCs/>
          <w:sz w:val="30"/>
          <w:szCs w:val="30"/>
          <w:lang w:val="en-US"/>
        </w:rPr>
        <w:t>49</w:t>
      </w:r>
      <w:r w:rsidRPr="00F065D7">
        <w:rPr>
          <w:rFonts w:ascii="Angsana New" w:hAnsi="Angsana New"/>
          <w:b/>
          <w:sz w:val="30"/>
          <w:szCs w:val="30"/>
          <w:cs/>
        </w:rPr>
        <w:t xml:space="preserve"> ปี</w:t>
      </w:r>
    </w:p>
    <w:p w14:paraId="02935590" w14:textId="77777777" w:rsidR="00710786" w:rsidRPr="00F065D7" w:rsidRDefault="0071078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767FBDF" w14:textId="77777777" w:rsidR="008825E9" w:rsidRDefault="008825E9" w:rsidP="00450B8C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  <w:sectPr w:rsidR="008825E9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7D88730" w14:textId="74F1CDEA" w:rsidR="008825E9" w:rsidRPr="002F6095" w:rsidRDefault="00450B8C" w:rsidP="002F6095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ที่รับรู้เป็นที่ดิน อาคารและอุปกรณ์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tbl>
      <w:tblPr>
        <w:tblpPr w:leftFromText="180" w:rightFromText="180" w:vertAnchor="text" w:horzAnchor="margin" w:tblpX="426" w:tblpY="196"/>
        <w:tblW w:w="13818" w:type="dxa"/>
        <w:tblLayout w:type="fixed"/>
        <w:tblLook w:val="01E0" w:firstRow="1" w:lastRow="1" w:firstColumn="1" w:lastColumn="1" w:noHBand="0" w:noVBand="0"/>
      </w:tblPr>
      <w:tblGrid>
        <w:gridCol w:w="3261"/>
        <w:gridCol w:w="1275"/>
        <w:gridCol w:w="236"/>
        <w:gridCol w:w="1182"/>
        <w:gridCol w:w="236"/>
        <w:gridCol w:w="1256"/>
        <w:gridCol w:w="243"/>
        <w:gridCol w:w="1242"/>
        <w:gridCol w:w="236"/>
        <w:gridCol w:w="1323"/>
        <w:gridCol w:w="243"/>
        <w:gridCol w:w="1458"/>
        <w:gridCol w:w="243"/>
        <w:gridCol w:w="1384"/>
      </w:tblGrid>
      <w:tr w:rsidR="008825E9" w:rsidRPr="00FF753D" w14:paraId="3ECF5344" w14:textId="77777777" w:rsidTr="00F42CA4">
        <w:trPr>
          <w:trHeight w:val="20"/>
          <w:tblHeader/>
        </w:trPr>
        <w:tc>
          <w:tcPr>
            <w:tcW w:w="3261" w:type="dxa"/>
          </w:tcPr>
          <w:p w14:paraId="13DBBAC1" w14:textId="77777777" w:rsidR="008825E9" w:rsidRPr="00FF753D" w:rsidRDefault="008825E9" w:rsidP="008825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68667CD1" w14:textId="792D2652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825E9" w:rsidRPr="00FF753D" w14:paraId="38C13261" w14:textId="77777777" w:rsidTr="00F42CA4">
        <w:trPr>
          <w:trHeight w:val="20"/>
          <w:tblHeader/>
        </w:trPr>
        <w:tc>
          <w:tcPr>
            <w:tcW w:w="3261" w:type="dxa"/>
          </w:tcPr>
          <w:p w14:paraId="34B7F7E8" w14:textId="77777777" w:rsidR="008825E9" w:rsidRPr="00FF753D" w:rsidRDefault="008825E9" w:rsidP="008825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7D237A6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D9A2C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</w:tcPr>
          <w:p w14:paraId="3344E467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4FB17EF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hideMark/>
          </w:tcPr>
          <w:p w14:paraId="5FD227D4" w14:textId="51AFC637" w:rsidR="008825E9" w:rsidRPr="00FF753D" w:rsidRDefault="00F42CA4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1C4EE189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192EFF5E" w14:textId="6F5029DF" w:rsidR="008825E9" w:rsidRPr="00FF753D" w:rsidRDefault="00F42CA4" w:rsidP="00F42C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เครื่องจักร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14:paraId="3B076E46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271E44F4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F481018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1A9E3F30" w14:textId="37FFF17D" w:rsidR="008825E9" w:rsidRPr="00FF753D" w:rsidRDefault="00F42CA4" w:rsidP="00F42CA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="005F1F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43" w:type="dxa"/>
          </w:tcPr>
          <w:p w14:paraId="43EADF71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4106B100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825E9" w:rsidRPr="00FF753D" w14:paraId="2B508C3F" w14:textId="77777777" w:rsidTr="00F42CA4">
        <w:trPr>
          <w:trHeight w:val="20"/>
          <w:tblHeader/>
        </w:trPr>
        <w:tc>
          <w:tcPr>
            <w:tcW w:w="3261" w:type="dxa"/>
          </w:tcPr>
          <w:p w14:paraId="66B683DC" w14:textId="28E0D7A4" w:rsidR="008825E9" w:rsidRPr="00FF753D" w:rsidRDefault="008825E9" w:rsidP="008825E9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hideMark/>
          </w:tcPr>
          <w:p w14:paraId="6B683506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17C7140E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hideMark/>
          </w:tcPr>
          <w:p w14:paraId="5D23B8A2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3E6F04C1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hideMark/>
          </w:tcPr>
          <w:p w14:paraId="44163B27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3" w:type="dxa"/>
          </w:tcPr>
          <w:p w14:paraId="23E8153F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1983CFB5" w14:textId="71633F6D" w:rsidR="008825E9" w:rsidRPr="00FF753D" w:rsidRDefault="00F42CA4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  <w:r w:rsidR="008825E9"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</w:p>
        </w:tc>
        <w:tc>
          <w:tcPr>
            <w:tcW w:w="236" w:type="dxa"/>
          </w:tcPr>
          <w:p w14:paraId="70C4009B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hideMark/>
          </w:tcPr>
          <w:p w14:paraId="2A5840CE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16BAFA7A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1E27D36B" w14:textId="0A2BD941" w:rsidR="008825E9" w:rsidRPr="00FF753D" w:rsidRDefault="00F42CA4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="008825E9" w:rsidRPr="00FF753D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78E67314" w14:textId="77777777" w:rsidR="008825E9" w:rsidRPr="00FF753D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14:paraId="7EFC2CD3" w14:textId="77777777" w:rsidR="008825E9" w:rsidRPr="002E4F85" w:rsidRDefault="008825E9" w:rsidP="008825E9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4F8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825E9" w:rsidRPr="00FF753D" w14:paraId="63A133FB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5EA92EFE" w14:textId="54BD6CD8" w:rsidR="008825E9" w:rsidRPr="00FF753D" w:rsidRDefault="008825E9" w:rsidP="008825E9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6EB2FD02" w14:textId="5B5A53E1" w:rsidR="008825E9" w:rsidRPr="00FF753D" w:rsidRDefault="008825E9" w:rsidP="008825E9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25E9" w:rsidRPr="00FF753D" w14:paraId="343C5D40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3A540092" w14:textId="45F8F4CC" w:rsidR="008825E9" w:rsidRPr="00FF753D" w:rsidRDefault="00F42CA4" w:rsidP="0000765B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C819B9" w:rsidRPr="00C819B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6E257DDD" w14:textId="35B0E0B9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352</w:t>
            </w:r>
            <w:r w:rsidR="00171557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036</w:t>
            </w:r>
          </w:p>
        </w:tc>
        <w:tc>
          <w:tcPr>
            <w:tcW w:w="236" w:type="dxa"/>
            <w:vAlign w:val="bottom"/>
          </w:tcPr>
          <w:p w14:paraId="2F5A889D" w14:textId="77777777" w:rsidR="008825E9" w:rsidRPr="00FF753D" w:rsidRDefault="008825E9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2D80FDE" w14:textId="4AA36008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62</w:t>
            </w:r>
            <w:r w:rsidR="00171557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275</w:t>
            </w:r>
          </w:p>
        </w:tc>
        <w:tc>
          <w:tcPr>
            <w:tcW w:w="236" w:type="dxa"/>
            <w:vAlign w:val="bottom"/>
          </w:tcPr>
          <w:p w14:paraId="05E575B1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4EE0CA10" w14:textId="5B9FBF2A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704</w:t>
            </w:r>
          </w:p>
        </w:tc>
        <w:tc>
          <w:tcPr>
            <w:tcW w:w="243" w:type="dxa"/>
            <w:vAlign w:val="bottom"/>
          </w:tcPr>
          <w:p w14:paraId="20B49B96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4BC17FD1" w14:textId="4D47007C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195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130</w:t>
            </w:r>
          </w:p>
        </w:tc>
        <w:tc>
          <w:tcPr>
            <w:tcW w:w="236" w:type="dxa"/>
            <w:vAlign w:val="bottom"/>
          </w:tcPr>
          <w:p w14:paraId="595142DA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1D7E7B71" w14:textId="2A20F6B0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176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222</w:t>
            </w:r>
          </w:p>
        </w:tc>
        <w:tc>
          <w:tcPr>
            <w:tcW w:w="243" w:type="dxa"/>
            <w:vAlign w:val="bottom"/>
          </w:tcPr>
          <w:p w14:paraId="18525427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29731531" w14:textId="358D8495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089</w:t>
            </w:r>
          </w:p>
        </w:tc>
        <w:tc>
          <w:tcPr>
            <w:tcW w:w="243" w:type="dxa"/>
          </w:tcPr>
          <w:p w14:paraId="3F00B50B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657E2AC9" w14:textId="2E2487B6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790</w:t>
            </w:r>
            <w:r w:rsidR="008109E4" w:rsidRPr="008109E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456</w:t>
            </w:r>
          </w:p>
        </w:tc>
      </w:tr>
      <w:tr w:rsidR="008825E9" w:rsidRPr="00FF753D" w14:paraId="5DD73AA1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0AD2403D" w14:textId="77777777" w:rsidR="008825E9" w:rsidRPr="00FF753D" w:rsidRDefault="008825E9" w:rsidP="008825E9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267E0EF8" w14:textId="07ACD08C" w:rsidR="008825E9" w:rsidRPr="00DA4195" w:rsidRDefault="00171557" w:rsidP="00DA4195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DA4195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D1106AD" w14:textId="77777777" w:rsidR="008825E9" w:rsidRPr="00FF753D" w:rsidRDefault="008825E9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825F127" w14:textId="589DEBD7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27</w:t>
            </w:r>
            <w:r w:rsidR="00171557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090</w:t>
            </w:r>
          </w:p>
        </w:tc>
        <w:tc>
          <w:tcPr>
            <w:tcW w:w="236" w:type="dxa"/>
            <w:vAlign w:val="bottom"/>
          </w:tcPr>
          <w:p w14:paraId="62A16DFC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66055075" w14:textId="26F32C9F" w:rsidR="008825E9" w:rsidRPr="00DA4195" w:rsidRDefault="00DA4195" w:rsidP="00DA419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4EC98A1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33A8498E" w14:textId="2DB25A43" w:rsidR="008825E9" w:rsidRPr="00DA4195" w:rsidRDefault="008109E4" w:rsidP="008109E4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5A1AAA2C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4BFF2ECE" w14:textId="6CD94C78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13</w:t>
            </w:r>
            <w:r w:rsidR="00DA4195" w:rsidRPr="00DA4195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322</w:t>
            </w:r>
          </w:p>
        </w:tc>
        <w:tc>
          <w:tcPr>
            <w:tcW w:w="243" w:type="dxa"/>
            <w:vAlign w:val="bottom"/>
          </w:tcPr>
          <w:p w14:paraId="17B35FFE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57764DDE" w14:textId="7FDD0A81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555</w:t>
            </w:r>
          </w:p>
        </w:tc>
        <w:tc>
          <w:tcPr>
            <w:tcW w:w="243" w:type="dxa"/>
          </w:tcPr>
          <w:p w14:paraId="70961922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3E54FF69" w14:textId="2A50A890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40</w:t>
            </w:r>
            <w:r w:rsidR="008109E4" w:rsidRPr="008109E4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967</w:t>
            </w:r>
          </w:p>
        </w:tc>
      </w:tr>
      <w:tr w:rsidR="008825E9" w:rsidRPr="00FF753D" w14:paraId="43583AC3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24F12A60" w14:textId="28D609C7" w:rsidR="008825E9" w:rsidRPr="00FF753D" w:rsidRDefault="008825E9" w:rsidP="008825E9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F753D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เพิ่มขึ้นจากการซื้อธุรกิจ</w:t>
            </w:r>
          </w:p>
        </w:tc>
        <w:tc>
          <w:tcPr>
            <w:tcW w:w="1275" w:type="dxa"/>
            <w:vAlign w:val="bottom"/>
          </w:tcPr>
          <w:p w14:paraId="60291CFB" w14:textId="0BC9526B" w:rsidR="008825E9" w:rsidRPr="00DA4195" w:rsidRDefault="00171557" w:rsidP="00DA4195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DA4195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449BA8D" w14:textId="77777777" w:rsidR="008825E9" w:rsidRPr="00FF753D" w:rsidRDefault="008825E9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vAlign w:val="bottom"/>
          </w:tcPr>
          <w:p w14:paraId="44867A63" w14:textId="67C89D01" w:rsidR="008825E9" w:rsidRPr="00DA4195" w:rsidRDefault="00171557" w:rsidP="00DA4195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DA4195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611FA75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2AC25A2F" w14:textId="5A039119" w:rsidR="008825E9" w:rsidRPr="00DA4195" w:rsidRDefault="00DA4195" w:rsidP="00DA419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D0A8454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178380C1" w14:textId="736B5639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138</w:t>
            </w:r>
          </w:p>
        </w:tc>
        <w:tc>
          <w:tcPr>
            <w:tcW w:w="236" w:type="dxa"/>
            <w:vAlign w:val="bottom"/>
          </w:tcPr>
          <w:p w14:paraId="2AEF37DE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363F0BA0" w14:textId="372CE96D" w:rsidR="008825E9" w:rsidRPr="00DA4195" w:rsidRDefault="00DA4195" w:rsidP="008109E4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2BADDA02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4791533F" w14:textId="1CE0687E" w:rsidR="008825E9" w:rsidRPr="00DA4195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750</w:t>
            </w:r>
          </w:p>
        </w:tc>
        <w:tc>
          <w:tcPr>
            <w:tcW w:w="243" w:type="dxa"/>
          </w:tcPr>
          <w:p w14:paraId="2D336D88" w14:textId="77777777" w:rsidR="008825E9" w:rsidRPr="00DA4195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2D8E3371" w14:textId="2AC7BB4F" w:rsidR="008825E9" w:rsidRPr="00DA4195" w:rsidRDefault="00C819B9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sz w:val="24"/>
                <w:szCs w:val="24"/>
                <w:lang w:val="en-US" w:eastAsia="en-GB"/>
              </w:rPr>
              <w:t>888</w:t>
            </w:r>
          </w:p>
        </w:tc>
      </w:tr>
      <w:tr w:rsidR="008825E9" w:rsidRPr="00BA42F0" w14:paraId="07EEB75E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2AD313F9" w14:textId="45F70E88" w:rsidR="008825E9" w:rsidRPr="00BA42F0" w:rsidRDefault="008825E9" w:rsidP="008825E9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</w:p>
        </w:tc>
        <w:tc>
          <w:tcPr>
            <w:tcW w:w="1275" w:type="dxa"/>
            <w:vAlign w:val="bottom"/>
          </w:tcPr>
          <w:p w14:paraId="0C2C91E0" w14:textId="3DC459D0" w:rsidR="008825E9" w:rsidRPr="00BA42F0" w:rsidRDefault="00171557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4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878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24E505EF" w14:textId="77777777" w:rsidR="008825E9" w:rsidRPr="00BA42F0" w:rsidRDefault="008825E9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6E2A3B33" w14:textId="4CB7CB74" w:rsidR="008825E9" w:rsidRPr="00BA42F0" w:rsidRDefault="00171557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6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072</w:t>
            </w: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36" w:type="dxa"/>
          </w:tcPr>
          <w:p w14:paraId="652DFA1A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2FE0AAE9" w14:textId="347ACC29" w:rsidR="008825E9" w:rsidRPr="00BA42F0" w:rsidRDefault="00DA4195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263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590982F6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5CF1FACC" w14:textId="18AA14D6" w:rsidR="008825E9" w:rsidRPr="00BA42F0" w:rsidRDefault="00DA4195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13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252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4A2F3F5F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119F027F" w14:textId="2D284BAA" w:rsidR="008825E9" w:rsidRPr="00BA42F0" w:rsidRDefault="005A5873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29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252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1C2F7398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63723D32" w14:textId="55707198" w:rsidR="008825E9" w:rsidRPr="00BA42F0" w:rsidRDefault="005A5873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752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30A2A319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57F90982" w14:textId="4FEE1A11" w:rsidR="008825E9" w:rsidRPr="00BA42F0" w:rsidRDefault="005A5873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54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469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</w:tr>
      <w:tr w:rsidR="008825E9" w:rsidRPr="00BA42F0" w14:paraId="7B459C3C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34362EDC" w14:textId="33B97C23" w:rsidR="008825E9" w:rsidRPr="00BA42F0" w:rsidRDefault="008825E9" w:rsidP="008825E9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60BD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1552B82D" w14:textId="456B9841" w:rsidR="008825E9" w:rsidRPr="00BA42F0" w:rsidRDefault="00171557" w:rsidP="00DA4195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1704149" w14:textId="77777777" w:rsidR="008825E9" w:rsidRPr="00BA42F0" w:rsidRDefault="008825E9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BF8CD9A" w14:textId="2A68326E" w:rsidR="008825E9" w:rsidRPr="00BA42F0" w:rsidRDefault="00171557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7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626</w:t>
            </w: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12F490E6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4B677616" w14:textId="55E254E8" w:rsidR="008825E9" w:rsidRPr="00BA42F0" w:rsidRDefault="00DA4195" w:rsidP="00DA419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5B29FC1D" w14:textId="77777777" w:rsidR="008825E9" w:rsidRPr="00BA42F0" w:rsidRDefault="008825E9" w:rsidP="00DA4195">
            <w:pPr>
              <w:tabs>
                <w:tab w:val="decimal" w:pos="884"/>
                <w:tab w:val="decimal" w:pos="1033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74B9C15E" w14:textId="26AD7411" w:rsidR="008825E9" w:rsidRPr="00BA42F0" w:rsidRDefault="008109E4" w:rsidP="008109E4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53C3560" w14:textId="77777777" w:rsidR="008825E9" w:rsidRPr="00BA42F0" w:rsidRDefault="008825E9" w:rsidP="00DA4195">
            <w:pPr>
              <w:pStyle w:val="accttwolines"/>
              <w:tabs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323" w:type="dxa"/>
            <w:vAlign w:val="bottom"/>
          </w:tcPr>
          <w:p w14:paraId="41D87207" w14:textId="29A8E63B" w:rsidR="008825E9" w:rsidRPr="00BA42F0" w:rsidRDefault="00DA4195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6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900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279B3B54" w14:textId="77777777" w:rsidR="008825E9" w:rsidRPr="00BA42F0" w:rsidRDefault="008825E9" w:rsidP="00DA4195">
            <w:pPr>
              <w:pStyle w:val="accttwolines"/>
              <w:tabs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458" w:type="dxa"/>
            <w:vAlign w:val="bottom"/>
          </w:tcPr>
          <w:p w14:paraId="093FD59E" w14:textId="0970F4E9" w:rsidR="008825E9" w:rsidRPr="00BA42F0" w:rsidRDefault="00DA4195" w:rsidP="00DA4195">
            <w:pPr>
              <w:tabs>
                <w:tab w:val="decimal" w:pos="641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</w:tcPr>
          <w:p w14:paraId="70F2C88A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09938442" w14:textId="325E0213" w:rsidR="008825E9" w:rsidRPr="00BA42F0" w:rsidRDefault="008109E4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14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526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</w:tr>
      <w:tr w:rsidR="008109E4" w:rsidRPr="00BA42F0" w14:paraId="7FD4DD5C" w14:textId="77777777" w:rsidTr="00F42CA4">
        <w:trPr>
          <w:trHeight w:val="20"/>
        </w:trPr>
        <w:tc>
          <w:tcPr>
            <w:tcW w:w="3261" w:type="dxa"/>
            <w:vAlign w:val="bottom"/>
          </w:tcPr>
          <w:p w14:paraId="06B9844C" w14:textId="72659233" w:rsidR="008109E4" w:rsidRPr="000B3F0A" w:rsidRDefault="008109E4" w:rsidP="008825E9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  <w:r w:rsidR="00BA42F0"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ไปเป็น</w:t>
            </w:r>
            <w:r w:rsidR="000B3F0A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ต้นทุนของสินทรัพย์</w:t>
            </w:r>
          </w:p>
        </w:tc>
        <w:tc>
          <w:tcPr>
            <w:tcW w:w="1275" w:type="dxa"/>
            <w:vAlign w:val="bottom"/>
          </w:tcPr>
          <w:p w14:paraId="16151547" w14:textId="5C838C70" w:rsidR="008109E4" w:rsidRPr="00BA42F0" w:rsidRDefault="008109E4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508</w:t>
            </w: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41DE0B13" w14:textId="77777777" w:rsidR="008109E4" w:rsidRPr="00BA42F0" w:rsidRDefault="008109E4" w:rsidP="008825E9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E5BC046" w14:textId="3BC2A346" w:rsidR="008109E4" w:rsidRPr="00BA42F0" w:rsidRDefault="008109E4" w:rsidP="008109E4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0EC3E9C" w14:textId="77777777" w:rsidR="008109E4" w:rsidRPr="00BA42F0" w:rsidRDefault="008109E4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vAlign w:val="bottom"/>
          </w:tcPr>
          <w:p w14:paraId="222A9FD8" w14:textId="34FE89D9" w:rsidR="008109E4" w:rsidRPr="00BA42F0" w:rsidRDefault="008109E4" w:rsidP="00DA419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5842EBA6" w14:textId="77777777" w:rsidR="008109E4" w:rsidRPr="00BA42F0" w:rsidRDefault="008109E4" w:rsidP="00DA4195">
            <w:pPr>
              <w:tabs>
                <w:tab w:val="decimal" w:pos="884"/>
                <w:tab w:val="decimal" w:pos="1033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vAlign w:val="bottom"/>
          </w:tcPr>
          <w:p w14:paraId="1A571267" w14:textId="23FB265F" w:rsidR="008109E4" w:rsidRPr="00BA42F0" w:rsidRDefault="008109E4" w:rsidP="008109E4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969BDC1" w14:textId="77777777" w:rsidR="008109E4" w:rsidRPr="00BA42F0" w:rsidRDefault="008109E4" w:rsidP="00DA4195">
            <w:pPr>
              <w:pStyle w:val="accttwolines"/>
              <w:tabs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323" w:type="dxa"/>
            <w:vAlign w:val="bottom"/>
          </w:tcPr>
          <w:p w14:paraId="08A161C5" w14:textId="74FBCA7F" w:rsidR="008109E4" w:rsidRPr="00BA42F0" w:rsidRDefault="008109E4" w:rsidP="008109E4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2306F13" w14:textId="77777777" w:rsidR="008109E4" w:rsidRPr="00BA42F0" w:rsidRDefault="008109E4" w:rsidP="00DA4195">
            <w:pPr>
              <w:pStyle w:val="accttwolines"/>
              <w:tabs>
                <w:tab w:val="decimal" w:pos="884"/>
                <w:tab w:val="decimal" w:pos="1215"/>
              </w:tabs>
              <w:spacing w:after="0"/>
              <w:ind w:left="0" w:firstLine="0"/>
              <w:rPr>
                <w:rFonts w:ascii="Angsana New" w:hAnsi="Angsana New" w:cs="Angsana New"/>
                <w:sz w:val="24"/>
                <w:szCs w:val="24"/>
                <w:lang w:eastAsia="en-GB" w:bidi="th-TH"/>
              </w:rPr>
            </w:pPr>
          </w:p>
        </w:tc>
        <w:tc>
          <w:tcPr>
            <w:tcW w:w="1458" w:type="dxa"/>
            <w:vAlign w:val="bottom"/>
          </w:tcPr>
          <w:p w14:paraId="072201B3" w14:textId="7A946EFB" w:rsidR="008109E4" w:rsidRPr="00BA42F0" w:rsidRDefault="008109E4" w:rsidP="00DA4195">
            <w:pPr>
              <w:tabs>
                <w:tab w:val="decimal" w:pos="641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</w:tcPr>
          <w:p w14:paraId="3EA7E2AE" w14:textId="77777777" w:rsidR="008109E4" w:rsidRPr="00BA42F0" w:rsidRDefault="008109E4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49AFFEF5" w14:textId="10D50FDF" w:rsidR="008109E4" w:rsidRPr="00BA42F0" w:rsidRDefault="008109E4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val="en-US"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508</w:t>
            </w:r>
            <w:r w:rsidRPr="00BA42F0">
              <w:rPr>
                <w:rFonts w:ascii="Angsana New" w:hAnsi="Angsan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8825E9" w:rsidRPr="00BA42F0" w14:paraId="273705EF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3427CF6F" w14:textId="023B2834" w:rsidR="008825E9" w:rsidRPr="00BA42F0" w:rsidRDefault="00F42CA4" w:rsidP="00F42CA4">
            <w:pPr>
              <w:spacing w:line="240" w:lineRule="auto"/>
              <w:ind w:left="176" w:right="-108" w:hanging="176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C0935" w14:textId="2930CE8E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29</w:t>
            </w:r>
            <w:r w:rsidR="008109E4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816</w:t>
            </w:r>
          </w:p>
        </w:tc>
        <w:tc>
          <w:tcPr>
            <w:tcW w:w="236" w:type="dxa"/>
            <w:vAlign w:val="bottom"/>
          </w:tcPr>
          <w:p w14:paraId="7209F21E" w14:textId="77777777" w:rsidR="008825E9" w:rsidRPr="00BA42F0" w:rsidRDefault="008825E9" w:rsidP="008825E9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2BAB5" w14:textId="701807B2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</w:t>
            </w:r>
            <w:r w:rsidR="00171557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511</w:t>
            </w:r>
          </w:p>
        </w:tc>
        <w:tc>
          <w:tcPr>
            <w:tcW w:w="236" w:type="dxa"/>
          </w:tcPr>
          <w:p w14:paraId="1741818E" w14:textId="77777777" w:rsidR="008825E9" w:rsidRPr="00BA42F0" w:rsidRDefault="008825E9" w:rsidP="00DA4195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3E938" w14:textId="66E0268A" w:rsidR="008825E9" w:rsidRPr="00BA42F0" w:rsidRDefault="00DA4195" w:rsidP="00DA419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</w:tcPr>
          <w:p w14:paraId="61E6F1DE" w14:textId="77777777" w:rsidR="008825E9" w:rsidRPr="00BA42F0" w:rsidRDefault="008825E9" w:rsidP="00DA4195">
            <w:pPr>
              <w:tabs>
                <w:tab w:val="left" w:pos="450"/>
                <w:tab w:val="decimal" w:pos="884"/>
              </w:tabs>
              <w:ind w:right="254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D9BA65" w14:textId="674A6FDD" w:rsidR="008825E9" w:rsidRPr="00BA42F0" w:rsidRDefault="008109E4" w:rsidP="008109E4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</w:tcPr>
          <w:p w14:paraId="02D0B25A" w14:textId="77777777" w:rsidR="008825E9" w:rsidRPr="00BA42F0" w:rsidRDefault="008825E9" w:rsidP="00DA4195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56CB56" w14:textId="3072D48E" w:rsidR="008825E9" w:rsidRPr="00BA42F0" w:rsidRDefault="005A5873" w:rsidP="005A5873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6BC37543" w14:textId="77777777" w:rsidR="008825E9" w:rsidRPr="00BA42F0" w:rsidRDefault="008825E9" w:rsidP="00DA4195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68613" w14:textId="50F221D1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50</w:t>
            </w:r>
          </w:p>
        </w:tc>
        <w:tc>
          <w:tcPr>
            <w:tcW w:w="243" w:type="dxa"/>
          </w:tcPr>
          <w:p w14:paraId="12024EC3" w14:textId="77777777" w:rsidR="008825E9" w:rsidRPr="00BA42F0" w:rsidRDefault="008825E9" w:rsidP="00DA4195">
            <w:pPr>
              <w:tabs>
                <w:tab w:val="decimal" w:pos="884"/>
              </w:tabs>
              <w:ind w:right="-60"/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6BD3F" w14:textId="1785EDED" w:rsidR="008825E9" w:rsidRPr="00BA42F0" w:rsidRDefault="00C819B9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32</w:t>
            </w:r>
            <w:r w:rsidR="005A5873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377</w:t>
            </w:r>
          </w:p>
        </w:tc>
      </w:tr>
      <w:tr w:rsidR="008825E9" w:rsidRPr="00BA42F0" w14:paraId="7969FA4F" w14:textId="77777777" w:rsidTr="00F42CA4">
        <w:trPr>
          <w:trHeight w:val="20"/>
        </w:trPr>
        <w:tc>
          <w:tcPr>
            <w:tcW w:w="3261" w:type="dxa"/>
            <w:vAlign w:val="bottom"/>
            <w:hideMark/>
          </w:tcPr>
          <w:p w14:paraId="04EB78D2" w14:textId="7B89CA7A" w:rsidR="008825E9" w:rsidRPr="00BA42F0" w:rsidRDefault="00F42CA4" w:rsidP="00F42CA4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819B9"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มิถุนายน</w:t>
            </w:r>
            <w:r w:rsidR="0000765B" w:rsidRPr="00BA42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819B9"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676F81" w14:textId="4EEB2955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373</w:t>
            </w:r>
            <w:r w:rsidR="00171557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466</w:t>
            </w:r>
          </w:p>
        </w:tc>
        <w:tc>
          <w:tcPr>
            <w:tcW w:w="236" w:type="dxa"/>
            <w:vAlign w:val="bottom"/>
          </w:tcPr>
          <w:p w14:paraId="4F2D8E37" w14:textId="77777777" w:rsidR="008825E9" w:rsidRPr="00BA42F0" w:rsidRDefault="008825E9" w:rsidP="008825E9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89B5FA" w14:textId="673A13C9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78</w:t>
            </w:r>
            <w:r w:rsidR="00171557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178</w:t>
            </w:r>
          </w:p>
        </w:tc>
        <w:tc>
          <w:tcPr>
            <w:tcW w:w="236" w:type="dxa"/>
            <w:vAlign w:val="bottom"/>
          </w:tcPr>
          <w:p w14:paraId="57171D46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CADE2C" w14:textId="1902466F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</w:t>
            </w:r>
            <w:r w:rsidR="00DA4195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441</w:t>
            </w:r>
          </w:p>
        </w:tc>
        <w:tc>
          <w:tcPr>
            <w:tcW w:w="243" w:type="dxa"/>
            <w:vAlign w:val="bottom"/>
          </w:tcPr>
          <w:p w14:paraId="7DBA0C5B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8FF1C" w14:textId="78DFD70D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182</w:t>
            </w:r>
            <w:r w:rsidR="00DA4195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016</w:t>
            </w:r>
          </w:p>
        </w:tc>
        <w:tc>
          <w:tcPr>
            <w:tcW w:w="236" w:type="dxa"/>
            <w:vAlign w:val="bottom"/>
          </w:tcPr>
          <w:p w14:paraId="6DDFBF58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BC7B92" w14:textId="16A33B5D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153</w:t>
            </w:r>
            <w:r w:rsidR="005A5873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392</w:t>
            </w:r>
          </w:p>
        </w:tc>
        <w:tc>
          <w:tcPr>
            <w:tcW w:w="243" w:type="dxa"/>
            <w:vAlign w:val="bottom"/>
          </w:tcPr>
          <w:p w14:paraId="48DD5965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B4ADC" w14:textId="34B17165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</w:t>
            </w:r>
            <w:r w:rsidR="00DA4195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692</w:t>
            </w:r>
          </w:p>
        </w:tc>
        <w:tc>
          <w:tcPr>
            <w:tcW w:w="243" w:type="dxa"/>
          </w:tcPr>
          <w:p w14:paraId="2233CB97" w14:textId="77777777" w:rsidR="008825E9" w:rsidRPr="00BA42F0" w:rsidRDefault="008825E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6E8827" w14:textId="473C5D11" w:rsidR="008825E9" w:rsidRPr="00BA42F0" w:rsidRDefault="00C819B9" w:rsidP="00DA419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792</w:t>
            </w:r>
            <w:r w:rsidR="005A5873" w:rsidRPr="00BA42F0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185</w:t>
            </w:r>
          </w:p>
        </w:tc>
      </w:tr>
    </w:tbl>
    <w:p w14:paraId="78C72363" w14:textId="77777777" w:rsidR="008825E9" w:rsidRPr="00BA42F0" w:rsidRDefault="008825E9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pPr w:leftFromText="180" w:rightFromText="180" w:vertAnchor="text" w:horzAnchor="margin" w:tblpX="426" w:tblpY="196"/>
        <w:tblW w:w="13818" w:type="dxa"/>
        <w:tblLayout w:type="fixed"/>
        <w:tblLook w:val="01E0" w:firstRow="1" w:lastRow="1" w:firstColumn="1" w:lastColumn="1" w:noHBand="0" w:noVBand="0"/>
      </w:tblPr>
      <w:tblGrid>
        <w:gridCol w:w="3261"/>
        <w:gridCol w:w="1275"/>
        <w:gridCol w:w="236"/>
        <w:gridCol w:w="1182"/>
        <w:gridCol w:w="236"/>
        <w:gridCol w:w="1256"/>
        <w:gridCol w:w="243"/>
        <w:gridCol w:w="1242"/>
        <w:gridCol w:w="236"/>
        <w:gridCol w:w="1323"/>
        <w:gridCol w:w="243"/>
        <w:gridCol w:w="1458"/>
        <w:gridCol w:w="243"/>
        <w:gridCol w:w="1384"/>
      </w:tblGrid>
      <w:tr w:rsidR="000354AE" w:rsidRPr="00BA42F0" w14:paraId="4DDF6567" w14:textId="77777777" w:rsidTr="00C46095">
        <w:trPr>
          <w:trHeight w:val="20"/>
          <w:tblHeader/>
        </w:trPr>
        <w:tc>
          <w:tcPr>
            <w:tcW w:w="3261" w:type="dxa"/>
          </w:tcPr>
          <w:p w14:paraId="7AABB0E1" w14:textId="77777777" w:rsidR="000354AE" w:rsidRPr="00BA42F0" w:rsidRDefault="000354AE" w:rsidP="00C4609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27ADB401" w14:textId="24D7459F" w:rsidR="000354AE" w:rsidRPr="00BA42F0" w:rsidRDefault="000354AE" w:rsidP="000354A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  <w:r w:rsidRPr="00BA42F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0354AE" w:rsidRPr="00BA42F0" w14:paraId="2A5631FC" w14:textId="77777777" w:rsidTr="00C46095">
        <w:trPr>
          <w:trHeight w:val="20"/>
          <w:tblHeader/>
        </w:trPr>
        <w:tc>
          <w:tcPr>
            <w:tcW w:w="3261" w:type="dxa"/>
          </w:tcPr>
          <w:p w14:paraId="0E41EE7F" w14:textId="77777777" w:rsidR="000354AE" w:rsidRPr="00BA42F0" w:rsidRDefault="000354AE" w:rsidP="00C4609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2673BF5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73D3D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</w:tcPr>
          <w:p w14:paraId="7F937F0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7E17A6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hideMark/>
          </w:tcPr>
          <w:p w14:paraId="785E13F1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43" w:type="dxa"/>
          </w:tcPr>
          <w:p w14:paraId="4C30002F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6883D9D2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เครื่องจักร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</w:p>
        </w:tc>
        <w:tc>
          <w:tcPr>
            <w:tcW w:w="236" w:type="dxa"/>
          </w:tcPr>
          <w:p w14:paraId="254849D2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144D2C8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857262A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325FD520" w14:textId="70E01D9A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  <w:r w:rsidR="005F1FA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43" w:type="dxa"/>
          </w:tcPr>
          <w:p w14:paraId="21800B7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4" w:type="dxa"/>
          </w:tcPr>
          <w:p w14:paraId="48456C3D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354AE" w:rsidRPr="00BA42F0" w14:paraId="5BDD263E" w14:textId="77777777" w:rsidTr="00C46095">
        <w:trPr>
          <w:trHeight w:val="20"/>
          <w:tblHeader/>
        </w:trPr>
        <w:tc>
          <w:tcPr>
            <w:tcW w:w="3261" w:type="dxa"/>
          </w:tcPr>
          <w:p w14:paraId="47C85182" w14:textId="77777777" w:rsidR="000354AE" w:rsidRPr="00BA42F0" w:rsidRDefault="000354AE" w:rsidP="00C4609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hideMark/>
          </w:tcPr>
          <w:p w14:paraId="6AEBD492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7446D7E7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hideMark/>
          </w:tcPr>
          <w:p w14:paraId="5CD5A44A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36" w:type="dxa"/>
          </w:tcPr>
          <w:p w14:paraId="0B0C8FF7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56" w:type="dxa"/>
            <w:hideMark/>
          </w:tcPr>
          <w:p w14:paraId="7BFBAB7A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243" w:type="dxa"/>
          </w:tcPr>
          <w:p w14:paraId="00EE62BB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hideMark/>
          </w:tcPr>
          <w:p w14:paraId="544E59B4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อุปกรณ์โรงงาน</w:t>
            </w:r>
          </w:p>
        </w:tc>
        <w:tc>
          <w:tcPr>
            <w:tcW w:w="236" w:type="dxa"/>
          </w:tcPr>
          <w:p w14:paraId="5CD429F4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3" w:type="dxa"/>
            <w:hideMark/>
          </w:tcPr>
          <w:p w14:paraId="525A5998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3" w:type="dxa"/>
          </w:tcPr>
          <w:p w14:paraId="6F2C01E5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8" w:type="dxa"/>
            <w:hideMark/>
          </w:tcPr>
          <w:p w14:paraId="06519AB1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 w:rsidRPr="00BA42F0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243" w:type="dxa"/>
          </w:tcPr>
          <w:p w14:paraId="03A82C61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hideMark/>
          </w:tcPr>
          <w:p w14:paraId="65BB41EE" w14:textId="77777777" w:rsidR="000354AE" w:rsidRPr="00BA42F0" w:rsidRDefault="000354AE" w:rsidP="00C4609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54AE" w:rsidRPr="00BA42F0" w14:paraId="4BA6B77C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4E11101C" w14:textId="77777777" w:rsidR="000354AE" w:rsidRPr="00BA42F0" w:rsidRDefault="000354AE" w:rsidP="00C4609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557" w:type="dxa"/>
            <w:gridSpan w:val="13"/>
          </w:tcPr>
          <w:p w14:paraId="7FA3D81C" w14:textId="77777777" w:rsidR="000354AE" w:rsidRPr="00BA42F0" w:rsidRDefault="000354AE" w:rsidP="00C46095">
            <w:pPr>
              <w:spacing w:line="240" w:lineRule="auto"/>
              <w:ind w:left="-108" w:right="-1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0354AE" w:rsidRPr="00BA42F0" w14:paraId="1F00E13B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55DA0010" w14:textId="1AC9DE5C" w:rsidR="000354AE" w:rsidRPr="00BA42F0" w:rsidRDefault="000354AE" w:rsidP="00C46095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C819B9" w:rsidRPr="00BA42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  <w:r w:rsidR="0000765B" w:rsidRPr="00BA42F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819B9" w:rsidRPr="00BA42F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vAlign w:val="bottom"/>
          </w:tcPr>
          <w:p w14:paraId="274154DC" w14:textId="192E1145" w:rsidR="000354AE" w:rsidRPr="00BA42F0" w:rsidRDefault="00C819B9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50</w:t>
            </w:r>
            <w:r w:rsidR="008109E4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982</w:t>
            </w:r>
          </w:p>
        </w:tc>
        <w:tc>
          <w:tcPr>
            <w:tcW w:w="236" w:type="dxa"/>
            <w:vAlign w:val="bottom"/>
          </w:tcPr>
          <w:p w14:paraId="106136BE" w14:textId="77777777" w:rsidR="000354AE" w:rsidRPr="00BA42F0" w:rsidRDefault="000354AE" w:rsidP="00C4609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C7DE10D" w14:textId="112F5DF7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979</w:t>
            </w:r>
          </w:p>
        </w:tc>
        <w:tc>
          <w:tcPr>
            <w:tcW w:w="236" w:type="dxa"/>
            <w:vAlign w:val="bottom"/>
          </w:tcPr>
          <w:p w14:paraId="042F9B40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1638C8A" w14:textId="51BCC48D" w:rsidR="000354AE" w:rsidRPr="00BA42F0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53135D01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28E3C528" w14:textId="6E8D8C13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005</w:t>
            </w:r>
          </w:p>
        </w:tc>
        <w:tc>
          <w:tcPr>
            <w:tcW w:w="236" w:type="dxa"/>
            <w:vAlign w:val="bottom"/>
          </w:tcPr>
          <w:p w14:paraId="450F688C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7B2A949A" w14:textId="34D9D1EE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35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794</w:t>
            </w:r>
          </w:p>
        </w:tc>
        <w:tc>
          <w:tcPr>
            <w:tcW w:w="243" w:type="dxa"/>
            <w:vAlign w:val="bottom"/>
          </w:tcPr>
          <w:p w14:paraId="2B93DEAB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62D21060" w14:textId="71CAEBFC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180</w:t>
            </w:r>
          </w:p>
        </w:tc>
        <w:tc>
          <w:tcPr>
            <w:tcW w:w="243" w:type="dxa"/>
          </w:tcPr>
          <w:p w14:paraId="2FCB0CF1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1BBC39C4" w14:textId="33CD40ED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92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940</w:t>
            </w:r>
          </w:p>
        </w:tc>
      </w:tr>
      <w:tr w:rsidR="000354AE" w:rsidRPr="00BA42F0" w14:paraId="5CED2397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7FCD63C7" w14:textId="77777777" w:rsidR="000354AE" w:rsidRPr="00BA42F0" w:rsidRDefault="000354AE" w:rsidP="00C46095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75" w:type="dxa"/>
            <w:vAlign w:val="bottom"/>
          </w:tcPr>
          <w:p w14:paraId="0579D736" w14:textId="2A6F4315" w:rsidR="000354AE" w:rsidRPr="00BA42F0" w:rsidRDefault="008109E4" w:rsidP="008109E4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2E41E74B" w14:textId="77777777" w:rsidR="000354AE" w:rsidRPr="00BA42F0" w:rsidRDefault="000354AE" w:rsidP="00C4609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3152F653" w14:textId="1B34B1AD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25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596</w:t>
            </w:r>
          </w:p>
        </w:tc>
        <w:tc>
          <w:tcPr>
            <w:tcW w:w="236" w:type="dxa"/>
            <w:vAlign w:val="bottom"/>
          </w:tcPr>
          <w:p w14:paraId="56C08BF8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3C67D50" w14:textId="51CD331B" w:rsidR="000354AE" w:rsidRPr="00BA42F0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60C24632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180BC7BB" w14:textId="13D25048" w:rsidR="000354AE" w:rsidRPr="00BA42F0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6FA0310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10544426" w14:textId="084EBF69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269</w:t>
            </w:r>
          </w:p>
        </w:tc>
        <w:tc>
          <w:tcPr>
            <w:tcW w:w="243" w:type="dxa"/>
            <w:vAlign w:val="bottom"/>
          </w:tcPr>
          <w:p w14:paraId="0BC71649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6FAEB600" w14:textId="102291A0" w:rsidR="000354AE" w:rsidRPr="00BA42F0" w:rsidRDefault="002E4F85" w:rsidP="002E4F85">
            <w:pPr>
              <w:tabs>
                <w:tab w:val="decimal" w:pos="641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</w:tcPr>
          <w:p w14:paraId="1C8902C8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4F3C71F8" w14:textId="7FB4B038" w:rsidR="000354AE" w:rsidRPr="00BA42F0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26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865</w:t>
            </w:r>
          </w:p>
        </w:tc>
      </w:tr>
      <w:tr w:rsidR="000354AE" w:rsidRPr="00BA42F0" w14:paraId="266A715E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662D9A17" w14:textId="77777777" w:rsidR="000354AE" w:rsidRPr="00BA42F0" w:rsidRDefault="000354AE" w:rsidP="00C46095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A42F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A42F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</w:t>
            </w:r>
          </w:p>
        </w:tc>
        <w:tc>
          <w:tcPr>
            <w:tcW w:w="1275" w:type="dxa"/>
            <w:vAlign w:val="bottom"/>
          </w:tcPr>
          <w:p w14:paraId="7E7D5E56" w14:textId="157FB273" w:rsidR="000354AE" w:rsidRPr="00BA42F0" w:rsidRDefault="008109E4" w:rsidP="008109E4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4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878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2A98FE5B" w14:textId="77777777" w:rsidR="000354AE" w:rsidRPr="00BA42F0" w:rsidRDefault="000354AE" w:rsidP="00C4609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4A62BF4D" w14:textId="58062135" w:rsidR="000354AE" w:rsidRPr="00BA42F0" w:rsidRDefault="006133E4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194</w:t>
            </w:r>
            <w:r w:rsidR="002E4F85"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</w:tcPr>
          <w:p w14:paraId="4951C96F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61A986B5" w14:textId="482E8380" w:rsidR="000354AE" w:rsidRPr="00BA42F0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FA1B05C" w14:textId="77777777" w:rsidR="000354AE" w:rsidRPr="00BA42F0" w:rsidRDefault="000354AE" w:rsidP="00C46095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2" w:type="dxa"/>
            <w:vAlign w:val="bottom"/>
          </w:tcPr>
          <w:p w14:paraId="38F794C3" w14:textId="2C261BC6" w:rsidR="000354AE" w:rsidRPr="00BA42F0" w:rsidRDefault="002E4F85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325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12C06E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236CE94B" w14:textId="05F0411E" w:rsidR="000354AE" w:rsidRPr="00BA42F0" w:rsidRDefault="005A5873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7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454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243EB7F7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152450C8" w14:textId="4AEA0702" w:rsidR="000354AE" w:rsidRPr="00BA42F0" w:rsidRDefault="002E4F85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59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2D3BB82A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6714DCE0" w14:textId="379135A8" w:rsidR="000354AE" w:rsidRPr="00BA42F0" w:rsidRDefault="006133E4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16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910</w:t>
            </w:r>
            <w:r w:rsidR="005A5873"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</w:tr>
      <w:tr w:rsidR="000354AE" w:rsidRPr="00F42CA4" w14:paraId="54B6DCBE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5C8BDD84" w14:textId="093B3307" w:rsidR="000354AE" w:rsidRPr="00BA42F0" w:rsidRDefault="00BA42F0" w:rsidP="00C46095">
            <w:pPr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160BD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75" w:type="dxa"/>
            <w:vAlign w:val="bottom"/>
          </w:tcPr>
          <w:p w14:paraId="7CBDFDE5" w14:textId="096D41A4" w:rsidR="000354AE" w:rsidRPr="00BA42F0" w:rsidRDefault="008109E4" w:rsidP="008109E4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cs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FC23E71" w14:textId="77777777" w:rsidR="000354AE" w:rsidRPr="00BA42F0" w:rsidRDefault="000354AE" w:rsidP="00C4609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79E23F74" w14:textId="21621FBA" w:rsidR="000354AE" w:rsidRPr="00BA42F0" w:rsidRDefault="002E4F85" w:rsidP="002E4F85">
            <w:pPr>
              <w:tabs>
                <w:tab w:val="decimal" w:pos="652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77A92D23" w14:textId="77777777" w:rsidR="000354AE" w:rsidRPr="00BA42F0" w:rsidRDefault="000354AE" w:rsidP="00C46095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6" w:type="dxa"/>
            <w:vAlign w:val="bottom"/>
          </w:tcPr>
          <w:p w14:paraId="30359C6A" w14:textId="3B77A688" w:rsidR="000354AE" w:rsidRPr="00BA42F0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13BE5C5D" w14:textId="77777777" w:rsidR="000354AE" w:rsidRPr="00BA42F0" w:rsidRDefault="000354AE" w:rsidP="00C46095">
            <w:pPr>
              <w:tabs>
                <w:tab w:val="decimal" w:pos="1033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08EA04B3" w14:textId="065E8D56" w:rsidR="000354AE" w:rsidRPr="00BA42F0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14C30140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vAlign w:val="bottom"/>
          </w:tcPr>
          <w:p w14:paraId="1813ACE6" w14:textId="5F505F6D" w:rsidR="000354AE" w:rsidRPr="00BA42F0" w:rsidRDefault="002E4F85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481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43" w:type="dxa"/>
            <w:vAlign w:val="bottom"/>
          </w:tcPr>
          <w:p w14:paraId="45DCB352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vAlign w:val="bottom"/>
          </w:tcPr>
          <w:p w14:paraId="3ED81A5E" w14:textId="19396073" w:rsidR="000354AE" w:rsidRPr="00BA42F0" w:rsidRDefault="002E4F85" w:rsidP="002E4F85">
            <w:pPr>
              <w:tabs>
                <w:tab w:val="decimal" w:pos="641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</w:tcPr>
          <w:p w14:paraId="0378703A" w14:textId="77777777" w:rsidR="000354AE" w:rsidRPr="00BA42F0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vAlign w:val="bottom"/>
          </w:tcPr>
          <w:p w14:paraId="3E762003" w14:textId="59144BA8" w:rsidR="000354AE" w:rsidRPr="002E4F85" w:rsidRDefault="002E4F85" w:rsidP="002E4F85">
            <w:pPr>
              <w:tabs>
                <w:tab w:val="decimal" w:pos="884"/>
              </w:tabs>
              <w:rPr>
                <w:rFonts w:ascii="Angsana New" w:hAnsi="Angsana New"/>
                <w:sz w:val="24"/>
                <w:szCs w:val="24"/>
                <w:lang w:eastAsia="en-GB"/>
              </w:rPr>
            </w:pP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(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1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,</w:t>
            </w:r>
            <w:r w:rsidR="00C819B9" w:rsidRPr="00BA42F0">
              <w:rPr>
                <w:rFonts w:ascii="Angsana New" w:hAnsi="Angsana New"/>
                <w:sz w:val="24"/>
                <w:szCs w:val="24"/>
                <w:lang w:val="en-US" w:eastAsia="en-GB"/>
              </w:rPr>
              <w:t>481</w:t>
            </w:r>
            <w:r w:rsidRPr="00BA42F0">
              <w:rPr>
                <w:rFonts w:ascii="Angsana New" w:hAnsi="Angsana New"/>
                <w:sz w:val="24"/>
                <w:szCs w:val="24"/>
                <w:lang w:eastAsia="en-GB"/>
              </w:rPr>
              <w:t>)</w:t>
            </w:r>
          </w:p>
        </w:tc>
      </w:tr>
      <w:tr w:rsidR="000354AE" w:rsidRPr="00F42CA4" w14:paraId="6A1186F6" w14:textId="77777777" w:rsidTr="00C46095">
        <w:trPr>
          <w:trHeight w:val="20"/>
        </w:trPr>
        <w:tc>
          <w:tcPr>
            <w:tcW w:w="3261" w:type="dxa"/>
            <w:vAlign w:val="bottom"/>
            <w:hideMark/>
          </w:tcPr>
          <w:p w14:paraId="31AE34EA" w14:textId="0788C952" w:rsidR="000354AE" w:rsidRPr="0000765B" w:rsidRDefault="000354AE" w:rsidP="0000765B">
            <w:pPr>
              <w:spacing w:line="240" w:lineRule="auto"/>
              <w:ind w:left="165" w:right="-108" w:hanging="16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F42C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 xml:space="preserve">ณ วันที่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0076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42CA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มิถุนาย</w:t>
            </w:r>
            <w:r w:rsidR="000076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น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30B0E1" w14:textId="04140F70" w:rsidR="000354AE" w:rsidRPr="008109E4" w:rsidRDefault="00C819B9" w:rsidP="008109E4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46</w:t>
            </w:r>
            <w:r w:rsidR="008109E4" w:rsidRPr="008109E4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104</w:t>
            </w:r>
          </w:p>
        </w:tc>
        <w:tc>
          <w:tcPr>
            <w:tcW w:w="236" w:type="dxa"/>
            <w:vAlign w:val="bottom"/>
          </w:tcPr>
          <w:p w14:paraId="7DFE603B" w14:textId="77777777" w:rsidR="000354AE" w:rsidRPr="00F42CA4" w:rsidRDefault="000354AE" w:rsidP="00C4609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BEB5FE" w14:textId="00E50E85" w:rsidR="000354AE" w:rsidRPr="002E4F85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25</w:t>
            </w:r>
            <w:r w:rsidR="002E4F85" w:rsidRPr="002E4F85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381</w:t>
            </w:r>
          </w:p>
        </w:tc>
        <w:tc>
          <w:tcPr>
            <w:tcW w:w="236" w:type="dxa"/>
            <w:vAlign w:val="bottom"/>
          </w:tcPr>
          <w:p w14:paraId="095893BD" w14:textId="77777777" w:rsidR="000354AE" w:rsidRPr="00F42CA4" w:rsidRDefault="000354AE" w:rsidP="00C4609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28718F" w14:textId="783C91DC" w:rsidR="000354AE" w:rsidRPr="002E4F85" w:rsidRDefault="002E4F85" w:rsidP="002E4F85">
            <w:pPr>
              <w:tabs>
                <w:tab w:val="decimal" w:pos="648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2E4F85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789941C1" w14:textId="77777777" w:rsidR="000354AE" w:rsidRPr="00F42CA4" w:rsidRDefault="000354AE" w:rsidP="00C46095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7C7BE8" w14:textId="0FAF31B3" w:rsidR="000354AE" w:rsidRPr="002E4F85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</w:t>
            </w:r>
            <w:r w:rsidR="002E4F85" w:rsidRPr="002E4F85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680</w:t>
            </w:r>
          </w:p>
        </w:tc>
        <w:tc>
          <w:tcPr>
            <w:tcW w:w="236" w:type="dxa"/>
            <w:vAlign w:val="bottom"/>
          </w:tcPr>
          <w:p w14:paraId="04AA3140" w14:textId="77777777" w:rsidR="000354AE" w:rsidRPr="002E4F85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30200C" w14:textId="1CC9064D" w:rsidR="000354AE" w:rsidRPr="002E4F85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28</w:t>
            </w:r>
            <w:r w:rsidR="005A5873" w:rsidRPr="005A5873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128</w:t>
            </w:r>
          </w:p>
        </w:tc>
        <w:tc>
          <w:tcPr>
            <w:tcW w:w="243" w:type="dxa"/>
            <w:vAlign w:val="bottom"/>
          </w:tcPr>
          <w:p w14:paraId="214A1DE4" w14:textId="77777777" w:rsidR="000354AE" w:rsidRPr="002E4F85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6969C7" w14:textId="5AD3FE89" w:rsidR="000354AE" w:rsidRPr="002E4F85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121</w:t>
            </w:r>
          </w:p>
        </w:tc>
        <w:tc>
          <w:tcPr>
            <w:tcW w:w="243" w:type="dxa"/>
          </w:tcPr>
          <w:p w14:paraId="6E0BC8BD" w14:textId="77777777" w:rsidR="000354AE" w:rsidRPr="002E4F85" w:rsidRDefault="000354AE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20E582" w14:textId="5AC37F3A" w:rsidR="000354AE" w:rsidRPr="002E4F85" w:rsidRDefault="00C819B9" w:rsidP="002E4F85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</w:pP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101</w:t>
            </w:r>
            <w:r w:rsidR="005A5873" w:rsidRPr="005A5873">
              <w:rPr>
                <w:rFonts w:ascii="Angsana New" w:hAnsi="Angsana New"/>
                <w:b/>
                <w:bCs/>
                <w:sz w:val="24"/>
                <w:szCs w:val="24"/>
                <w:lang w:eastAsia="en-GB"/>
              </w:rPr>
              <w:t>,</w:t>
            </w:r>
            <w:r w:rsidRPr="00C819B9">
              <w:rPr>
                <w:rFonts w:ascii="Angsana New" w:hAnsi="Angsana New"/>
                <w:b/>
                <w:bCs/>
                <w:sz w:val="24"/>
                <w:szCs w:val="24"/>
                <w:lang w:val="en-US" w:eastAsia="en-GB"/>
              </w:rPr>
              <w:t>414</w:t>
            </w:r>
          </w:p>
        </w:tc>
      </w:tr>
    </w:tbl>
    <w:p w14:paraId="08312EB8" w14:textId="77777777" w:rsidR="00FF753D" w:rsidRDefault="00FF753D" w:rsidP="00450B8C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  <w:sectPr w:rsidR="00FF753D" w:rsidSect="008109E4">
          <w:pgSz w:w="16840" w:h="11907" w:orient="landscape" w:code="9"/>
          <w:pgMar w:top="692" w:right="1106" w:bottom="680" w:left="1151" w:header="720" w:footer="720" w:gutter="0"/>
          <w:cols w:space="720"/>
          <w:docGrid w:linePitch="326"/>
        </w:sectPr>
      </w:pPr>
    </w:p>
    <w:p w14:paraId="71D0550C" w14:textId="6B369EB5" w:rsidR="004E55E4" w:rsidRPr="00F065D7" w:rsidRDefault="004E55E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/>
          <w:b/>
          <w:bCs/>
          <w:sz w:val="30"/>
          <w:szCs w:val="30"/>
          <w:cs/>
          <w:lang w:val="th-TH"/>
        </w:rPr>
        <w:lastRenderedPageBreak/>
        <w:t>โครงการ</w:t>
      </w:r>
      <w:r w:rsidR="00571135" w:rsidRPr="00F065D7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ร่วมลงทุนระหว่างนายจ้างและลูกจ้างของ</w:t>
      </w:r>
      <w:r w:rsidRPr="00F065D7">
        <w:rPr>
          <w:rFonts w:asciiTheme="majorBidi" w:hAnsiTheme="majorBidi"/>
          <w:b/>
          <w:bCs/>
          <w:sz w:val="30"/>
          <w:szCs w:val="30"/>
          <w:cs/>
          <w:lang w:val="th-TH"/>
        </w:rPr>
        <w:t>บริษัทจดทะเบียน</w:t>
      </w:r>
    </w:p>
    <w:p w14:paraId="3674D233" w14:textId="0984B2FE" w:rsidR="004E55E4" w:rsidRPr="00F065D7" w:rsidRDefault="004E55E4" w:rsidP="007B00A1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306CDE15" w14:textId="77777777" w:rsidR="001A0F27" w:rsidRDefault="001A0F27" w:rsidP="001A0F27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ในเดือนเมษายน 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 xml:space="preserve">2563 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กลุ่มบริษัทได้เริ่มจ่ายเงินสมทบเข้า</w:t>
      </w:r>
      <w:r w:rsidRPr="00D74F0E">
        <w:rPr>
          <w:rFonts w:asciiTheme="majorBidi" w:hAnsiTheme="majorBidi" w:cs="Angsana New" w:hint="cs"/>
          <w:sz w:val="30"/>
          <w:szCs w:val="30"/>
          <w:cs/>
          <w:lang w:val="en-US"/>
        </w:rPr>
        <w:t>โครงการร่วมลงทุนระหว่างนายจ้างและลูกจ้างของบริษัทจดทะเบียน (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>EJIP)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ซึ่งเป็นไปตามหลักเกณฑ์</w:t>
      </w: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D74F0E"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โครงการ </w:t>
      </w:r>
      <w:r w:rsidRPr="00D74F0E">
        <w:rPr>
          <w:rFonts w:asciiTheme="majorBidi" w:hAnsiTheme="majorBidi" w:cstheme="majorBidi" w:hint="cs"/>
          <w:sz w:val="30"/>
          <w:szCs w:val="30"/>
          <w:lang w:val="th-TH"/>
        </w:rPr>
        <w:t xml:space="preserve">EJIP </w:t>
      </w: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 xml:space="preserve">17 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กรกฎาคม </w:t>
      </w:r>
      <w:r w:rsidRPr="00D74F0E">
        <w:rPr>
          <w:rFonts w:asciiTheme="majorBidi" w:hAnsiTheme="majorBidi" w:cstheme="majorBidi" w:hint="cs"/>
          <w:sz w:val="30"/>
          <w:szCs w:val="30"/>
          <w:lang w:val="en-US"/>
        </w:rPr>
        <w:t>2562</w:t>
      </w:r>
      <w:r w:rsidRPr="00D74F0E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D74F0E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โดยมีรายละเอียดดังนี้</w:t>
      </w:r>
      <w:r>
        <w:rPr>
          <w:rFonts w:asciiTheme="majorBidi" w:hAnsiTheme="majorBidi" w:cs="Angsana New" w:hint="cs"/>
          <w:sz w:val="30"/>
          <w:szCs w:val="30"/>
          <w:cs/>
          <w:lang w:val="th-TH"/>
        </w:rPr>
        <w:t xml:space="preserve"> </w:t>
      </w:r>
    </w:p>
    <w:p w14:paraId="6ABA0419" w14:textId="77777777" w:rsidR="007443E3" w:rsidRPr="00C819B9" w:rsidRDefault="007443E3" w:rsidP="005151EE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9A3C07" w:rsidRPr="00F065D7" w14:paraId="017C4502" w14:textId="77777777" w:rsidTr="00824745">
        <w:trPr>
          <w:tblHeader/>
        </w:trPr>
        <w:tc>
          <w:tcPr>
            <w:tcW w:w="3084" w:type="dxa"/>
          </w:tcPr>
          <w:p w14:paraId="459721ED" w14:textId="17700AD6" w:rsidR="009A3C07" w:rsidRPr="00824745" w:rsidRDefault="009A3C07" w:rsidP="00824745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8247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รายการ</w:t>
            </w:r>
          </w:p>
        </w:tc>
        <w:tc>
          <w:tcPr>
            <w:tcW w:w="6200" w:type="dxa"/>
          </w:tcPr>
          <w:p w14:paraId="51FD6799" w14:textId="35F0557F" w:rsidR="009A3C07" w:rsidRPr="00F065D7" w:rsidRDefault="009A3C07" w:rsidP="005151EE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/>
              </w:rPr>
            </w:pPr>
            <w:r w:rsidRPr="0082474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รายละเอียดของโครงการ </w:t>
            </w:r>
            <w:r w:rsidRPr="008247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EJIP</w:t>
            </w:r>
          </w:p>
        </w:tc>
      </w:tr>
      <w:tr w:rsidR="0001153D" w:rsidRPr="00F065D7" w14:paraId="34AF4474" w14:textId="77777777" w:rsidTr="00824745">
        <w:tc>
          <w:tcPr>
            <w:tcW w:w="3084" w:type="dxa"/>
          </w:tcPr>
          <w:p w14:paraId="7D9801D4" w14:textId="7D910552" w:rsidR="0001153D" w:rsidRPr="00F065D7" w:rsidRDefault="0001153D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</w:tcPr>
          <w:p w14:paraId="4B8B28F6" w14:textId="10E96BDB" w:rsidR="0001153D" w:rsidRPr="00F065D7" w:rsidRDefault="0001153D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01153D" w:rsidRPr="00F065D7" w14:paraId="4287CDD4" w14:textId="77777777" w:rsidTr="00824745">
        <w:tc>
          <w:tcPr>
            <w:tcW w:w="3084" w:type="dxa"/>
          </w:tcPr>
          <w:p w14:paraId="42E1DCE0" w14:textId="574F9CC0" w:rsidR="0001153D" w:rsidRPr="00824745" w:rsidRDefault="00E2376A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</w:pPr>
            <w:r w:rsidRPr="00F065D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C267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  <w:r w:rsidR="00AB28F9" w:rsidRPr="00C2676F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="00AB28F9" w:rsidRPr="00C267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9A3C07" w:rsidRPr="00C2676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>รวม</w:t>
            </w:r>
            <w:r w:rsidR="00AB28F9" w:rsidRPr="00C2676F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US"/>
              </w:rPr>
              <w:t xml:space="preserve"> </w:t>
            </w:r>
            <w:r w:rsidR="00AB28F9" w:rsidRPr="00C2676F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Silent Period)</w:t>
            </w:r>
          </w:p>
        </w:tc>
        <w:tc>
          <w:tcPr>
            <w:tcW w:w="6200" w:type="dxa"/>
          </w:tcPr>
          <w:p w14:paraId="6DE342D5" w14:textId="0C9C45A8" w:rsidR="0001153D" w:rsidRPr="00824745" w:rsidRDefault="00E2376A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ตั้งแต่วันที่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เมษายน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2563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ถึง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31</w:t>
            </w:r>
            <w:r w:rsidRPr="00C819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มีนาคม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2568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รวมระยะเวลา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C819B9" w:rsidRPr="00824745">
              <w:rPr>
                <w:rFonts w:asciiTheme="majorBidi" w:hAnsiTheme="majorBidi" w:cstheme="majorBidi" w:hint="cs"/>
                <w:sz w:val="30"/>
                <w:szCs w:val="30"/>
                <w:lang w:val="th-TH"/>
              </w:rPr>
              <w:t>5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Pr="00C81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1153D" w:rsidRPr="00F065D7" w14:paraId="4B0DA32A" w14:textId="77777777" w:rsidTr="00824745">
        <w:tc>
          <w:tcPr>
            <w:tcW w:w="3084" w:type="dxa"/>
          </w:tcPr>
          <w:p w14:paraId="6EF01FF2" w14:textId="790308DA" w:rsidR="0001153D" w:rsidRPr="00F065D7" w:rsidRDefault="00E2376A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82474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F065D7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</w:tcPr>
          <w:p w14:paraId="0D067044" w14:textId="04777940" w:rsidR="0001153D" w:rsidRPr="00C819B9" w:rsidRDefault="00E2376A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C819B9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01153D" w:rsidRPr="00F065D7" w14:paraId="46BDB90D" w14:textId="77777777" w:rsidTr="00824745">
        <w:tc>
          <w:tcPr>
            <w:tcW w:w="3084" w:type="dxa"/>
          </w:tcPr>
          <w:p w14:paraId="65396084" w14:textId="0F606BAF" w:rsidR="0001153D" w:rsidRPr="00F065D7" w:rsidRDefault="009A3C07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ระยะเวลา</w:t>
            </w:r>
            <w:r w:rsidRPr="00F065D7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</w:tcPr>
          <w:p w14:paraId="6538951F" w14:textId="6C305E3B" w:rsidR="0001153D" w:rsidRPr="00C819B9" w:rsidRDefault="009A3C07" w:rsidP="00824745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ตั้งแต่เดือนเมษายน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2563</w:t>
            </w:r>
            <w:r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2566</w:t>
            </w:r>
            <w:r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="00C819B9"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</w:t>
            </w:r>
            <w:r w:rsidRPr="00824745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824745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01153D" w:rsidRPr="00F065D7" w14:paraId="54A7FFC7" w14:textId="77777777" w:rsidTr="00824745">
        <w:tc>
          <w:tcPr>
            <w:tcW w:w="3084" w:type="dxa"/>
          </w:tcPr>
          <w:p w14:paraId="77710C0C" w14:textId="44FD1EDB" w:rsidR="0001153D" w:rsidRPr="009944EC" w:rsidRDefault="009A3C07" w:rsidP="00824745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944E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รูปแบบ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</w:tcPr>
          <w:p w14:paraId="72DE5B97" w14:textId="6D29374A" w:rsidR="00313D5D" w:rsidRPr="009944EC" w:rsidRDefault="00313D5D" w:rsidP="00313D5D">
            <w:pPr>
              <w:pStyle w:val="ListParagraph"/>
              <w:numPr>
                <w:ilvl w:val="0"/>
                <w:numId w:val="23"/>
              </w:numPr>
              <w:spacing w:before="240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2 - 20 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="00B720E2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50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25A74FAB" w14:textId="55D305F4" w:rsidR="00313D5D" w:rsidRPr="009944EC" w:rsidRDefault="00313D5D" w:rsidP="00313D5D">
            <w:pPr>
              <w:pStyle w:val="ListParagraph"/>
              <w:numPr>
                <w:ilvl w:val="0"/>
                <w:numId w:val="23"/>
              </w:numPr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บริษัทจะจ่ายเงินสมทบให้ในอัตราร้อยละ 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100 - 125</w:t>
            </w:r>
            <w:r w:rsidRPr="009944EC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46E830E1" w14:textId="62413D79" w:rsidR="00F8552E" w:rsidRPr="009944EC" w:rsidRDefault="00313D5D" w:rsidP="00313D5D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cs/>
              </w:rPr>
            </w:pP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9944EC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OSP) 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9944EC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OSP (OSP-R) 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552DF1" w:rsidRPr="00F065D7" w14:paraId="4CFEA8C4" w14:textId="77777777" w:rsidTr="00824745">
        <w:tc>
          <w:tcPr>
            <w:tcW w:w="3084" w:type="dxa"/>
          </w:tcPr>
          <w:p w14:paraId="33606D74" w14:textId="6A8D1081" w:rsidR="00552DF1" w:rsidRPr="009944EC" w:rsidRDefault="00552DF1" w:rsidP="00B720E2">
            <w:pPr>
              <w:pStyle w:val="Footer"/>
              <w:numPr>
                <w:ilvl w:val="0"/>
                <w:numId w:val="24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lastRenderedPageBreak/>
              <w:t>เงื่อนไข</w:t>
            </w:r>
            <w:r w:rsidRPr="009944EC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การถือครองหลักทรัพย์</w:t>
            </w:r>
            <w:r w:rsidR="00B720E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="00AB28F9" w:rsidRPr="00E31871">
              <w:rPr>
                <w:rFonts w:asciiTheme="majorBidi" w:hAnsiTheme="majorBidi" w:cstheme="majorBidi"/>
                <w:spacing w:val="-6"/>
                <w:sz w:val="30"/>
                <w:szCs w:val="30"/>
                <w:lang w:val="en-US"/>
              </w:rPr>
              <w:t>(Silent Period)</w:t>
            </w:r>
          </w:p>
        </w:tc>
        <w:tc>
          <w:tcPr>
            <w:tcW w:w="6200" w:type="dxa"/>
          </w:tcPr>
          <w:p w14:paraId="099BF0AE" w14:textId="03C20A8F" w:rsidR="00552DF1" w:rsidRPr="009944EC" w:rsidRDefault="00552DF1" w:rsidP="00313D5D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ผู้เข้าร่วมโครงการ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มีสิทธิขายหุ้น 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OSP หรือ 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OSP</w:t>
            </w:r>
            <w:r w:rsidRPr="009944E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R 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1F7C20" w14:paraId="651D7C4A" w14:textId="77777777" w:rsidTr="006849EB">
              <w:tc>
                <w:tcPr>
                  <w:tcW w:w="2867" w:type="dxa"/>
                </w:tcPr>
                <w:p w14:paraId="222B3D50" w14:textId="2E8D8544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pacing w:val="-6"/>
                      <w:sz w:val="30"/>
                      <w:szCs w:val="30"/>
                      <w:cs/>
                      <w:lang w:val="th-TH"/>
                    </w:rPr>
                    <w:t>ปี</w:t>
                  </w:r>
                  <w:r>
                    <w:rPr>
                      <w:rFonts w:asciiTheme="majorBidi" w:hAnsiTheme="majorBidi" w:cstheme="majorBidi" w:hint="cs"/>
                      <w:spacing w:val="-6"/>
                      <w:sz w:val="30"/>
                      <w:szCs w:val="30"/>
                      <w:cs/>
                      <w:lang w:val="th-TH"/>
                    </w:rPr>
                    <w:t>ที่ซื้อสะสม</w:t>
                  </w:r>
                </w:p>
              </w:tc>
              <w:tc>
                <w:tcPr>
                  <w:tcW w:w="3107" w:type="dxa"/>
                </w:tcPr>
                <w:p w14:paraId="6FDBFA48" w14:textId="5B3C4ADE" w:rsidR="001F7C20" w:rsidRP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1F7C20" w14:paraId="0C6D7C82" w14:textId="77777777" w:rsidTr="006849EB">
              <w:tc>
                <w:tcPr>
                  <w:tcW w:w="2867" w:type="dxa"/>
                </w:tcPr>
                <w:p w14:paraId="3735FE85" w14:textId="39203188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ปีที่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2</w:t>
                  </w:r>
                  <w:r w:rsidRPr="00E31871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 xml:space="preserve"> </w:t>
                  </w:r>
                  <w:r w:rsidR="003D0820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-</w:t>
                  </w:r>
                  <w:r w:rsidRPr="00E31871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3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en-US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</w:tcPr>
                <w:p w14:paraId="2D7213C7" w14:textId="479A78FF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1F7C20" w14:paraId="28430E08" w14:textId="77777777" w:rsidTr="006849EB">
              <w:tc>
                <w:tcPr>
                  <w:tcW w:w="2867" w:type="dxa"/>
                </w:tcPr>
                <w:p w14:paraId="5F4E3814" w14:textId="65B2A34C" w:rsidR="001F7C20" w:rsidRDefault="001F7C20" w:rsidP="00357A23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ปีที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 xml:space="preserve">่ 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4</w:t>
                  </w:r>
                  <w:r w:rsidRPr="009944EC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</w:t>
                  </w:r>
                  <w:r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นับจากปีที่ซื้อสะสม</w:t>
                  </w:r>
                </w:p>
              </w:tc>
              <w:tc>
                <w:tcPr>
                  <w:tcW w:w="3107" w:type="dxa"/>
                </w:tcPr>
                <w:p w14:paraId="56CA4196" w14:textId="26A09B8F" w:rsidR="001F7C20" w:rsidRPr="001F7C20" w:rsidRDefault="001F7C20" w:rsidP="00CB0346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9944EC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สามารถขายได้</w:t>
                  </w: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จำนวนร้อยละ</w:t>
                  </w:r>
                  <w:r w:rsidR="00E05B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 xml:space="preserve"> </w:t>
                  </w:r>
                  <w:r w:rsidR="00E05BEC"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>100</w:t>
                  </w:r>
                  <w:r>
                    <w:rPr>
                      <w:rFonts w:asciiTheme="majorBidi" w:hAnsiTheme="majorBidi" w:cstheme="majorBidi"/>
                      <w:sz w:val="30"/>
                      <w:szCs w:val="30"/>
                      <w:lang w:val="en-US"/>
                    </w:rPr>
                    <w:t xml:space="preserve"> </w:t>
                  </w: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ของจำ</w:t>
                  </w:r>
                  <w:r w:rsidRPr="009944EC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นวนหุ้น</w:t>
                  </w:r>
                  <w:r w:rsidRPr="009944EC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ของปีที่</w:t>
                  </w:r>
                  <w:r w:rsidR="009A54E1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ซื้อสะส</w:t>
                  </w:r>
                  <w:r w:rsidR="006849EB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  <w:lang w:val="th-TH"/>
                    </w:rPr>
                    <w:t>ม</w:t>
                  </w:r>
                </w:p>
              </w:tc>
            </w:tr>
          </w:tbl>
          <w:p w14:paraId="1553DAD4" w14:textId="41306CF1" w:rsidR="00552DF1" w:rsidRPr="009944EC" w:rsidRDefault="00552DF1" w:rsidP="0099357A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โดยเงื่อนไขข้างต้น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ไม่รวมในกรณีที่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ผู้เข้าร่วม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โครงการ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พ้นสภาพจากการเป็นพนักงานของกลุ่มบริษัท ซึ่งเป็นไปตามเงื่อนไข</w:t>
            </w:r>
            <w:r w:rsidR="00313D5D"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ใน</w:t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สัญญาระหว่างกลุ่มบริษัท</w:t>
            </w:r>
            <w:r w:rsidRPr="009944E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9944E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ผู้เข้าร่วมโครงการและตัวแทนดำเนินการ</w:t>
            </w:r>
          </w:p>
        </w:tc>
      </w:tr>
    </w:tbl>
    <w:p w14:paraId="16BC1441" w14:textId="61F645F2" w:rsidR="0001153D" w:rsidRPr="000448CC" w:rsidRDefault="0014724D" w:rsidP="000448CC">
      <w:pPr>
        <w:tabs>
          <w:tab w:val="left" w:pos="6660"/>
        </w:tabs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>
        <w:br w:type="page"/>
      </w:r>
    </w:p>
    <w:p w14:paraId="735DE8E5" w14:textId="4107954B" w:rsidR="00A47F31" w:rsidRPr="00F065D7" w:rsidRDefault="00554098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</w:t>
      </w:r>
      <w:r w:rsidR="00985BDB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การจำแนก</w:t>
      </w:r>
      <w:r w:rsidR="004822C1"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รายได้</w:t>
      </w:r>
    </w:p>
    <w:p w14:paraId="74BC9C8A" w14:textId="77777777" w:rsidR="00A47F31" w:rsidRPr="00F065D7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02CE4403" w14:textId="44491C58" w:rsidR="007B4D41" w:rsidRPr="00F065D7" w:rsidRDefault="0036351E" w:rsidP="00844554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F065D7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 xml:space="preserve">มี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ส่วนงานที่รายงาน </w:t>
      </w:r>
      <w:r w:rsidR="007B4D41" w:rsidRPr="00F065D7">
        <w:rPr>
          <w:rFonts w:asciiTheme="majorBidi" w:hAnsiTheme="majorBidi" w:cstheme="majorBidi"/>
          <w:sz w:val="30"/>
          <w:szCs w:val="30"/>
          <w:cs/>
        </w:rPr>
        <w:t>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F510C1" w:rsidRPr="00F065D7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="007B4D41" w:rsidRPr="00F065D7">
        <w:rPr>
          <w:rFonts w:asciiTheme="majorBidi" w:hAnsiTheme="majorBidi" w:cstheme="majorBidi"/>
          <w:sz w:val="30"/>
          <w:szCs w:val="30"/>
          <w:cs/>
        </w:rPr>
        <w:t xml:space="preserve"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การดำเนินงานของแต่ละส่วนงานที่รายงานของกลุ่มบริษัทสรุปมีดังนี้ </w:t>
      </w:r>
    </w:p>
    <w:p w14:paraId="3E13CD87" w14:textId="77777777" w:rsidR="00B659E9" w:rsidRPr="00F065D7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18C094DB" w14:textId="113A7B18" w:rsidR="007B4D41" w:rsidRPr="00F065D7" w:rsidRDefault="007B4D41" w:rsidP="00E07809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C819B9" w:rsidRPr="00C819B9">
        <w:rPr>
          <w:rFonts w:asciiTheme="majorBidi" w:hAnsiTheme="majorBidi"/>
          <w:b w:val="0"/>
          <w:bCs w:val="0"/>
          <w:lang w:val="en-US"/>
        </w:rPr>
        <w:t>1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F065D7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2F1B53C0" w14:textId="1667985E" w:rsidR="007B4D41" w:rsidRPr="00F065D7" w:rsidRDefault="007B4D41" w:rsidP="00E07809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C819B9" w:rsidRPr="00C819B9">
        <w:rPr>
          <w:rFonts w:asciiTheme="majorBidi" w:hAnsiTheme="majorBidi"/>
          <w:b w:val="0"/>
          <w:bCs w:val="0"/>
          <w:lang w:val="en-US"/>
        </w:rPr>
        <w:t>2</w:t>
      </w:r>
      <w:r w:rsidRPr="00F065D7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324324" w:rsidRPr="00F065D7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="009D0E2A" w:rsidRPr="00F065D7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4668BD73" w14:textId="49F64FCC" w:rsidR="007B4D41" w:rsidRPr="00F065D7" w:rsidRDefault="007B4D41" w:rsidP="00E07809">
      <w:pPr>
        <w:pStyle w:val="ListParagraph"/>
        <w:numPr>
          <w:ilvl w:val="0"/>
          <w:numId w:val="17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F065D7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C819B9" w:rsidRPr="00C819B9">
        <w:rPr>
          <w:rFonts w:asciiTheme="majorBidi" w:hAnsiTheme="majorBidi"/>
          <w:b w:val="0"/>
          <w:bCs w:val="0"/>
          <w:lang w:val="en-US"/>
        </w:rPr>
        <w:t>3</w:t>
      </w:r>
      <w:r w:rsidRPr="00F065D7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F065D7">
        <w:rPr>
          <w:rFonts w:asciiTheme="majorBidi" w:hAnsiTheme="majorBidi" w:cstheme="majorBidi"/>
          <w:b w:val="0"/>
          <w:bCs w:val="0"/>
          <w:cs/>
        </w:rPr>
        <w:t>อื่นๆ</w:t>
      </w:r>
    </w:p>
    <w:p w14:paraId="3B38B04E" w14:textId="77777777" w:rsidR="007B4D41" w:rsidRPr="00F065D7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8D07DC6" w14:textId="77777777" w:rsidR="007B4D41" w:rsidRPr="00F065D7" w:rsidRDefault="007B4D41" w:rsidP="00844554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F065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F065D7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F065D7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F065D7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F065D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36351E" w:rsidRPr="00F065D7">
        <w:rPr>
          <w:rFonts w:asciiTheme="majorBidi" w:hAnsiTheme="majorBidi" w:cstheme="majorBidi"/>
          <w:sz w:val="30"/>
          <w:szCs w:val="30"/>
          <w:cs/>
        </w:rPr>
        <w:br/>
      </w:r>
      <w:r w:rsidRPr="00F065D7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F065D7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F065D7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175DBD0" w14:textId="77777777" w:rsidR="007E71D3" w:rsidRPr="00F065D7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F065D7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617E8DF5" w14:textId="77777777" w:rsidR="00AB7A6F" w:rsidRPr="00F065D7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4F18D036" w14:textId="77777777" w:rsidR="00B659E9" w:rsidRPr="00F065D7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39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40"/>
        <w:gridCol w:w="876"/>
        <w:gridCol w:w="212"/>
        <w:gridCol w:w="910"/>
        <w:gridCol w:w="184"/>
        <w:gridCol w:w="879"/>
        <w:gridCol w:w="208"/>
        <w:gridCol w:w="891"/>
        <w:gridCol w:w="202"/>
        <w:gridCol w:w="879"/>
        <w:gridCol w:w="218"/>
        <w:gridCol w:w="894"/>
        <w:gridCol w:w="224"/>
        <w:gridCol w:w="873"/>
        <w:gridCol w:w="218"/>
        <w:gridCol w:w="894"/>
        <w:gridCol w:w="184"/>
        <w:gridCol w:w="873"/>
        <w:gridCol w:w="218"/>
        <w:gridCol w:w="888"/>
        <w:gridCol w:w="221"/>
        <w:gridCol w:w="879"/>
        <w:gridCol w:w="221"/>
        <w:gridCol w:w="822"/>
      </w:tblGrid>
      <w:tr w:rsidR="00AB52E7" w:rsidRPr="00F065D7" w14:paraId="78D1678B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05F88A27" w14:textId="77777777" w:rsidR="00515521" w:rsidRPr="00F065D7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bookmarkStart w:id="5" w:name="OLE_LINK3"/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61" w:type="pct"/>
            <w:gridSpan w:val="3"/>
            <w:shd w:val="clear" w:color="auto" w:fill="auto"/>
            <w:vAlign w:val="bottom"/>
          </w:tcPr>
          <w:p w14:paraId="2AD8A82D" w14:textId="55B66B2D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4B88E0E" w14:textId="77777777" w:rsidR="00515521" w:rsidRPr="00F065D7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4" w:type="pct"/>
            <w:gridSpan w:val="3"/>
            <w:shd w:val="clear" w:color="auto" w:fill="auto"/>
            <w:vAlign w:val="bottom"/>
          </w:tcPr>
          <w:p w14:paraId="472E8268" w14:textId="6A215354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67" w:type="pct"/>
            <w:vAlign w:val="bottom"/>
          </w:tcPr>
          <w:p w14:paraId="5E4DA905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" w:type="pct"/>
            <w:gridSpan w:val="3"/>
            <w:shd w:val="clear" w:color="auto" w:fill="auto"/>
            <w:vAlign w:val="bottom"/>
          </w:tcPr>
          <w:p w14:paraId="645A0B77" w14:textId="46C40B22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D76CE96" w14:textId="77777777" w:rsidR="00515521" w:rsidRPr="00F065D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6" w:type="pct"/>
            <w:gridSpan w:val="3"/>
            <w:vAlign w:val="bottom"/>
          </w:tcPr>
          <w:p w14:paraId="01E04216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1354078F" w14:textId="77777777" w:rsidR="00515521" w:rsidRPr="00F065D7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54" w:type="pct"/>
            <w:gridSpan w:val="3"/>
            <w:shd w:val="clear" w:color="auto" w:fill="auto"/>
            <w:vAlign w:val="bottom"/>
          </w:tcPr>
          <w:p w14:paraId="19B2A9F5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62EDE8A" w14:textId="77777777" w:rsidR="00515521" w:rsidRPr="00F065D7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8" w:type="pct"/>
            <w:gridSpan w:val="3"/>
            <w:vAlign w:val="bottom"/>
          </w:tcPr>
          <w:p w14:paraId="7F1C395B" w14:textId="77777777" w:rsidR="00515521" w:rsidRPr="00F065D7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4421AF" w:rsidRPr="00F065D7" w14:paraId="74E5ED16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147E39B5" w14:textId="195A6FF4" w:rsidR="0036351E" w:rsidRPr="00F065D7" w:rsidRDefault="0036351E" w:rsidP="0036351E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C819B9" w:rsidRPr="00C819B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 w:rsidR="006D4A2D" w:rsidRPr="00F065D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6D4A2D"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290" w:type="pct"/>
            <w:shd w:val="clear" w:color="auto" w:fill="auto"/>
          </w:tcPr>
          <w:p w14:paraId="4978921F" w14:textId="77A93B9E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0" w:type="pct"/>
            <w:shd w:val="clear" w:color="auto" w:fill="auto"/>
          </w:tcPr>
          <w:p w14:paraId="318A8009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</w:tcPr>
          <w:p w14:paraId="295EABC4" w14:textId="4FB05301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1" w:type="pct"/>
            <w:shd w:val="clear" w:color="auto" w:fill="auto"/>
          </w:tcPr>
          <w:p w14:paraId="2FF05785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325A5093" w14:textId="08496A48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69" w:type="pct"/>
            <w:shd w:val="clear" w:color="auto" w:fill="auto"/>
          </w:tcPr>
          <w:p w14:paraId="4DD1E746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08A25A66" w14:textId="3B890B5C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7" w:type="pct"/>
          </w:tcPr>
          <w:p w14:paraId="5772B918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733B6D7" w14:textId="0627F31D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45FA503D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2EE510D9" w14:textId="19B4414A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4" w:type="pct"/>
          </w:tcPr>
          <w:p w14:paraId="24C422C2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</w:tcPr>
          <w:p w14:paraId="137642B9" w14:textId="3DE59315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</w:tcPr>
          <w:p w14:paraId="3AEA694E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</w:tcPr>
          <w:p w14:paraId="4DD6B4B8" w14:textId="14B22E35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1" w:type="pct"/>
          </w:tcPr>
          <w:p w14:paraId="40DFD973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66A5EC1D" w14:textId="20A8A06D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065FFE7D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2BB2AEBE" w14:textId="488B57A6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3" w:type="pct"/>
          </w:tcPr>
          <w:p w14:paraId="00E684BF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</w:tcPr>
          <w:p w14:paraId="267F3F12" w14:textId="4FAEE4DE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3" w:type="pct"/>
            <w:shd w:val="clear" w:color="auto" w:fill="auto"/>
          </w:tcPr>
          <w:p w14:paraId="7AA36B68" w14:textId="77777777" w:rsidR="0036351E" w:rsidRPr="00F065D7" w:rsidRDefault="0036351E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</w:tcPr>
          <w:p w14:paraId="6A5C6043" w14:textId="20FEB44C" w:rsidR="0036351E" w:rsidRPr="00F065D7" w:rsidRDefault="00C819B9" w:rsidP="0036351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</w:tr>
      <w:tr w:rsidR="00423834" w:rsidRPr="00F065D7" w14:paraId="029B0F37" w14:textId="77777777" w:rsidTr="004421AF">
        <w:trPr>
          <w:cantSplit/>
          <w:tblHeader/>
        </w:trPr>
        <w:tc>
          <w:tcPr>
            <w:tcW w:w="741" w:type="pct"/>
            <w:shd w:val="clear" w:color="auto" w:fill="auto"/>
          </w:tcPr>
          <w:p w14:paraId="33C563C6" w14:textId="77777777" w:rsidR="00423834" w:rsidRPr="00F065D7" w:rsidRDefault="00423834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259" w:type="pct"/>
            <w:gridSpan w:val="23"/>
            <w:shd w:val="clear" w:color="auto" w:fill="auto"/>
          </w:tcPr>
          <w:p w14:paraId="3691634B" w14:textId="77777777" w:rsidR="00423834" w:rsidRPr="00F065D7" w:rsidRDefault="0042383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4421AF" w:rsidRPr="00F065D7" w14:paraId="388D7858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11A351B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90" w:type="pct"/>
            <w:shd w:val="clear" w:color="auto" w:fill="auto"/>
          </w:tcPr>
          <w:p w14:paraId="41830E83" w14:textId="45A0E696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005</w:t>
            </w:r>
            <w:r w:rsid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5BD07C1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</w:tcPr>
          <w:p w14:paraId="6834BF7D" w14:textId="793A7364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295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655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AA30F6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C92B8F5" w14:textId="566729AD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538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615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53CE8756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352AE3A8" w14:textId="4033F67F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690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023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96C6FB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0065E20" w14:textId="46A66B0F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364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919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F55D6A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4B17B2A2" w14:textId="58579C07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309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2CCA17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3C51BB02" w14:textId="18AC9F85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909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6800FB9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19E7F770" w14:textId="3FBDB295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294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30C453F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38C97F9E" w14:textId="2DCE22E1" w:rsidR="004436B7" w:rsidRPr="00F065D7" w:rsidRDefault="004436B7" w:rsidP="00F8552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1A272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7C31C547" w14:textId="44349BE2" w:rsidR="004436B7" w:rsidRPr="00F065D7" w:rsidRDefault="004436B7" w:rsidP="004436B7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C6A3B24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326BA1C8" w14:textId="2DD2DEA7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909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62A36FE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</w:tcPr>
          <w:p w14:paraId="7C8C9718" w14:textId="5F825E74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294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862</w:t>
            </w:r>
          </w:p>
        </w:tc>
      </w:tr>
      <w:tr w:rsidR="004421AF" w:rsidRPr="00F065D7" w14:paraId="73003A57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264E8EEE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2ECDF476" w14:textId="12DC3596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16</w:t>
            </w:r>
            <w:r w:rsid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610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2E282EF5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</w:tcPr>
          <w:p w14:paraId="569E298B" w14:textId="1DD32494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645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0CACB0B6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5803E938" w14:textId="201B20B0" w:rsidR="004436B7" w:rsidRPr="00F065D7" w:rsidRDefault="004436B7" w:rsidP="00F8552E">
            <w:pPr>
              <w:pStyle w:val="BodyText"/>
              <w:tabs>
                <w:tab w:val="decimal" w:pos="51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916DE8A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6D641BC3" w14:textId="0F212BB9" w:rsidR="004436B7" w:rsidRPr="00F065D7" w:rsidRDefault="004436B7" w:rsidP="00F8552E">
            <w:pPr>
              <w:pStyle w:val="BodyText"/>
              <w:tabs>
                <w:tab w:val="decimal" w:pos="55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489FA8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2C5DF706" w14:textId="27472F12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44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BDA681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74D70134" w14:textId="2D8F790F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663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7562E75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40414766" w14:textId="372148EA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35CE88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single" w:sz="4" w:space="0" w:color="auto"/>
            </w:tcBorders>
            <w:shd w:val="clear" w:color="auto" w:fill="auto"/>
          </w:tcPr>
          <w:p w14:paraId="3E50452D" w14:textId="2AF42802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57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308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87A9E8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03213A7A" w14:textId="314AF614" w:rsidR="004436B7" w:rsidRPr="00F065D7" w:rsidRDefault="004436B7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60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862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CCD1717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52FB8CBF" w14:textId="5F485B11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57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308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7535F7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74833206" w14:textId="042BBB57" w:rsidR="004436B7" w:rsidRPr="00F065D7" w:rsidRDefault="004436B7" w:rsidP="004436B7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822F46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200821AA" w14:textId="6BB7A9F1" w:rsidR="004436B7" w:rsidRPr="00F065D7" w:rsidRDefault="004436B7" w:rsidP="004436B7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4421AF" w:rsidRPr="00F065D7" w14:paraId="6348210F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6ACB15A9" w14:textId="77777777" w:rsidR="004436B7" w:rsidRPr="00F065D7" w:rsidRDefault="004436B7" w:rsidP="004436B7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0C0AF08E" w14:textId="0674330C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</w:t>
            </w:r>
            <w:r w:rsid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022</w:t>
            </w:r>
            <w:r w:rsid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230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ABB2A5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</w:tcPr>
          <w:p w14:paraId="195317C8" w14:textId="29AE99F4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317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300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23C40988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2AE70E3" w14:textId="59912312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538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615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92D7D1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</w:tcPr>
          <w:p w14:paraId="1123F5C2" w14:textId="52B5A4AE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690</w:t>
            </w:r>
            <w:r w:rsidR="004436B7" w:rsidRPr="00F065D7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023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2B97BB4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76F7E47C" w14:textId="24E7AED9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409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171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F055F8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2C2DDED0" w14:textId="580692DF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344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847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76C98A35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2CC7F962" w14:textId="091F53C5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970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016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EB6EE4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</w:tcPr>
          <w:p w14:paraId="1ADF22A9" w14:textId="581D79FE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352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170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D416836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147D002" w14:textId="3F378529" w:rsidR="004436B7" w:rsidRPr="00F065D7" w:rsidRDefault="004436B7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60</w:t>
            </w:r>
            <w:r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862</w:t>
            </w:r>
            <w:r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B03C84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6B260BD3" w14:textId="1B414B5B" w:rsidR="004436B7" w:rsidRPr="00F065D7" w:rsidRDefault="004436B7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57</w:t>
            </w: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308</w:t>
            </w: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DA08FEB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03BE045D" w14:textId="7F06868A" w:rsidR="004436B7" w:rsidRPr="004436B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909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154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BBA1D08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auto"/>
          </w:tcPr>
          <w:p w14:paraId="1DF88D0E" w14:textId="7F566878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</w:t>
            </w:r>
            <w:r w:rsidR="004436B7" w:rsidRPr="00F065D7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294</w:t>
            </w:r>
            <w:r w:rsidR="004436B7" w:rsidRPr="00F065D7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862</w:t>
            </w:r>
          </w:p>
        </w:tc>
      </w:tr>
      <w:tr w:rsidR="004421AF" w:rsidRPr="00F065D7" w14:paraId="47F47EE7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6129278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90" w:type="pct"/>
            <w:shd w:val="clear" w:color="auto" w:fill="auto"/>
            <w:vAlign w:val="center"/>
          </w:tcPr>
          <w:p w14:paraId="02DE08D0" w14:textId="70CA8536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241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1B04D1D5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2F289B0" w14:textId="6A7F6FC0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187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709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D98DCF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7C62844A" w14:textId="3F8B8502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034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6A79F56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63C96230" w14:textId="71C39DA3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18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661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3FC8B47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11C0EC37" w14:textId="2E94D1B9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37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981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132B46D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01408727" w14:textId="5B7EA3AA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25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947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238D9692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09D629BF" w14:textId="1B93F0D5" w:rsidR="004436B7" w:rsidRPr="00F065D7" w:rsidRDefault="004436B7" w:rsidP="004436B7">
            <w:pPr>
              <w:pStyle w:val="acctfourfigures"/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296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483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80C4708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0A0E00C6" w14:textId="3CC70A5E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232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317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5640555D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7D17BBC8" w14:textId="59E71583" w:rsidR="004436B7" w:rsidRPr="00F065D7" w:rsidRDefault="004436B7" w:rsidP="00F8552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128BD02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18BE5D8A" w14:textId="38F9055D" w:rsidR="004436B7" w:rsidRPr="00F065D7" w:rsidRDefault="004436B7" w:rsidP="004436B7">
            <w:pPr>
              <w:pStyle w:val="BodyText"/>
              <w:tabs>
                <w:tab w:val="decimal" w:pos="52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A172F07" w14:textId="77777777" w:rsidR="004436B7" w:rsidRPr="00F065D7" w:rsidRDefault="004436B7" w:rsidP="004436B7">
            <w:pPr>
              <w:pStyle w:val="acctfourfigures"/>
              <w:tabs>
                <w:tab w:val="decimal" w:pos="524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91" w:type="pct"/>
            <w:shd w:val="clear" w:color="auto" w:fill="auto"/>
          </w:tcPr>
          <w:p w14:paraId="46740CB7" w14:textId="0B2B4258" w:rsidR="004436B7" w:rsidRPr="002A4952" w:rsidRDefault="004436B7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2A4952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296</w:t>
            </w:r>
            <w:r w:rsidRPr="002A495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483</w:t>
            </w:r>
            <w:r w:rsidRPr="002A4952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D1894E8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</w:tcPr>
          <w:p w14:paraId="63156C9C" w14:textId="1277DB99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232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317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4F8AC1EB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09B542C8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09CFA47D" w14:textId="3DC2D1C5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739</w:t>
            </w:r>
            <w:r w:rsid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373</w:t>
            </w:r>
          </w:p>
        </w:tc>
        <w:tc>
          <w:tcPr>
            <w:tcW w:w="70" w:type="pct"/>
            <w:shd w:val="clear" w:color="auto" w:fill="auto"/>
            <w:vAlign w:val="bottom"/>
          </w:tcPr>
          <w:p w14:paraId="7DE5FADD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301" w:type="pct"/>
            <w:tcBorders>
              <w:bottom w:val="double" w:sz="4" w:space="0" w:color="auto"/>
            </w:tcBorders>
            <w:shd w:val="clear" w:color="auto" w:fill="auto"/>
          </w:tcPr>
          <w:p w14:paraId="7AD5FDF9" w14:textId="404D6B53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755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275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E7D25E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2222FC49" w14:textId="4886E433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15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215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3335446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5" w:type="pct"/>
            <w:tcBorders>
              <w:bottom w:val="double" w:sz="4" w:space="0" w:color="auto"/>
            </w:tcBorders>
            <w:shd w:val="clear" w:color="auto" w:fill="auto"/>
          </w:tcPr>
          <w:p w14:paraId="1D8CF822" w14:textId="733442DA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84</w:t>
            </w:r>
            <w:r w:rsidR="004436B7" w:rsidRPr="00F065D7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243</w:t>
            </w:r>
          </w:p>
        </w:tc>
        <w:tc>
          <w:tcPr>
            <w:tcW w:w="67" w:type="pct"/>
            <w:shd w:val="clear" w:color="auto" w:fill="auto"/>
            <w:vAlign w:val="bottom"/>
          </w:tcPr>
          <w:p w14:paraId="4418015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67F89ABB" w14:textId="798EA773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134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326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54EB4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1FD1BEA2" w14:textId="06D76E5D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683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C8B1229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E448969" w14:textId="01548C32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888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914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65844CD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6" w:type="pct"/>
            <w:tcBorders>
              <w:bottom w:val="double" w:sz="4" w:space="0" w:color="auto"/>
            </w:tcBorders>
            <w:shd w:val="clear" w:color="auto" w:fill="auto"/>
          </w:tcPr>
          <w:p w14:paraId="33546D80" w14:textId="0D919D86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840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201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8F9993F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2A78E63F" w14:textId="20DFC693" w:rsidR="004436B7" w:rsidRPr="00F065D7" w:rsidRDefault="004436B7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</w:t>
            </w:r>
            <w:r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162</w:t>
            </w:r>
            <w:r w:rsidRP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B25C8FD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39C8466" w14:textId="5A8229A1" w:rsidR="004436B7" w:rsidRPr="00F065D7" w:rsidRDefault="004436B7" w:rsidP="00B720E2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 (</w:t>
            </w:r>
            <w:r w:rsidR="00C819B9" w:rsidRPr="00B720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</w:t>
            </w: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B720E2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383</w:t>
            </w: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6902BD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73EFFCB9" w14:textId="7727E33A" w:rsidR="004436B7" w:rsidRPr="004436B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880</w:t>
            </w:r>
            <w:r w:rsidR="004436B7" w:rsidRPr="004436B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752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8BF48E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</w:tcPr>
          <w:p w14:paraId="3D5DB8E3" w14:textId="00EA7D7A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830</w:t>
            </w:r>
            <w:r w:rsidR="004436B7" w:rsidRPr="00F065D7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818</w:t>
            </w:r>
          </w:p>
        </w:tc>
      </w:tr>
      <w:tr w:rsidR="004421AF" w:rsidRPr="00F065D7" w14:paraId="1BFAF064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193E2BF7" w14:textId="77777777" w:rsidR="004436B7" w:rsidRPr="00F065D7" w:rsidRDefault="004436B7" w:rsidP="004436B7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29632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BCE4A8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0EEC9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B96913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C9F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6549652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B9E53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59ACE8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F2450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F4EB63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B06CC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04A45F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6A101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F8C8A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37922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8EDCA71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7C0B5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CC14F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4C69F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08B2C8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6394A6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EE762AC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DC14ED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421AF" w:rsidRPr="00F065D7" w14:paraId="6A356012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04E4F516" w14:textId="77777777" w:rsidR="004436B7" w:rsidRPr="00F065D7" w:rsidRDefault="004436B7" w:rsidP="004436B7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5E9B0EC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7D92D49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4F1843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069D4A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10A82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50F6F3B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C2AF17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667E438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4F2C34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03A5E1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A37CC3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9A2B84A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284EC5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06A9573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3F4353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AA97F86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8E391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30A8C8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FC7C570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EE5026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85A26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3B38EFA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6A80CC9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421AF" w:rsidRPr="00F065D7" w14:paraId="1B1F7AB7" w14:textId="77777777" w:rsidTr="004421AF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1CB37A9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2C73BE5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6F59D94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4F0A80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F6AA92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9E7EEC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1BFDF00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DAB7E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9CDD589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885C09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E3A0FD6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47E5A6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E5E530C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3A4A6F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EA6F12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57E5CA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BB64E43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BE52C0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D680D3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D1903A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AE182D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8E24F83" w14:textId="7C2667CB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</w:t>
            </w:r>
            <w:r w:rsidR="004436B7" w:rsidRPr="004436B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D113445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80F398C" w14:textId="2502FB17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41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877</w:t>
            </w:r>
          </w:p>
        </w:tc>
      </w:tr>
      <w:tr w:rsidR="004421AF" w:rsidRPr="00F065D7" w14:paraId="4812E065" w14:textId="77777777" w:rsidTr="004421AF">
        <w:trPr>
          <w:cantSplit/>
        </w:trPr>
        <w:tc>
          <w:tcPr>
            <w:tcW w:w="1402" w:type="pct"/>
            <w:gridSpan w:val="4"/>
            <w:shd w:val="clear" w:color="auto" w:fill="auto"/>
          </w:tcPr>
          <w:p w14:paraId="093C38BD" w14:textId="47015EB0" w:rsidR="004436B7" w:rsidRPr="00F065D7" w:rsidRDefault="00DA1C85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ขาดทุน</w:t>
            </w:r>
            <w:r w:rsidR="004436B7"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จากการจำหน่ายและตัดจำหน่ายที่ดิน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65968E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1B23C4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1F37DD9D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D3D877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7C83636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78971EF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EE4C00E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8A8B7F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BA5971B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AA2B8A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F91DFD1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A441AE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1C9292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D3C5BB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983FB3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2ED067E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C2FEE41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5D3F075" w14:textId="60B4D871" w:rsidR="004436B7" w:rsidRPr="00F065D7" w:rsidRDefault="004436B7" w:rsidP="00B720E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B720E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 w:rsidRPr="00B720E2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B720E2">
              <w:rPr>
                <w:rFonts w:asciiTheme="majorBidi" w:hAnsiTheme="majorBidi" w:cstheme="majorBidi"/>
                <w:sz w:val="21"/>
                <w:szCs w:val="21"/>
              </w:rPr>
              <w:t>518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EBC7EDC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05BAD44" w14:textId="385E4A26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390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4649A522" w14:textId="77777777" w:rsidTr="004421AF">
        <w:trPr>
          <w:cantSplit/>
        </w:trPr>
        <w:tc>
          <w:tcPr>
            <w:tcW w:w="1402" w:type="pct"/>
            <w:gridSpan w:val="4"/>
            <w:shd w:val="clear" w:color="auto" w:fill="auto"/>
          </w:tcPr>
          <w:p w14:paraId="31E79F3E" w14:textId="276388EF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กำไรจากการจำหน่ายสินทรัพย์ไม่มีตัวตนอื่น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DD4DE39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A5DFC3D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2A2673B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3B5F2FAE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DB4F99B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2D88F8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9069D7C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DD4726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363A93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D72131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C530C3B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9091A1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3A91F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AFF623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267A096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C8874C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F4F1C7" w14:textId="77777777" w:rsidR="004436B7" w:rsidRPr="004436B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4EC1FF5" w14:textId="7C16568E" w:rsidR="004436B7" w:rsidRPr="00F065D7" w:rsidRDefault="004436B7" w:rsidP="004436B7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192CA7A" w14:textId="77777777" w:rsidR="004436B7" w:rsidRPr="004436B7" w:rsidRDefault="004436B7" w:rsidP="004436B7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76E874E" w14:textId="423A5223" w:rsidR="004436B7" w:rsidRPr="00F065D7" w:rsidRDefault="00C819B9" w:rsidP="004436B7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</w:p>
        </w:tc>
      </w:tr>
      <w:tr w:rsidR="004421AF" w:rsidRPr="00F065D7" w14:paraId="4D527E50" w14:textId="77777777" w:rsidTr="004421AF">
        <w:trPr>
          <w:cantSplit/>
        </w:trPr>
        <w:tc>
          <w:tcPr>
            <w:tcW w:w="1402" w:type="pct"/>
            <w:gridSpan w:val="4"/>
            <w:shd w:val="clear" w:color="auto" w:fill="auto"/>
            <w:vAlign w:val="center"/>
          </w:tcPr>
          <w:p w14:paraId="1737629A" w14:textId="31D91994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กลับรายการขาดทุนจากการด้อยค่าของที่ดิน อาคารและอุปกรณ์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2CE749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55C1CCD" w14:textId="77777777" w:rsidR="004436B7" w:rsidRPr="00DA1C85" w:rsidRDefault="004436B7" w:rsidP="004436B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39C9AAAE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8A5B69F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585BAA5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4FA25E0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2FE7356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169B6B9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37AF597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F2C801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93BC5B4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51C7D4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0FE11E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E01F5A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3AEC7A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3B8EDD1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C55E60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8C27599" w14:textId="6C3655EC" w:rsidR="004436B7" w:rsidRPr="004436B7" w:rsidRDefault="004436B7" w:rsidP="004436B7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2637A2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103145E1" w14:textId="746BCC13" w:rsidR="004436B7" w:rsidRPr="00F065D7" w:rsidRDefault="00C819B9" w:rsidP="004436B7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117</w:t>
            </w:r>
          </w:p>
        </w:tc>
      </w:tr>
      <w:tr w:rsidR="004421AF" w:rsidRPr="00F065D7" w14:paraId="6C667EDA" w14:textId="77777777" w:rsidTr="004421AF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70C49807" w14:textId="40EEFA31" w:rsidR="004436B7" w:rsidRPr="00F065D7" w:rsidRDefault="00DA1C85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ขาดทุน</w:t>
            </w:r>
            <w:r w:rsidR="004436B7"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จากอัตราแลกเปลี่ยน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410943F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B82666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4A046C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3C9133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3F22E3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4CE3F80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60AE1A2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22E113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C56B2D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51879E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708DCB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A0958C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A0093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E2F8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2C3841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1AEA1F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1387A0F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537450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460E05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8B0A3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81320E5" w14:textId="5B740073" w:rsidR="004436B7" w:rsidRPr="00F065D7" w:rsidRDefault="004436B7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192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0E1A6E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5BCD41E9" w14:textId="442D0549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112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2CB94F66" w14:textId="77777777" w:rsidTr="004421AF">
        <w:trPr>
          <w:cantSplit/>
        </w:trPr>
        <w:tc>
          <w:tcPr>
            <w:tcW w:w="1754" w:type="pct"/>
            <w:gridSpan w:val="6"/>
            <w:shd w:val="clear" w:color="auto" w:fill="auto"/>
            <w:vAlign w:val="center"/>
          </w:tcPr>
          <w:p w14:paraId="3C2D0A27" w14:textId="38D94A60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69" w:type="pct"/>
            <w:shd w:val="clear" w:color="auto" w:fill="auto"/>
            <w:vAlign w:val="bottom"/>
          </w:tcPr>
          <w:p w14:paraId="26EB3B48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4E0D14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587C87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7AE0CBB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B2B1290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E73F3BA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15A2978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AF5C705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1E0F046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D6E5EA9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E3239D5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7E19950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4C3727F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690C4335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67B36A0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EB60F5" w14:textId="5DF3A3B1" w:rsidR="006133E4" w:rsidRPr="00F065D7" w:rsidRDefault="006133E4" w:rsidP="00B720E2">
            <w:pPr>
              <w:pStyle w:val="acctfourfigures"/>
              <w:tabs>
                <w:tab w:val="clear" w:pos="765"/>
                <w:tab w:val="left" w:pos="680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159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F35FC2" w14:textId="77777777" w:rsidR="006133E4" w:rsidRPr="00F065D7" w:rsidRDefault="006133E4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3AAD7DA1" w14:textId="2326E6DC" w:rsidR="006133E4" w:rsidRPr="00F065D7" w:rsidRDefault="006133E4" w:rsidP="004436B7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4421AF" w:rsidRPr="00F065D7" w14:paraId="2AD10D42" w14:textId="77777777" w:rsidTr="004421AF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31D710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B85C88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266A924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179655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9325889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B7B38A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138C03F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934149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4E07C23F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AB3C45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D8085E3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469D4376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A31D239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45A8BB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AE5EA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5C729DA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16560D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7EFF06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AE6D51F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48ACC18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BC499A7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047428F" w14:textId="7BA1AB6D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23</w:t>
            </w:r>
            <w:r w:rsidR="004436B7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864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8D125D8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AA5844B" w14:textId="113C5203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</w:t>
            </w:r>
            <w:r w:rsidR="004436B7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290</w:t>
            </w:r>
          </w:p>
        </w:tc>
      </w:tr>
      <w:tr w:rsidR="004421AF" w:rsidRPr="00F065D7" w14:paraId="2A57FF50" w14:textId="77777777" w:rsidTr="004421AF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30F678E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90" w:type="pct"/>
            <w:shd w:val="clear" w:color="auto" w:fill="auto"/>
          </w:tcPr>
          <w:p w14:paraId="7A897DF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14:paraId="07B2B8E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</w:tcPr>
          <w:p w14:paraId="6E6C9B6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</w:tcPr>
          <w:p w14:paraId="5793D48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5D4D2BC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14:paraId="7494C72E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</w:tcPr>
          <w:p w14:paraId="0AAA2CC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</w:tcPr>
          <w:p w14:paraId="3D843B3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14DF6E1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5A8E3C8B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1DB58D7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</w:tcPr>
          <w:p w14:paraId="590005EF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70F0928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5831B2F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</w:tcPr>
          <w:p w14:paraId="05AC501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</w:tcPr>
          <w:p w14:paraId="3E88E3A3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2491ABE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037D500F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7975025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18E710CF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37C82FA" w14:textId="5085FAE5" w:rsidR="004436B7" w:rsidRPr="004436B7" w:rsidRDefault="004436B7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058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B9B05A" w14:textId="77777777" w:rsidR="004436B7" w:rsidRPr="00F065D7" w:rsidRDefault="004436B7" w:rsidP="004436B7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4" w:type="pct"/>
            <w:shd w:val="clear" w:color="auto" w:fill="auto"/>
          </w:tcPr>
          <w:p w14:paraId="10AF262B" w14:textId="3748F380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354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5F25D9E7" w14:textId="77777777" w:rsidTr="004421AF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0CEA62A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6D84CA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3029425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4F9F64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468F8E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A2185DD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3196838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0C00CA1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32B13FA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4E2AD5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2203F5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EFE9DCE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58F8AC78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FD601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5D47A6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0292829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A8F283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16C57A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46B2D6E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EBAC2B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CD5DBE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22BC0" w14:textId="229EAEE6" w:rsidR="004436B7" w:rsidRPr="004436B7" w:rsidRDefault="004436B7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4436B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119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505</w:t>
            </w:r>
            <w:r w:rsidRPr="004436B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4A5238A" w14:textId="77777777" w:rsidR="004436B7" w:rsidRPr="00F065D7" w:rsidRDefault="004436B7" w:rsidP="004436B7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14738" w14:textId="0CE66066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165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626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5B05F57E" w14:textId="77777777" w:rsidTr="004421AF">
        <w:trPr>
          <w:cantSplit/>
        </w:trPr>
        <w:tc>
          <w:tcPr>
            <w:tcW w:w="741" w:type="pct"/>
            <w:shd w:val="clear" w:color="auto" w:fill="auto"/>
            <w:vAlign w:val="center"/>
          </w:tcPr>
          <w:p w14:paraId="4A25535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14FB74C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0DBB7193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B00DD3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B340F8E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7457C7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7FC414A6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059327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18F108E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1F0007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F4F31BF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C3435BE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E8D32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57B8277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E48FE2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7149E4D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ADE1149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449E21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72FAD2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30D374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D0FB68D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B2BCC" w14:textId="7511DD53" w:rsidR="004436B7" w:rsidRPr="00F065D7" w:rsidRDefault="00C819B9" w:rsidP="00DA1C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786</w:t>
            </w:r>
            <w:r w:rsid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618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92BEC3B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252F8" w14:textId="2750CB86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720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669</w:t>
            </w:r>
          </w:p>
        </w:tc>
      </w:tr>
      <w:tr w:rsidR="004421AF" w:rsidRPr="00F065D7" w14:paraId="493E582D" w14:textId="77777777" w:rsidTr="004421AF">
        <w:trPr>
          <w:cantSplit/>
        </w:trPr>
        <w:tc>
          <w:tcPr>
            <w:tcW w:w="1402" w:type="pct"/>
            <w:gridSpan w:val="4"/>
            <w:shd w:val="clear" w:color="auto" w:fill="auto"/>
          </w:tcPr>
          <w:p w14:paraId="12551ADB" w14:textId="31414A6F" w:rsidR="004436B7" w:rsidRPr="00F065D7" w:rsidRDefault="00C47D20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="004436B7"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 </w:t>
            </w:r>
            <w:r w:rsidR="006A3A7B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(หัก) </w:t>
            </w:r>
            <w:r w:rsidR="004436B7"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5F3F53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B13E90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25E03A9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63391E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3716B31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29FE95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18746B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C3701FD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5542DF1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97320BC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0BBB041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2B656CE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6D10AC9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3BA1DA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0992A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5D09FA6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F897067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A1C1A" w14:textId="0ED3B8D1" w:rsidR="004436B7" w:rsidRPr="00F065D7" w:rsidRDefault="00C819B9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17</w:t>
            </w:r>
            <w:r w:rsidR="004436B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666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704CE83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52DB" w14:textId="3FE29375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273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4421AF" w:rsidRPr="00F065D7" w14:paraId="01A82005" w14:textId="77777777" w:rsidTr="004421AF">
        <w:trPr>
          <w:cantSplit/>
        </w:trPr>
        <w:tc>
          <w:tcPr>
            <w:tcW w:w="741" w:type="pct"/>
            <w:shd w:val="clear" w:color="auto" w:fill="auto"/>
          </w:tcPr>
          <w:p w14:paraId="77C98E29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90" w:type="pct"/>
            <w:shd w:val="clear" w:color="auto" w:fill="auto"/>
            <w:vAlign w:val="bottom"/>
          </w:tcPr>
          <w:p w14:paraId="0A5FB69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14:paraId="14ED0797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448F6EF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608D0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9FCF32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14:paraId="5809B021" w14:textId="77777777" w:rsidR="004436B7" w:rsidRPr="00F065D7" w:rsidRDefault="004436B7" w:rsidP="004436B7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06B6D754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7" w:type="pct"/>
            <w:shd w:val="clear" w:color="auto" w:fill="auto"/>
            <w:vAlign w:val="bottom"/>
          </w:tcPr>
          <w:p w14:paraId="2F6F763A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2175833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49F8128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662AB332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F2972F0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42B18A2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45CE893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6" w:type="pct"/>
            <w:shd w:val="clear" w:color="auto" w:fill="auto"/>
            <w:vAlign w:val="bottom"/>
          </w:tcPr>
          <w:p w14:paraId="3B53348E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2140DAC" w14:textId="77777777" w:rsidR="004436B7" w:rsidRPr="00F065D7" w:rsidRDefault="004436B7" w:rsidP="004436B7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65D2A0B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22C86E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4700C0A" w14:textId="77777777" w:rsidR="004436B7" w:rsidRPr="00F065D7" w:rsidRDefault="004436B7" w:rsidP="004436B7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8A9A92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8C30F" w14:textId="15CAB3FC" w:rsidR="004436B7" w:rsidRPr="00F065D7" w:rsidRDefault="00C819B9" w:rsidP="00DA1C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804</w:t>
            </w:r>
            <w:r w:rsidR="004436B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284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93FDF22" w14:textId="77777777" w:rsidR="004436B7" w:rsidRPr="00F065D7" w:rsidRDefault="004436B7" w:rsidP="004436B7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FD62C" w14:textId="4D785583" w:rsidR="004436B7" w:rsidRPr="00F065D7" w:rsidRDefault="00C819B9" w:rsidP="004436B7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710</w:t>
            </w:r>
            <w:r w:rsidR="004436B7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396</w:t>
            </w:r>
          </w:p>
        </w:tc>
      </w:tr>
    </w:tbl>
    <w:p w14:paraId="0890F72C" w14:textId="77777777" w:rsidR="00AB52E7" w:rsidRDefault="00AB52E7" w:rsidP="009D1028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B52E7" w:rsidSect="00AB52E7">
          <w:footerReference w:type="default" r:id="rId17"/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11B2F19E" w14:textId="024F77F7" w:rsidR="009D1028" w:rsidRPr="00F065D7" w:rsidRDefault="009D1028" w:rsidP="009D1028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F065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18EC0268" w14:textId="77777777" w:rsidR="009D1028" w:rsidRPr="00F065D7" w:rsidRDefault="009D1028" w:rsidP="009D1028">
      <w:pPr>
        <w:ind w:right="-45"/>
        <w:contextualSpacing/>
        <w:jc w:val="thaiDistribute"/>
        <w:rPr>
          <w:sz w:val="2"/>
          <w:szCs w:val="2"/>
        </w:rPr>
      </w:pPr>
      <w:r w:rsidRPr="00F065D7">
        <w:rPr>
          <w:sz w:val="2"/>
          <w:szCs w:val="2"/>
        </w:rPr>
        <w:t xml:space="preserve"> </w:t>
      </w:r>
    </w:p>
    <w:tbl>
      <w:tblPr>
        <w:tblW w:w="5088" w:type="pct"/>
        <w:tblInd w:w="-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0"/>
        <w:gridCol w:w="881"/>
        <w:gridCol w:w="219"/>
        <w:gridCol w:w="896"/>
        <w:gridCol w:w="225"/>
        <w:gridCol w:w="878"/>
        <w:gridCol w:w="223"/>
        <w:gridCol w:w="888"/>
        <w:gridCol w:w="223"/>
        <w:gridCol w:w="876"/>
        <w:gridCol w:w="220"/>
        <w:gridCol w:w="891"/>
        <w:gridCol w:w="226"/>
        <w:gridCol w:w="873"/>
        <w:gridCol w:w="220"/>
        <w:gridCol w:w="891"/>
        <w:gridCol w:w="186"/>
        <w:gridCol w:w="873"/>
        <w:gridCol w:w="220"/>
        <w:gridCol w:w="885"/>
        <w:gridCol w:w="223"/>
        <w:gridCol w:w="876"/>
        <w:gridCol w:w="223"/>
        <w:gridCol w:w="809"/>
      </w:tblGrid>
      <w:tr w:rsidR="009D1028" w:rsidRPr="00F065D7" w14:paraId="6191386A" w14:textId="77777777" w:rsidTr="004421AF">
        <w:trPr>
          <w:cantSplit/>
          <w:tblHeader/>
        </w:trPr>
        <w:tc>
          <w:tcPr>
            <w:tcW w:w="764" w:type="pct"/>
            <w:shd w:val="clear" w:color="auto" w:fill="auto"/>
          </w:tcPr>
          <w:p w14:paraId="3125189D" w14:textId="64B24499" w:rsidR="009D1028" w:rsidRPr="00F065D7" w:rsidRDefault="00CD057D" w:rsidP="0012096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สำหรับงวดหกเดือนสิ้นสุดวันที่</w:t>
            </w:r>
          </w:p>
        </w:tc>
        <w:tc>
          <w:tcPr>
            <w:tcW w:w="655" w:type="pct"/>
            <w:gridSpan w:val="3"/>
            <w:shd w:val="clear" w:color="auto" w:fill="auto"/>
            <w:vAlign w:val="bottom"/>
          </w:tcPr>
          <w:p w14:paraId="772E07CA" w14:textId="0B58D0DD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BEDB889" w14:textId="77777777" w:rsidR="009D1028" w:rsidRPr="00F065D7" w:rsidRDefault="009D1028" w:rsidP="0012096D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14:paraId="29CD25D4" w14:textId="1645FA26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3" w:type="pct"/>
            <w:vAlign w:val="bottom"/>
          </w:tcPr>
          <w:p w14:paraId="3E31097C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1" w:type="pct"/>
            <w:gridSpan w:val="3"/>
            <w:shd w:val="clear" w:color="auto" w:fill="auto"/>
            <w:vAlign w:val="bottom"/>
          </w:tcPr>
          <w:p w14:paraId="7A45C138" w14:textId="495B015D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4" w:type="pct"/>
            <w:vAlign w:val="bottom"/>
          </w:tcPr>
          <w:p w14:paraId="6112861D" w14:textId="77777777" w:rsidR="009D1028" w:rsidRPr="00F065D7" w:rsidRDefault="009D1028" w:rsidP="0012096D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0" w:type="pct"/>
            <w:gridSpan w:val="3"/>
            <w:vAlign w:val="bottom"/>
          </w:tcPr>
          <w:p w14:paraId="1EB001A5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61" w:type="pct"/>
            <w:vAlign w:val="bottom"/>
          </w:tcPr>
          <w:p w14:paraId="613BDB20" w14:textId="77777777" w:rsidR="009D1028" w:rsidRPr="00F065D7" w:rsidRDefault="009D1028" w:rsidP="0012096D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48" w:type="pct"/>
            <w:gridSpan w:val="3"/>
            <w:shd w:val="clear" w:color="auto" w:fill="auto"/>
            <w:vAlign w:val="bottom"/>
          </w:tcPr>
          <w:p w14:paraId="50523FB4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3" w:type="pct"/>
            <w:vAlign w:val="bottom"/>
          </w:tcPr>
          <w:p w14:paraId="7E62B780" w14:textId="77777777" w:rsidR="009D1028" w:rsidRPr="00F065D7" w:rsidRDefault="009D1028" w:rsidP="0012096D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25" w:type="pct"/>
            <w:gridSpan w:val="3"/>
            <w:vAlign w:val="bottom"/>
          </w:tcPr>
          <w:p w14:paraId="2C26A4E9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4421AF" w:rsidRPr="00F065D7" w14:paraId="26B0F5F7" w14:textId="77777777" w:rsidTr="004421AF">
        <w:trPr>
          <w:cantSplit/>
          <w:tblHeader/>
        </w:trPr>
        <w:tc>
          <w:tcPr>
            <w:tcW w:w="764" w:type="pct"/>
            <w:shd w:val="clear" w:color="auto" w:fill="auto"/>
          </w:tcPr>
          <w:p w14:paraId="1B2E1613" w14:textId="73AA6805" w:rsidR="009D1028" w:rsidRPr="00F065D7" w:rsidRDefault="009D1028" w:rsidP="0012096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C819B9" w:rsidRPr="00C819B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30</w:t>
            </w:r>
            <w:r w:rsidR="00CD057D" w:rsidRPr="00F065D7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 xml:space="preserve"> </w:t>
            </w:r>
            <w:r w:rsidR="00CD057D" w:rsidRPr="00F065D7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val="en-US" w:bidi="th-TH"/>
              </w:rPr>
              <w:t>มิถุนายน</w:t>
            </w:r>
          </w:p>
        </w:tc>
        <w:tc>
          <w:tcPr>
            <w:tcW w:w="289" w:type="pct"/>
            <w:shd w:val="clear" w:color="auto" w:fill="auto"/>
          </w:tcPr>
          <w:p w14:paraId="52118907" w14:textId="397B1EAE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05C2BF3E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1B2F5E01" w14:textId="286AE8CF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4" w:type="pct"/>
            <w:shd w:val="clear" w:color="auto" w:fill="auto"/>
          </w:tcPr>
          <w:p w14:paraId="033613D9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4CA42A3F" w14:textId="3D64C6E9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3" w:type="pct"/>
            <w:shd w:val="clear" w:color="auto" w:fill="auto"/>
          </w:tcPr>
          <w:p w14:paraId="50F5987E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78E7EFF0" w14:textId="65B41E2B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3" w:type="pct"/>
          </w:tcPr>
          <w:p w14:paraId="74ECC60B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3A767794" w14:textId="05C002F0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6DD62BAD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4C566D8E" w14:textId="79541387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4" w:type="pct"/>
          </w:tcPr>
          <w:p w14:paraId="2AB5B508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</w:tcPr>
          <w:p w14:paraId="17EEC295" w14:textId="678FD5A6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</w:tcPr>
          <w:p w14:paraId="3DAB9D54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</w:tcPr>
          <w:p w14:paraId="7BBF7920" w14:textId="7EB173AB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1" w:type="pct"/>
          </w:tcPr>
          <w:p w14:paraId="7B96CA1D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62D4C6B9" w14:textId="7A4CE1CB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2" w:type="pct"/>
            <w:shd w:val="clear" w:color="auto" w:fill="auto"/>
          </w:tcPr>
          <w:p w14:paraId="17D8A1B8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6CC0C2A5" w14:textId="114D5B4E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3" w:type="pct"/>
          </w:tcPr>
          <w:p w14:paraId="39F813A0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</w:tcPr>
          <w:p w14:paraId="7D15B950" w14:textId="2B90C59C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2563</w:t>
            </w:r>
          </w:p>
        </w:tc>
        <w:tc>
          <w:tcPr>
            <w:tcW w:w="73" w:type="pct"/>
            <w:shd w:val="clear" w:color="auto" w:fill="auto"/>
          </w:tcPr>
          <w:p w14:paraId="45732A3F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6E289A36" w14:textId="69576E61" w:rsidR="009D1028" w:rsidRPr="00F065D7" w:rsidRDefault="00C819B9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</w:tr>
      <w:tr w:rsidR="009D1028" w:rsidRPr="00F065D7" w14:paraId="49F24AE6" w14:textId="77777777" w:rsidTr="004421AF">
        <w:trPr>
          <w:cantSplit/>
          <w:tblHeader/>
        </w:trPr>
        <w:tc>
          <w:tcPr>
            <w:tcW w:w="764" w:type="pct"/>
            <w:shd w:val="clear" w:color="auto" w:fill="auto"/>
          </w:tcPr>
          <w:p w14:paraId="6DD8D161" w14:textId="77777777" w:rsidR="009D1028" w:rsidRPr="00F065D7" w:rsidRDefault="009D1028" w:rsidP="0012096D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236" w:type="pct"/>
            <w:gridSpan w:val="23"/>
            <w:shd w:val="clear" w:color="auto" w:fill="auto"/>
          </w:tcPr>
          <w:p w14:paraId="31E56F79" w14:textId="77777777" w:rsidR="009D1028" w:rsidRPr="00F065D7" w:rsidRDefault="009D1028" w:rsidP="0012096D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4421AF" w:rsidRPr="00F065D7" w14:paraId="7E82386A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6F304081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9" w:type="pct"/>
            <w:shd w:val="clear" w:color="auto" w:fill="auto"/>
          </w:tcPr>
          <w:p w14:paraId="292784BC" w14:textId="5EE8E84D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629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C1BDB1D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03B1D7EE" w14:textId="2941DD81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10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616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612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8B58A9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4793C257" w14:textId="4A37D3E5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155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638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A934F83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505E0824" w14:textId="2549F4EC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338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139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6B25B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2392D91D" w14:textId="1E8E285C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810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774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39FFC22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3B9892F2" w14:textId="684E0C16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706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505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74A2BA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23796210" w14:textId="0C2E544F" w:rsidR="00CE0C6B" w:rsidRPr="00F065D7" w:rsidRDefault="00C819B9" w:rsidP="00CE0C6B">
            <w:pPr>
              <w:pStyle w:val="acctfourfigures"/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596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075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 xml:space="preserve">  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2B3C2BA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454214EA" w14:textId="000B8A77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661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13292975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2D282CD2" w14:textId="32F43DC6" w:rsidR="00CE0C6B" w:rsidRPr="00F065D7" w:rsidRDefault="00CE0C6B" w:rsidP="00F8552E">
            <w:pPr>
              <w:pStyle w:val="BodyText"/>
              <w:tabs>
                <w:tab w:val="decimal" w:pos="4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94C3A6B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7C6A1BAB" w14:textId="67754C42" w:rsidR="00CE0C6B" w:rsidRPr="00F065D7" w:rsidRDefault="00CE0C6B" w:rsidP="00F8552E">
            <w:pPr>
              <w:pStyle w:val="BodyText"/>
              <w:tabs>
                <w:tab w:val="decimal" w:pos="55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B4789E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5F8404DC" w14:textId="064B3821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596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075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6BB665A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3E528341" w14:textId="7334FCCF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12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661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</w:t>
            </w:r>
          </w:p>
        </w:tc>
      </w:tr>
      <w:tr w:rsidR="004421AF" w:rsidRPr="00F065D7" w14:paraId="17FCCAEE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64BB389C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7D77AD7B" w14:textId="16CC0D35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31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306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3474EB4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bottom w:val="single" w:sz="4" w:space="0" w:color="auto"/>
            </w:tcBorders>
            <w:shd w:val="clear" w:color="auto" w:fill="auto"/>
          </w:tcPr>
          <w:p w14:paraId="11A33585" w14:textId="4178B62D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54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703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D48F8F9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14:paraId="33843123" w14:textId="18C53910" w:rsidR="00CE0C6B" w:rsidRPr="00F065D7" w:rsidRDefault="00CE0C6B" w:rsidP="00F8552E">
            <w:pPr>
              <w:pStyle w:val="BodyText"/>
              <w:tabs>
                <w:tab w:val="decimal" w:pos="534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5DECE5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14:paraId="3B55FD96" w14:textId="1576B8CA" w:rsidR="00CE0C6B" w:rsidRPr="00F065D7" w:rsidRDefault="00CE0C6B" w:rsidP="00F8552E">
            <w:pPr>
              <w:pStyle w:val="BodyText"/>
              <w:tabs>
                <w:tab w:val="decimal" w:pos="54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CEE28A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079A5B40" w14:textId="5094CE17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79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602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7AB4BF0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118D1E0B" w14:textId="588D689A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149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DC63607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14:paraId="6813A6EC" w14:textId="54F4C67F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110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4F799A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single" w:sz="4" w:space="0" w:color="auto"/>
            </w:tcBorders>
            <w:shd w:val="clear" w:color="auto" w:fill="auto"/>
          </w:tcPr>
          <w:p w14:paraId="39CE876A" w14:textId="0D58EE37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113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852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432DCEFD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single" w:sz="4" w:space="0" w:color="auto"/>
            </w:tcBorders>
            <w:shd w:val="clear" w:color="auto" w:fill="auto"/>
          </w:tcPr>
          <w:p w14:paraId="4F6AA5D0" w14:textId="562B7440" w:rsidR="00CE0C6B" w:rsidRPr="00F065D7" w:rsidRDefault="00CE0C6B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110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908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967F79A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14:paraId="34929D06" w14:textId="1C5447B5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113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852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79EACFE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14:paraId="1D5F86DC" w14:textId="69CDE370" w:rsidR="00CE0C6B" w:rsidRPr="00F065D7" w:rsidRDefault="00CE0C6B" w:rsidP="00F8552E">
            <w:pPr>
              <w:pStyle w:val="BodyText"/>
              <w:tabs>
                <w:tab w:val="decimal" w:pos="52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4C55FB0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</w:tcPr>
          <w:p w14:paraId="52F4E4DD" w14:textId="2EB2AA30" w:rsidR="00CE0C6B" w:rsidRPr="00F065D7" w:rsidRDefault="00CE0C6B" w:rsidP="00F8552E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4421AF" w:rsidRPr="00F065D7" w14:paraId="6AAFC7E1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5801BB5D" w14:textId="77777777" w:rsidR="00CE0C6B" w:rsidRPr="00F065D7" w:rsidRDefault="00CE0C6B" w:rsidP="00CE0C6B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57DD3BF" w14:textId="56E5BA36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10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660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969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573134FB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single" w:sz="4" w:space="0" w:color="auto"/>
            </w:tcBorders>
            <w:shd w:val="clear" w:color="auto" w:fill="auto"/>
          </w:tcPr>
          <w:p w14:paraId="15CA5EEC" w14:textId="6040AEF6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10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671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315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FA84021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8" w:type="pct"/>
            <w:tcBorders>
              <w:top w:val="single" w:sz="4" w:space="0" w:color="auto"/>
            </w:tcBorders>
            <w:shd w:val="clear" w:color="auto" w:fill="auto"/>
          </w:tcPr>
          <w:p w14:paraId="44B0F4E6" w14:textId="555E6219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155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638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53AFFD43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  <w:shd w:val="clear" w:color="auto" w:fill="auto"/>
          </w:tcPr>
          <w:p w14:paraId="2193C7C9" w14:textId="27B8369C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338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139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D6438B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</w:tcPr>
          <w:p w14:paraId="48DFD3DD" w14:textId="4E860C5E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890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376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DCF9EE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310FC0B0" w14:textId="52A911CE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765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654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445FDF54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</w:tcPr>
          <w:p w14:paraId="2D07669E" w14:textId="085F9A41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706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983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FF891B8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single" w:sz="4" w:space="0" w:color="auto"/>
            </w:tcBorders>
            <w:shd w:val="clear" w:color="auto" w:fill="auto"/>
          </w:tcPr>
          <w:p w14:paraId="4DFAFCE9" w14:textId="3D8494ED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12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775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108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30C551E9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single" w:sz="4" w:space="0" w:color="auto"/>
            </w:tcBorders>
            <w:shd w:val="clear" w:color="auto" w:fill="auto"/>
          </w:tcPr>
          <w:p w14:paraId="1CE41444" w14:textId="5582B23B" w:rsidR="00CE0C6B" w:rsidRPr="00F065D7" w:rsidRDefault="00CE0C6B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110</w:t>
            </w:r>
            <w:r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908</w:t>
            </w:r>
            <w:r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4EA2627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single" w:sz="4" w:space="0" w:color="auto"/>
            </w:tcBorders>
            <w:shd w:val="clear" w:color="auto" w:fill="auto"/>
          </w:tcPr>
          <w:p w14:paraId="55C6A1E0" w14:textId="5E578C38" w:rsidR="00CE0C6B" w:rsidRPr="00F065D7" w:rsidRDefault="00CE0C6B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113</w:t>
            </w: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852</w:t>
            </w:r>
            <w:r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03CE405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</w:tcPr>
          <w:p w14:paraId="7B045EE4" w14:textId="1D3470D7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12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596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075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B9512D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</w:tcPr>
          <w:p w14:paraId="6D6C3164" w14:textId="33305914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12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661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256</w:t>
            </w:r>
          </w:p>
        </w:tc>
      </w:tr>
      <w:tr w:rsidR="004421AF" w:rsidRPr="00F065D7" w14:paraId="529EFFD2" w14:textId="77777777" w:rsidTr="004421AF">
        <w:trPr>
          <w:cantSplit/>
          <w:trHeight w:val="223"/>
        </w:trPr>
        <w:tc>
          <w:tcPr>
            <w:tcW w:w="764" w:type="pct"/>
            <w:shd w:val="clear" w:color="auto" w:fill="auto"/>
          </w:tcPr>
          <w:p w14:paraId="7493FAFF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9" w:type="pct"/>
            <w:shd w:val="clear" w:color="auto" w:fill="auto"/>
          </w:tcPr>
          <w:p w14:paraId="6C10F6EE" w14:textId="4223CE3B" w:rsidR="00CE0C6B" w:rsidRPr="00F065D7" w:rsidRDefault="00CE0C6B" w:rsidP="00B66FB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467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845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1DDF0AF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1A675CE4" w14:textId="5B9A029E" w:rsidR="00CE0C6B" w:rsidRPr="00F065D7" w:rsidRDefault="00CE0C6B" w:rsidP="00B66FBB">
            <w:pPr>
              <w:pStyle w:val="acctfourfigures"/>
              <w:tabs>
                <w:tab w:val="clear" w:pos="765"/>
              </w:tabs>
              <w:spacing w:line="280" w:lineRule="exact"/>
              <w:ind w:left="-72" w:right="-3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372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455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A635F3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21485FEE" w14:textId="36E7B754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078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094E19C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1AA007B3" w14:textId="0E856DED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37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640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54126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87" w:type="pct"/>
            <w:shd w:val="clear" w:color="auto" w:fill="auto"/>
          </w:tcPr>
          <w:p w14:paraId="1C52D1FC" w14:textId="5DD5F70A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76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110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304E7ED9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4E651D8D" w14:textId="5DACCED3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62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655</w:t>
            </w:r>
            <w:r w:rsidRPr="00F065D7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82B9872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5B84084E" w14:textId="5C715AEF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579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033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733F8FB2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8788710" w14:textId="3C8A5EEE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472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750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72E2642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72280E5E" w14:textId="66F3834C" w:rsidR="00CE0C6B" w:rsidRPr="00F065D7" w:rsidRDefault="00CE0C6B" w:rsidP="00F8552E">
            <w:pPr>
              <w:pStyle w:val="BodyText"/>
              <w:tabs>
                <w:tab w:val="decimal" w:pos="4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05BC17F9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1BF06D9F" w14:textId="14A63AE6" w:rsidR="00CE0C6B" w:rsidRPr="00F065D7" w:rsidRDefault="00CE0C6B" w:rsidP="00F8552E">
            <w:pPr>
              <w:pStyle w:val="BodyText"/>
              <w:tabs>
                <w:tab w:val="decimal" w:pos="558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1AA2F25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28DF9C19" w14:textId="226D15CF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579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033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2574361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764BBD02" w14:textId="060D14C4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472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750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4421AF" w:rsidRPr="00F065D7" w14:paraId="1C4B5E72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38C8EC23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0F17D42F" w14:textId="4AD247C5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601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388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033BDE8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4" w:type="pct"/>
            <w:tcBorders>
              <w:bottom w:val="double" w:sz="4" w:space="0" w:color="auto"/>
            </w:tcBorders>
            <w:shd w:val="clear" w:color="auto" w:fill="auto"/>
          </w:tcPr>
          <w:p w14:paraId="7C0934E9" w14:textId="77973BD6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575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117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083FC15D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8" w:type="pct"/>
            <w:tcBorders>
              <w:bottom w:val="double" w:sz="4" w:space="0" w:color="auto"/>
            </w:tcBorders>
            <w:shd w:val="clear" w:color="auto" w:fill="auto"/>
          </w:tcPr>
          <w:p w14:paraId="10E9C3DC" w14:textId="39185BA1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55</w:t>
            </w:r>
            <w:r w:rsidR="00CE0C6B" w:rsidRPr="00C46095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756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30B95CD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  <w:shd w:val="clear" w:color="auto" w:fill="auto"/>
          </w:tcPr>
          <w:p w14:paraId="1E7ED33C" w14:textId="32D54FA4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196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713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27A5EB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double" w:sz="4" w:space="0" w:color="auto"/>
            </w:tcBorders>
            <w:shd w:val="clear" w:color="auto" w:fill="auto"/>
          </w:tcPr>
          <w:p w14:paraId="2B907BFB" w14:textId="3AC941D3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187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555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60F11C6F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1CDCAD69" w14:textId="5A588A10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209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58F55BE0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double" w:sz="4" w:space="0" w:color="auto"/>
            </w:tcBorders>
            <w:shd w:val="clear" w:color="auto" w:fill="auto"/>
          </w:tcPr>
          <w:p w14:paraId="57D28C32" w14:textId="672C2F5D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844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699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4359429D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91" w:type="pct"/>
            <w:tcBorders>
              <w:bottom w:val="double" w:sz="4" w:space="0" w:color="auto"/>
            </w:tcBorders>
            <w:shd w:val="clear" w:color="auto" w:fill="auto"/>
          </w:tcPr>
          <w:p w14:paraId="525D62D1" w14:textId="2202364E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823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039</w:t>
            </w:r>
          </w:p>
        </w:tc>
        <w:tc>
          <w:tcPr>
            <w:tcW w:w="61" w:type="pct"/>
            <w:shd w:val="clear" w:color="auto" w:fill="auto"/>
            <w:vAlign w:val="bottom"/>
          </w:tcPr>
          <w:p w14:paraId="63A4C75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6" w:type="pct"/>
            <w:tcBorders>
              <w:bottom w:val="double" w:sz="4" w:space="0" w:color="auto"/>
            </w:tcBorders>
            <w:shd w:val="clear" w:color="auto" w:fill="auto"/>
          </w:tcPr>
          <w:p w14:paraId="43801F29" w14:textId="3248AF3E" w:rsidR="00CE0C6B" w:rsidRPr="00F065D7" w:rsidRDefault="00CE0C6B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31</w:t>
            </w:r>
            <w:r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379</w:t>
            </w:r>
            <w:r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2" w:type="pct"/>
            <w:shd w:val="clear" w:color="auto" w:fill="auto"/>
            <w:vAlign w:val="bottom"/>
          </w:tcPr>
          <w:p w14:paraId="25383778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9" w:type="pct"/>
            <w:tcBorders>
              <w:bottom w:val="double" w:sz="4" w:space="0" w:color="auto"/>
            </w:tcBorders>
            <w:shd w:val="clear" w:color="auto" w:fill="auto"/>
          </w:tcPr>
          <w:p w14:paraId="78B4CCAF" w14:textId="6FF065E5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27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953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B1D4A7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3DBE787E" w14:textId="2FF7B790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813</w:t>
            </w:r>
            <w:r w:rsidR="00CE0C6B" w:rsidRP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320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F215BA1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</w:tcPr>
          <w:p w14:paraId="4DC511DE" w14:textId="44E8CDCE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850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992</w:t>
            </w:r>
          </w:p>
        </w:tc>
      </w:tr>
      <w:tr w:rsidR="004421AF" w:rsidRPr="00F065D7" w14:paraId="20221508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12730B5E" w14:textId="77777777" w:rsidR="00CE0C6B" w:rsidRPr="00F065D7" w:rsidRDefault="00CE0C6B" w:rsidP="00CE0C6B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7C15B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D11A058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41131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386C30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3F5DE9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A69B72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4A41AA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69F371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11063B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28EAF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CABDE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9E50FC8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9B279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24AFE6A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0ED63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E3CCE2D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BE8F2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86C034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6888074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DB4BBD5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9969E1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3CA02A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AD95F1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421AF" w:rsidRPr="00F065D7" w14:paraId="50AAA739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568D8A4E" w14:textId="77777777" w:rsidR="00CE0C6B" w:rsidRPr="00F065D7" w:rsidRDefault="00CE0C6B" w:rsidP="00CE0C6B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EFFA73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BF548F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71BA86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0B19131A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BFE7F8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D6FF30D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ACC27B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51C8A3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2EE7D8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25263F4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DD1858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FC1F26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843DAD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E2FEC88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F92099B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0873DDF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F5D878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22609A9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84D5F4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B4CFA31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326E3A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5F81379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590FDD5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4421AF" w:rsidRPr="00F065D7" w14:paraId="0BE187BC" w14:textId="77777777" w:rsidTr="004421AF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3DDE090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A0D2AC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62F214F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491DA7B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1B722E5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39C26CC1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2D2FF7A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39FE39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7EA9323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D1B6E8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06CB99D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619A43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0BC8B7E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C405A9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BE0D3A3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B23DA3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4976A30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7592ED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366CC23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9B2595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A1A5DC2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08BBEC1" w14:textId="6C20A0A2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525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C21E5CE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B79D4B1" w14:textId="6568378E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80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441</w:t>
            </w:r>
          </w:p>
        </w:tc>
      </w:tr>
      <w:tr w:rsidR="004421AF" w:rsidRPr="00F065D7" w14:paraId="484C5583" w14:textId="77777777" w:rsidTr="004421AF">
        <w:trPr>
          <w:cantSplit/>
        </w:trPr>
        <w:tc>
          <w:tcPr>
            <w:tcW w:w="1419" w:type="pct"/>
            <w:gridSpan w:val="4"/>
            <w:shd w:val="clear" w:color="auto" w:fill="auto"/>
            <w:vAlign w:val="center"/>
          </w:tcPr>
          <w:p w14:paraId="3FB1B6F3" w14:textId="4EBB1143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</w:t>
            </w: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จากการซื้อธุรกิจ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FC45BC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4B00959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07693B8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100DF4F4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27AF8E8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2AB7B9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7B199F0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6B789D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CFECC24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5EA6841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CAE6405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9400EE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29895E5C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5F5B52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3483AD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FAC2EC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B8B8B91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3761C82" w14:textId="61ABEBD9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88</w:t>
            </w:r>
            <w:r w:rsidR="00CE0C6B" w:rsidRP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946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3530711B" w14:textId="77777777" w:rsidR="00CE0C6B" w:rsidRPr="004436B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1E6FF665" w14:textId="2C66CAAC" w:rsidR="00CE0C6B" w:rsidRPr="00F065D7" w:rsidRDefault="00CE0C6B" w:rsidP="00CE0C6B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4421AF" w:rsidRPr="00F065D7" w14:paraId="4E830C43" w14:textId="77777777" w:rsidTr="004421AF">
        <w:trPr>
          <w:cantSplit/>
        </w:trPr>
        <w:tc>
          <w:tcPr>
            <w:tcW w:w="1419" w:type="pct"/>
            <w:gridSpan w:val="4"/>
            <w:shd w:val="clear" w:color="auto" w:fill="auto"/>
          </w:tcPr>
          <w:p w14:paraId="6620ED7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1842FAF3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CA1F46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C29C8C4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7A07EDA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D341EF2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393DB4A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A509AA0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1489F9A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A1FA89D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B948EC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36A99B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515916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778CEA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09C9E2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6C34EE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937647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D168A3D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4C231FB" w14:textId="2CEA094A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 w:hint="cs"/>
                <w:sz w:val="21"/>
                <w:szCs w:val="21"/>
                <w:lang w:val="en-US" w:bidi="th-TH"/>
              </w:rPr>
              <w:t>14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 w:hint="cs"/>
                <w:sz w:val="21"/>
                <w:szCs w:val="21"/>
                <w:lang w:val="en-US" w:bidi="th-TH"/>
              </w:rPr>
              <w:t>973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690452A2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5E2F2A2" w14:textId="6208F39E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152</w:t>
            </w:r>
          </w:p>
        </w:tc>
      </w:tr>
      <w:tr w:rsidR="004421AF" w:rsidRPr="00F065D7" w14:paraId="31E56465" w14:textId="77777777" w:rsidTr="004421AF">
        <w:trPr>
          <w:cantSplit/>
        </w:trPr>
        <w:tc>
          <w:tcPr>
            <w:tcW w:w="1419" w:type="pct"/>
            <w:gridSpan w:val="4"/>
            <w:shd w:val="clear" w:color="auto" w:fill="auto"/>
          </w:tcPr>
          <w:p w14:paraId="147A5742" w14:textId="49E4309D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</w:t>
            </w:r>
            <w:r w:rsidR="00D11E0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="00324EBE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(ขาดทุน)</w:t>
            </w:r>
            <w:r w:rsidR="00D11E0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 xml:space="preserve"> </w:t>
            </w: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จากการจำหน่าย</w:t>
            </w:r>
            <w:r w:rsidR="006133E4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และตัดจำหน่าย</w:t>
            </w: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สินทรัพย์ไม่มีตัวตนอื่น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4724E8D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203C4D51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46EEAF3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6E3853E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1F7A6C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4C5DC7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5A76F3E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36355E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4E21645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407D08C4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7C62DC8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8D71EA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5FC0EEEC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79ABB4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60FBA68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46F0E4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383CC94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124C1D3D" w14:textId="71DC7A9E" w:rsidR="00CE0C6B" w:rsidRPr="00CE0C6B" w:rsidRDefault="00CE0C6B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D0A6DFA" w14:textId="77777777" w:rsidR="00CE0C6B" w:rsidRPr="00F065D7" w:rsidRDefault="00CE0C6B" w:rsidP="00CE0C6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6429C7DD" w14:textId="4179A78E" w:rsidR="00CE0C6B" w:rsidRPr="00F065D7" w:rsidRDefault="00C819B9" w:rsidP="00CE0C6B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49</w:t>
            </w:r>
          </w:p>
        </w:tc>
      </w:tr>
      <w:tr w:rsidR="004421AF" w:rsidRPr="00F065D7" w14:paraId="57EF14D8" w14:textId="77777777" w:rsidTr="004421AF">
        <w:trPr>
          <w:cantSplit/>
        </w:trPr>
        <w:tc>
          <w:tcPr>
            <w:tcW w:w="1419" w:type="pct"/>
            <w:gridSpan w:val="4"/>
            <w:shd w:val="clear" w:color="auto" w:fill="auto"/>
            <w:vAlign w:val="center"/>
          </w:tcPr>
          <w:p w14:paraId="48493AE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bidi="th-TH"/>
              </w:rPr>
              <w:t xml:space="preserve">(ขาดทุน) </w:t>
            </w:r>
            <w:r w:rsidRPr="00F065D7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กลับรายการขาดทุนจากการด้อยค่าของที่ดิน อาคารและอุปกรณ์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3C648874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7D3A54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0D7783A9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3D02A42A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60BAD2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EEBE2C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A67D9FD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D2295C1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2D7D498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5D03AFF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183AF5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3E97C8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F5C5464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41E3D0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717C799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6651302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3B1B790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63DBF643" w14:textId="5915C4D2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926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8835836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31DBCA5D" w14:textId="582E2EFF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568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326E71C5" w14:textId="77777777" w:rsidTr="004421AF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09FF921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กำไร (ขาดทุน) จากอัตราแลกเปลี่ยน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2C952EBD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22ED81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A248C2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72164A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171EFBC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AAE32CD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7DFA1B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94BA8A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691A07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BC7312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3B6941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E5C232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2FBD5F1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EF6D48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E44BFC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E7CE7C4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8D41AD4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3C15FB9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326117F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1E0FEE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F9EAE4B" w14:textId="5E57175B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59141B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0922A52" w14:textId="0DADA792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153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6A716D55" w14:textId="77777777" w:rsidTr="004421AF">
        <w:trPr>
          <w:cantSplit/>
        </w:trPr>
        <w:tc>
          <w:tcPr>
            <w:tcW w:w="1781" w:type="pct"/>
            <w:gridSpan w:val="6"/>
            <w:shd w:val="clear" w:color="auto" w:fill="auto"/>
            <w:vAlign w:val="center"/>
          </w:tcPr>
          <w:p w14:paraId="5632B521" w14:textId="34CD7F24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ขาดทุนที่ยังไม่เกิดขึ้นจากการเปลี่ยนแปลงมูลค่ายุติธรรมของตราสารอนุพันธ์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25BA2B4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07DCCED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2B6B8D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5DC9D6B0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33E0F4E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EDDF65C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4440E4CA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0895EA29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A44D306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D608CDC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C089B2E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1360396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0345D19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73E4461F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762FC64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B794432" w14:textId="4FC05F09" w:rsidR="006133E4" w:rsidRPr="00F065D7" w:rsidRDefault="006133E4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159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63A1107" w14:textId="77777777" w:rsidR="006133E4" w:rsidRPr="00F065D7" w:rsidRDefault="006133E4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7CABEB5E" w14:textId="6512FEFD" w:rsidR="006133E4" w:rsidRPr="00F065D7" w:rsidRDefault="006133E4" w:rsidP="00CE0C6B">
            <w:pPr>
              <w:pStyle w:val="BodyText"/>
              <w:tabs>
                <w:tab w:val="decimal" w:pos="460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4421AF" w:rsidRPr="00CE0C6B" w14:paraId="55AA1F11" w14:textId="77777777" w:rsidTr="004421AF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520F4E4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303B177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5FF2A7B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090DA81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BF77544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5AA0E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2DB6050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50A9ED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37CD71B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754EC5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FFBB506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065C84D8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66107E5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378A33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1AA309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6ED8EA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128746D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AB4437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08C5ADC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438679B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18F872D8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E5A8AA2" w14:textId="12F5BF72" w:rsidR="00CE0C6B" w:rsidRPr="006133E4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58</w:t>
            </w:r>
            <w:r w:rsidR="00CE0C6B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598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852B3D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65" w:type="pct"/>
            <w:shd w:val="clear" w:color="auto" w:fill="auto"/>
            <w:vAlign w:val="bottom"/>
          </w:tcPr>
          <w:p w14:paraId="09D89A75" w14:textId="671469FC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</w:t>
            </w:r>
            <w:r w:rsidR="00CE0C6B"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110</w:t>
            </w:r>
          </w:p>
        </w:tc>
      </w:tr>
      <w:tr w:rsidR="004421AF" w:rsidRPr="00F065D7" w14:paraId="5E118298" w14:textId="77777777" w:rsidTr="004421AF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7A76C19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9" w:type="pct"/>
            <w:shd w:val="clear" w:color="auto" w:fill="auto"/>
          </w:tcPr>
          <w:p w14:paraId="38EDA5B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0FFAE14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</w:tcPr>
          <w:p w14:paraId="26A22AE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</w:tcPr>
          <w:p w14:paraId="3655ABC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</w:tcPr>
          <w:p w14:paraId="0FABB76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49A8AB09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</w:tcPr>
          <w:p w14:paraId="66B65B5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7CDA5DEF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6052916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5AA13F16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76FE15F1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</w:tcPr>
          <w:p w14:paraId="0C9CAE6C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71DC200D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</w:tcPr>
          <w:p w14:paraId="24C6831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</w:tcPr>
          <w:p w14:paraId="6EA0DB0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</w:tcPr>
          <w:p w14:paraId="2C009B0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</w:tcPr>
          <w:p w14:paraId="2E48279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</w:tcPr>
          <w:p w14:paraId="2123DA12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</w:tcPr>
          <w:p w14:paraId="7771B4E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</w:tcPr>
          <w:p w14:paraId="60373134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</w:tcPr>
          <w:p w14:paraId="406785D0" w14:textId="35080015" w:rsidR="00CE0C6B" w:rsidRPr="00CE0C6B" w:rsidRDefault="00CE0C6B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926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</w:tcPr>
          <w:p w14:paraId="5E8541F2" w14:textId="77777777" w:rsidR="00CE0C6B" w:rsidRPr="00F065D7" w:rsidRDefault="00CE0C6B" w:rsidP="00CE0C6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5" w:type="pct"/>
            <w:shd w:val="clear" w:color="auto" w:fill="auto"/>
          </w:tcPr>
          <w:p w14:paraId="393FC266" w14:textId="00849329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833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3412D5DD" w14:textId="77777777" w:rsidTr="004421AF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60CBDC41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7CD9E0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6353CE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36E3E22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752A4D9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688AF47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5D17F0E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103FF4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165DDD3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4BFBD1F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6B333FF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73DE7EBF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39B15FAC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64B00DB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10C1E12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8EA6F8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4C589D3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9454031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10BC57CB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480BED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A27265C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77DD9" w14:textId="2F9F93D8" w:rsidR="00CE0C6B" w:rsidRPr="00CE0C6B" w:rsidRDefault="00CE0C6B" w:rsidP="002A4952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E0C6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306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2A4952">
              <w:rPr>
                <w:rFonts w:asciiTheme="majorBidi" w:hAnsiTheme="majorBidi" w:cstheme="majorBidi"/>
                <w:sz w:val="21"/>
                <w:szCs w:val="21"/>
              </w:rPr>
              <w:t>841</w:t>
            </w:r>
            <w:r w:rsidRPr="00CE0C6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13A3D35D" w14:textId="77777777" w:rsidR="00CE0C6B" w:rsidRPr="00F065D7" w:rsidRDefault="00CE0C6B" w:rsidP="00CE0C6B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04EFC" w14:textId="6E6F0C3A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364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357</w:t>
            </w:r>
            <w:r w:rsidRPr="00F065D7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4421AF" w:rsidRPr="00F065D7" w14:paraId="635EFFFC" w14:textId="77777777" w:rsidTr="004421AF">
        <w:trPr>
          <w:cantSplit/>
        </w:trPr>
        <w:tc>
          <w:tcPr>
            <w:tcW w:w="764" w:type="pct"/>
            <w:shd w:val="clear" w:color="auto" w:fill="auto"/>
            <w:vAlign w:val="center"/>
          </w:tcPr>
          <w:p w14:paraId="51A3619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กำไรสุทธิจากการดำเนินงาน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03E3C3B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3D6E4A5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760E602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08B028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0FEC801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EF98DD2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46C2B15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361A40C8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2833FAE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D2CEC8B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F7B8A07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716B205B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5C53FF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6B33B8C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3A448029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70F58506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5FD391C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E849973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2FFFA60C" w14:textId="748A1298" w:rsidR="00CE0C6B" w:rsidRPr="00F065D7" w:rsidRDefault="00BA2810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>
              <w:rPr>
                <w:rFonts w:asciiTheme="majorBidi" w:hAnsiTheme="majorBidi" w:cstheme="majorBidi" w:hint="cs"/>
                <w:sz w:val="21"/>
                <w:szCs w:val="21"/>
                <w:cs/>
                <w:lang w:bidi="th-TH"/>
              </w:rPr>
              <w:t xml:space="preserve">                                   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D91E8F5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2ED99" w14:textId="5C5261C8" w:rsidR="00CE0C6B" w:rsidRPr="00F065D7" w:rsidRDefault="00C819B9" w:rsidP="00DA1C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701</w:t>
            </w:r>
            <w:r w:rsidR="00CE0C6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797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4281E451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0DA2F" w14:textId="121A6633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617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833</w:t>
            </w:r>
          </w:p>
        </w:tc>
      </w:tr>
      <w:tr w:rsidR="004421AF" w:rsidRPr="00F065D7" w14:paraId="5ECA7025" w14:textId="77777777" w:rsidTr="004421AF">
        <w:trPr>
          <w:cantSplit/>
        </w:trPr>
        <w:tc>
          <w:tcPr>
            <w:tcW w:w="1419" w:type="pct"/>
            <w:gridSpan w:val="4"/>
            <w:shd w:val="clear" w:color="auto" w:fill="auto"/>
          </w:tcPr>
          <w:p w14:paraId="4E8F4841" w14:textId="62AEA0A9" w:rsidR="00CE0C6B" w:rsidRPr="00F065D7" w:rsidRDefault="00FB4B8F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="00CE0C6B" w:rsidRPr="00F065D7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 </w:t>
            </w:r>
            <w:r w:rsidR="006A3A7B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(หัก) </w:t>
            </w:r>
            <w:r w:rsidR="00CE0C6B" w:rsidRPr="00F065D7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74" w:type="pct"/>
            <w:shd w:val="clear" w:color="auto" w:fill="auto"/>
            <w:vAlign w:val="bottom"/>
          </w:tcPr>
          <w:p w14:paraId="69D3BA0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7A95A01F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92CBAD3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24080A5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638195B4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7D58FC0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59C93FA8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189BE2FB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2F5F6D95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AFBC205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74F324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244990D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35453110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3A7800D0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28C408C6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03916C4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7CF372D2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8E7BD" w14:textId="01E60FA8" w:rsidR="00CE0C6B" w:rsidRPr="00F065D7" w:rsidRDefault="00C819B9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</w:t>
            </w:r>
            <w:r w:rsidR="00CE0C6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393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792F0477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B3C06" w14:textId="20DCDCA0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F065D7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C819B9" w:rsidRPr="00C819B9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177</w:t>
            </w:r>
            <w:r w:rsidRPr="00F065D7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4421AF" w:rsidRPr="00F065D7" w14:paraId="12DC1804" w14:textId="77777777" w:rsidTr="004421AF">
        <w:trPr>
          <w:cantSplit/>
        </w:trPr>
        <w:tc>
          <w:tcPr>
            <w:tcW w:w="764" w:type="pct"/>
            <w:shd w:val="clear" w:color="auto" w:fill="auto"/>
          </w:tcPr>
          <w:p w14:paraId="173D1D9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9" w:type="pct"/>
            <w:shd w:val="clear" w:color="auto" w:fill="auto"/>
            <w:vAlign w:val="bottom"/>
          </w:tcPr>
          <w:p w14:paraId="1EA54E7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6C05445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4" w:type="pct"/>
            <w:shd w:val="clear" w:color="auto" w:fill="auto"/>
            <w:vAlign w:val="bottom"/>
          </w:tcPr>
          <w:p w14:paraId="5B6DAC8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19800871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14:paraId="5FD08B46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5E7BED6C" w14:textId="77777777" w:rsidR="00CE0C6B" w:rsidRPr="00F065D7" w:rsidRDefault="00CE0C6B" w:rsidP="00CE0C6B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14:paraId="53501EC7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43B98A44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FFA219A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79E7F50C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52B0C0F9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4" w:type="pct"/>
            <w:shd w:val="clear" w:color="auto" w:fill="auto"/>
            <w:vAlign w:val="bottom"/>
          </w:tcPr>
          <w:p w14:paraId="61E7F4C9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1AA6A52E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061B873E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91" w:type="pct"/>
            <w:shd w:val="clear" w:color="auto" w:fill="auto"/>
            <w:vAlign w:val="bottom"/>
          </w:tcPr>
          <w:p w14:paraId="69200B78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1" w:type="pct"/>
            <w:shd w:val="clear" w:color="auto" w:fill="auto"/>
            <w:vAlign w:val="bottom"/>
          </w:tcPr>
          <w:p w14:paraId="0D64F268" w14:textId="77777777" w:rsidR="00CE0C6B" w:rsidRPr="00F065D7" w:rsidRDefault="00CE0C6B" w:rsidP="00CE0C6B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6" w:type="pct"/>
            <w:shd w:val="clear" w:color="auto" w:fill="auto"/>
            <w:vAlign w:val="bottom"/>
          </w:tcPr>
          <w:p w14:paraId="74B4444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2" w:type="pct"/>
            <w:shd w:val="clear" w:color="auto" w:fill="auto"/>
            <w:vAlign w:val="bottom"/>
          </w:tcPr>
          <w:p w14:paraId="42ABBF4B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14:paraId="51D66AF3" w14:textId="77777777" w:rsidR="00CE0C6B" w:rsidRPr="00F065D7" w:rsidRDefault="00CE0C6B" w:rsidP="00CE0C6B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3" w:type="pct"/>
            <w:shd w:val="clear" w:color="auto" w:fill="auto"/>
            <w:vAlign w:val="bottom"/>
          </w:tcPr>
          <w:p w14:paraId="29D1C9CA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7183B" w14:textId="6A6F29CD" w:rsidR="00CE0C6B" w:rsidRPr="00F065D7" w:rsidRDefault="00C819B9" w:rsidP="00DA1C85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BA281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730</w:t>
            </w:r>
            <w:r w:rsidR="00BA281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190</w:t>
            </w:r>
            <w:r w:rsidR="00BA2810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3" w:type="pct"/>
            <w:shd w:val="clear" w:color="auto" w:fill="auto"/>
            <w:vAlign w:val="bottom"/>
          </w:tcPr>
          <w:p w14:paraId="0CA98513" w14:textId="77777777" w:rsidR="00CE0C6B" w:rsidRPr="00F065D7" w:rsidRDefault="00CE0C6B" w:rsidP="00CE0C6B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62E445" w14:textId="310745F8" w:rsidR="00CE0C6B" w:rsidRPr="00F065D7" w:rsidRDefault="00C819B9" w:rsidP="00CE0C6B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598</w:t>
            </w:r>
            <w:r w:rsidR="00CE0C6B" w:rsidRPr="00F065D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656</w:t>
            </w:r>
          </w:p>
        </w:tc>
      </w:tr>
      <w:bookmarkEnd w:id="5"/>
    </w:tbl>
    <w:p w14:paraId="28D94F95" w14:textId="77777777" w:rsidR="00BA2810" w:rsidRDefault="00BA2810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cs/>
        </w:rPr>
      </w:pPr>
    </w:p>
    <w:p w14:paraId="13E52850" w14:textId="77777777" w:rsidR="00AB52E7" w:rsidRDefault="00AB52E7">
      <w:pPr>
        <w:spacing w:line="240" w:lineRule="auto"/>
        <w:rPr>
          <w:b/>
          <w:bCs/>
          <w:i/>
          <w:iCs/>
          <w:sz w:val="30"/>
          <w:szCs w:val="30"/>
          <w:cs/>
        </w:rPr>
        <w:sectPr w:rsidR="00AB52E7" w:rsidSect="00AB52E7">
          <w:pgSz w:w="16834" w:h="11909" w:orient="landscape" w:code="9"/>
          <w:pgMar w:top="692" w:right="692" w:bottom="1151" w:left="1151" w:header="720" w:footer="720" w:gutter="0"/>
          <w:cols w:space="737"/>
          <w:docGrid w:linePitch="360"/>
        </w:sectPr>
      </w:pPr>
    </w:p>
    <w:p w14:paraId="3794999D" w14:textId="33CEDCC6" w:rsidR="00C75C92" w:rsidRPr="00F065D7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  <w:lang w:val="en-US"/>
        </w:rPr>
      </w:pPr>
      <w:r w:rsidRPr="00F065D7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AD5F370" w14:textId="77777777" w:rsidR="00C75C92" w:rsidRPr="00F8552E" w:rsidRDefault="00C75C92" w:rsidP="00C75C92">
      <w:pPr>
        <w:pStyle w:val="NoSpacing"/>
        <w:rPr>
          <w:b/>
          <w:bCs/>
          <w:i/>
          <w:iCs/>
          <w:sz w:val="20"/>
          <w:szCs w:val="20"/>
          <w:lang w:val="en-US"/>
        </w:rPr>
      </w:pPr>
    </w:p>
    <w:p w14:paraId="5CE8F849" w14:textId="77777777" w:rsidR="00C75C92" w:rsidRPr="00F065D7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F065D7">
        <w:rPr>
          <w:rFonts w:asciiTheme="majorBidi" w:hAnsiTheme="majorBidi" w:cstheme="majorBidi"/>
          <w:sz w:val="30"/>
          <w:szCs w:val="30"/>
          <w:cs/>
        </w:rPr>
        <w:t>ร</w:t>
      </w:r>
      <w:r w:rsidRPr="00F065D7">
        <w:rPr>
          <w:sz w:val="30"/>
          <w:szCs w:val="30"/>
          <w:cs/>
        </w:rPr>
        <w:t>ายได้หลักของกลุ่มบริษัท</w:t>
      </w:r>
      <w:r w:rsidRPr="00F065D7">
        <w:rPr>
          <w:rFonts w:hint="cs"/>
          <w:sz w:val="30"/>
          <w:szCs w:val="30"/>
          <w:cs/>
        </w:rPr>
        <w:t>และ</w:t>
      </w:r>
      <w:r w:rsidRPr="00F065D7">
        <w:rPr>
          <w:sz w:val="30"/>
          <w:szCs w:val="30"/>
          <w:cs/>
        </w:rPr>
        <w:t>บริษัทได้มาจากสัญญาที่ทำกับลูกค้า</w:t>
      </w:r>
    </w:p>
    <w:p w14:paraId="7089F83C" w14:textId="77777777" w:rsidR="00C75C92" w:rsidRPr="00F8552E" w:rsidRDefault="00C75C92" w:rsidP="00C75C92">
      <w:pPr>
        <w:pStyle w:val="NoSpacing"/>
        <w:rPr>
          <w:sz w:val="20"/>
          <w:szCs w:val="20"/>
        </w:rPr>
      </w:pPr>
    </w:p>
    <w:p w14:paraId="78050F54" w14:textId="77777777" w:rsidR="00C75C92" w:rsidRPr="00F065D7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F065D7">
        <w:rPr>
          <w:sz w:val="30"/>
          <w:szCs w:val="30"/>
          <w:cs/>
        </w:rPr>
        <w:t>ตารางต่อไปนี้</w:t>
      </w:r>
      <w:r w:rsidRPr="00F065D7">
        <w:rPr>
          <w:rFonts w:asciiTheme="majorBidi" w:hAnsiTheme="majorBidi" w:cstheme="majorBidi"/>
          <w:sz w:val="30"/>
          <w:szCs w:val="30"/>
          <w:cs/>
        </w:rPr>
        <w:t>แสดง</w:t>
      </w:r>
      <w:r w:rsidRPr="00F065D7">
        <w:rPr>
          <w:sz w:val="30"/>
          <w:szCs w:val="30"/>
          <w:cs/>
        </w:rPr>
        <w:t>ข้อมูลรายได้ที่ถูก</w:t>
      </w:r>
      <w:r w:rsidRPr="00F065D7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F065D7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14:paraId="7529FB54" w14:textId="77777777" w:rsidR="00C75C92" w:rsidRPr="00F8552E" w:rsidRDefault="00C75C92" w:rsidP="00C75C92">
      <w:pPr>
        <w:rPr>
          <w:i/>
          <w:iCs/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C75C92" w:rsidRPr="00F065D7" w14:paraId="7D807929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669BC26B" w14:textId="0F6EDAB2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007E7B49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F4C4F07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C75C92" w:rsidRPr="00F065D7" w14:paraId="3E3F3E01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B51963" w14:textId="2BA83177" w:rsidR="00C75C92" w:rsidRPr="00F065D7" w:rsidRDefault="006926FE" w:rsidP="00570F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C819B9"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</w:tcPr>
          <w:p w14:paraId="729BB404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A56017A" w14:textId="28D7F998" w:rsidR="00C75C92" w:rsidRPr="00F065D7" w:rsidRDefault="00C819B9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" w:type="pct"/>
          </w:tcPr>
          <w:p w14:paraId="30838142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400295F2" w14:textId="0C6DADB4" w:rsidR="00C75C92" w:rsidRPr="00F065D7" w:rsidRDefault="00C819B9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C75C92" w:rsidRPr="00F065D7" w14:paraId="728DC792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1B3A8515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2F102C81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1A881B58" w14:textId="77777777" w:rsidR="00C75C92" w:rsidRPr="00F065D7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75C92" w:rsidRPr="00F065D7" w14:paraId="1EBBC0F0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42E2C9E" w14:textId="77777777" w:rsidR="00C75C92" w:rsidRPr="00F065D7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3A72778D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54612102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2D3C19D4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75B79428" w14:textId="77777777" w:rsidR="00C75C92" w:rsidRPr="00F065D7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407A1" w:rsidRPr="00F065D7" w14:paraId="74820BE0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23E57B26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5B230FB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100DCE4D" w14:textId="1AF300A5" w:rsidR="009407A1" w:rsidRPr="00F065D7" w:rsidRDefault="00C819B9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186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52</w:t>
            </w:r>
            <w:r w:rsidR="0041552A">
              <w:rPr>
                <w:rFonts w:asciiTheme="majorBidi" w:hAnsi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CB00D87" w14:textId="77777777" w:rsidR="009407A1" w:rsidRPr="00F065D7" w:rsidRDefault="009407A1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903DEAB" w14:textId="1E409AC0" w:rsidR="009407A1" w:rsidRPr="00F065D7" w:rsidRDefault="00C819B9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</w:tr>
      <w:tr w:rsidR="009407A1" w:rsidRPr="00F065D7" w14:paraId="1CD68C9D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C0E94B3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66B687A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3193D4CE" w14:textId="1782FE77" w:rsidR="009407A1" w:rsidRPr="00F065D7" w:rsidRDefault="00C819B9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722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62</w:t>
            </w:r>
            <w:r w:rsidR="0041552A">
              <w:rPr>
                <w:rFonts w:asciiTheme="majorBidi" w:hAnsi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F57BD6D" w14:textId="77777777" w:rsidR="009407A1" w:rsidRPr="00F065D7" w:rsidRDefault="009407A1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0AC93A" w14:textId="529FF858" w:rsidR="009407A1" w:rsidRPr="00F065D7" w:rsidRDefault="00C819B9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088</w:t>
            </w:r>
          </w:p>
        </w:tc>
      </w:tr>
      <w:tr w:rsidR="009407A1" w:rsidRPr="00F065D7" w14:paraId="1D7CAF69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6DDD3501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5A475CA0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4A4D" w14:textId="3646A923" w:rsidR="009407A1" w:rsidRPr="00F065D7" w:rsidRDefault="00C819B9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909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154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564668F" w14:textId="77777777" w:rsidR="009407A1" w:rsidRPr="00F065D7" w:rsidRDefault="009407A1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BF35B9" w14:textId="7E11B2F0" w:rsidR="009407A1" w:rsidRPr="00F065D7" w:rsidRDefault="00C819B9" w:rsidP="00940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407A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294</w:t>
            </w:r>
            <w:r w:rsidR="009407A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862</w:t>
            </w:r>
          </w:p>
        </w:tc>
      </w:tr>
      <w:tr w:rsidR="009407A1" w:rsidRPr="00F8552E" w14:paraId="072FBBBA" w14:textId="77777777" w:rsidTr="00F8552E">
        <w:trPr>
          <w:cantSplit/>
          <w:trHeight w:val="188"/>
        </w:trPr>
        <w:tc>
          <w:tcPr>
            <w:tcW w:w="3235" w:type="pct"/>
            <w:shd w:val="clear" w:color="auto" w:fill="auto"/>
          </w:tcPr>
          <w:p w14:paraId="53620145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71D7A1C2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78658CAE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</w:tcPr>
          <w:p w14:paraId="6AD2DD21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367A26D0" w14:textId="77777777" w:rsidR="009407A1" w:rsidRPr="00F8552E" w:rsidRDefault="009407A1" w:rsidP="00F8552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</w:tr>
      <w:tr w:rsidR="009407A1" w:rsidRPr="00F065D7" w14:paraId="36282C7F" w14:textId="77777777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14:paraId="4D4190F5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6762DE4B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56F6D489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56447E2F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1CA9B8ED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9407A1" w:rsidRPr="00F065D7" w14:paraId="530CB938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E3FDA28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2A0F817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45A4FBD" w14:textId="19FB3538" w:rsidR="009407A1" w:rsidRPr="00F065D7" w:rsidRDefault="00C819B9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77B1E724" w14:textId="77777777" w:rsidR="009407A1" w:rsidRPr="00F065D7" w:rsidRDefault="009407A1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EFD35FA" w14:textId="7D57C288" w:rsidR="009407A1" w:rsidRPr="00F065D7" w:rsidRDefault="00C819B9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279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</w:p>
        </w:tc>
      </w:tr>
      <w:tr w:rsidR="009407A1" w:rsidRPr="00F065D7" w14:paraId="7A662635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2A2A8DDC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3D90F5B5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</w:tcPr>
          <w:p w14:paraId="7D2EF0D9" w14:textId="093460AA" w:rsidR="009407A1" w:rsidRPr="00C5083C" w:rsidRDefault="00C819B9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467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/>
                <w:sz w:val="30"/>
                <w:szCs w:val="30"/>
                <w:lang w:val="en-US"/>
              </w:rPr>
              <w:t>380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CDABBB5" w14:textId="77777777" w:rsidR="009407A1" w:rsidRPr="00F065D7" w:rsidRDefault="009407A1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FC06F" w14:textId="5C2228F9" w:rsidR="009407A1" w:rsidRPr="00F065D7" w:rsidRDefault="00C819B9" w:rsidP="009407A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679</w:t>
            </w:r>
            <w:r w:rsidR="009407A1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454</w:t>
            </w:r>
          </w:p>
        </w:tc>
      </w:tr>
      <w:tr w:rsidR="009407A1" w:rsidRPr="00F065D7" w14:paraId="1263F277" w14:textId="77777777" w:rsidTr="007D72D7">
        <w:trPr>
          <w:cantSplit/>
        </w:trPr>
        <w:tc>
          <w:tcPr>
            <w:tcW w:w="3235" w:type="pct"/>
            <w:shd w:val="clear" w:color="auto" w:fill="auto"/>
          </w:tcPr>
          <w:p w14:paraId="3BD4AED3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94399F5" w14:textId="77777777" w:rsidR="009407A1" w:rsidRPr="00F065D7" w:rsidRDefault="009407A1" w:rsidP="009407A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64CE1" w14:textId="56C6E9AF" w:rsidR="009407A1" w:rsidRPr="00F065D7" w:rsidRDefault="00C819B9" w:rsidP="009407A1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619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313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2703DC4" w14:textId="77777777" w:rsidR="009407A1" w:rsidRPr="00F065D7" w:rsidRDefault="009407A1" w:rsidP="00940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FE3C80" w14:textId="0492EFAC" w:rsidR="009407A1" w:rsidRPr="00F065D7" w:rsidRDefault="00C819B9" w:rsidP="009407A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9407A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959</w:t>
            </w:r>
            <w:r w:rsidR="009407A1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090</w:t>
            </w:r>
          </w:p>
        </w:tc>
      </w:tr>
    </w:tbl>
    <w:p w14:paraId="1F596B5E" w14:textId="35726D8E" w:rsidR="00C75C92" w:rsidRPr="00F8552E" w:rsidRDefault="00C75C92" w:rsidP="00C75C92">
      <w:pPr>
        <w:pStyle w:val="NoSpacing"/>
        <w:rPr>
          <w:sz w:val="20"/>
          <w:szCs w:val="20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220EEC" w:rsidRPr="00F065D7" w14:paraId="54D39BBB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4A77C7C1" w14:textId="54E30FD8" w:rsidR="00220EEC" w:rsidRPr="00F065D7" w:rsidRDefault="00220EEC" w:rsidP="0012096D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98" w:type="pct"/>
            <w:vAlign w:val="bottom"/>
          </w:tcPr>
          <w:p w14:paraId="703711B4" w14:textId="77777777" w:rsidR="00220EEC" w:rsidRPr="00F065D7" w:rsidRDefault="00220EEC" w:rsidP="0012096D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14:paraId="0BAF0807" w14:textId="77777777" w:rsidR="00220EEC" w:rsidRPr="00F065D7" w:rsidRDefault="00220EEC" w:rsidP="0012096D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6926FE" w:rsidRPr="00F065D7" w14:paraId="5DC2DFB3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550A2EB2" w14:textId="51B4C158" w:rsidR="006926FE" w:rsidRPr="00F065D7" w:rsidRDefault="006926FE" w:rsidP="00692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 w:rsidR="00C819B9" w:rsidRPr="00C819B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>30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 </w:t>
            </w:r>
            <w:r w:rsidRPr="00F065D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98" w:type="pct"/>
          </w:tcPr>
          <w:p w14:paraId="02AE53BC" w14:textId="77777777" w:rsidR="006926FE" w:rsidRPr="00F065D7" w:rsidRDefault="006926FE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74CF0A71" w14:textId="0698916B" w:rsidR="006926FE" w:rsidRPr="00F065D7" w:rsidRDefault="00C819B9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2563</w:t>
            </w:r>
          </w:p>
        </w:tc>
        <w:tc>
          <w:tcPr>
            <w:tcW w:w="99" w:type="pct"/>
          </w:tcPr>
          <w:p w14:paraId="45D08544" w14:textId="77777777" w:rsidR="006926FE" w:rsidRPr="00F065D7" w:rsidRDefault="006926FE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6B9567FA" w14:textId="36AB5FA1" w:rsidR="006926FE" w:rsidRPr="00F065D7" w:rsidRDefault="00C819B9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2562</w:t>
            </w:r>
          </w:p>
        </w:tc>
      </w:tr>
      <w:tr w:rsidR="006926FE" w:rsidRPr="00F065D7" w14:paraId="1BA52B29" w14:textId="77777777" w:rsidTr="0012096D">
        <w:trPr>
          <w:cantSplit/>
          <w:trHeight w:val="292"/>
          <w:tblHeader/>
        </w:trPr>
        <w:tc>
          <w:tcPr>
            <w:tcW w:w="3235" w:type="pct"/>
            <w:shd w:val="clear" w:color="auto" w:fill="auto"/>
          </w:tcPr>
          <w:p w14:paraId="180CB5DD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14:paraId="3AA99EFA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14:paraId="18449F6F" w14:textId="77777777" w:rsidR="006926FE" w:rsidRPr="00F065D7" w:rsidRDefault="006926FE" w:rsidP="006926FE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F065D7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6926FE" w:rsidRPr="00F065D7" w14:paraId="7ABC53FF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2A758276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F065D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14:paraId="791AB60A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14:paraId="10C6A149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14:paraId="2F26268B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14:paraId="65A15EBD" w14:textId="77777777" w:rsidR="006926FE" w:rsidRPr="00F065D7" w:rsidRDefault="006926FE" w:rsidP="006926FE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926FE" w:rsidRPr="00F065D7" w14:paraId="329FC893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25EF4796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679A1956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1DCADBE6" w14:textId="5B0E1668" w:rsidR="006926FE" w:rsidRPr="00F065D7" w:rsidRDefault="00C819B9" w:rsidP="006926FE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784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A62D05D" w14:textId="77777777" w:rsidR="006926FE" w:rsidRPr="00F065D7" w:rsidRDefault="006926FE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0BE0300B" w14:textId="7B76DBF9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539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</w:p>
        </w:tc>
      </w:tr>
      <w:tr w:rsidR="006926FE" w:rsidRPr="00F065D7" w14:paraId="44040335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36DE7A2F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10021B31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9F088" w14:textId="65558524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676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32ED610E" w14:textId="77777777" w:rsidR="006926FE" w:rsidRPr="00F065D7" w:rsidRDefault="006926FE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13325" w14:textId="1865CD7D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678</w:t>
            </w:r>
          </w:p>
        </w:tc>
      </w:tr>
      <w:tr w:rsidR="006926FE" w:rsidRPr="00F065D7" w14:paraId="40654A8A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68FBF041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F065D7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43CCBF3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68F70D" w14:textId="09008B90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075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14DA9C65" w14:textId="77777777" w:rsidR="006926FE" w:rsidRPr="00F065D7" w:rsidRDefault="006926FE" w:rsidP="006926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1AE8D09" w14:textId="0CCD2D5C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  <w:r w:rsidR="006926FE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661</w:t>
            </w:r>
            <w:r w:rsidR="006926FE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</w:p>
        </w:tc>
      </w:tr>
      <w:tr w:rsidR="006926FE" w:rsidRPr="00F065D7" w14:paraId="73CFF1A7" w14:textId="77777777" w:rsidTr="00F8552E">
        <w:trPr>
          <w:cantSplit/>
          <w:trHeight w:val="89"/>
        </w:trPr>
        <w:tc>
          <w:tcPr>
            <w:tcW w:w="3235" w:type="pct"/>
            <w:shd w:val="clear" w:color="auto" w:fill="auto"/>
            <w:vAlign w:val="center"/>
          </w:tcPr>
          <w:p w14:paraId="08E979C9" w14:textId="77777777" w:rsidR="006926FE" w:rsidRPr="00F065D7" w:rsidRDefault="006926FE" w:rsidP="006926F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  <w:vAlign w:val="center"/>
          </w:tcPr>
          <w:p w14:paraId="7FF1CBD6" w14:textId="77777777" w:rsidR="006926FE" w:rsidRPr="00F065D7" w:rsidRDefault="006926FE" w:rsidP="006926F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A25DD4E" w14:textId="77777777" w:rsidR="006926FE" w:rsidRPr="00F065D7" w:rsidRDefault="006926FE" w:rsidP="00692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  <w:vAlign w:val="center"/>
          </w:tcPr>
          <w:p w14:paraId="19A7F040" w14:textId="77777777" w:rsidR="006926FE" w:rsidRPr="00F065D7" w:rsidRDefault="006926FE" w:rsidP="006926F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AB884EA" w14:textId="77777777" w:rsidR="006926FE" w:rsidRPr="00F065D7" w:rsidRDefault="006926FE" w:rsidP="006926F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2"/>
                <w:szCs w:val="12"/>
              </w:rPr>
            </w:pPr>
          </w:p>
        </w:tc>
      </w:tr>
      <w:tr w:rsidR="006926FE" w:rsidRPr="00F065D7" w14:paraId="46E65993" w14:textId="77777777" w:rsidTr="0012096D">
        <w:trPr>
          <w:cantSplit/>
          <w:tblHeader/>
        </w:trPr>
        <w:tc>
          <w:tcPr>
            <w:tcW w:w="3235" w:type="pct"/>
            <w:shd w:val="clear" w:color="auto" w:fill="auto"/>
          </w:tcPr>
          <w:p w14:paraId="0B767C0C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14:paraId="5B818CE2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1406A09B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14:paraId="5D4C205D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14:paraId="4C82899E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6926FE" w:rsidRPr="00F065D7" w14:paraId="0260A5B3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0E073AD1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4668124E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219324E3" w14:textId="0C66DBE3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738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4FAD72F" w14:textId="77777777" w:rsidR="006926FE" w:rsidRPr="00F065D7" w:rsidRDefault="006926FE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461DDAD3" w14:textId="7A65ACFF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436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171</w:t>
            </w:r>
          </w:p>
        </w:tc>
      </w:tr>
      <w:tr w:rsidR="006926FE" w:rsidRPr="00F065D7" w14:paraId="1C9449EB" w14:textId="77777777" w:rsidTr="0012096D">
        <w:trPr>
          <w:cantSplit/>
        </w:trPr>
        <w:tc>
          <w:tcPr>
            <w:tcW w:w="3235" w:type="pct"/>
            <w:shd w:val="clear" w:color="auto" w:fill="auto"/>
          </w:tcPr>
          <w:p w14:paraId="50C17DB9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2A00F6CE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90A17" w14:textId="7E31A7E5" w:rsidR="006926FE" w:rsidRPr="00C5083C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110</w:t>
            </w:r>
            <w:r w:rsidR="00C5083C" w:rsidRPr="00C5083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2FD4D23F" w14:textId="77777777" w:rsidR="006926FE" w:rsidRPr="00F065D7" w:rsidRDefault="006926FE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929614" w14:textId="39912C6D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6926FE" w:rsidRPr="00F065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</w:t>
            </w:r>
          </w:p>
        </w:tc>
      </w:tr>
      <w:tr w:rsidR="006926FE" w:rsidRPr="00F065D7" w14:paraId="156B18CB" w14:textId="77777777" w:rsidTr="00F8552E">
        <w:trPr>
          <w:cantSplit/>
        </w:trPr>
        <w:tc>
          <w:tcPr>
            <w:tcW w:w="3235" w:type="pct"/>
            <w:shd w:val="clear" w:color="auto" w:fill="auto"/>
          </w:tcPr>
          <w:p w14:paraId="7FE48F3D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14:paraId="7E581350" w14:textId="77777777" w:rsidR="006926FE" w:rsidRPr="00F065D7" w:rsidRDefault="006926FE" w:rsidP="006926F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E9E385" w14:textId="7ECFF1DB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848</w:t>
            </w:r>
            <w:r w:rsidR="00C5083C" w:rsidRPr="00C508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665</w:t>
            </w:r>
          </w:p>
        </w:tc>
        <w:tc>
          <w:tcPr>
            <w:tcW w:w="99" w:type="pct"/>
            <w:shd w:val="clear" w:color="auto" w:fill="auto"/>
            <w:vAlign w:val="center"/>
          </w:tcPr>
          <w:p w14:paraId="0ECA17BF" w14:textId="77777777" w:rsidR="006926FE" w:rsidRPr="00F065D7" w:rsidRDefault="006926FE" w:rsidP="006926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9FDB73A" w14:textId="58B5FE28" w:rsidR="006926FE" w:rsidRPr="00F065D7" w:rsidRDefault="00C819B9" w:rsidP="006926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6926FE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6926FE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290</w:t>
            </w:r>
          </w:p>
        </w:tc>
      </w:tr>
      <w:tr w:rsidR="00F8552E" w:rsidRPr="00F8552E" w14:paraId="7B112E89" w14:textId="77777777" w:rsidTr="00F8552E">
        <w:trPr>
          <w:cantSplit/>
          <w:trHeight w:val="110"/>
        </w:trPr>
        <w:tc>
          <w:tcPr>
            <w:tcW w:w="3235" w:type="pct"/>
            <w:shd w:val="clear" w:color="auto" w:fill="auto"/>
          </w:tcPr>
          <w:p w14:paraId="451C8157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  <w:cs/>
              </w:rPr>
            </w:pPr>
          </w:p>
        </w:tc>
        <w:tc>
          <w:tcPr>
            <w:tcW w:w="98" w:type="pct"/>
            <w:shd w:val="clear" w:color="auto" w:fill="auto"/>
          </w:tcPr>
          <w:p w14:paraId="719AD319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5BA166E2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99" w:type="pct"/>
            <w:shd w:val="clear" w:color="auto" w:fill="auto"/>
          </w:tcPr>
          <w:p w14:paraId="59F4CF3B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14:paraId="1FBEF030" w14:textId="77777777" w:rsidR="00F8552E" w:rsidRPr="00F8552E" w:rsidRDefault="00F8552E" w:rsidP="00F8552E">
            <w:pPr>
              <w:spacing w:line="240" w:lineRule="auto"/>
              <w:ind w:left="181" w:hanging="181"/>
              <w:jc w:val="center"/>
              <w:rPr>
                <w:rFonts w:asciiTheme="majorBidi" w:hAnsiTheme="majorBidi" w:cstheme="majorBidi"/>
                <w:color w:val="000000"/>
                <w:sz w:val="12"/>
                <w:szCs w:val="12"/>
              </w:rPr>
            </w:pPr>
          </w:p>
        </w:tc>
      </w:tr>
    </w:tbl>
    <w:p w14:paraId="1330F15E" w14:textId="393AA0AC" w:rsidR="00C75C92" w:rsidRPr="00F065D7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F065D7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 w:rsidRPr="00F065D7">
        <w:rPr>
          <w:sz w:val="30"/>
          <w:szCs w:val="30"/>
          <w:cs/>
        </w:rPr>
        <w:br/>
      </w:r>
      <w:r w:rsidRPr="00F065D7">
        <w:rPr>
          <w:rFonts w:hint="cs"/>
          <w:sz w:val="30"/>
          <w:szCs w:val="30"/>
          <w:cs/>
        </w:rPr>
        <w:t>เวลาหนึ่ง</w:t>
      </w:r>
      <w:r w:rsidR="00592A08" w:rsidRPr="00F065D7">
        <w:rPr>
          <w:sz w:val="30"/>
          <w:szCs w:val="30"/>
          <w:cs/>
        </w:rPr>
        <w:br w:type="page"/>
      </w:r>
    </w:p>
    <w:p w14:paraId="7AF85DAF" w14:textId="77777777" w:rsidR="002A11F4" w:rsidRPr="00F065D7" w:rsidRDefault="002A11F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252EEA21" w14:textId="4FF23E90" w:rsidR="002A11F4" w:rsidRPr="00171E57" w:rsidRDefault="002A11F4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14:paraId="4D775041" w14:textId="0208A8D0" w:rsidR="00521943" w:rsidRPr="00F065D7" w:rsidRDefault="00071225" w:rsidP="00521943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bookmarkStart w:id="6" w:name="_Hlk38970327"/>
      <w:r w:rsidRPr="00F065D7">
        <w:rPr>
          <w:rFonts w:asciiTheme="majorBidi" w:hAnsiTheme="majorBidi" w:cstheme="majorBidi" w:hint="cs"/>
          <w:sz w:val="30"/>
          <w:szCs w:val="30"/>
          <w:cs/>
        </w:rPr>
        <w:t>ตามมาตรฐานการรายงานทางการเงิน ฉบับที่</w:t>
      </w:r>
      <w:r w:rsidR="00A96248">
        <w:rPr>
          <w:rFonts w:asciiTheme="majorBidi" w:hAnsiTheme="majorBidi" w:cstheme="majorBidi"/>
          <w:sz w:val="30"/>
          <w:szCs w:val="30"/>
          <w:lang w:val="en-US"/>
        </w:rPr>
        <w:t xml:space="preserve"> 16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สัญญาเช่า</w:t>
      </w:r>
      <w:r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21943" w:rsidRPr="00F065D7">
        <w:rPr>
          <w:rFonts w:asciiTheme="majorBidi" w:hAnsiTheme="majorBidi" w:cstheme="majorBidi" w:hint="cs"/>
          <w:sz w:val="30"/>
          <w:szCs w:val="30"/>
          <w:cs/>
        </w:rPr>
        <w:t xml:space="preserve">ค่าใช้จ่ายที่เกี่ยวข้องกับสัญญาเช่า </w:t>
      </w:r>
      <w:r w:rsidR="005C7E28" w:rsidRPr="00F065D7">
        <w:rPr>
          <w:rFonts w:asciiTheme="majorBidi" w:hAnsiTheme="majorBidi" w:cstheme="majorBidi" w:hint="cs"/>
          <w:sz w:val="30"/>
          <w:szCs w:val="30"/>
          <w:cs/>
        </w:rPr>
        <w:t>นอกจากค่าเสื่อมราคาของสินทรัพย์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</w:rPr>
        <w:t>สิทธิการใช้</w:t>
      </w:r>
      <w:r w:rsidRPr="00F065D7">
        <w:rPr>
          <w:rFonts w:asciiTheme="majorBidi" w:hAnsiTheme="majorBidi" w:cstheme="majorBidi" w:hint="cs"/>
          <w:sz w:val="30"/>
          <w:szCs w:val="30"/>
          <w:cs/>
        </w:rPr>
        <w:t>ที่แสดงไว้ตาม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>หมายเหตุข้อ</w:t>
      </w:r>
      <w:r w:rsidR="00A96248">
        <w:rPr>
          <w:rFonts w:asciiTheme="majorBidi" w:hAnsiTheme="majorBidi" w:cstheme="majorBidi"/>
          <w:sz w:val="30"/>
          <w:szCs w:val="30"/>
          <w:lang w:val="en-US"/>
        </w:rPr>
        <w:t xml:space="preserve"> 9</w:t>
      </w:r>
      <w:r w:rsidR="00420070" w:rsidRPr="00F065D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มีดังนี้</w:t>
      </w:r>
    </w:p>
    <w:bookmarkEnd w:id="6"/>
    <w:p w14:paraId="65BA1BF7" w14:textId="796131C3" w:rsidR="00521943" w:rsidRPr="00171E57" w:rsidRDefault="00521943" w:rsidP="002A11F4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34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13"/>
        <w:gridCol w:w="1263"/>
        <w:gridCol w:w="186"/>
        <w:gridCol w:w="1138"/>
        <w:gridCol w:w="188"/>
        <w:gridCol w:w="1129"/>
        <w:gridCol w:w="188"/>
        <w:gridCol w:w="1136"/>
      </w:tblGrid>
      <w:tr w:rsidR="0012096D" w:rsidRPr="00F065D7" w14:paraId="2E6C54F5" w14:textId="77777777" w:rsidTr="00592A08">
        <w:trPr>
          <w:cantSplit/>
          <w:trHeight w:val="149"/>
          <w:tblHeader/>
        </w:trPr>
        <w:tc>
          <w:tcPr>
            <w:tcW w:w="4113" w:type="dxa"/>
            <w:shd w:val="clear" w:color="auto" w:fill="auto"/>
            <w:vAlign w:val="bottom"/>
          </w:tcPr>
          <w:p w14:paraId="6BA68EF3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</w:rPr>
            </w:pPr>
          </w:p>
        </w:tc>
        <w:tc>
          <w:tcPr>
            <w:tcW w:w="2587" w:type="dxa"/>
            <w:gridSpan w:val="3"/>
            <w:vAlign w:val="bottom"/>
          </w:tcPr>
          <w:p w14:paraId="6FC6F2EA" w14:textId="5E4C8376" w:rsidR="0012096D" w:rsidRPr="00F065D7" w:rsidRDefault="0012096D" w:rsidP="0012096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30"/>
                <w:szCs w:val="30"/>
              </w:rPr>
            </w:pPr>
            <w:r w:rsidRPr="00F065D7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8" w:type="dxa"/>
          </w:tcPr>
          <w:p w14:paraId="3E61F7EA" w14:textId="77777777" w:rsidR="0012096D" w:rsidRPr="00F065D7" w:rsidRDefault="0012096D" w:rsidP="0012096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53" w:type="dxa"/>
            <w:gridSpan w:val="3"/>
          </w:tcPr>
          <w:p w14:paraId="4F709E0E" w14:textId="3E342503" w:rsidR="0012096D" w:rsidRPr="00F065D7" w:rsidRDefault="0012096D" w:rsidP="0012096D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065D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096D" w:rsidRPr="00F065D7" w14:paraId="56972C2E" w14:textId="77777777" w:rsidTr="00592A08">
        <w:trPr>
          <w:cantSplit/>
          <w:trHeight w:val="149"/>
          <w:tblHeader/>
        </w:trPr>
        <w:tc>
          <w:tcPr>
            <w:tcW w:w="4113" w:type="dxa"/>
            <w:vAlign w:val="bottom"/>
          </w:tcPr>
          <w:p w14:paraId="0D03F4A1" w14:textId="2C63B368" w:rsidR="0012096D" w:rsidRPr="00F065D7" w:rsidRDefault="0012096D" w:rsidP="001209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819B9" w:rsidRPr="00C819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3" w:type="dxa"/>
          </w:tcPr>
          <w:p w14:paraId="6BCC6BC0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1C4E857C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6" w:type="dxa"/>
          </w:tcPr>
          <w:p w14:paraId="0B63ACB5" w14:textId="77777777" w:rsidR="0012096D" w:rsidRPr="00F065D7" w:rsidRDefault="0012096D" w:rsidP="0012096D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9E55A3F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3EC3E918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  <w:tc>
          <w:tcPr>
            <w:tcW w:w="188" w:type="dxa"/>
          </w:tcPr>
          <w:p w14:paraId="7CD21F1F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400ED90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สำหรับ</w:t>
            </w:r>
          </w:p>
          <w:p w14:paraId="52A6662F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188" w:type="dxa"/>
          </w:tcPr>
          <w:p w14:paraId="54AAEDBE" w14:textId="77777777" w:rsidR="0012096D" w:rsidRPr="00F065D7" w:rsidRDefault="0012096D" w:rsidP="0012096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6F759B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สำหรับ</w:t>
            </w:r>
          </w:p>
          <w:p w14:paraId="1AFF7E26" w14:textId="77777777" w:rsidR="0012096D" w:rsidRPr="00F065D7" w:rsidRDefault="0012096D" w:rsidP="0012096D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065D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งวดหกเดือน</w:t>
            </w:r>
          </w:p>
        </w:tc>
      </w:tr>
      <w:tr w:rsidR="0012096D" w:rsidRPr="00F065D7" w14:paraId="54DD1671" w14:textId="77777777" w:rsidTr="00592A08">
        <w:trPr>
          <w:cantSplit/>
          <w:trHeight w:val="149"/>
          <w:tblHeader/>
        </w:trPr>
        <w:tc>
          <w:tcPr>
            <w:tcW w:w="4113" w:type="dxa"/>
          </w:tcPr>
          <w:p w14:paraId="0086B948" w14:textId="1BE4375D" w:rsidR="0012096D" w:rsidRPr="00F065D7" w:rsidRDefault="0012096D" w:rsidP="0012096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8" w:type="dxa"/>
            <w:gridSpan w:val="7"/>
          </w:tcPr>
          <w:p w14:paraId="4B7EA718" w14:textId="6D8F4BA3" w:rsidR="0012096D" w:rsidRPr="00F065D7" w:rsidRDefault="00FA6E39" w:rsidP="0012096D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F065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065D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F065D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C41011" w:rsidRPr="00F065D7" w14:paraId="769CF8C5" w14:textId="77777777" w:rsidTr="00592A08">
        <w:trPr>
          <w:cantSplit/>
          <w:trHeight w:val="149"/>
        </w:trPr>
        <w:tc>
          <w:tcPr>
            <w:tcW w:w="4113" w:type="dxa"/>
          </w:tcPr>
          <w:p w14:paraId="40B2C05F" w14:textId="55076208" w:rsidR="00C41011" w:rsidRPr="00F065D7" w:rsidRDefault="00C41011" w:rsidP="00C4101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</w:t>
            </w:r>
            <w:r w:rsidR="005C7E28" w:rsidRPr="00F065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5C7E28"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Pr="00F065D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</w:p>
        </w:tc>
        <w:tc>
          <w:tcPr>
            <w:tcW w:w="1263" w:type="dxa"/>
          </w:tcPr>
          <w:p w14:paraId="248AD5C1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6" w:type="dxa"/>
          </w:tcPr>
          <w:p w14:paraId="7D370D66" w14:textId="77777777" w:rsidR="00C41011" w:rsidRPr="00F065D7" w:rsidRDefault="00C41011" w:rsidP="00C41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4409FC6A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4E2539CF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527A919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" w:type="dxa"/>
          </w:tcPr>
          <w:p w14:paraId="5D8ED0F6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4AF36600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1011" w:rsidRPr="00F065D7" w14:paraId="020EBC5C" w14:textId="77777777" w:rsidTr="00592A08">
        <w:trPr>
          <w:cantSplit/>
          <w:trHeight w:val="198"/>
        </w:trPr>
        <w:tc>
          <w:tcPr>
            <w:tcW w:w="4113" w:type="dxa"/>
          </w:tcPr>
          <w:p w14:paraId="7F00978C" w14:textId="24B57B88" w:rsidR="00C41011" w:rsidRPr="00F065D7" w:rsidRDefault="00C41011" w:rsidP="00C41011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065D7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</w:tcPr>
          <w:p w14:paraId="54C2CAF9" w14:textId="54160F26" w:rsidR="00C41011" w:rsidRPr="00AA7383" w:rsidRDefault="00C819B9" w:rsidP="003F40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6133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186" w:type="dxa"/>
          </w:tcPr>
          <w:p w14:paraId="4FF188B3" w14:textId="77777777" w:rsidR="00C41011" w:rsidRPr="00F065D7" w:rsidRDefault="00C41011" w:rsidP="00C41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0016177E" w14:textId="79A7DB02" w:rsidR="00C41011" w:rsidRPr="003F401A" w:rsidRDefault="00C819B9" w:rsidP="003F401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</w:t>
            </w:r>
            <w:r w:rsidR="006133E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88" w:type="dxa"/>
          </w:tcPr>
          <w:p w14:paraId="6A8FF5CB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FD54F5B" w14:textId="4084973D" w:rsidR="00C41011" w:rsidRPr="00F065D7" w:rsidRDefault="00C819B9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5725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379</w:t>
            </w:r>
          </w:p>
        </w:tc>
        <w:tc>
          <w:tcPr>
            <w:tcW w:w="188" w:type="dxa"/>
          </w:tcPr>
          <w:p w14:paraId="255218AC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59894451" w14:textId="689BDA75" w:rsidR="00C41011" w:rsidRPr="00F065D7" w:rsidRDefault="00C819B9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5725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519</w:t>
            </w:r>
          </w:p>
        </w:tc>
      </w:tr>
      <w:tr w:rsidR="00C41011" w:rsidRPr="00F065D7" w14:paraId="0A72D0C6" w14:textId="77777777" w:rsidTr="00592A08">
        <w:trPr>
          <w:cantSplit/>
          <w:trHeight w:val="149"/>
        </w:trPr>
        <w:tc>
          <w:tcPr>
            <w:tcW w:w="4113" w:type="dxa"/>
          </w:tcPr>
          <w:p w14:paraId="0A5CBC3D" w14:textId="6150E17A" w:rsidR="00C41011" w:rsidRPr="00F065D7" w:rsidRDefault="00C41011" w:rsidP="00C41011">
            <w:pPr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F065D7" w:rsidDel="00D924C1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263" w:type="dxa"/>
          </w:tcPr>
          <w:p w14:paraId="22AE2716" w14:textId="4B8BBCC2" w:rsidR="00C41011" w:rsidRPr="00F065D7" w:rsidRDefault="00C819B9" w:rsidP="00D07A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444B8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6133E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444B8">
              <w:rPr>
                <w:rFonts w:ascii="Angsana New" w:hAnsi="Angsana New" w:cs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86" w:type="dxa"/>
          </w:tcPr>
          <w:p w14:paraId="0E1E46EF" w14:textId="77777777" w:rsidR="00C41011" w:rsidRPr="00F065D7" w:rsidRDefault="00C41011" w:rsidP="00C41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3A940226" w14:textId="70C4DD51" w:rsidR="00C41011" w:rsidRPr="00D07AAC" w:rsidRDefault="00C819B9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40</w:t>
            </w:r>
            <w:r w:rsidR="006133E4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919</w:t>
            </w:r>
          </w:p>
        </w:tc>
        <w:tc>
          <w:tcPr>
            <w:tcW w:w="188" w:type="dxa"/>
          </w:tcPr>
          <w:p w14:paraId="5B233A4A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7180202A" w14:textId="28DCF636" w:rsidR="00C41011" w:rsidRPr="00F065D7" w:rsidRDefault="00171E57" w:rsidP="00D07AA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7,552</w:t>
            </w:r>
          </w:p>
        </w:tc>
        <w:tc>
          <w:tcPr>
            <w:tcW w:w="188" w:type="dxa"/>
          </w:tcPr>
          <w:p w14:paraId="5B5EF20D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6478D43B" w14:textId="29EEDD28" w:rsidR="00C41011" w:rsidRPr="00F065D7" w:rsidRDefault="00C819B9" w:rsidP="00F833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="Angsana New" w:hAnsi="Angsana New" w:cs="Angsana New"/>
                <w:sz w:val="30"/>
                <w:szCs w:val="30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 w:rsidR="005725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657</w:t>
            </w:r>
          </w:p>
        </w:tc>
      </w:tr>
      <w:tr w:rsidR="00C41011" w:rsidRPr="00F065D7" w14:paraId="68C4CD3C" w14:textId="77777777" w:rsidTr="00592A08">
        <w:trPr>
          <w:cantSplit/>
          <w:trHeight w:val="149"/>
        </w:trPr>
        <w:tc>
          <w:tcPr>
            <w:tcW w:w="4113" w:type="dxa"/>
          </w:tcPr>
          <w:p w14:paraId="71C000A3" w14:textId="76E6F3B0" w:rsidR="00C41011" w:rsidRPr="00F065D7" w:rsidRDefault="00C41011" w:rsidP="00C41011">
            <w:pPr>
              <w:ind w:left="175" w:hanging="175"/>
              <w:rPr>
                <w:rFonts w:ascii="Angsana New" w:hAnsi="Angsana New"/>
                <w:sz w:val="30"/>
                <w:szCs w:val="30"/>
              </w:rPr>
            </w:pPr>
            <w:r w:rsidRPr="00F065D7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3" w:type="dxa"/>
          </w:tcPr>
          <w:p w14:paraId="6DE55CB5" w14:textId="435F34CF" w:rsidR="00C41011" w:rsidRPr="00D07AAC" w:rsidRDefault="006444B8" w:rsidP="00D07AA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A46AD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76</w:t>
            </w:r>
            <w:r w:rsidR="00171E57"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6" w:type="dxa"/>
          </w:tcPr>
          <w:p w14:paraId="13227063" w14:textId="77777777" w:rsidR="00C41011" w:rsidRPr="00F065D7" w:rsidRDefault="00C41011" w:rsidP="00C41011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8" w:type="dxa"/>
          </w:tcPr>
          <w:p w14:paraId="2B3E3758" w14:textId="6C051516" w:rsidR="00F833F1" w:rsidRPr="00F833F1" w:rsidRDefault="00C819B9" w:rsidP="00F833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15</w:t>
            </w:r>
            <w:r w:rsidR="005725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390</w:t>
            </w:r>
          </w:p>
        </w:tc>
        <w:tc>
          <w:tcPr>
            <w:tcW w:w="188" w:type="dxa"/>
          </w:tcPr>
          <w:p w14:paraId="0CDDF959" w14:textId="77777777" w:rsidR="00C41011" w:rsidRPr="00F065D7" w:rsidRDefault="00C41011" w:rsidP="00C410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3AB37EA9" w14:textId="4F9655B5" w:rsidR="00C41011" w:rsidRPr="00F065D7" w:rsidRDefault="006444B8" w:rsidP="00D07AA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5725A6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8" w:type="dxa"/>
          </w:tcPr>
          <w:p w14:paraId="130EDD22" w14:textId="77777777" w:rsidR="00C41011" w:rsidRPr="00F065D7" w:rsidRDefault="00C41011" w:rsidP="005725A6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6" w:type="dxa"/>
          </w:tcPr>
          <w:p w14:paraId="3C461C9F" w14:textId="13D82ABE" w:rsidR="00C41011" w:rsidRPr="005725A6" w:rsidRDefault="00C819B9" w:rsidP="00F833F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14</w:t>
            </w:r>
            <w:r w:rsidR="005725A6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/>
              </w:rPr>
              <w:t>297</w:t>
            </w:r>
          </w:p>
        </w:tc>
      </w:tr>
    </w:tbl>
    <w:p w14:paraId="1589C119" w14:textId="3872A4EB" w:rsidR="0012096D" w:rsidRPr="00171E57" w:rsidRDefault="0012096D" w:rsidP="00171E57">
      <w:pPr>
        <w:pStyle w:val="BodyText"/>
        <w:spacing w:after="0" w:line="240" w:lineRule="auto"/>
        <w:ind w:left="540" w:right="-45"/>
        <w:jc w:val="thaiDistribute"/>
        <w:rPr>
          <w:rFonts w:ascii="Angsana New" w:hAnsi="Angsana New"/>
          <w:bCs/>
          <w:sz w:val="24"/>
          <w:szCs w:val="24"/>
        </w:rPr>
      </w:pPr>
    </w:p>
    <w:p w14:paraId="7D8486C0" w14:textId="3E369CF4" w:rsidR="002A11F4" w:rsidRPr="00F065D7" w:rsidRDefault="002A11F4" w:rsidP="002A11F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>กระแส</w:t>
      </w:r>
      <w:r w:rsidRPr="00F065D7">
        <w:rPr>
          <w:rFonts w:asciiTheme="majorBidi" w:hAnsiTheme="majorBidi" w:cstheme="majorBidi"/>
          <w:sz w:val="30"/>
          <w:szCs w:val="30"/>
          <w:cs/>
        </w:rPr>
        <w:t>เงิน</w:t>
      </w:r>
      <w:r w:rsidRPr="00F065D7">
        <w:rPr>
          <w:rFonts w:ascii="Angsana New" w:hAnsi="Angsana New"/>
          <w:sz w:val="30"/>
          <w:szCs w:val="30"/>
          <w:cs/>
        </w:rPr>
        <w:t>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E10BFD" w:rsidRPr="00F065D7">
        <w:rPr>
          <w:rFonts w:ascii="Angsana New" w:hAnsi="Angsana New" w:hint="cs"/>
          <w:sz w:val="30"/>
          <w:szCs w:val="30"/>
          <w:cs/>
        </w:rPr>
        <w:t>หก</w:t>
      </w:r>
      <w:r w:rsidRPr="00F065D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CC4373" w:rsidRPr="00F065D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/>
          <w:sz w:val="30"/>
          <w:szCs w:val="30"/>
          <w:cs/>
        </w:rPr>
        <w:t xml:space="preserve"> มีจำนวน </w:t>
      </w:r>
      <w:r w:rsidR="00C819B9" w:rsidRPr="00C819B9">
        <w:rPr>
          <w:rFonts w:ascii="Angsana New" w:hAnsi="Angsana New" w:hint="cs"/>
          <w:sz w:val="30"/>
          <w:szCs w:val="30"/>
          <w:lang w:val="en-US"/>
        </w:rPr>
        <w:t>5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  <w:r w:rsidR="006133E4">
        <w:rPr>
          <w:rFonts w:ascii="Angsana New" w:hAnsi="Angsana New"/>
          <w:sz w:val="30"/>
          <w:szCs w:val="30"/>
          <w:lang w:val="en-US"/>
        </w:rPr>
        <w:t>.</w:t>
      </w:r>
      <w:r w:rsidR="00C819B9" w:rsidRPr="00C819B9">
        <w:rPr>
          <w:rFonts w:ascii="Angsana New" w:hAnsi="Angsana New"/>
          <w:sz w:val="30"/>
          <w:szCs w:val="30"/>
          <w:lang w:val="en-US"/>
        </w:rPr>
        <w:t>3</w:t>
      </w:r>
      <w:r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 xml:space="preserve">ล้านบาทและ </w:t>
      </w:r>
      <w:r w:rsidR="00C819B9" w:rsidRPr="00C819B9">
        <w:rPr>
          <w:rFonts w:ascii="Angsana New" w:hAnsi="Angsana New" w:hint="cs"/>
          <w:sz w:val="30"/>
          <w:szCs w:val="30"/>
          <w:lang w:val="en-US"/>
        </w:rPr>
        <w:t>1</w:t>
      </w:r>
      <w:r w:rsidR="00C819B9" w:rsidRPr="00C819B9">
        <w:rPr>
          <w:rFonts w:ascii="Angsana New" w:hAnsi="Angsana New"/>
          <w:sz w:val="30"/>
          <w:szCs w:val="30"/>
          <w:lang w:val="en-US"/>
        </w:rPr>
        <w:t>2</w:t>
      </w:r>
      <w:r w:rsidR="006133E4">
        <w:rPr>
          <w:rFonts w:ascii="Angsana New" w:hAnsi="Angsana New"/>
          <w:sz w:val="30"/>
          <w:szCs w:val="30"/>
        </w:rPr>
        <w:t>.</w:t>
      </w:r>
      <w:r w:rsidR="00C819B9" w:rsidRPr="00C819B9">
        <w:rPr>
          <w:rFonts w:ascii="Angsana New" w:hAnsi="Angsana New"/>
          <w:sz w:val="30"/>
          <w:szCs w:val="30"/>
          <w:lang w:val="en-US"/>
        </w:rPr>
        <w:t>5</w:t>
      </w:r>
      <w:r w:rsidRPr="00F065D7">
        <w:rPr>
          <w:rFonts w:ascii="Angsana New" w:hAnsi="Angsana New"/>
          <w:sz w:val="30"/>
          <w:szCs w:val="30"/>
        </w:rPr>
        <w:t xml:space="preserve"> </w:t>
      </w:r>
      <w:r w:rsidRPr="00F065D7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45D5B726" w14:textId="77777777" w:rsidR="00420070" w:rsidRPr="00171E57" w:rsidRDefault="00420070" w:rsidP="002A11F4">
      <w:pPr>
        <w:spacing w:line="240" w:lineRule="auto"/>
        <w:ind w:left="540" w:right="-25"/>
        <w:jc w:val="thaiDistribute"/>
        <w:rPr>
          <w:rFonts w:ascii="Angsana New" w:hAnsi="Angsana New"/>
          <w:sz w:val="24"/>
          <w:szCs w:val="24"/>
          <w:cs/>
        </w:rPr>
      </w:pPr>
    </w:p>
    <w:p w14:paraId="18822D44" w14:textId="77777777" w:rsidR="00927FFE" w:rsidRPr="00F065D7" w:rsidRDefault="00927FF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เงินปันผล</w:t>
      </w:r>
    </w:p>
    <w:p w14:paraId="550F554E" w14:textId="77777777" w:rsidR="00927FFE" w:rsidRPr="00171E57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484875BD" w14:textId="5E06B36F" w:rsidR="000A4DDF" w:rsidRPr="00F065D7" w:rsidRDefault="000A4DDF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C819B9" w:rsidRPr="00C819B9">
        <w:rPr>
          <w:rFonts w:asciiTheme="majorBidi" w:hAnsiTheme="majorBidi" w:cstheme="majorBidi"/>
          <w:i/>
          <w:iCs/>
          <w:sz w:val="30"/>
          <w:szCs w:val="30"/>
          <w:lang w:val="en-US"/>
        </w:rPr>
        <w:t>2563</w:t>
      </w:r>
    </w:p>
    <w:p w14:paraId="2F2B5E34" w14:textId="77777777" w:rsidR="003F1F24" w:rsidRPr="00171E57" w:rsidRDefault="003F1F24" w:rsidP="00027A5B">
      <w:pPr>
        <w:spacing w:line="240" w:lineRule="auto"/>
        <w:ind w:left="540" w:right="-43"/>
        <w:jc w:val="thaiDistribute"/>
        <w:rPr>
          <w:rFonts w:asciiTheme="majorBidi" w:hAnsiTheme="majorBidi"/>
          <w:sz w:val="24"/>
          <w:szCs w:val="24"/>
          <w:lang w:val="en-US"/>
        </w:rPr>
      </w:pPr>
    </w:p>
    <w:p w14:paraId="21498877" w14:textId="1993FC70" w:rsidR="000A4DDF" w:rsidRPr="00F065D7" w:rsidRDefault="00B45C3A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มีนาคม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065D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คณะกรรมการของบริษัทมีมติอนุมัติการจัดสรรกำไรเป็นเงินปันผลระหว่างกาลจากการดำเนินงานสำหรับปีสิ้นสุด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ในอัตราหุ้นละ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65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บาท รวมเป็นจำนวนเงินทั้งสิ้น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952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44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ล้านบาท เงินปันผล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ระหว่างกาล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>ดังกล่าว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ได้</w:t>
      </w:r>
      <w:r w:rsidR="004C20E7" w:rsidRPr="00F065D7">
        <w:rPr>
          <w:rFonts w:asciiTheme="majorBidi" w:hAnsiTheme="majorBidi"/>
          <w:sz w:val="30"/>
          <w:szCs w:val="30"/>
          <w:cs/>
          <w:lang w:val="en-US"/>
        </w:rPr>
        <w:t>จ่ายให้แก่ผู้ถือหุ้น</w:t>
      </w:r>
      <w:r w:rsidR="004C20E7" w:rsidRPr="00F065D7">
        <w:rPr>
          <w:rFonts w:asciiTheme="majorBidi" w:hAnsiTheme="majorBidi" w:hint="cs"/>
          <w:sz w:val="30"/>
          <w:szCs w:val="30"/>
          <w:cs/>
          <w:lang w:val="en-US"/>
        </w:rPr>
        <w:t>แล้ว</w:t>
      </w:r>
      <w:r w:rsidRPr="00F065D7">
        <w:rPr>
          <w:rFonts w:asciiTheme="majorBidi" w:hAnsiTheme="majorBidi"/>
          <w:sz w:val="30"/>
          <w:szCs w:val="30"/>
          <w:cs/>
          <w:lang w:val="en-US"/>
        </w:rPr>
        <w:t xml:space="preserve">ในเดือนเมษายน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2563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เมื่อรวมกับเงินปันผลระหว่างกาลจากผลการดําเนินงานงวด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6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เดือนแรกของปี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ในอัตรา 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35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บาทต่อหุ้น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คิดเป็น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จำนวนเงิน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051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31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ล้านบาท </w:t>
      </w:r>
      <w:r w:rsidR="00F37A33" w:rsidRPr="00F065D7">
        <w:rPr>
          <w:rFonts w:asciiTheme="majorBidi" w:hAnsiTheme="majorBidi" w:hint="cs"/>
          <w:sz w:val="30"/>
          <w:szCs w:val="30"/>
          <w:cs/>
          <w:lang w:val="en-US"/>
        </w:rPr>
        <w:t>ซึ่ง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ได้จ่ายให้กับผู้ถือหุ้น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แล้ว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ในเดือนกันยายน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ทำให้บริษัท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จ่ายเงินปันผลระหว่างกาล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>สำหรับผล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การดำเนินงานสำหรับปีสิ้นสุดวันที่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31</w:t>
      </w:r>
      <w:r w:rsidR="00FC0B50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FC0B50" w:rsidRPr="00F065D7">
        <w:rPr>
          <w:rFonts w:asciiTheme="majorBidi" w:hAnsiTheme="majorBidi"/>
          <w:sz w:val="30"/>
          <w:szCs w:val="30"/>
          <w:cs/>
          <w:lang w:val="en-US"/>
        </w:rPr>
        <w:t xml:space="preserve">ธันวาคม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="00FC0B5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รวม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00</w:t>
      </w:r>
      <w:r w:rsidR="007A69DD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บาท</w:t>
      </w:r>
      <w:r w:rsidR="00E21B00" w:rsidRPr="00F065D7">
        <w:rPr>
          <w:rFonts w:asciiTheme="majorBidi" w:hAnsiTheme="majorBidi"/>
          <w:sz w:val="30"/>
          <w:szCs w:val="30"/>
          <w:cs/>
          <w:lang w:val="en-US"/>
        </w:rPr>
        <w:br/>
      </w:r>
      <w:r w:rsidR="007A69DD" w:rsidRPr="00F065D7">
        <w:rPr>
          <w:rFonts w:asciiTheme="majorBidi" w:hAnsiTheme="majorBidi"/>
          <w:sz w:val="30"/>
          <w:szCs w:val="30"/>
          <w:cs/>
          <w:lang w:val="en-US"/>
        </w:rPr>
        <w:t>ต่อหุ้น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คิด</w:t>
      </w:r>
      <w:r w:rsidR="005123D6" w:rsidRPr="00F065D7">
        <w:rPr>
          <w:rFonts w:asciiTheme="majorBidi" w:hAnsiTheme="majorBidi"/>
          <w:sz w:val="30"/>
          <w:szCs w:val="30"/>
          <w:cs/>
          <w:lang w:val="en-US"/>
        </w:rPr>
        <w:t>เป็นจํานวน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เงิน</w:t>
      </w:r>
      <w:r w:rsidR="00E21B00" w:rsidRPr="00F065D7">
        <w:rPr>
          <w:rFonts w:asciiTheme="majorBidi" w:hAnsiTheme="majorBidi" w:hint="cs"/>
          <w:sz w:val="30"/>
          <w:szCs w:val="30"/>
          <w:cs/>
          <w:lang w:val="en-US"/>
        </w:rPr>
        <w:t>ทั้งสิ้น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003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75</w:t>
      </w:r>
      <w:r w:rsidR="005123D6"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123D6" w:rsidRPr="00F065D7">
        <w:rPr>
          <w:rFonts w:asciiTheme="majorBidi" w:hAnsiTheme="majorBidi" w:hint="cs"/>
          <w:sz w:val="30"/>
          <w:szCs w:val="30"/>
          <w:cs/>
          <w:lang w:val="en-US"/>
        </w:rPr>
        <w:t>ล้านบาท</w:t>
      </w:r>
    </w:p>
    <w:p w14:paraId="4A4C930C" w14:textId="76B21B22" w:rsidR="005C7E28" w:rsidRPr="00171E57" w:rsidRDefault="00171E57" w:rsidP="00171E57">
      <w:pPr>
        <w:spacing w:line="240" w:lineRule="auto"/>
        <w:rPr>
          <w:rFonts w:asciiTheme="majorBidi" w:hAnsiTheme="majorBidi" w:cstheme="majorBidi"/>
          <w:i/>
          <w:iCs/>
          <w:sz w:val="20"/>
          <w:szCs w:val="20"/>
        </w:rPr>
      </w:pPr>
      <w:r>
        <w:rPr>
          <w:rFonts w:asciiTheme="majorBidi" w:hAnsiTheme="majorBidi" w:cstheme="majorBidi"/>
          <w:i/>
          <w:iCs/>
          <w:sz w:val="20"/>
          <w:szCs w:val="20"/>
        </w:rPr>
        <w:br w:type="page"/>
      </w:r>
    </w:p>
    <w:p w14:paraId="66C8E56B" w14:textId="5DB6A1A0" w:rsidR="00027A5B" w:rsidRPr="00F065D7" w:rsidRDefault="00027A5B" w:rsidP="00E21B00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 xml:space="preserve">ปี </w:t>
      </w:r>
      <w:r w:rsidR="00C819B9" w:rsidRPr="00C819B9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</w:p>
    <w:p w14:paraId="44161941" w14:textId="77777777" w:rsidR="00027A5B" w:rsidRPr="00171E57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0"/>
          <w:szCs w:val="20"/>
          <w:lang w:val="en-US"/>
        </w:rPr>
      </w:pPr>
    </w:p>
    <w:p w14:paraId="65B0631D" w14:textId="5AA10979" w:rsidR="008B5991" w:rsidRPr="00171E57" w:rsidRDefault="008B5991" w:rsidP="008B5991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F065D7">
        <w:rPr>
          <w:rFonts w:asciiTheme="majorBidi" w:hAnsiTheme="majorBidi" w:hint="cs"/>
          <w:sz w:val="30"/>
          <w:szCs w:val="30"/>
          <w:cs/>
        </w:rPr>
        <w:t>ในการ</w:t>
      </w:r>
      <w:r w:rsidRPr="00F065D7">
        <w:rPr>
          <w:rFonts w:asciiTheme="majorBidi" w:hAnsiTheme="majorBidi"/>
          <w:sz w:val="30"/>
          <w:szCs w:val="30"/>
          <w:cs/>
        </w:rPr>
        <w:t xml:space="preserve">ประชุมสามัญผู้ถือหุ้นประจำปี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24</w:t>
      </w:r>
      <w:r w:rsidRPr="00F065D7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F065D7">
        <w:rPr>
          <w:rFonts w:asciiTheme="majorBidi" w:hAnsiTheme="majorBidi"/>
          <w:sz w:val="30"/>
          <w:szCs w:val="30"/>
          <w:cs/>
        </w:rPr>
        <w:t xml:space="preserve"> ผู้ถือหุ้นของบริษัทมีมติอนุมัติจ่ายเงินปันผลสำหรับผลประกอบการปี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69</w:t>
      </w:r>
      <w:r w:rsidRPr="00F065D7">
        <w:rPr>
          <w:rFonts w:asciiTheme="majorBidi" w:hAnsiTheme="majorBidi"/>
          <w:sz w:val="30"/>
          <w:szCs w:val="30"/>
          <w:cs/>
        </w:rPr>
        <w:t xml:space="preserve"> บาท เป็นจำนวนเงิน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</w:t>
      </w:r>
      <w:r w:rsidRPr="00F065D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072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58</w:t>
      </w:r>
      <w:r w:rsidRPr="00F065D7">
        <w:rPr>
          <w:rFonts w:asciiTheme="majorBidi" w:hAnsiTheme="majorBidi"/>
          <w:sz w:val="30"/>
          <w:szCs w:val="30"/>
          <w:cs/>
        </w:rPr>
        <w:t xml:space="preserve"> ล้านบาท โดยบริษัทได้จ่ายเงินปันผลระหว่างกาลจากกำไรสะสม ณ 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30</w:t>
      </w:r>
      <w:r w:rsidRPr="00F065D7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30</w:t>
      </w:r>
      <w:r w:rsidRPr="00F065D7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F065D7">
        <w:rPr>
          <w:rFonts w:asciiTheme="majorBidi" w:hAnsiTheme="majorBidi" w:hint="cs"/>
          <w:sz w:val="30"/>
          <w:szCs w:val="30"/>
          <w:cs/>
        </w:rPr>
        <w:t>ิ</w:t>
      </w:r>
      <w:r w:rsidRPr="00F065D7">
        <w:rPr>
          <w:rFonts w:asciiTheme="majorBidi" w:hAnsiTheme="majorBidi"/>
          <w:sz w:val="30"/>
          <w:szCs w:val="30"/>
          <w:cs/>
        </w:rPr>
        <w:t>รับเงินปันผล เป็นจำนวน</w:t>
      </w:r>
      <w:r w:rsidRPr="00171E57">
        <w:rPr>
          <w:rFonts w:asciiTheme="majorBidi" w:hAnsiTheme="majorBidi" w:hint="cs"/>
          <w:sz w:val="30"/>
          <w:szCs w:val="30"/>
          <w:cs/>
        </w:rPr>
        <w:t>เงิน</w:t>
      </w:r>
      <w:r w:rsidRPr="00171E57">
        <w:rPr>
          <w:rFonts w:asciiTheme="majorBidi" w:hAnsiTheme="majorBidi"/>
          <w:sz w:val="30"/>
          <w:szCs w:val="30"/>
          <w:cs/>
        </w:rPr>
        <w:t xml:space="preserve">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901</w:t>
      </w:r>
      <w:r w:rsidRPr="00171E57">
        <w:rPr>
          <w:rFonts w:asciiTheme="majorBidi" w:hAnsiTheme="majorBidi"/>
          <w:sz w:val="30"/>
          <w:szCs w:val="30"/>
        </w:rPr>
        <w:t>.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12</w:t>
      </w:r>
      <w:r w:rsidRPr="00171E5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71E57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2562</w:t>
      </w:r>
      <w:r w:rsidRPr="00171E57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171E57">
        <w:rPr>
          <w:rFonts w:asciiTheme="majorBidi" w:hAnsiTheme="majorBidi" w:hint="cs"/>
          <w:sz w:val="30"/>
          <w:szCs w:val="30"/>
          <w:cs/>
        </w:rPr>
        <w:t>และได้จ่าย</w:t>
      </w:r>
      <w:r w:rsidRPr="00171E57">
        <w:rPr>
          <w:rFonts w:asciiTheme="majorBidi" w:hAnsiTheme="majorBidi"/>
          <w:sz w:val="30"/>
          <w:szCs w:val="30"/>
          <w:cs/>
        </w:rPr>
        <w:t xml:space="preserve">เงินปันผลงวดสุดท้ายในอัตราหุ้นละ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0</w:t>
      </w:r>
      <w:r w:rsidRPr="00171E57">
        <w:rPr>
          <w:rFonts w:asciiTheme="majorBidi" w:hAnsiTheme="majorBidi"/>
          <w:sz w:val="30"/>
          <w:szCs w:val="30"/>
        </w:rPr>
        <w:t>.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39</w:t>
      </w:r>
      <w:r w:rsidRPr="00171E57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ให้กับผู้ถือหุ้นที่มีสิทธ</w:t>
      </w:r>
      <w:r w:rsidRPr="00171E57">
        <w:rPr>
          <w:rFonts w:asciiTheme="majorBidi" w:hAnsiTheme="majorBidi" w:hint="cs"/>
          <w:sz w:val="30"/>
          <w:szCs w:val="30"/>
          <w:cs/>
        </w:rPr>
        <w:t>ิ</w:t>
      </w:r>
      <w:r w:rsidRPr="00171E57">
        <w:rPr>
          <w:rFonts w:asciiTheme="majorBidi" w:hAnsiTheme="majorBidi"/>
          <w:sz w:val="30"/>
          <w:szCs w:val="30"/>
          <w:cs/>
        </w:rPr>
        <w:t>รับเงินปันผล</w:t>
      </w:r>
      <w:r w:rsidRPr="00171E57">
        <w:rPr>
          <w:rFonts w:asciiTheme="majorBidi" w:hAnsiTheme="majorBidi" w:hint="cs"/>
          <w:sz w:val="30"/>
          <w:szCs w:val="30"/>
          <w:cs/>
        </w:rPr>
        <w:t xml:space="preserve"> </w:t>
      </w:r>
      <w:r w:rsidRPr="00171E57">
        <w:rPr>
          <w:rFonts w:asciiTheme="majorBidi" w:hAnsiTheme="majorBidi"/>
          <w:sz w:val="30"/>
          <w:szCs w:val="30"/>
          <w:cs/>
        </w:rPr>
        <w:t>เป็น</w:t>
      </w:r>
      <w:r w:rsidRPr="00171E57">
        <w:rPr>
          <w:rFonts w:asciiTheme="majorBidi" w:hAnsiTheme="majorBidi" w:hint="cs"/>
          <w:sz w:val="30"/>
          <w:szCs w:val="30"/>
          <w:cs/>
        </w:rPr>
        <w:t>จำนวน</w:t>
      </w:r>
      <w:r w:rsidRPr="00171E57">
        <w:rPr>
          <w:rFonts w:asciiTheme="majorBidi" w:hAnsiTheme="majorBidi"/>
          <w:sz w:val="30"/>
          <w:szCs w:val="30"/>
          <w:cs/>
        </w:rPr>
        <w:t xml:space="preserve">เงิน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1</w:t>
      </w:r>
      <w:r w:rsidRPr="00171E57">
        <w:rPr>
          <w:rFonts w:asciiTheme="majorBidi" w:hAnsiTheme="majorBidi"/>
          <w:sz w:val="30"/>
          <w:szCs w:val="30"/>
          <w:lang w:val="en-US"/>
        </w:rPr>
        <w:t>,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171</w:t>
      </w:r>
      <w:r w:rsidRPr="00171E5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46</w:t>
      </w:r>
      <w:r w:rsidRPr="00171E57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171E57">
        <w:rPr>
          <w:rFonts w:asciiTheme="majorBidi" w:hAnsiTheme="majorBidi" w:hint="cs"/>
          <w:sz w:val="30"/>
          <w:szCs w:val="30"/>
          <w:cs/>
        </w:rPr>
        <w:t>ในเดือน</w:t>
      </w:r>
      <w:r w:rsidRPr="00171E57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C819B9" w:rsidRPr="00171E57">
        <w:rPr>
          <w:rFonts w:asciiTheme="majorBidi" w:hAnsiTheme="majorBidi"/>
          <w:sz w:val="30"/>
          <w:szCs w:val="30"/>
          <w:lang w:val="en-US"/>
        </w:rPr>
        <w:t>2562</w:t>
      </w:r>
    </w:p>
    <w:p w14:paraId="40BA000C" w14:textId="77777777" w:rsidR="00171E57" w:rsidRPr="00171E57" w:rsidRDefault="00171E57">
      <w:pPr>
        <w:spacing w:line="240" w:lineRule="auto"/>
        <w:rPr>
          <w:rFonts w:asciiTheme="majorBidi" w:hAnsiTheme="majorBidi" w:cstheme="majorBidi"/>
          <w:sz w:val="24"/>
          <w:szCs w:val="24"/>
          <w:cs/>
          <w:lang w:val="en-US"/>
        </w:rPr>
      </w:pPr>
    </w:p>
    <w:p w14:paraId="2512FD29" w14:textId="77777777" w:rsidR="00962B9E" w:rsidRPr="00F065D7" w:rsidRDefault="00962B9E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6486E196" w14:textId="77777777" w:rsidR="00962B9E" w:rsidRPr="00171E57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5893393" w14:textId="77777777" w:rsidR="00976329" w:rsidRPr="00F065D7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F065D7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1B8C6074" w14:textId="77777777" w:rsidR="00976329" w:rsidRPr="00171E57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14:paraId="735CF1A4" w14:textId="53E6B78B" w:rsidR="00976329" w:rsidRPr="00F065D7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F065D7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F065D7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A520ACF" w14:textId="3EBC2826" w:rsidR="00976329" w:rsidRPr="00171E57" w:rsidRDefault="00976329" w:rsidP="00DB26C8">
      <w:pPr>
        <w:spacing w:line="240" w:lineRule="auto"/>
        <w:rPr>
          <w:sz w:val="12"/>
          <w:szCs w:val="12"/>
        </w:rPr>
      </w:pPr>
    </w:p>
    <w:tbl>
      <w:tblPr>
        <w:tblpPr w:leftFromText="180" w:rightFromText="180" w:vertAnchor="text" w:horzAnchor="margin" w:tblpX="417" w:tblpY="183"/>
        <w:tblW w:w="972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86"/>
        <w:gridCol w:w="1294"/>
        <w:gridCol w:w="180"/>
        <w:gridCol w:w="900"/>
        <w:gridCol w:w="180"/>
        <w:gridCol w:w="984"/>
        <w:gridCol w:w="180"/>
        <w:gridCol w:w="1101"/>
        <w:gridCol w:w="178"/>
        <w:gridCol w:w="1044"/>
      </w:tblGrid>
      <w:tr w:rsidR="00976329" w:rsidRPr="00171E57" w14:paraId="17C53A07" w14:textId="77777777" w:rsidTr="004554DD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0D751FCD" w14:textId="77777777" w:rsidR="00976329" w:rsidRPr="00171E57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6041" w:type="dxa"/>
            <w:gridSpan w:val="9"/>
          </w:tcPr>
          <w:p w14:paraId="6151BCCF" w14:textId="77777777" w:rsidR="00976329" w:rsidRPr="00985FE1" w:rsidRDefault="00976329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985F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985FE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F065D7" w14:paraId="05306A8E" w14:textId="77777777" w:rsidTr="004554DD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044FD672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14:paraId="05E273D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5B838B59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6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5B9A9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F065D7" w14:paraId="40933C8C" w14:textId="77777777" w:rsidTr="004554DD">
        <w:trPr>
          <w:trHeight w:val="363"/>
          <w:tblHeader/>
        </w:trPr>
        <w:tc>
          <w:tcPr>
            <w:tcW w:w="3686" w:type="dxa"/>
            <w:shd w:val="clear" w:color="auto" w:fill="auto"/>
            <w:vAlign w:val="bottom"/>
          </w:tcPr>
          <w:p w14:paraId="2D747B1D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A3E3D8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268CD47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99807A4" w14:textId="5B2B3A0A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1869F952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348E70FE" w14:textId="09D91438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7918E93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06177021" w14:textId="636CB9EF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C35437B" w14:textId="77777777" w:rsidR="00BA4187" w:rsidRPr="00F065D7" w:rsidRDefault="00BA4187" w:rsidP="0069781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326AA6F1" w14:textId="77777777" w:rsidR="00BA4187" w:rsidRPr="00F065D7" w:rsidRDefault="00BA4187" w:rsidP="006978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F7548" w:rsidRPr="00F065D7" w14:paraId="69C43583" w14:textId="77777777" w:rsidTr="004554DD">
        <w:trPr>
          <w:tblHeader/>
        </w:trPr>
        <w:tc>
          <w:tcPr>
            <w:tcW w:w="3686" w:type="dxa"/>
            <w:shd w:val="clear" w:color="auto" w:fill="auto"/>
          </w:tcPr>
          <w:p w14:paraId="6B86AE42" w14:textId="77777777" w:rsidR="00AF7548" w:rsidRPr="00F065D7" w:rsidRDefault="00AF7548" w:rsidP="0069781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6041" w:type="dxa"/>
            <w:gridSpan w:val="9"/>
          </w:tcPr>
          <w:p w14:paraId="49DACBAB" w14:textId="77777777" w:rsidR="00AF7548" w:rsidRPr="00F065D7" w:rsidRDefault="00AF7548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F065D7" w14:paraId="799CDE9B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2745CCFD" w14:textId="398ECCCB" w:rsidR="00976329" w:rsidRPr="00F065D7" w:rsidRDefault="00C819B9" w:rsidP="0069781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30</w:t>
            </w:r>
            <w:r w:rsidR="002134D7" w:rsidRPr="00F065D7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2134D7" w:rsidRPr="00F065D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มิถุนายน</w:t>
            </w:r>
            <w:r w:rsidR="002134D7" w:rsidRPr="00F065D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Pr="00C819B9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94" w:type="dxa"/>
          </w:tcPr>
          <w:p w14:paraId="3BD5DD0D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68E1F15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54B168F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CAD530E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7057F129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8CBB11F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</w:tcPr>
          <w:p w14:paraId="3956DC96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45936BD" w14:textId="77777777" w:rsidR="00976329" w:rsidRPr="00F065D7" w:rsidRDefault="00976329" w:rsidP="006978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14:paraId="7D95DF1A" w14:textId="77777777" w:rsidR="00976329" w:rsidRPr="00F065D7" w:rsidRDefault="00976329" w:rsidP="0069781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818" w:rsidRPr="00F065D7" w14:paraId="3FFE131C" w14:textId="77777777" w:rsidTr="004554DD">
        <w:trPr>
          <w:cantSplit/>
        </w:trPr>
        <w:tc>
          <w:tcPr>
            <w:tcW w:w="9727" w:type="dxa"/>
            <w:gridSpan w:val="10"/>
            <w:shd w:val="clear" w:color="auto" w:fill="auto"/>
          </w:tcPr>
          <w:p w14:paraId="5078A927" w14:textId="470403BC" w:rsidR="00697818" w:rsidRPr="00171E57" w:rsidRDefault="00697818" w:rsidP="00171E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="00171E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C10857" w:rsidRPr="00F065D7" w14:paraId="22F0684C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11300020" w14:textId="338D43E0" w:rsidR="00C10857" w:rsidRPr="00F065D7" w:rsidRDefault="00C10857" w:rsidP="00697818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="004660A1"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79819520" w14:textId="53D48BFC" w:rsidR="00C10857" w:rsidRPr="00F065D7" w:rsidRDefault="00C819B9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  <w:tc>
          <w:tcPr>
            <w:tcW w:w="180" w:type="dxa"/>
            <w:vAlign w:val="bottom"/>
          </w:tcPr>
          <w:p w14:paraId="7B42F418" w14:textId="77777777" w:rsidR="00C10857" w:rsidRPr="00F065D7" w:rsidRDefault="00C10857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9B2624" w14:textId="3E2DF9C9" w:rsidR="00C10857" w:rsidRPr="00F065D7" w:rsidRDefault="00B670F0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51322CC" w14:textId="77777777" w:rsidR="00C10857" w:rsidRPr="00F065D7" w:rsidRDefault="00C10857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A2ABF47" w14:textId="729A44A2" w:rsidR="00C10857" w:rsidRPr="00F065D7" w:rsidRDefault="00C819B9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670F0" w:rsidRPr="00B67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  <w:r w:rsidR="00B670F0" w:rsidRPr="00B67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F8F877" w14:textId="77777777" w:rsidR="00C10857" w:rsidRPr="00F065D7" w:rsidRDefault="00C10857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5E608F65" w14:textId="5B8CA8A0" w:rsidR="00C10857" w:rsidRPr="00F065D7" w:rsidRDefault="00B670F0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6A0F4D" w14:textId="77777777" w:rsidR="00C10857" w:rsidRPr="00F065D7" w:rsidRDefault="00C10857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D9CF3F" w14:textId="18BF7922" w:rsidR="00C10857" w:rsidRPr="00F065D7" w:rsidRDefault="00C819B9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249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044</w:t>
            </w:r>
          </w:p>
        </w:tc>
      </w:tr>
      <w:tr w:rsidR="008C4CAF" w:rsidRPr="00F065D7" w14:paraId="65F151F4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2225AB75" w14:textId="7507AA90" w:rsidR="008C4CAF" w:rsidRPr="00F065D7" w:rsidRDefault="008C4CAF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F065D7">
              <w:rPr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94" w:type="dxa"/>
            <w:vAlign w:val="bottom"/>
          </w:tcPr>
          <w:p w14:paraId="1A2F5EE1" w14:textId="164B93E3" w:rsidR="008C4CAF" w:rsidRPr="00F065D7" w:rsidRDefault="00C819B9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180" w:type="dxa"/>
            <w:vAlign w:val="bottom"/>
          </w:tcPr>
          <w:p w14:paraId="26579A22" w14:textId="77777777" w:rsidR="008C4CAF" w:rsidRPr="00F065D7" w:rsidRDefault="008C4CA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C0CD44" w14:textId="7D75B020" w:rsidR="008C4CAF" w:rsidRPr="00F065D7" w:rsidRDefault="00B670F0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8F650C" w14:textId="77777777" w:rsidR="008C4CAF" w:rsidRPr="00F065D7" w:rsidRDefault="008C4CAF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C2451CE" w14:textId="303507B6" w:rsidR="008C4CAF" w:rsidRPr="00F065D7" w:rsidRDefault="00B670F0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631A83" w14:textId="77777777" w:rsidR="008C4CAF" w:rsidRPr="00F065D7" w:rsidRDefault="008C4CAF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CFCE2C9" w14:textId="672D72D2" w:rsidR="008C4CAF" w:rsidRPr="00F065D7" w:rsidRDefault="00C819B9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670F0" w:rsidRPr="00B67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332</w:t>
            </w:r>
            <w:r w:rsidR="00B670F0" w:rsidRPr="00B670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C953900" w14:textId="77777777" w:rsidR="008C4CAF" w:rsidRPr="00F065D7" w:rsidRDefault="008C4CAF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3B871C4" w14:textId="2E91743F" w:rsidR="008C4CAF" w:rsidRPr="00F065D7" w:rsidRDefault="00C819B9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332</w:t>
            </w:r>
            <w:r w:rsidR="00B670F0" w:rsidRPr="00B670F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350</w:t>
            </w:r>
          </w:p>
        </w:tc>
      </w:tr>
      <w:tr w:rsidR="004421AF" w:rsidRPr="00F065D7" w14:paraId="4BBA1429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144E3AE4" w14:textId="77777777" w:rsidR="004421AF" w:rsidRPr="00F065D7" w:rsidRDefault="004421AF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8360AFB" w14:textId="77777777" w:rsidR="004421AF" w:rsidRPr="00C819B9" w:rsidRDefault="004421A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5003F7" w14:textId="77777777" w:rsidR="004421AF" w:rsidRPr="00F065D7" w:rsidRDefault="004421A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B51131" w14:textId="77777777" w:rsidR="004421AF" w:rsidRDefault="004421AF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1616562" w14:textId="77777777" w:rsidR="004421AF" w:rsidRPr="00F065D7" w:rsidRDefault="004421AF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07B3F9C" w14:textId="77777777" w:rsidR="004421AF" w:rsidRDefault="004421AF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4429CD" w14:textId="77777777" w:rsidR="004421AF" w:rsidRPr="00F065D7" w:rsidRDefault="004421AF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904670E" w14:textId="77777777" w:rsidR="004421AF" w:rsidRPr="00C819B9" w:rsidRDefault="004421AF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8F245CD" w14:textId="77777777" w:rsidR="004421AF" w:rsidRPr="00F065D7" w:rsidRDefault="004421AF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16C8869" w14:textId="77777777" w:rsidR="004421AF" w:rsidRPr="00C819B9" w:rsidRDefault="004421AF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697818" w:rsidRPr="00F065D7" w14:paraId="5F202CCF" w14:textId="77777777" w:rsidTr="004554DD">
        <w:trPr>
          <w:cantSplit/>
        </w:trPr>
        <w:tc>
          <w:tcPr>
            <w:tcW w:w="9727" w:type="dxa"/>
            <w:gridSpan w:val="10"/>
            <w:shd w:val="clear" w:color="auto" w:fill="auto"/>
          </w:tcPr>
          <w:p w14:paraId="3F81517E" w14:textId="7B8F1011" w:rsidR="00697818" w:rsidRPr="00171E57" w:rsidRDefault="00697818" w:rsidP="00171E5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ทางการเงินที่วัดมูลค่าด้วยมูลค่ายุติธรรม</w:t>
            </w:r>
            <w:r w:rsidR="00171E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</w:t>
            </w:r>
            <w:r w:rsidR="003269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หรือ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</w:t>
            </w:r>
          </w:p>
        </w:tc>
      </w:tr>
      <w:tr w:rsidR="008078E2" w:rsidRPr="00F065D7" w14:paraId="41688324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3C5B5B10" w14:textId="3B4619C9" w:rsidR="008078E2" w:rsidRPr="00AA7383" w:rsidRDefault="008078E2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  <w:r w:rsidRPr="00AA7383">
              <w:rPr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4" w:type="dxa"/>
            <w:vAlign w:val="bottom"/>
          </w:tcPr>
          <w:p w14:paraId="17C14CB5" w14:textId="2764ABB2" w:rsidR="008078E2" w:rsidRPr="00AA7383" w:rsidRDefault="00C819B9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6DA871B3" w14:textId="77777777" w:rsidR="008078E2" w:rsidRPr="00AA7383" w:rsidRDefault="008078E2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1ED7D6" w14:textId="46BAA35E" w:rsidR="008078E2" w:rsidRPr="00AA7383" w:rsidRDefault="008078E2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3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44B17AB" w14:textId="77777777" w:rsidR="008078E2" w:rsidRPr="00AA7383" w:rsidRDefault="008078E2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FD7B663" w14:textId="2AD740FA" w:rsidR="008078E2" w:rsidRPr="00AA7383" w:rsidRDefault="00C819B9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7CE7CE" w14:textId="77777777" w:rsidR="008078E2" w:rsidRPr="00AA7383" w:rsidRDefault="008078E2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6FD59CC7" w14:textId="76D914D7" w:rsidR="008078E2" w:rsidRPr="00AA7383" w:rsidRDefault="008078E2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73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0EC816A" w14:textId="77777777" w:rsidR="008078E2" w:rsidRPr="00AA7383" w:rsidRDefault="008078E2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C2DBAEA" w14:textId="40946051" w:rsidR="008078E2" w:rsidRPr="00AA7383" w:rsidRDefault="00C819B9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819B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159</w:t>
            </w:r>
          </w:p>
        </w:tc>
      </w:tr>
      <w:tr w:rsidR="000B3F0A" w:rsidRPr="00F065D7" w14:paraId="55727002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153C494C" w14:textId="77777777" w:rsidR="000B3F0A" w:rsidRPr="00AA7383" w:rsidRDefault="000B3F0A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4D49A49" w14:textId="77777777" w:rsidR="000B3F0A" w:rsidRPr="00C819B9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2FCCC5" w14:textId="77777777" w:rsidR="000B3F0A" w:rsidRPr="00AA7383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CF6AC5" w14:textId="77777777" w:rsidR="000B3F0A" w:rsidRPr="00AA7383" w:rsidRDefault="000B3F0A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73FF32A" w14:textId="77777777" w:rsidR="000B3F0A" w:rsidRPr="00AA7383" w:rsidRDefault="000B3F0A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B6065CD" w14:textId="77777777" w:rsidR="000B3F0A" w:rsidRPr="00C819B9" w:rsidRDefault="000B3F0A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2E579F" w14:textId="77777777" w:rsidR="000B3F0A" w:rsidRPr="00AA7383" w:rsidRDefault="000B3F0A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8E422B0" w14:textId="77777777" w:rsidR="000B3F0A" w:rsidRPr="00AA7383" w:rsidRDefault="000B3F0A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138F0F" w14:textId="77777777" w:rsidR="000B3F0A" w:rsidRPr="00AA7383" w:rsidRDefault="000B3F0A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63F31D" w14:textId="77777777" w:rsidR="000B3F0A" w:rsidRPr="00C819B9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B3F0A" w:rsidRPr="00F065D7" w14:paraId="06CF36C8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6EB2F430" w14:textId="77777777" w:rsidR="000B3F0A" w:rsidRPr="00AA7383" w:rsidRDefault="000B3F0A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624ED5DD" w14:textId="77777777" w:rsidR="000B3F0A" w:rsidRPr="00C819B9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6F6604" w14:textId="77777777" w:rsidR="000B3F0A" w:rsidRPr="00AA7383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A95C0E" w14:textId="77777777" w:rsidR="000B3F0A" w:rsidRPr="00AA7383" w:rsidRDefault="000B3F0A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53D4C32" w14:textId="77777777" w:rsidR="000B3F0A" w:rsidRPr="00AA7383" w:rsidRDefault="000B3F0A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BA0DC1A" w14:textId="77777777" w:rsidR="000B3F0A" w:rsidRPr="00C819B9" w:rsidRDefault="000B3F0A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8A54B" w14:textId="77777777" w:rsidR="000B3F0A" w:rsidRPr="00AA7383" w:rsidRDefault="000B3F0A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359EB8B" w14:textId="77777777" w:rsidR="000B3F0A" w:rsidRPr="00AA7383" w:rsidRDefault="000B3F0A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BADD6F0" w14:textId="77777777" w:rsidR="000B3F0A" w:rsidRPr="00AA7383" w:rsidRDefault="000B3F0A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71B8BCE" w14:textId="77777777" w:rsidR="000B3F0A" w:rsidRPr="00C819B9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B3F0A" w:rsidRPr="00F065D7" w14:paraId="42189C81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32FC168C" w14:textId="77777777" w:rsidR="000B3F0A" w:rsidRPr="00AA7383" w:rsidRDefault="000B3F0A" w:rsidP="00697818">
            <w:pPr>
              <w:spacing w:line="240" w:lineRule="auto"/>
              <w:ind w:left="191" w:hanging="191"/>
              <w:rPr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0BF9D77F" w14:textId="77777777" w:rsidR="000B3F0A" w:rsidRPr="00C819B9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CCE66D" w14:textId="77777777" w:rsidR="000B3F0A" w:rsidRPr="00AA7383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B09B6B" w14:textId="77777777" w:rsidR="000B3F0A" w:rsidRPr="00AA7383" w:rsidRDefault="000B3F0A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F473E13" w14:textId="77777777" w:rsidR="000B3F0A" w:rsidRPr="00AA7383" w:rsidRDefault="000B3F0A" w:rsidP="0069781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B252F74" w14:textId="77777777" w:rsidR="000B3F0A" w:rsidRPr="00C819B9" w:rsidRDefault="000B3F0A" w:rsidP="0069781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9A32BC" w14:textId="77777777" w:rsidR="000B3F0A" w:rsidRPr="00AA7383" w:rsidRDefault="000B3F0A" w:rsidP="0069781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99159D" w14:textId="77777777" w:rsidR="000B3F0A" w:rsidRPr="00AA7383" w:rsidRDefault="000B3F0A" w:rsidP="0069781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5DEEE2B" w14:textId="77777777" w:rsidR="000B3F0A" w:rsidRPr="00AA7383" w:rsidRDefault="000B3F0A" w:rsidP="006978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463C20F" w14:textId="77777777" w:rsidR="000B3F0A" w:rsidRPr="00C819B9" w:rsidRDefault="000B3F0A" w:rsidP="0069781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FB2425" w:rsidRPr="00F065D7" w14:paraId="07C45EA1" w14:textId="77777777" w:rsidTr="004554DD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4987263D" w14:textId="77777777" w:rsidR="00FB2425" w:rsidRPr="00F065D7" w:rsidRDefault="00FB2425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6041" w:type="dxa"/>
            <w:gridSpan w:val="9"/>
          </w:tcPr>
          <w:p w14:paraId="610E9704" w14:textId="1FF2E47E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B2425" w:rsidRPr="00F065D7" w14:paraId="77749782" w14:textId="77777777" w:rsidTr="004554DD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3E19ECD6" w14:textId="77777777" w:rsidR="00FB2425" w:rsidRPr="00F065D7" w:rsidRDefault="00FB2425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39F9202" w14:textId="768CE440" w:rsidR="00FB2425" w:rsidRPr="00FB2425" w:rsidRDefault="00FB2425" w:rsidP="00FB24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1BB0F60D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4567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35B5B" w14:textId="459D7F0D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FB2425" w:rsidRPr="00F065D7" w14:paraId="67551B78" w14:textId="77777777" w:rsidTr="004554DD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3C4C406" w14:textId="77777777" w:rsidR="00FB2425" w:rsidRPr="00F065D7" w:rsidRDefault="00FB2425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A0DA82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BEB7185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6EFE07" w14:textId="6E78BA48" w:rsidR="00FB2425" w:rsidRPr="00F065D7" w:rsidRDefault="00FB2425" w:rsidP="00FB242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7143AC5" w14:textId="77777777" w:rsidR="00FB2425" w:rsidRPr="00F065D7" w:rsidRDefault="00FB2425" w:rsidP="00FB2425">
            <w:pPr>
              <w:tabs>
                <w:tab w:val="decimal" w:pos="881"/>
              </w:tabs>
              <w:spacing w:line="240" w:lineRule="auto"/>
              <w:ind w:left="-199" w:right="-28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E1F6472" w14:textId="40243C70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55D2AD4" w14:textId="77777777" w:rsidR="00FB2425" w:rsidRPr="00F065D7" w:rsidRDefault="00FB2425" w:rsidP="00FB24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</w:tcPr>
          <w:p w14:paraId="5240D072" w14:textId="792B82EB" w:rsidR="00FB2425" w:rsidRPr="00F065D7" w:rsidRDefault="00FB2425" w:rsidP="00FB242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C819B9"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B897F8E" w14:textId="77777777" w:rsidR="00FB2425" w:rsidRPr="00F065D7" w:rsidRDefault="00FB2425" w:rsidP="00FB2425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14:paraId="04EF31C6" w14:textId="515CCBD4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B2425" w:rsidRPr="00F065D7" w14:paraId="3CD7FD54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2A90C97E" w14:textId="77777777" w:rsidR="00FB2425" w:rsidRPr="00F065D7" w:rsidRDefault="00FB2425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6041" w:type="dxa"/>
            <w:gridSpan w:val="9"/>
          </w:tcPr>
          <w:p w14:paraId="7979484F" w14:textId="04F90762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F065D7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F065D7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B2425" w:rsidRPr="00F065D7" w14:paraId="6F7D2115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057042FE" w14:textId="3594A308" w:rsidR="00FB2425" w:rsidRPr="00F065D7" w:rsidRDefault="00C819B9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FB2425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FB2425" w:rsidRPr="00F06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4" w:type="dxa"/>
            <w:vAlign w:val="bottom"/>
          </w:tcPr>
          <w:p w14:paraId="3EC6ADA4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003C3A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135A22" w14:textId="77777777" w:rsidR="00FB2425" w:rsidRPr="00F065D7" w:rsidRDefault="00FB2425" w:rsidP="00FB242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7594C1" w14:textId="77777777" w:rsidR="00FB2425" w:rsidRPr="00F065D7" w:rsidRDefault="00FB2425" w:rsidP="00FB242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DD8981D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506EDE" w14:textId="77777777" w:rsidR="00FB2425" w:rsidRPr="00F065D7" w:rsidRDefault="00FB2425" w:rsidP="00FB242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DBA2EC9" w14:textId="77777777" w:rsidR="00FB2425" w:rsidRPr="00F065D7" w:rsidRDefault="00FB2425" w:rsidP="00FB242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A1C3B0" w14:textId="77777777" w:rsidR="00FB2425" w:rsidRPr="00F065D7" w:rsidRDefault="00FB2425" w:rsidP="00FB24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ADD1BB7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B2425" w:rsidRPr="00F065D7" w14:paraId="38B9ED3B" w14:textId="77777777" w:rsidTr="004554DD">
        <w:trPr>
          <w:cantSplit/>
        </w:trPr>
        <w:tc>
          <w:tcPr>
            <w:tcW w:w="4980" w:type="dxa"/>
            <w:gridSpan w:val="2"/>
            <w:shd w:val="clear" w:color="auto" w:fill="auto"/>
          </w:tcPr>
          <w:p w14:paraId="45780D10" w14:textId="3AB6F1C9" w:rsidR="00FB2425" w:rsidRPr="00F065D7" w:rsidRDefault="00FB2425" w:rsidP="00FB48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0" w:type="dxa"/>
            <w:vAlign w:val="bottom"/>
          </w:tcPr>
          <w:p w14:paraId="2999F97A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048EEC" w14:textId="77777777" w:rsidR="00FB2425" w:rsidRPr="00F065D7" w:rsidRDefault="00FB2425" w:rsidP="00FB242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0EB9FCB" w14:textId="77777777" w:rsidR="00FB2425" w:rsidRPr="00F065D7" w:rsidRDefault="00FB2425" w:rsidP="00FB242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A5E0117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5CC118" w14:textId="77777777" w:rsidR="00FB2425" w:rsidRPr="00F065D7" w:rsidRDefault="00FB2425" w:rsidP="00FB242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868AB94" w14:textId="77777777" w:rsidR="00FB2425" w:rsidRPr="00F065D7" w:rsidRDefault="00FB2425" w:rsidP="00FB242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28B4240" w14:textId="77777777" w:rsidR="00FB2425" w:rsidRPr="00F065D7" w:rsidRDefault="00FB2425" w:rsidP="00FB24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798A43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B2425" w:rsidRPr="00F065D7" w14:paraId="6A8853E7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34551439" w14:textId="1847284A" w:rsidR="00FB2425" w:rsidRPr="00F065D7" w:rsidRDefault="00FB2425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F065D7">
              <w:rPr>
                <w:color w:val="000000"/>
                <w:sz w:val="30"/>
                <w:szCs w:val="30"/>
                <w:cs/>
              </w:rPr>
              <w:t>ตราสารหนี้</w:t>
            </w:r>
            <w:r w:rsidRPr="00F065D7">
              <w:rPr>
                <w:rFonts w:hint="cs"/>
                <w:color w:val="000000"/>
                <w:sz w:val="30"/>
                <w:szCs w:val="30"/>
                <w:cs/>
              </w:rPr>
              <w:t xml:space="preserve"> </w:t>
            </w:r>
            <w:r w:rsidRPr="00F065D7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14:paraId="3EF59E48" w14:textId="0A516B8F" w:rsidR="00FB2425" w:rsidRPr="00F065D7" w:rsidRDefault="00C819B9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B2425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="00FB2425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0" w:type="dxa"/>
            <w:vAlign w:val="bottom"/>
          </w:tcPr>
          <w:p w14:paraId="6FC6063F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EA93C7" w14:textId="6C7D3571" w:rsidR="00FB2425" w:rsidRPr="00F065D7" w:rsidRDefault="00FB2425" w:rsidP="00FB242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33FA8E" w14:textId="77777777" w:rsidR="00FB2425" w:rsidRPr="00F065D7" w:rsidRDefault="00FB2425" w:rsidP="00FB242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91FFB71" w14:textId="1329DDB4" w:rsidR="00FB2425" w:rsidRPr="00F065D7" w:rsidRDefault="00C819B9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B2425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="00FB2425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FE006E" w14:textId="77777777" w:rsidR="00FB2425" w:rsidRPr="00F065D7" w:rsidRDefault="00FB2425" w:rsidP="00FB242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2D6368C2" w14:textId="0FD47FE1" w:rsidR="00FB2425" w:rsidRPr="00F065D7" w:rsidRDefault="00FB2425" w:rsidP="00FB242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B6AA6C" w14:textId="77777777" w:rsidR="00FB2425" w:rsidRPr="00F065D7" w:rsidRDefault="00FB2425" w:rsidP="00FB24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FB4EA2B" w14:textId="336094BC" w:rsidR="00FB2425" w:rsidRPr="00F065D7" w:rsidRDefault="00C819B9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FB2425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023</w:t>
            </w:r>
            <w:r w:rsidR="00FB2425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331</w:t>
            </w:r>
          </w:p>
        </w:tc>
      </w:tr>
      <w:tr w:rsidR="00FB2425" w:rsidRPr="00F065D7" w14:paraId="2E3984D0" w14:textId="77777777" w:rsidTr="004554DD">
        <w:trPr>
          <w:cantSplit/>
        </w:trPr>
        <w:tc>
          <w:tcPr>
            <w:tcW w:w="3686" w:type="dxa"/>
            <w:shd w:val="clear" w:color="auto" w:fill="auto"/>
          </w:tcPr>
          <w:p w14:paraId="531CD911" w14:textId="77777777" w:rsidR="00FB2425" w:rsidRPr="00F065D7" w:rsidRDefault="00FB2425" w:rsidP="00FB2425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4C052D8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36F100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C8603F" w14:textId="77777777" w:rsidR="00FB2425" w:rsidRPr="00F065D7" w:rsidRDefault="00FB2425" w:rsidP="00FB2425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212328" w14:textId="77777777" w:rsidR="00FB2425" w:rsidRPr="00F065D7" w:rsidRDefault="00FB2425" w:rsidP="00FB2425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74EA04D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68A3F5" w14:textId="77777777" w:rsidR="00FB2425" w:rsidRPr="00F065D7" w:rsidRDefault="00FB2425" w:rsidP="00FB242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1F66BCC1" w14:textId="77777777" w:rsidR="00FB2425" w:rsidRPr="00F065D7" w:rsidRDefault="00FB2425" w:rsidP="00FB242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640E48" w14:textId="77777777" w:rsidR="00FB2425" w:rsidRPr="00F065D7" w:rsidRDefault="00FB2425" w:rsidP="00FB2425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084B5A6" w14:textId="77777777" w:rsidR="00FB2425" w:rsidRPr="00F065D7" w:rsidRDefault="00FB2425" w:rsidP="00FB24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7F8141E7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14:paraId="1CCA2C83" w14:textId="77777777" w:rsidR="00AE055A" w:rsidRPr="00F065D7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131A5F28" w14:textId="77777777" w:rsidR="009B76AC" w:rsidRPr="00F065D7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F065D7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F065D7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14:paraId="75C13288" w14:textId="77777777" w:rsidR="00B2308E" w:rsidRPr="00F065D7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FBC83AB" w14:textId="4EDA9B2E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C819B9" w:rsidRPr="00C819B9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F065D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C4CAF" w:rsidRPr="00F065D7">
        <w:rPr>
          <w:rFonts w:asciiTheme="majorBidi" w:hAnsiTheme="majorBidi" w:cs="Angsana New"/>
          <w:sz w:val="30"/>
          <w:szCs w:val="30"/>
          <w:cs/>
          <w:lang w:bidi="th-TH"/>
        </w:rPr>
        <w:t>สำหรับตราสารหนี้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4E13FF20" w14:textId="77777777" w:rsidR="000A4DDF" w:rsidRPr="00F065D7" w:rsidRDefault="000A4DDF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A14B044" w14:textId="21E3AA02" w:rsidR="00692C8F" w:rsidRPr="00F065D7" w:rsidRDefault="002847DE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C819B9" w:rsidRPr="00C819B9">
        <w:rPr>
          <w:rFonts w:asciiTheme="majorBidi" w:hAnsiTheme="majorBidi" w:cs="Angsana New"/>
          <w:sz w:val="30"/>
          <w:szCs w:val="30"/>
          <w:lang w:val="en-US" w:bidi="th-TH"/>
        </w:rPr>
        <w:t>3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 อัตราการเพิ่มขึ้นของรายได้ต่อปี อัตรากำไรก่อน ดอกเบี้ย ภาษี ค่าเสื่อม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ราคา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และ</w:t>
      </w:r>
      <w:r w:rsidR="00A9197B" w:rsidRPr="00F065D7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ค่าตัดจำหน่าย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 xml:space="preserve"> </w:t>
      </w:r>
      <w:r w:rsidR="00A9197B" w:rsidRPr="00F065D7">
        <w:rPr>
          <w:rFonts w:asciiTheme="majorBidi" w:hAnsiTheme="majorBidi" w:cs="Angsana New"/>
          <w:sz w:val="30"/>
          <w:szCs w:val="30"/>
          <w:lang w:val="en-US" w:bidi="th-TH"/>
        </w:rPr>
        <w:t>(EBITDA)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 อัตราเงินปันผลที่คาดว่</w:t>
      </w:r>
      <w:r w:rsidR="00A9197B" w:rsidRPr="00F065D7">
        <w:rPr>
          <w:rFonts w:asciiTheme="majorBidi" w:hAnsiTheme="majorBidi" w:cs="Angsana New" w:hint="cs"/>
          <w:sz w:val="30"/>
          <w:szCs w:val="30"/>
          <w:cs/>
          <w:lang w:bidi="th-TH"/>
        </w:rPr>
        <w:t>าจะ</w:t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ได้รับในอนาคต ข้อมูลอื่นที่เกี่ยวข้องของ</w:t>
      </w:r>
      <w:r w:rsidR="00FE64AF" w:rsidRPr="00F065D7">
        <w:rPr>
          <w:rFonts w:asciiTheme="majorBidi" w:hAnsiTheme="majorBidi" w:cs="Angsana New"/>
          <w:sz w:val="30"/>
          <w:szCs w:val="30"/>
          <w:lang w:bidi="th-TH"/>
        </w:rPr>
        <w:br/>
      </w:r>
      <w:r w:rsidRPr="00F065D7">
        <w:rPr>
          <w:rFonts w:asciiTheme="majorBidi" w:hAnsiTheme="majorBidi" w:cs="Angsana New"/>
          <w:sz w:val="30"/>
          <w:szCs w:val="30"/>
          <w:cs/>
          <w:lang w:bidi="th-TH"/>
        </w:rPr>
        <w:t>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3C132140" w14:textId="77777777" w:rsidR="00AD2CB5" w:rsidRDefault="00AD2CB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A21C614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CB8B558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0511E722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ADCC810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2F3D6F2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F89C02D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29E7C60" w14:textId="77777777" w:rsidR="00FB2425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75165CCB" w14:textId="77777777" w:rsidR="00FB2425" w:rsidRPr="00F065D7" w:rsidRDefault="00FB2425" w:rsidP="002847DE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642F0A0B" w14:textId="77777777" w:rsidR="004D34FC" w:rsidRPr="00F065D7" w:rsidRDefault="004D34FC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341C0" w:rsidRPr="00F065D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14:paraId="7BA13038" w14:textId="77777777" w:rsidR="001000FB" w:rsidRPr="00F065D7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88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663"/>
        <w:gridCol w:w="1125"/>
        <w:gridCol w:w="243"/>
        <w:gridCol w:w="1081"/>
        <w:gridCol w:w="236"/>
        <w:gridCol w:w="1125"/>
        <w:gridCol w:w="245"/>
        <w:gridCol w:w="1087"/>
      </w:tblGrid>
      <w:tr w:rsidR="001000FB" w:rsidRPr="00F065D7" w14:paraId="3D698853" w14:textId="77777777" w:rsidTr="007C39E3">
        <w:trPr>
          <w:tblHeader/>
        </w:trPr>
        <w:tc>
          <w:tcPr>
            <w:tcW w:w="2080" w:type="pct"/>
          </w:tcPr>
          <w:p w14:paraId="71C3C795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91" w:type="pct"/>
            <w:gridSpan w:val="3"/>
          </w:tcPr>
          <w:p w14:paraId="7ECC870D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0765FB8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pct"/>
            <w:gridSpan w:val="3"/>
          </w:tcPr>
          <w:p w14:paraId="6E6F42F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F065D7" w14:paraId="013E4458" w14:textId="77777777" w:rsidTr="007C39E3">
        <w:trPr>
          <w:tblHeader/>
        </w:trPr>
        <w:tc>
          <w:tcPr>
            <w:tcW w:w="2080" w:type="pct"/>
          </w:tcPr>
          <w:p w14:paraId="149FBCC9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4F1A1C52" w14:textId="658B59FB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56430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6430" w:rsidRPr="00F065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8" w:type="pct"/>
          </w:tcPr>
          <w:p w14:paraId="37BD638F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7A142C2" w14:textId="7D97E36C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14:paraId="008AF634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E13E7C1" w14:textId="6786B177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656430" w:rsidRPr="00F065D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56430" w:rsidRPr="00F065D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</w:tcPr>
          <w:p w14:paraId="0CAEC02B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70EE39A" w14:textId="51376FAD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F065D7" w14:paraId="6A71E099" w14:textId="77777777" w:rsidTr="007C39E3">
        <w:trPr>
          <w:tblHeader/>
        </w:trPr>
        <w:tc>
          <w:tcPr>
            <w:tcW w:w="2080" w:type="pct"/>
          </w:tcPr>
          <w:p w14:paraId="4CD09CB0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7A17F908" w14:textId="6D0EAAF9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8" w:type="pct"/>
          </w:tcPr>
          <w:p w14:paraId="04B99F32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01CFB3B" w14:textId="3E472FA9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14:paraId="52DEFDDE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FBE1C04" w14:textId="24EBC9FC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39" w:type="pct"/>
          </w:tcPr>
          <w:p w14:paraId="4B45B4A5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C300D0F" w14:textId="01A12336" w:rsidR="001000FB" w:rsidRPr="00F065D7" w:rsidRDefault="00C819B9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1000FB" w:rsidRPr="00F065D7" w14:paraId="179DFDC7" w14:textId="77777777" w:rsidTr="007C39E3">
        <w:trPr>
          <w:tblHeader/>
        </w:trPr>
        <w:tc>
          <w:tcPr>
            <w:tcW w:w="2080" w:type="pct"/>
          </w:tcPr>
          <w:p w14:paraId="2DC239DB" w14:textId="77777777" w:rsidR="001000FB" w:rsidRPr="00F065D7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0" w:type="pct"/>
            <w:gridSpan w:val="7"/>
          </w:tcPr>
          <w:p w14:paraId="0F324C18" w14:textId="77777777" w:rsidR="001000FB" w:rsidRPr="00F065D7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F065D7" w14:paraId="11026E03" w14:textId="77777777" w:rsidTr="007C39E3">
        <w:tc>
          <w:tcPr>
            <w:tcW w:w="2080" w:type="pct"/>
          </w:tcPr>
          <w:p w14:paraId="231D7298" w14:textId="77777777" w:rsidR="001000FB" w:rsidRPr="00F065D7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9" w:type="pct"/>
          </w:tcPr>
          <w:p w14:paraId="3BC1E6A5" w14:textId="77777777" w:rsidR="001000FB" w:rsidRPr="00F065D7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18BA0EFA" w14:textId="77777777" w:rsidR="001000FB" w:rsidRPr="00F065D7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4DD47CA" w14:textId="77777777" w:rsidR="001000FB" w:rsidRPr="00F065D7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817E85A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3839819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12E315D" w14:textId="77777777" w:rsidR="001000FB" w:rsidRPr="00F065D7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42881A5" w14:textId="77777777" w:rsidR="001000FB" w:rsidRPr="00F065D7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240" w:rsidRPr="00F065D7" w14:paraId="445E276D" w14:textId="77777777" w:rsidTr="007C39E3">
        <w:tc>
          <w:tcPr>
            <w:tcW w:w="2080" w:type="pct"/>
          </w:tcPr>
          <w:p w14:paraId="25431F1D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9" w:type="pct"/>
          </w:tcPr>
          <w:p w14:paraId="1B0D73F4" w14:textId="0D9FB935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665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440</w:t>
            </w:r>
          </w:p>
        </w:tc>
        <w:tc>
          <w:tcPr>
            <w:tcW w:w="138" w:type="pct"/>
          </w:tcPr>
          <w:p w14:paraId="6E261800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673B954" w14:textId="0A03D544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863</w:t>
            </w:r>
          </w:p>
        </w:tc>
        <w:tc>
          <w:tcPr>
            <w:tcW w:w="134" w:type="pct"/>
          </w:tcPr>
          <w:p w14:paraId="609992C5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EA085CD" w14:textId="2A35AFAC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483</w:t>
            </w:r>
          </w:p>
        </w:tc>
        <w:tc>
          <w:tcPr>
            <w:tcW w:w="139" w:type="pct"/>
          </w:tcPr>
          <w:p w14:paraId="6F39FB70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E6FDC2B" w14:textId="7F6694C1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017</w:t>
            </w:r>
          </w:p>
        </w:tc>
      </w:tr>
      <w:tr w:rsidR="00784240" w:rsidRPr="00F065D7" w14:paraId="42F74BDC" w14:textId="77777777" w:rsidTr="007C39E3">
        <w:tc>
          <w:tcPr>
            <w:tcW w:w="2080" w:type="pct"/>
          </w:tcPr>
          <w:p w14:paraId="6B1B5736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9" w:type="pct"/>
          </w:tcPr>
          <w:p w14:paraId="12EDB1EC" w14:textId="06723FEC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438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770</w:t>
            </w:r>
          </w:p>
        </w:tc>
        <w:tc>
          <w:tcPr>
            <w:tcW w:w="138" w:type="pct"/>
          </w:tcPr>
          <w:p w14:paraId="43CF7596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DEE6F1" w14:textId="724F4099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134" w:type="pct"/>
          </w:tcPr>
          <w:p w14:paraId="6A4E7128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E5801EB" w14:textId="05D79DD9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39" w:type="pct"/>
          </w:tcPr>
          <w:p w14:paraId="714E6DE8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8DB5FCE" w14:textId="4E806E1C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897</w:t>
            </w:r>
          </w:p>
        </w:tc>
      </w:tr>
      <w:tr w:rsidR="00784240" w:rsidRPr="00F065D7" w14:paraId="332F20BB" w14:textId="77777777" w:rsidTr="007C39E3">
        <w:tc>
          <w:tcPr>
            <w:tcW w:w="2080" w:type="pct"/>
          </w:tcPr>
          <w:p w14:paraId="24261196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9" w:type="pct"/>
          </w:tcPr>
          <w:p w14:paraId="637D7916" w14:textId="7C801FB0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138" w:type="pct"/>
          </w:tcPr>
          <w:p w14:paraId="5F9B39C6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10459A3" w14:textId="7D7AA59D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  <w:tc>
          <w:tcPr>
            <w:tcW w:w="134" w:type="pct"/>
          </w:tcPr>
          <w:p w14:paraId="7EEFB3F4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D78D81" w14:textId="4973CC4C" w:rsidR="00784240" w:rsidRPr="00F065D7" w:rsidRDefault="00784240" w:rsidP="00766B90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42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045C5D11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66B086D" w14:textId="3B636644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</w:tr>
      <w:tr w:rsidR="00784240" w:rsidRPr="00F065D7" w14:paraId="064E5151" w14:textId="77777777" w:rsidTr="007C39E3">
        <w:tc>
          <w:tcPr>
            <w:tcW w:w="2080" w:type="pct"/>
          </w:tcPr>
          <w:p w14:paraId="32076553" w14:textId="67CB58E4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F065D7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60C6EE40" w14:textId="7AF6826F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682</w:t>
            </w:r>
          </w:p>
        </w:tc>
        <w:tc>
          <w:tcPr>
            <w:tcW w:w="138" w:type="pct"/>
          </w:tcPr>
          <w:p w14:paraId="4AAF09EE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381CD2E4" w14:textId="0DAD02EA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319</w:t>
            </w:r>
          </w:p>
        </w:tc>
        <w:tc>
          <w:tcPr>
            <w:tcW w:w="134" w:type="pct"/>
          </w:tcPr>
          <w:p w14:paraId="44D35017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79B46555" w14:textId="31B5C4CC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673</w:t>
            </w:r>
          </w:p>
        </w:tc>
        <w:tc>
          <w:tcPr>
            <w:tcW w:w="139" w:type="pct"/>
          </w:tcPr>
          <w:p w14:paraId="18A06C10" w14:textId="77777777" w:rsidR="00784240" w:rsidRPr="00F065D7" w:rsidRDefault="00784240" w:rsidP="00784240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5D5E50CB" w14:textId="5FCAD791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346</w:t>
            </w:r>
          </w:p>
        </w:tc>
      </w:tr>
      <w:tr w:rsidR="00784240" w:rsidRPr="00F065D7" w14:paraId="1A725690" w14:textId="77777777" w:rsidTr="007C39E3">
        <w:tc>
          <w:tcPr>
            <w:tcW w:w="2080" w:type="pct"/>
          </w:tcPr>
          <w:p w14:paraId="0592548A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9C1E9E1" w14:textId="60414A96" w:rsidR="00784240" w:rsidRPr="00784240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784240" w:rsidRPr="00784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142</w:t>
            </w:r>
            <w:r w:rsidR="00784240" w:rsidRPr="00784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167</w:t>
            </w:r>
          </w:p>
        </w:tc>
        <w:tc>
          <w:tcPr>
            <w:tcW w:w="138" w:type="pct"/>
          </w:tcPr>
          <w:p w14:paraId="7F363BF8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5EA79420" w14:textId="0ABF2BBF" w:rsidR="00784240" w:rsidRPr="00F065D7" w:rsidRDefault="00C819B9" w:rsidP="00784240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84240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355</w:t>
            </w:r>
            <w:r w:rsidR="00784240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34" w:type="pct"/>
          </w:tcPr>
          <w:p w14:paraId="5DEA735A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06583AD6" w14:textId="7CE1DBDE" w:rsidR="00784240" w:rsidRPr="00784240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850</w:t>
            </w:r>
            <w:r w:rsidR="00784240" w:rsidRPr="00784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626</w:t>
            </w:r>
          </w:p>
        </w:tc>
        <w:tc>
          <w:tcPr>
            <w:tcW w:w="139" w:type="pct"/>
          </w:tcPr>
          <w:p w14:paraId="01D5CFE1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02949DB2" w14:textId="640BF763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736</w:t>
            </w:r>
            <w:r w:rsidR="00784240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107</w:t>
            </w:r>
          </w:p>
        </w:tc>
      </w:tr>
      <w:tr w:rsidR="00784240" w:rsidRPr="00F065D7" w14:paraId="376D262C" w14:textId="77777777" w:rsidTr="007C39E3">
        <w:trPr>
          <w:trHeight w:val="427"/>
        </w:trPr>
        <w:tc>
          <w:tcPr>
            <w:tcW w:w="2080" w:type="pct"/>
          </w:tcPr>
          <w:p w14:paraId="2F6F92D3" w14:textId="77777777" w:rsidR="00784240" w:rsidRPr="00F065D7" w:rsidRDefault="00784240" w:rsidP="0078424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</w:tcPr>
          <w:p w14:paraId="66606390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AD87ACF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EC1576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5004DE5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7B9381C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7AA75EA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617A99DA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240" w:rsidRPr="00F065D7" w14:paraId="5A6F6EE5" w14:textId="77777777" w:rsidTr="007C39E3">
        <w:tc>
          <w:tcPr>
            <w:tcW w:w="2080" w:type="pct"/>
          </w:tcPr>
          <w:p w14:paraId="29766149" w14:textId="77777777" w:rsidR="00784240" w:rsidRPr="00F065D7" w:rsidRDefault="00784240" w:rsidP="00784240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F065D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9" w:type="pct"/>
          </w:tcPr>
          <w:p w14:paraId="3D7EF9A6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</w:tcPr>
          <w:p w14:paraId="4B3C1DC3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C4E8E1E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4CAEEB4A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D856047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9" w:type="pct"/>
          </w:tcPr>
          <w:p w14:paraId="30CB814D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A2C240B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4240" w:rsidRPr="00F065D7" w14:paraId="68CCADA9" w14:textId="77777777" w:rsidTr="007C39E3">
        <w:tc>
          <w:tcPr>
            <w:tcW w:w="2080" w:type="pct"/>
          </w:tcPr>
          <w:p w14:paraId="7FFE2A2B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9" w:type="pct"/>
          </w:tcPr>
          <w:p w14:paraId="54A4B1CD" w14:textId="40E177BA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292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521</w:t>
            </w:r>
          </w:p>
        </w:tc>
        <w:tc>
          <w:tcPr>
            <w:tcW w:w="138" w:type="pct"/>
          </w:tcPr>
          <w:p w14:paraId="4D45DAD1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BE8597F" w14:textId="2ECF9D97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</w:t>
            </w:r>
          </w:p>
        </w:tc>
        <w:tc>
          <w:tcPr>
            <w:tcW w:w="134" w:type="pct"/>
          </w:tcPr>
          <w:p w14:paraId="6BBE213F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80E4BFE" w14:textId="36851929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426</w:t>
            </w:r>
          </w:p>
        </w:tc>
        <w:tc>
          <w:tcPr>
            <w:tcW w:w="139" w:type="pct"/>
          </w:tcPr>
          <w:p w14:paraId="578654DF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772C3C1" w14:textId="77777777" w:rsidR="00784240" w:rsidRPr="00F065D7" w:rsidRDefault="00784240" w:rsidP="006B1BE3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4240" w:rsidRPr="00F065D7" w14:paraId="5D2AF5D5" w14:textId="77777777" w:rsidTr="007C39E3">
        <w:tc>
          <w:tcPr>
            <w:tcW w:w="2080" w:type="pct"/>
          </w:tcPr>
          <w:p w14:paraId="0F2F117A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9" w:type="pct"/>
          </w:tcPr>
          <w:p w14:paraId="1BBE2A13" w14:textId="3489C2F2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580</w:t>
            </w:r>
          </w:p>
        </w:tc>
        <w:tc>
          <w:tcPr>
            <w:tcW w:w="138" w:type="pct"/>
          </w:tcPr>
          <w:p w14:paraId="6960C995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41223930" w14:textId="783B6499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322</w:t>
            </w:r>
          </w:p>
        </w:tc>
        <w:tc>
          <w:tcPr>
            <w:tcW w:w="134" w:type="pct"/>
          </w:tcPr>
          <w:p w14:paraId="58F8BB08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92BFE84" w14:textId="37105CC7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  <w:r w:rsidR="00784240" w:rsidRPr="0078424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139" w:type="pct"/>
          </w:tcPr>
          <w:p w14:paraId="07CFFB47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0E786CB" w14:textId="53A691BD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784240" w:rsidRPr="00F065D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</w:tr>
      <w:tr w:rsidR="00784240" w:rsidRPr="00F065D7" w14:paraId="6E6C4B2E" w14:textId="77777777" w:rsidTr="007C39E3">
        <w:tc>
          <w:tcPr>
            <w:tcW w:w="2080" w:type="pct"/>
          </w:tcPr>
          <w:p w14:paraId="5425CF49" w14:textId="77777777" w:rsidR="00784240" w:rsidRPr="00F065D7" w:rsidRDefault="00784240" w:rsidP="0078424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498DF45E" w14:textId="28CA231C" w:rsidR="00784240" w:rsidRPr="00784240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390</w:t>
            </w:r>
            <w:r w:rsidR="00784240" w:rsidRPr="00784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101</w:t>
            </w:r>
          </w:p>
        </w:tc>
        <w:tc>
          <w:tcPr>
            <w:tcW w:w="138" w:type="pct"/>
          </w:tcPr>
          <w:p w14:paraId="65E4939C" w14:textId="77777777" w:rsidR="00784240" w:rsidRPr="00F065D7" w:rsidRDefault="00784240" w:rsidP="0078424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CFFC33B" w14:textId="411E3633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167</w:t>
            </w:r>
            <w:r w:rsidR="00784240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608</w:t>
            </w:r>
          </w:p>
        </w:tc>
        <w:tc>
          <w:tcPr>
            <w:tcW w:w="134" w:type="pct"/>
          </w:tcPr>
          <w:p w14:paraId="4AF17611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C4B3687" w14:textId="546A7F13" w:rsidR="00784240" w:rsidRPr="00784240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  <w:r w:rsidR="00784240" w:rsidRPr="007842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</w:t>
            </w:r>
          </w:p>
        </w:tc>
        <w:tc>
          <w:tcPr>
            <w:tcW w:w="139" w:type="pct"/>
          </w:tcPr>
          <w:p w14:paraId="5C77B667" w14:textId="77777777" w:rsidR="00784240" w:rsidRPr="00F065D7" w:rsidRDefault="00784240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779D73B1" w14:textId="598E06DC" w:rsidR="00784240" w:rsidRPr="00F065D7" w:rsidRDefault="00C819B9" w:rsidP="0078424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784240" w:rsidRPr="00F065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C819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</w:tbl>
    <w:p w14:paraId="62A09663" w14:textId="77777777" w:rsidR="002A11F4" w:rsidRPr="00F065D7" w:rsidRDefault="002A11F4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DD19F" w14:textId="54546123" w:rsidR="00411244" w:rsidRPr="00F34555" w:rsidRDefault="0063057A" w:rsidP="0063057A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065D7">
        <w:rPr>
          <w:rFonts w:ascii="Angsana New" w:hAnsi="Angsana New"/>
          <w:sz w:val="30"/>
          <w:szCs w:val="30"/>
          <w:cs/>
        </w:rPr>
        <w:t xml:space="preserve">ณ วันที่ </w:t>
      </w:r>
      <w:r w:rsidR="00C819B9" w:rsidRPr="00C819B9">
        <w:rPr>
          <w:rFonts w:ascii="Angsana New" w:hAnsi="Angsana New"/>
          <w:sz w:val="30"/>
          <w:szCs w:val="30"/>
          <w:lang w:val="en-US"/>
        </w:rPr>
        <w:t>30</w:t>
      </w:r>
      <w:r w:rsidR="00EC4A27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EC4A27" w:rsidRPr="00F065D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EC4A27" w:rsidRPr="00F065D7">
        <w:rPr>
          <w:rFonts w:ascii="Angsana New" w:hAnsi="Angsana New"/>
          <w:sz w:val="30"/>
          <w:szCs w:val="30"/>
          <w:lang w:val="en-US"/>
        </w:rPr>
        <w:t xml:space="preserve"> </w:t>
      </w:r>
      <w:r w:rsidR="00C819B9" w:rsidRPr="00C819B9">
        <w:rPr>
          <w:rFonts w:ascii="Angsana New" w:hAnsi="Angsana New"/>
          <w:sz w:val="30"/>
          <w:szCs w:val="30"/>
          <w:lang w:val="en-US"/>
        </w:rPr>
        <w:t>2563</w:t>
      </w:r>
      <w:r w:rsidRPr="00F065D7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</w:t>
      </w:r>
      <w:r w:rsidRPr="00F34555">
        <w:rPr>
          <w:rFonts w:ascii="Angsana New" w:hAnsi="Angsana New"/>
          <w:sz w:val="30"/>
          <w:szCs w:val="30"/>
          <w:cs/>
        </w:rPr>
        <w:t>เครื่องจักรและอุปกรณ์ โดยแสดงในงบการเงินรวมจำนวน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292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6B38DA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F34555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F34555">
        <w:rPr>
          <w:rFonts w:ascii="Angsana New" w:hAnsi="Angsana New"/>
          <w:i/>
          <w:iCs/>
          <w:sz w:val="30"/>
          <w:szCs w:val="30"/>
          <w:cs/>
        </w:rPr>
        <w:t>(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F3455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2562</w:t>
      </w:r>
      <w:r w:rsidRPr="00F3455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68</w:t>
      </w:r>
      <w:r w:rsidR="007C39E3" w:rsidRPr="00F34555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C819B9" w:rsidRPr="00F34555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F3455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/>
          <w:i/>
          <w:iCs/>
          <w:sz w:val="30"/>
          <w:szCs w:val="30"/>
        </w:rPr>
        <w:br/>
      </w:r>
      <w:r w:rsidRPr="00F34555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="006B38DA" w:rsidRPr="00F34555">
        <w:rPr>
          <w:rFonts w:ascii="Angsana New" w:hAnsi="Angsana New"/>
          <w:sz w:val="30"/>
          <w:szCs w:val="30"/>
          <w:cs/>
        </w:rPr>
        <w:t xml:space="preserve"> </w:t>
      </w:r>
      <w:r w:rsidR="007C39E3" w:rsidRPr="00F34555">
        <w:rPr>
          <w:rFonts w:ascii="Angsana New" w:hAnsi="Angsana New" w:hint="cs"/>
          <w:sz w:val="30"/>
          <w:szCs w:val="30"/>
          <w:cs/>
        </w:rPr>
        <w:t>และ</w:t>
      </w:r>
      <w:r w:rsidR="00692C8F" w:rsidRPr="00F34555">
        <w:rPr>
          <w:rFonts w:asciiTheme="majorBidi" w:hAnsiTheme="majorBidi" w:cstheme="majorBidi"/>
          <w:sz w:val="30"/>
          <w:szCs w:val="30"/>
          <w:cs/>
        </w:rPr>
        <w:t>จำนวน</w:t>
      </w:r>
      <w:r w:rsidR="00895DFA" w:rsidRPr="00F3455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34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895DFA" w:rsidRPr="00F34555">
        <w:rPr>
          <w:rFonts w:asciiTheme="majorBidi" w:hAnsiTheme="majorBidi" w:cstheme="majorBidi"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895DF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895DF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895DFA" w:rsidRPr="00F34555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  <w:lang w:val="en-US"/>
        </w:rPr>
        <w:t>ไม่มี</w:t>
      </w:r>
      <w:r w:rsidR="00895DF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895DFA" w:rsidRPr="00F34555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 </w:t>
      </w:r>
      <w:r w:rsidR="006B38DA" w:rsidRPr="00F34555">
        <w:rPr>
          <w:rFonts w:ascii="Angsana New" w:hAnsi="Angsana New" w:hint="cs"/>
          <w:sz w:val="30"/>
          <w:szCs w:val="30"/>
          <w:cs/>
        </w:rPr>
        <w:t>และ</w:t>
      </w:r>
      <w:r w:rsidRPr="00F34555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25EA831E" w14:textId="77777777" w:rsidR="00692C8F" w:rsidRPr="00F34555" w:rsidRDefault="00692C8F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35AD19F" w14:textId="77777777" w:rsidR="004D34FC" w:rsidRPr="00F34555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455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4E286746" w14:textId="77777777" w:rsidR="004D34FC" w:rsidRPr="00F34555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F0ED034" w14:textId="0D087B07" w:rsidR="00875220" w:rsidRPr="00F065D7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34555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และสินค้าสำเร็จรูปกับบ</w:t>
      </w:r>
      <w:r w:rsidR="005B3ECA" w:rsidRPr="00F34555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วันที่ 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616FEB" w:rsidRPr="00F34555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16FEB" w:rsidRPr="00F345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มิถุนายน 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F34555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F34555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F34555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E055A" w:rsidRPr="00F34555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 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333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E4BFB" w:rsidRPr="00F34555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AE055A" w:rsidRPr="00F34555">
        <w:rPr>
          <w:rFonts w:asciiTheme="majorBidi" w:hAnsiTheme="majorBidi" w:cstheme="majorBidi"/>
          <w:sz w:val="30"/>
          <w:szCs w:val="30"/>
        </w:rPr>
        <w:t>:</w:t>
      </w:r>
      <w:r w:rsidR="00AE055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4</w:t>
      </w:r>
      <w:r w:rsidR="007C39E3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,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786</w:t>
      </w:r>
      <w:r w:rsidR="007C39E3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7</w:t>
      </w:r>
      <w:r w:rsidR="007C39E3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F34555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F345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F34555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784240" w:rsidRPr="00F34555">
        <w:rPr>
          <w:rFonts w:asciiTheme="majorBidi" w:hAnsiTheme="majorBidi" w:cstheme="majorBidi"/>
          <w:sz w:val="30"/>
          <w:szCs w:val="30"/>
          <w:cs/>
        </w:rPr>
        <w:t>จำนวนรวม</w:t>
      </w:r>
      <w:r w:rsidR="00784240" w:rsidRPr="00F3455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559</w:t>
      </w:r>
      <w:r w:rsidR="00784240" w:rsidRPr="00F34555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1E4BFB" w:rsidRPr="00F34555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F34555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C819B9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  <w:r w:rsidR="00AE055A" w:rsidRPr="00F34555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F34555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C819B9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A35F2B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,</w:t>
      </w:r>
      <w:r w:rsidR="00C819B9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774</w:t>
      </w:r>
      <w:r w:rsidR="00A35F2B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.</w:t>
      </w:r>
      <w:r w:rsidR="00C819B9" w:rsidRPr="00F34555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A35F2B" w:rsidRPr="00F065D7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 xml:space="preserve"> </w:t>
      </w:r>
      <w:r w:rsidR="00AE055A" w:rsidRPr="00F065D7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F065D7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F065D7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14:paraId="7C860149" w14:textId="6AB2AD6F" w:rsidR="00692C8F" w:rsidRDefault="00692C8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7EFAC5FC" w14:textId="758A5199" w:rsidR="00FB2425" w:rsidRPr="00F065D7" w:rsidRDefault="003479F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677BF5B6" w14:textId="77777777" w:rsidR="004D34FC" w:rsidRPr="00F065D7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</w:t>
      </w:r>
      <w:r w:rsidRPr="00F065D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198E34BD" w14:textId="77777777" w:rsidR="005032CB" w:rsidRPr="00F065D7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7F8A0688" w14:textId="600092A9" w:rsidR="009A0135" w:rsidRPr="00F065D7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F065D7">
        <w:rPr>
          <w:rFonts w:asciiTheme="majorBidi" w:hAnsiTheme="majorBidi" w:cstheme="majorBidi"/>
          <w:sz w:val="30"/>
          <w:szCs w:val="30"/>
          <w:cs/>
        </w:rPr>
        <w:br/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0A420C" w:rsidRPr="00F065D7">
        <w:rPr>
          <w:rFonts w:asciiTheme="majorBidi" w:hAnsiTheme="majorBidi" w:cstheme="majorBidi"/>
          <w:sz w:val="30"/>
          <w:szCs w:val="30"/>
        </w:rPr>
        <w:t xml:space="preserve"> -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F065D7">
        <w:rPr>
          <w:rFonts w:asciiTheme="majorBidi" w:hAnsiTheme="majorBidi" w:cstheme="majorBidi"/>
          <w:sz w:val="30"/>
          <w:szCs w:val="30"/>
        </w:rPr>
        <w:t xml:space="preserve"> </w:t>
      </w:r>
      <w:r w:rsidRPr="00F065D7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6D29815F" w14:textId="77777777" w:rsidR="005032CB" w:rsidRPr="00F065D7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6C54FDFD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F065D7">
        <w:rPr>
          <w:b/>
          <w:bCs/>
          <w:i/>
          <w:iCs/>
          <w:sz w:val="30"/>
          <w:szCs w:val="30"/>
          <w:cs/>
        </w:rPr>
        <w:t>สัญญาบริการคลาวด์สำหรับซอฟต์แวร์คอมพิวเตอร์</w:t>
      </w:r>
    </w:p>
    <w:p w14:paraId="13A0C315" w14:textId="77777777" w:rsidR="00A35F2B" w:rsidRPr="00F065D7" w:rsidRDefault="00A35F2B" w:rsidP="00A35F2B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FC012E9" w14:textId="5EE7130F" w:rsidR="00A35F2B" w:rsidRDefault="00A35F2B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>บริษัทได้ทำสัญญาบริการคลาวด์สำหรับซอฟต์แวร์คอมพิวเตอร์กับบริษัทในประเทศแห่งหนึ่ง ซึ่งเป็นสัญญา</w:t>
      </w:r>
      <w:r w:rsidRPr="00F065D7">
        <w:rPr>
          <w:rFonts w:asciiTheme="majorBidi" w:hAnsiTheme="majorBidi" w:cstheme="majorBidi"/>
          <w:snapToGrid w:val="0"/>
          <w:sz w:val="30"/>
          <w:szCs w:val="30"/>
          <w:lang w:eastAsia="th-TH"/>
        </w:rPr>
        <w:br/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ระยะยาว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5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สัญญามีผลบังคับใช้และจะทยอยสิ้นสุดในเดือนสิงหาคม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2564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โดยบริษัทมีภาระผูกพันที่จะจ่ายค่าบริการเป็นจำนวนเงิน 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8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-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11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 ล้านบาทต่อปี</w:t>
      </w:r>
    </w:p>
    <w:p w14:paraId="7F2A5554" w14:textId="77777777" w:rsidR="00FB2425" w:rsidRPr="00F065D7" w:rsidRDefault="00FB2425" w:rsidP="00AD2CB5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6A261AA" w14:textId="77777777" w:rsidR="007A39A6" w:rsidRPr="00F065D7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065D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E899B9C" w14:textId="77777777" w:rsidR="005032CB" w:rsidRPr="00F065D7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14:paraId="00239C3F" w14:textId="68E1550D" w:rsidR="005032CB" w:rsidRPr="00F065D7" w:rsidRDefault="009A0135" w:rsidP="00CD65A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F065D7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="00C819B9" w:rsidRPr="00C819B9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</w:t>
      </w:r>
      <w:r w:rsidRPr="00F065D7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F065D7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F065D7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="00C819B9" w:rsidRPr="00C819B9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D65AA" w:rsidRPr="00F065D7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30063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ตามที่ระบุในสัญญา</w:t>
      </w:r>
    </w:p>
    <w:p w14:paraId="712DD801" w14:textId="71047FAE" w:rsidR="00E21B00" w:rsidRPr="00F065D7" w:rsidRDefault="00E21B00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7FAF67D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51CF07EE" w14:textId="77777777" w:rsidR="005727ED" w:rsidRPr="00F065D7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14:paraId="0E700C3B" w14:textId="79E0E478" w:rsidR="00F67D6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 w:rsidRPr="00F065D7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C819B9" w:rsidRPr="00C819B9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F065D7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ล้านเหรียญสหรัฐอเมริกาต่อเดือน</w:t>
      </w:r>
    </w:p>
    <w:p w14:paraId="07B5D998" w14:textId="77777777" w:rsidR="006B3ADB" w:rsidRPr="00F065D7" w:rsidRDefault="006B3ADB" w:rsidP="005727E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07DC46BA" w14:textId="34490C53" w:rsidR="0041552A" w:rsidRDefault="006B3ADB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716AA64A" w14:textId="77777777" w:rsidR="0041552A" w:rsidRDefault="0041552A" w:rsidP="006B3ADB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AB0EBDB" w14:textId="77777777" w:rsidR="0041552A" w:rsidRPr="0041552A" w:rsidRDefault="0041552A" w:rsidP="0041552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3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2566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Pr="0041552A">
        <w:rPr>
          <w:rFonts w:asciiTheme="majorBidi" w:hAnsiTheme="majorBidi" w:hint="cs"/>
          <w:snapToGrid w:val="0"/>
          <w:sz w:val="30"/>
          <w:szCs w:val="30"/>
          <w:lang w:eastAsia="th-TH"/>
        </w:rPr>
        <w:t>0.8</w:t>
      </w:r>
      <w:r w:rsidRP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7BCC6F0A" w14:textId="564A02DE" w:rsidR="006B3ADB" w:rsidRDefault="006B3ADB" w:rsidP="0041552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554D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705CD44A" w14:textId="77777777" w:rsidR="0041552A" w:rsidRPr="0041552A" w:rsidRDefault="0041552A" w:rsidP="0041552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</w:p>
    <w:p w14:paraId="161877B9" w14:textId="0982F912" w:rsidR="00FB2425" w:rsidRDefault="006B3ADB" w:rsidP="004554DD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lastRenderedPageBreak/>
        <w:t>บริษัทย่อยได้ทำสัญญาบริหารจัดการคลังสินค้า</w:t>
      </w:r>
      <w:r w:rsidR="003479F2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ในสาธารณรัฐแห่งสหภาพเมียนมาร์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ซึ่งเป็นสัญญาระยะยาว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สัญญามีผลบังคับใช้และจะสิ้นสุดในเดือนพฤศจิกายน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2565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ขั้นต่ำ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>ในปีแรกเป็นจำนวน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เงิน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DE0F1E">
        <w:rPr>
          <w:rFonts w:asciiTheme="majorBidi" w:hAnsiTheme="majorBidi"/>
          <w:snapToGrid w:val="0"/>
          <w:sz w:val="30"/>
          <w:szCs w:val="30"/>
          <w:lang w:val="en-US" w:eastAsia="th-TH"/>
        </w:rPr>
        <w:t>42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</w:t>
      </w:r>
      <w:r w:rsidR="0041552A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ต่อเดือน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สำหรับค่าบริการในปีที่สองและปีที่สามนั้นจะได้รับส่วนลดเท่ากับ</w:t>
      </w:r>
      <w:r w:rsidR="009944EC">
        <w:rPr>
          <w:rFonts w:asciiTheme="majorBidi" w:hAnsiTheme="majorBidi"/>
          <w:snapToGrid w:val="0"/>
          <w:sz w:val="30"/>
          <w:szCs w:val="30"/>
          <w:lang w:eastAsia="th-TH"/>
        </w:rPr>
        <w:br/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ร้อยละ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1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ของค่าบริการในปีแรก และร้อยละ 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2</w:t>
      </w:r>
      <w:r w:rsidRPr="004554DD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C819B9" w:rsidRPr="004554DD">
        <w:rPr>
          <w:rFonts w:asciiTheme="majorBidi" w:hAnsiTheme="majorBidi"/>
          <w:snapToGrid w:val="0"/>
          <w:sz w:val="30"/>
          <w:szCs w:val="30"/>
          <w:lang w:val="en-US" w:eastAsia="th-TH"/>
        </w:rPr>
        <w:t>5</w:t>
      </w:r>
      <w:r w:rsidRPr="004554D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ของค่าบริการในปีที่สอง ตามลำดับ</w:t>
      </w:r>
    </w:p>
    <w:p w14:paraId="2481EA1E" w14:textId="77777777" w:rsidR="0041552A" w:rsidRDefault="0041552A" w:rsidP="004554DD">
      <w:pPr>
        <w:spacing w:line="240" w:lineRule="auto"/>
        <w:ind w:left="540" w:right="-45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294873D1" w14:textId="77777777" w:rsidR="002D1934" w:rsidRPr="00F065D7" w:rsidRDefault="002D1934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065D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5B8FD7CA" w14:textId="48D42FE2" w:rsidR="005A5157" w:rsidRPr="00EE5F46" w:rsidRDefault="005A5157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0F3DC327" w14:textId="72471756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en-US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การค้ำประกัน</w:t>
      </w:r>
    </w:p>
    <w:p w14:paraId="2C573F32" w14:textId="77777777" w:rsidR="00EE5F46" w:rsidRPr="00EE5F46" w:rsidRDefault="00EE5F46" w:rsidP="00EE5F46">
      <w:pPr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  <w:cs/>
          <w:lang w:val="en-US"/>
        </w:rPr>
      </w:pPr>
    </w:p>
    <w:p w14:paraId="4C2AF1D4" w14:textId="075252D7" w:rsidR="002849E2" w:rsidRPr="002336C7" w:rsidRDefault="002849E2" w:rsidP="002336C7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C819B9" w:rsidRPr="00EE5F46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EE5F4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C819B9" w:rsidRPr="00EE5F46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EE5F46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EE5F46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สินเชื่อของ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รวม </w:t>
      </w:r>
      <w:r w:rsidR="00C819B9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38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>,</w:t>
      </w:r>
      <w:r w:rsidR="00C819B9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37</w:t>
      </w:r>
      <w:r w:rsidR="00BB6B29">
        <w:rPr>
          <w:rFonts w:asciiTheme="majorBidi" w:hAnsiTheme="majorBidi" w:cstheme="majorBidi"/>
          <w:spacing w:val="-4"/>
          <w:sz w:val="30"/>
          <w:szCs w:val="30"/>
          <w:lang w:val="en-US"/>
        </w:rPr>
        <w:t>7.5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4DD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 </w:t>
      </w:r>
      <w:r w:rsidR="00C66FAC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53</w:t>
      </w:r>
      <w:r w:rsidR="00BB6B29">
        <w:rPr>
          <w:rFonts w:asciiTheme="majorBidi" w:hAnsiTheme="majorBidi" w:cstheme="majorBidi"/>
          <w:spacing w:val="-4"/>
          <w:sz w:val="30"/>
          <w:szCs w:val="30"/>
          <w:lang w:val="en-US"/>
        </w:rPr>
        <w:t>.3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และจากการค้ำประกันการเช่าสินทรัพย์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ของ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4554DD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คิดเป็นร้อยละ </w:t>
      </w:r>
      <w:r w:rsidR="00C819B9" w:rsidRPr="004554DD">
        <w:rPr>
          <w:rFonts w:asciiTheme="majorBidi" w:hAnsiTheme="majorBidi" w:cstheme="majorBidi"/>
          <w:spacing w:val="-4"/>
          <w:sz w:val="30"/>
          <w:szCs w:val="30"/>
          <w:lang w:val="en-US"/>
        </w:rPr>
        <w:t>51</w:t>
      </w:r>
      <w:r w:rsidRPr="004554D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ของหนี้สินตามสัญญาเช่า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สำหรับสินทรัพย์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2639A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ระบุไว้ในสัญญา</w:t>
      </w:r>
      <w:r w:rsidR="002336C7" w:rsidRPr="004554DD">
        <w:rPr>
          <w:rFonts w:asciiTheme="majorBidi" w:hAnsiTheme="majorBidi" w:cstheme="majorBidi" w:hint="cs"/>
          <w:spacing w:val="-4"/>
          <w:sz w:val="30"/>
          <w:szCs w:val="30"/>
          <w:cs/>
        </w:rPr>
        <w:t>เช่าส่วนที่มีการค้ำประกัน</w:t>
      </w:r>
    </w:p>
    <w:p w14:paraId="268C1D3F" w14:textId="2A202BDF" w:rsidR="002849E2" w:rsidRDefault="002849E2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2F3FC129" w14:textId="1CB1B369" w:rsidR="00EE5F46" w:rsidRP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EE5F46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683C7DF6" w14:textId="77777777" w:rsidR="00EE5F46" w:rsidRDefault="00EE5F46" w:rsidP="0062312A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856496F" w14:textId="609F1BB1" w:rsidR="0062312A" w:rsidRPr="00F065D7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28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</w:rPr>
        <w:t>กรกฎาคม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C819B9" w:rsidRPr="00C819B9">
        <w:rPr>
          <w:rFonts w:asciiTheme="majorBidi" w:hAnsiTheme="majorBidi" w:hint="cs"/>
          <w:sz w:val="30"/>
          <w:szCs w:val="30"/>
          <w:lang w:val="en-US"/>
        </w:rPr>
        <w:t>2560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F065D7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11</w:t>
      </w:r>
      <w:r w:rsidRPr="00F065D7">
        <w:rPr>
          <w:rFonts w:asciiTheme="majorBidi" w:hAnsiTheme="majorBidi"/>
          <w:sz w:val="30"/>
          <w:szCs w:val="30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</w:t>
      </w:r>
      <w:r w:rsidRPr="00F065D7">
        <w:rPr>
          <w:rFonts w:asciiTheme="majorBidi" w:hAnsiTheme="majorBidi"/>
          <w:sz w:val="30"/>
          <w:szCs w:val="30"/>
          <w:lang w:val="en-US"/>
        </w:rPr>
        <w:t>.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5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C819B9" w:rsidRPr="00C819B9">
        <w:rPr>
          <w:rFonts w:asciiTheme="majorBidi" w:hAnsiTheme="majorBidi" w:hint="cs"/>
          <w:sz w:val="30"/>
          <w:szCs w:val="30"/>
          <w:lang w:val="en-US"/>
        </w:rPr>
        <w:t>49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C819B9" w:rsidRPr="00C819B9">
        <w:rPr>
          <w:rFonts w:asciiTheme="majorBidi" w:hAnsiTheme="majorBidi" w:hint="cs"/>
          <w:sz w:val="30"/>
          <w:szCs w:val="30"/>
          <w:lang w:val="en-US"/>
        </w:rPr>
        <w:t>3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F065D7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F065D7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F065D7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F065D7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24</w:t>
      </w:r>
      <w:r w:rsidRPr="00F065D7">
        <w:rPr>
          <w:rFonts w:asciiTheme="majorBidi" w:hAnsiTheme="majorBidi"/>
          <w:spacing w:val="-4"/>
          <w:sz w:val="30"/>
          <w:szCs w:val="30"/>
        </w:rPr>
        <w:t>.</w:t>
      </w:r>
      <w:r w:rsidR="00C819B9" w:rsidRPr="00C819B9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F065D7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F065D7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14:paraId="1D1DBC16" w14:textId="77777777" w:rsidR="00FB2425" w:rsidRPr="00F065D7" w:rsidRDefault="00FB2425" w:rsidP="00AD2CB5">
      <w:pPr>
        <w:spacing w:line="240" w:lineRule="auto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14:paraId="27D3D530" w14:textId="77777777" w:rsidR="0041552A" w:rsidRDefault="0041552A">
      <w:pPr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B8EEE5B" w14:textId="04A64D69" w:rsidR="00C95291" w:rsidRDefault="00A35F2B" w:rsidP="00FA457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D63193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D63193">
        <w:rPr>
          <w:rFonts w:asciiTheme="majorBidi" w:hAnsiTheme="majorBidi"/>
          <w:sz w:val="30"/>
          <w:szCs w:val="30"/>
          <w:cs/>
        </w:rPr>
        <w:t xml:space="preserve"> บริษัทแห่งหนึ่งในประเทศไทยที่เคยซื้อสินค้าจากบริษัท เอ็ม-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150</w:t>
      </w:r>
      <w:r w:rsidRPr="00D63193">
        <w:rPr>
          <w:rFonts w:asciiTheme="majorBidi" w:hAnsiTheme="majorBidi"/>
          <w:sz w:val="30"/>
          <w:szCs w:val="30"/>
          <w:cs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Pr="00D63193">
        <w:rPr>
          <w:rFonts w:asciiTheme="majorBidi" w:hAnsiTheme="majorBidi"/>
          <w:sz w:val="30"/>
          <w:szCs w:val="30"/>
          <w:cs/>
        </w:rPr>
        <w:br/>
        <w:t xml:space="preserve"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และเรียกร้องให้บริษัทชดใช้ค่าเสียหายในฐานละเมิดและผิดสัญญาเป็นจำนวน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</w:t>
      </w:r>
      <w:r w:rsidRPr="00D63193">
        <w:rPr>
          <w:rFonts w:asciiTheme="majorBidi" w:hAnsiTheme="majorBidi"/>
          <w:sz w:val="30"/>
          <w:szCs w:val="30"/>
          <w:cs/>
        </w:rPr>
        <w:t xml:space="preserve"> ล้านบาทต่อเดือนนับแต่เดือนมิถุนายน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2561</w:t>
      </w:r>
      <w:r w:rsidRPr="00D63193">
        <w:rPr>
          <w:rFonts w:asciiTheme="majorBidi" w:hAnsiTheme="majorBidi"/>
          <w:sz w:val="30"/>
          <w:szCs w:val="30"/>
          <w:cs/>
        </w:rPr>
        <w:t xml:space="preserve"> เป็นต้นมา หากบริษัทไม่สามารถดำเนินการตามที่ร้องขอได้ ก็ขอให้บริษัทชดใช้ค่าเสียหายประมาณ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228</w:t>
      </w:r>
      <w:r w:rsidRPr="00D63193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D63193">
        <w:rPr>
          <w:rFonts w:asciiTheme="majorBidi" w:hAnsiTheme="majorBidi"/>
          <w:sz w:val="30"/>
          <w:szCs w:val="30"/>
        </w:rPr>
        <w:t xml:space="preserve"> </w:t>
      </w:r>
      <w:r w:rsidRPr="00D63193">
        <w:rPr>
          <w:rFonts w:asciiTheme="majorBidi" w:hAnsiTheme="majorBidi"/>
          <w:sz w:val="30"/>
          <w:szCs w:val="30"/>
          <w:cs/>
        </w:rPr>
        <w:t xml:space="preserve">ต่อมาในเดือนธันวาคม </w:t>
      </w:r>
      <w:r w:rsidR="00C819B9" w:rsidRPr="00C819B9">
        <w:rPr>
          <w:rFonts w:asciiTheme="majorBidi" w:hAnsiTheme="majorBidi"/>
          <w:sz w:val="30"/>
          <w:szCs w:val="30"/>
          <w:lang w:val="en-US"/>
        </w:rPr>
        <w:t>2562</w:t>
      </w:r>
      <w:r w:rsidRPr="00D63193">
        <w:rPr>
          <w:rFonts w:asciiTheme="majorBidi" w:hAnsiTheme="majorBidi"/>
          <w:sz w:val="30"/>
          <w:szCs w:val="30"/>
        </w:rPr>
        <w:t xml:space="preserve"> </w:t>
      </w:r>
      <w:r w:rsidRPr="00D63193">
        <w:rPr>
          <w:rFonts w:asciiTheme="majorBidi" w:hAnsiTheme="majorBidi"/>
          <w:sz w:val="30"/>
          <w:szCs w:val="30"/>
          <w:cs/>
        </w:rPr>
        <w:t>ศาลชั้นต้นได้</w:t>
      </w:r>
      <w:r w:rsidRPr="00274619">
        <w:rPr>
          <w:rFonts w:asciiTheme="majorBidi" w:hAnsiTheme="majorBidi"/>
          <w:sz w:val="30"/>
          <w:szCs w:val="30"/>
          <w:cs/>
        </w:rPr>
        <w:t>พิพากษายกฟ้อง ปัจจุบันโจทก์</w:t>
      </w:r>
      <w:r w:rsidR="00955CB0" w:rsidRPr="00274619">
        <w:rPr>
          <w:rFonts w:asciiTheme="majorBidi" w:hAnsiTheme="majorBidi"/>
          <w:sz w:val="30"/>
          <w:szCs w:val="30"/>
          <w:cs/>
        </w:rPr>
        <w:t>ได้ยื่นอุทธรณ์ต่อศาลแล้ว</w:t>
      </w:r>
      <w:r w:rsidRPr="00274619">
        <w:rPr>
          <w:rFonts w:asciiTheme="majorBidi" w:hAnsiTheme="majorBidi"/>
          <w:sz w:val="30"/>
          <w:szCs w:val="30"/>
        </w:rPr>
        <w:t xml:space="preserve"> </w:t>
      </w:r>
      <w:r w:rsidR="00A972D3" w:rsidRPr="00274619">
        <w:rPr>
          <w:rFonts w:asciiTheme="majorBidi" w:hAnsiTheme="majorBidi" w:hint="cs"/>
          <w:sz w:val="30"/>
          <w:szCs w:val="30"/>
          <w:cs/>
        </w:rPr>
        <w:t xml:space="preserve">และจำเลยอยู่ระหว่างขั้นตอนการยื่นคำแก้อุทธรณ์ </w:t>
      </w:r>
      <w:r w:rsidRPr="00274619">
        <w:rPr>
          <w:rFonts w:asciiTheme="majorBidi" w:hAnsiTheme="majorBidi"/>
          <w:sz w:val="30"/>
          <w:szCs w:val="30"/>
          <w:cs/>
        </w:rPr>
        <w:t>ทั้งนี้ฝ่ายบ</w:t>
      </w:r>
      <w:r w:rsidRPr="00D63193">
        <w:rPr>
          <w:rFonts w:asciiTheme="majorBidi" w:hAnsiTheme="majorBidi"/>
          <w:sz w:val="30"/>
          <w:szCs w:val="30"/>
          <w:cs/>
        </w:rPr>
        <w:t>ริหารของบริษัท เชื่อว่าจะไม่ได้รับผลเสียหายที่มีสาระสำคัญเกี่ยวกับคดีฟ้องร้องดังกล่าวข้างต้น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  <w:r w:rsidRPr="00F065D7">
        <w:rPr>
          <w:rFonts w:asciiTheme="majorBidi" w:hAnsiTheme="majorBidi"/>
          <w:sz w:val="30"/>
          <w:szCs w:val="30"/>
          <w:cs/>
        </w:rPr>
        <w:t xml:space="preserve"> </w:t>
      </w:r>
    </w:p>
    <w:p w14:paraId="7AF466BE" w14:textId="77777777" w:rsidR="0041552A" w:rsidRDefault="0041552A" w:rsidP="00FA457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C6C5C8" w14:textId="77777777" w:rsidR="00E35DB9" w:rsidRPr="007A0A7D" w:rsidRDefault="00E35DB9" w:rsidP="00E07809">
      <w:pPr>
        <w:numPr>
          <w:ilvl w:val="0"/>
          <w:numId w:val="18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7A0A7D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5565AC85" w14:textId="38985B89" w:rsidR="00D266BE" w:rsidRDefault="00D266BE" w:rsidP="0061076B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  <w:highlight w:val="cyan"/>
        </w:rPr>
      </w:pPr>
    </w:p>
    <w:p w14:paraId="60D74696" w14:textId="5D66EFF9" w:rsidR="00D266BE" w:rsidRPr="00D266BE" w:rsidRDefault="00737556" w:rsidP="00D266BE">
      <w:pPr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ได้มีมติอนุมัติการจัดสรรกำไรจากผลการดำเนินงานงวดครึ่งปีแรกของปี </w:t>
      </w:r>
      <w:r>
        <w:rPr>
          <w:rFonts w:ascii="Angsana New" w:hAnsi="Angsana New"/>
          <w:sz w:val="30"/>
          <w:szCs w:val="30"/>
          <w:lang w:val="en-US"/>
        </w:rPr>
        <w:t xml:space="preserve">2563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เป็นเงินปันผลระหว่างกาล ในอัตราหุ้นละ </w:t>
      </w:r>
      <w:r>
        <w:rPr>
          <w:rFonts w:ascii="Angsana New" w:hAnsi="Angsana New"/>
          <w:sz w:val="30"/>
          <w:szCs w:val="30"/>
          <w:lang w:val="en-US"/>
        </w:rPr>
        <w:t>0.</w:t>
      </w:r>
      <w:r w:rsidR="009111A1">
        <w:rPr>
          <w:rFonts w:ascii="Angsana New" w:hAnsi="Angsana New"/>
          <w:sz w:val="30"/>
          <w:szCs w:val="30"/>
          <w:lang w:val="en-US"/>
        </w:rPr>
        <w:t>4</w:t>
      </w:r>
      <w:r>
        <w:rPr>
          <w:rFonts w:ascii="Angsana New" w:hAnsi="Angsana New"/>
          <w:sz w:val="30"/>
          <w:szCs w:val="30"/>
          <w:lang w:val="en-US"/>
        </w:rPr>
        <w:t xml:space="preserve">5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บาท คิดเป็นจำนวนประมาณ </w:t>
      </w:r>
      <w:r>
        <w:rPr>
          <w:rFonts w:ascii="Angsana New" w:hAnsi="Angsana New"/>
          <w:sz w:val="30"/>
          <w:szCs w:val="30"/>
          <w:lang w:val="en-US"/>
        </w:rPr>
        <w:t>1,</w:t>
      </w:r>
      <w:r w:rsidR="009111A1">
        <w:rPr>
          <w:rFonts w:ascii="Angsana New" w:hAnsi="Angsana New"/>
          <w:sz w:val="30"/>
          <w:szCs w:val="30"/>
          <w:lang w:val="en-US"/>
        </w:rPr>
        <w:t>351.69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โดยจะจ่ายให้แก่ผู้ถือหุ้นในวันที่ </w:t>
      </w:r>
      <w:r w:rsidR="00D862E4">
        <w:rPr>
          <w:rFonts w:ascii="Angsana New" w:hAnsi="Angsana New"/>
          <w:sz w:val="30"/>
          <w:szCs w:val="30"/>
          <w:lang w:val="en-US"/>
        </w:rPr>
        <w:t>11</w:t>
      </w:r>
      <w:r>
        <w:rPr>
          <w:rFonts w:ascii="Angsana New" w:hAnsi="Angsana New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>
        <w:rPr>
          <w:rFonts w:ascii="Angsana New" w:hAnsi="Angsana New"/>
          <w:sz w:val="30"/>
          <w:szCs w:val="30"/>
          <w:lang w:val="en-US"/>
        </w:rPr>
        <w:t>2563</w:t>
      </w:r>
    </w:p>
    <w:p w14:paraId="7E22B940" w14:textId="77777777" w:rsidR="00D266BE" w:rsidRPr="00D266BE" w:rsidRDefault="00D266BE" w:rsidP="004554DD">
      <w:pPr>
        <w:pStyle w:val="block"/>
        <w:spacing w:after="0" w:line="240" w:lineRule="atLeast"/>
        <w:ind w:left="0"/>
        <w:jc w:val="thaiDistribute"/>
        <w:rPr>
          <w:rFonts w:asciiTheme="majorBidi" w:hAnsiTheme="majorBidi" w:cstheme="majorBidi"/>
          <w:spacing w:val="2"/>
          <w:sz w:val="30"/>
          <w:szCs w:val="30"/>
          <w:lang w:val="en-US" w:bidi="th-TH"/>
        </w:rPr>
      </w:pPr>
    </w:p>
    <w:sectPr w:rsidR="00D266BE" w:rsidRPr="00D266BE" w:rsidSect="00423834"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439444" w14:textId="77777777" w:rsidR="005A4D41" w:rsidRDefault="005A4D41">
      <w:r>
        <w:separator/>
      </w:r>
    </w:p>
  </w:endnote>
  <w:endnote w:type="continuationSeparator" w:id="0">
    <w:p w14:paraId="7C892517" w14:textId="77777777" w:rsidR="005A4D41" w:rsidRDefault="005A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FBD156" w14:textId="77777777" w:rsidR="002A2403" w:rsidRPr="00CC0AE9" w:rsidRDefault="002A2403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40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14:paraId="299AD4F1" w14:textId="77777777" w:rsidR="002A2403" w:rsidRDefault="002A2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C09EAA" w14:textId="77777777" w:rsidR="002A2403" w:rsidRPr="00FB5D89" w:rsidRDefault="002A2403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7693A883" w14:textId="0A1675B6" w:rsidR="002A2403" w:rsidRPr="00960645" w:rsidRDefault="002A2403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4558C7">
      <w:rPr>
        <w:rFonts w:ascii="Angsana New" w:hAnsi="Angsana New"/>
        <w:i/>
        <w:iCs/>
        <w:noProof/>
        <w:sz w:val="30"/>
        <w:szCs w:val="30"/>
        <w:lang w:val="fr-FR"/>
      </w:rPr>
      <w:t>ospt3</w:t>
    </w:r>
    <w:r>
      <w:rPr>
        <w:noProof/>
      </w:rPr>
      <w:fldChar w:fldCharType="end"/>
    </w:r>
  </w:p>
  <w:p w14:paraId="19B491BE" w14:textId="77777777" w:rsidR="002A2403" w:rsidRPr="004E4BE4" w:rsidRDefault="002A2403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4538B519" w14:textId="77777777" w:rsidR="002A2403" w:rsidRPr="00B248A7" w:rsidRDefault="002A2403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49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C723BC" w14:textId="77777777" w:rsidR="002A2403" w:rsidRPr="00173BD7" w:rsidRDefault="002A240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57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6B2E141" w14:textId="77777777" w:rsidR="002A2403" w:rsidRPr="00175C2C" w:rsidRDefault="002A2403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1761EF" w14:textId="77777777" w:rsidR="005A4D41" w:rsidRDefault="005A4D41">
      <w:r>
        <w:separator/>
      </w:r>
    </w:p>
  </w:footnote>
  <w:footnote w:type="continuationSeparator" w:id="0">
    <w:p w14:paraId="6DBA430D" w14:textId="77777777" w:rsidR="005A4D41" w:rsidRDefault="005A4D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652FD" w14:textId="77777777" w:rsidR="002A2403" w:rsidRDefault="002A2403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44EA6E48" w14:textId="77777777" w:rsidR="002A2403" w:rsidRDefault="002A2403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09586BC" w14:textId="08E6A256" w:rsidR="002A2403" w:rsidRPr="002E7AE7" w:rsidRDefault="002A2403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2563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335EDE8C" w14:textId="77777777" w:rsidR="002A2403" w:rsidRPr="008266EC" w:rsidRDefault="002A2403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11B1" w14:textId="77777777" w:rsidR="002A2403" w:rsidRDefault="002A24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5241C" w14:textId="77777777" w:rsidR="002A2403" w:rsidRPr="003C763B" w:rsidRDefault="002A2403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14:paraId="30D72C4D" w14:textId="77777777" w:rsidR="002A2403" w:rsidRPr="003C763B" w:rsidRDefault="002A2403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49CB4F8D" w14:textId="77777777" w:rsidR="002A2403" w:rsidRDefault="002A2403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17B7BC4D" w14:textId="77777777" w:rsidR="002A2403" w:rsidRDefault="002A24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5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0FF16BF"/>
    <w:multiLevelType w:val="hybridMultilevel"/>
    <w:tmpl w:val="905A30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9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17"/>
  </w:num>
  <w:num w:numId="5">
    <w:abstractNumId w:val="23"/>
  </w:num>
  <w:num w:numId="6">
    <w:abstractNumId w:val="12"/>
  </w:num>
  <w:num w:numId="7">
    <w:abstractNumId w:val="5"/>
  </w:num>
  <w:num w:numId="8">
    <w:abstractNumId w:val="8"/>
  </w:num>
  <w:num w:numId="9">
    <w:abstractNumId w:val="15"/>
  </w:num>
  <w:num w:numId="10">
    <w:abstractNumId w:val="20"/>
  </w:num>
  <w:num w:numId="11">
    <w:abstractNumId w:val="11"/>
  </w:num>
  <w:num w:numId="12">
    <w:abstractNumId w:val="13"/>
  </w:num>
  <w:num w:numId="13">
    <w:abstractNumId w:val="21"/>
  </w:num>
  <w:num w:numId="14">
    <w:abstractNumId w:val="22"/>
  </w:num>
  <w:num w:numId="15">
    <w:abstractNumId w:val="3"/>
  </w:num>
  <w:num w:numId="16">
    <w:abstractNumId w:val="16"/>
  </w:num>
  <w:num w:numId="17">
    <w:abstractNumId w:val="18"/>
  </w:num>
  <w:num w:numId="18">
    <w:abstractNumId w:val="1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7"/>
  </w:num>
  <w:num w:numId="23">
    <w:abstractNumId w:val="9"/>
  </w:num>
  <w:num w:numId="24">
    <w:abstractNumId w:val="14"/>
  </w:num>
  <w:num w:numId="25">
    <w:abstractNumId w:val="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550B"/>
    <w:rsid w:val="00006146"/>
    <w:rsid w:val="0000660C"/>
    <w:rsid w:val="000069B4"/>
    <w:rsid w:val="00006A83"/>
    <w:rsid w:val="000075E8"/>
    <w:rsid w:val="0000765B"/>
    <w:rsid w:val="000079CB"/>
    <w:rsid w:val="00007EA1"/>
    <w:rsid w:val="000105BE"/>
    <w:rsid w:val="00010ACF"/>
    <w:rsid w:val="0001153D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4DE2"/>
    <w:rsid w:val="0001549D"/>
    <w:rsid w:val="00015637"/>
    <w:rsid w:val="00015D0D"/>
    <w:rsid w:val="00015F55"/>
    <w:rsid w:val="00016A5F"/>
    <w:rsid w:val="00016BBB"/>
    <w:rsid w:val="00017470"/>
    <w:rsid w:val="00017888"/>
    <w:rsid w:val="00017979"/>
    <w:rsid w:val="00017ED0"/>
    <w:rsid w:val="00020051"/>
    <w:rsid w:val="00020342"/>
    <w:rsid w:val="000206B6"/>
    <w:rsid w:val="000206E6"/>
    <w:rsid w:val="00020EE0"/>
    <w:rsid w:val="00020FEE"/>
    <w:rsid w:val="00021877"/>
    <w:rsid w:val="000218A5"/>
    <w:rsid w:val="00021C38"/>
    <w:rsid w:val="00021E5B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64A"/>
    <w:rsid w:val="00026D9A"/>
    <w:rsid w:val="0002751B"/>
    <w:rsid w:val="000277D8"/>
    <w:rsid w:val="00027A5B"/>
    <w:rsid w:val="0003030F"/>
    <w:rsid w:val="00030AE9"/>
    <w:rsid w:val="00030FC6"/>
    <w:rsid w:val="000322E7"/>
    <w:rsid w:val="0003248E"/>
    <w:rsid w:val="00032905"/>
    <w:rsid w:val="00033089"/>
    <w:rsid w:val="000334EE"/>
    <w:rsid w:val="00034620"/>
    <w:rsid w:val="00034E4F"/>
    <w:rsid w:val="000352F7"/>
    <w:rsid w:val="0003543A"/>
    <w:rsid w:val="000354AE"/>
    <w:rsid w:val="00035EC2"/>
    <w:rsid w:val="000364E3"/>
    <w:rsid w:val="000368D2"/>
    <w:rsid w:val="00036B0B"/>
    <w:rsid w:val="00036C37"/>
    <w:rsid w:val="00036E56"/>
    <w:rsid w:val="000377A3"/>
    <w:rsid w:val="00037956"/>
    <w:rsid w:val="00037E58"/>
    <w:rsid w:val="00037F61"/>
    <w:rsid w:val="00037FD0"/>
    <w:rsid w:val="0004008B"/>
    <w:rsid w:val="00040169"/>
    <w:rsid w:val="00040A61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48CC"/>
    <w:rsid w:val="00044C72"/>
    <w:rsid w:val="000450F4"/>
    <w:rsid w:val="000451D7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0DEF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728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19B"/>
    <w:rsid w:val="00064564"/>
    <w:rsid w:val="00064F82"/>
    <w:rsid w:val="00065494"/>
    <w:rsid w:val="0006601B"/>
    <w:rsid w:val="000664BF"/>
    <w:rsid w:val="00066560"/>
    <w:rsid w:val="00066B2A"/>
    <w:rsid w:val="0006784C"/>
    <w:rsid w:val="00067EBE"/>
    <w:rsid w:val="000709C0"/>
    <w:rsid w:val="00070CB7"/>
    <w:rsid w:val="00070DC1"/>
    <w:rsid w:val="00070F62"/>
    <w:rsid w:val="00070FF6"/>
    <w:rsid w:val="000710FF"/>
    <w:rsid w:val="000711FB"/>
    <w:rsid w:val="00071225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1CF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A22"/>
    <w:rsid w:val="00083DFC"/>
    <w:rsid w:val="00084339"/>
    <w:rsid w:val="00084FB4"/>
    <w:rsid w:val="000851CA"/>
    <w:rsid w:val="0008521D"/>
    <w:rsid w:val="000853FC"/>
    <w:rsid w:val="000856E6"/>
    <w:rsid w:val="00085E1F"/>
    <w:rsid w:val="0008717A"/>
    <w:rsid w:val="00087AAD"/>
    <w:rsid w:val="00090AAF"/>
    <w:rsid w:val="00090C14"/>
    <w:rsid w:val="00090FEF"/>
    <w:rsid w:val="0009124D"/>
    <w:rsid w:val="00091545"/>
    <w:rsid w:val="00091561"/>
    <w:rsid w:val="000917A2"/>
    <w:rsid w:val="000917D3"/>
    <w:rsid w:val="00091AAF"/>
    <w:rsid w:val="00091FE2"/>
    <w:rsid w:val="0009268C"/>
    <w:rsid w:val="000929BF"/>
    <w:rsid w:val="00092D63"/>
    <w:rsid w:val="00093269"/>
    <w:rsid w:val="000934B3"/>
    <w:rsid w:val="0009369D"/>
    <w:rsid w:val="00093C61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9F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4DDF"/>
    <w:rsid w:val="000A5372"/>
    <w:rsid w:val="000A5D3B"/>
    <w:rsid w:val="000A5F9C"/>
    <w:rsid w:val="000A676A"/>
    <w:rsid w:val="000A6AA2"/>
    <w:rsid w:val="000A72A6"/>
    <w:rsid w:val="000A79A5"/>
    <w:rsid w:val="000A7BE8"/>
    <w:rsid w:val="000A7C96"/>
    <w:rsid w:val="000A7D08"/>
    <w:rsid w:val="000B0DA9"/>
    <w:rsid w:val="000B1F60"/>
    <w:rsid w:val="000B2254"/>
    <w:rsid w:val="000B2E84"/>
    <w:rsid w:val="000B3F0A"/>
    <w:rsid w:val="000B448E"/>
    <w:rsid w:val="000B459C"/>
    <w:rsid w:val="000B4BB4"/>
    <w:rsid w:val="000B4D65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1EE2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4C4F"/>
    <w:rsid w:val="000C51CF"/>
    <w:rsid w:val="000C61F0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4B3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19D"/>
    <w:rsid w:val="000E0A77"/>
    <w:rsid w:val="000E1D0C"/>
    <w:rsid w:val="000E1E53"/>
    <w:rsid w:val="000E20DA"/>
    <w:rsid w:val="000E22FC"/>
    <w:rsid w:val="000E2329"/>
    <w:rsid w:val="000E3B9F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12E6"/>
    <w:rsid w:val="000F16BF"/>
    <w:rsid w:val="000F17E2"/>
    <w:rsid w:val="000F1A36"/>
    <w:rsid w:val="000F1D86"/>
    <w:rsid w:val="000F1FAD"/>
    <w:rsid w:val="000F287F"/>
    <w:rsid w:val="000F3318"/>
    <w:rsid w:val="000F3721"/>
    <w:rsid w:val="000F3772"/>
    <w:rsid w:val="000F39B4"/>
    <w:rsid w:val="000F3EC3"/>
    <w:rsid w:val="000F453F"/>
    <w:rsid w:val="000F47E4"/>
    <w:rsid w:val="000F49BE"/>
    <w:rsid w:val="000F49C0"/>
    <w:rsid w:val="000F4C3D"/>
    <w:rsid w:val="000F613D"/>
    <w:rsid w:val="000F6788"/>
    <w:rsid w:val="000F7624"/>
    <w:rsid w:val="000F7B70"/>
    <w:rsid w:val="000F7E95"/>
    <w:rsid w:val="00100030"/>
    <w:rsid w:val="001000FB"/>
    <w:rsid w:val="00100D04"/>
    <w:rsid w:val="00101474"/>
    <w:rsid w:val="0010193F"/>
    <w:rsid w:val="00101A01"/>
    <w:rsid w:val="001020E5"/>
    <w:rsid w:val="00103ABB"/>
    <w:rsid w:val="00103F88"/>
    <w:rsid w:val="001046DD"/>
    <w:rsid w:val="001050AE"/>
    <w:rsid w:val="001052B0"/>
    <w:rsid w:val="00105641"/>
    <w:rsid w:val="00105949"/>
    <w:rsid w:val="00105958"/>
    <w:rsid w:val="00105B1C"/>
    <w:rsid w:val="0010619D"/>
    <w:rsid w:val="001063B9"/>
    <w:rsid w:val="001069CB"/>
    <w:rsid w:val="00107024"/>
    <w:rsid w:val="0010770C"/>
    <w:rsid w:val="00107B24"/>
    <w:rsid w:val="00107C7E"/>
    <w:rsid w:val="00107CF1"/>
    <w:rsid w:val="00110337"/>
    <w:rsid w:val="00110A19"/>
    <w:rsid w:val="00110E96"/>
    <w:rsid w:val="001116DC"/>
    <w:rsid w:val="00111AB5"/>
    <w:rsid w:val="00111F31"/>
    <w:rsid w:val="001124A5"/>
    <w:rsid w:val="00113330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96D"/>
    <w:rsid w:val="00120E1C"/>
    <w:rsid w:val="00121042"/>
    <w:rsid w:val="001211E1"/>
    <w:rsid w:val="0012135E"/>
    <w:rsid w:val="00121460"/>
    <w:rsid w:val="00121CE0"/>
    <w:rsid w:val="00122478"/>
    <w:rsid w:val="00124CF0"/>
    <w:rsid w:val="001251E6"/>
    <w:rsid w:val="00125598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844"/>
    <w:rsid w:val="00131540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7135"/>
    <w:rsid w:val="001372EF"/>
    <w:rsid w:val="00137456"/>
    <w:rsid w:val="00137B29"/>
    <w:rsid w:val="00137BD2"/>
    <w:rsid w:val="0014011B"/>
    <w:rsid w:val="001405C2"/>
    <w:rsid w:val="00140E35"/>
    <w:rsid w:val="00141AC9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4AC"/>
    <w:rsid w:val="00146754"/>
    <w:rsid w:val="001471EE"/>
    <w:rsid w:val="0014724D"/>
    <w:rsid w:val="00147526"/>
    <w:rsid w:val="00147738"/>
    <w:rsid w:val="001477B3"/>
    <w:rsid w:val="00147C76"/>
    <w:rsid w:val="0015078F"/>
    <w:rsid w:val="00150B1F"/>
    <w:rsid w:val="00150BCD"/>
    <w:rsid w:val="00151427"/>
    <w:rsid w:val="0015169E"/>
    <w:rsid w:val="001516D7"/>
    <w:rsid w:val="001517F7"/>
    <w:rsid w:val="00151F6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20DE"/>
    <w:rsid w:val="00162555"/>
    <w:rsid w:val="00162C18"/>
    <w:rsid w:val="00163145"/>
    <w:rsid w:val="0016318A"/>
    <w:rsid w:val="0016346E"/>
    <w:rsid w:val="00163DF1"/>
    <w:rsid w:val="00164EAA"/>
    <w:rsid w:val="00165198"/>
    <w:rsid w:val="0016520E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557"/>
    <w:rsid w:val="0017168A"/>
    <w:rsid w:val="001719D8"/>
    <w:rsid w:val="00171C5E"/>
    <w:rsid w:val="00171E57"/>
    <w:rsid w:val="00172515"/>
    <w:rsid w:val="00172742"/>
    <w:rsid w:val="001727EB"/>
    <w:rsid w:val="00172918"/>
    <w:rsid w:val="00172A2F"/>
    <w:rsid w:val="00172DF3"/>
    <w:rsid w:val="00172E5F"/>
    <w:rsid w:val="00172EBB"/>
    <w:rsid w:val="00173350"/>
    <w:rsid w:val="00173BD7"/>
    <w:rsid w:val="00173D7F"/>
    <w:rsid w:val="00174028"/>
    <w:rsid w:val="00174B5F"/>
    <w:rsid w:val="00175372"/>
    <w:rsid w:val="001753BB"/>
    <w:rsid w:val="00175C2C"/>
    <w:rsid w:val="0017693B"/>
    <w:rsid w:val="00176DFC"/>
    <w:rsid w:val="00177DDD"/>
    <w:rsid w:val="00177E2D"/>
    <w:rsid w:val="00180202"/>
    <w:rsid w:val="00180230"/>
    <w:rsid w:val="0018090F"/>
    <w:rsid w:val="0018101E"/>
    <w:rsid w:val="001811FC"/>
    <w:rsid w:val="00181205"/>
    <w:rsid w:val="0018168A"/>
    <w:rsid w:val="001820B8"/>
    <w:rsid w:val="00182FA6"/>
    <w:rsid w:val="00184349"/>
    <w:rsid w:val="0018449C"/>
    <w:rsid w:val="001844D0"/>
    <w:rsid w:val="00184662"/>
    <w:rsid w:val="00185283"/>
    <w:rsid w:val="00185BD3"/>
    <w:rsid w:val="001860E7"/>
    <w:rsid w:val="001865D4"/>
    <w:rsid w:val="001867C3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2EB0"/>
    <w:rsid w:val="001934F2"/>
    <w:rsid w:val="00193B3F"/>
    <w:rsid w:val="00193F89"/>
    <w:rsid w:val="00194358"/>
    <w:rsid w:val="00194443"/>
    <w:rsid w:val="00194DEE"/>
    <w:rsid w:val="00194EAF"/>
    <w:rsid w:val="001958DD"/>
    <w:rsid w:val="001960EA"/>
    <w:rsid w:val="00196AB8"/>
    <w:rsid w:val="00197807"/>
    <w:rsid w:val="00197877"/>
    <w:rsid w:val="00197A87"/>
    <w:rsid w:val="00197E9F"/>
    <w:rsid w:val="001A00DC"/>
    <w:rsid w:val="001A0176"/>
    <w:rsid w:val="001A02EB"/>
    <w:rsid w:val="001A0541"/>
    <w:rsid w:val="001A0D9F"/>
    <w:rsid w:val="001A0F27"/>
    <w:rsid w:val="001A18C7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563"/>
    <w:rsid w:val="001A5BA2"/>
    <w:rsid w:val="001A6734"/>
    <w:rsid w:val="001A6E0A"/>
    <w:rsid w:val="001A7027"/>
    <w:rsid w:val="001A7033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5243"/>
    <w:rsid w:val="001B5699"/>
    <w:rsid w:val="001B6D7B"/>
    <w:rsid w:val="001B725C"/>
    <w:rsid w:val="001B7ACD"/>
    <w:rsid w:val="001C0EBD"/>
    <w:rsid w:val="001C0EC5"/>
    <w:rsid w:val="001C16E1"/>
    <w:rsid w:val="001C1CF9"/>
    <w:rsid w:val="001C210B"/>
    <w:rsid w:val="001C2344"/>
    <w:rsid w:val="001C2529"/>
    <w:rsid w:val="001C29B3"/>
    <w:rsid w:val="001C32AC"/>
    <w:rsid w:val="001C3882"/>
    <w:rsid w:val="001C39AA"/>
    <w:rsid w:val="001C3FCA"/>
    <w:rsid w:val="001C43A1"/>
    <w:rsid w:val="001C4576"/>
    <w:rsid w:val="001C4A28"/>
    <w:rsid w:val="001C5199"/>
    <w:rsid w:val="001C56CA"/>
    <w:rsid w:val="001C66E6"/>
    <w:rsid w:val="001C68B8"/>
    <w:rsid w:val="001C6C81"/>
    <w:rsid w:val="001C6E49"/>
    <w:rsid w:val="001C7294"/>
    <w:rsid w:val="001C786D"/>
    <w:rsid w:val="001C7BE1"/>
    <w:rsid w:val="001C7D2B"/>
    <w:rsid w:val="001C7E6C"/>
    <w:rsid w:val="001D0753"/>
    <w:rsid w:val="001D0826"/>
    <w:rsid w:val="001D120D"/>
    <w:rsid w:val="001D1866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2FC9"/>
    <w:rsid w:val="001E4833"/>
    <w:rsid w:val="001E4BFB"/>
    <w:rsid w:val="001E5D3F"/>
    <w:rsid w:val="001E66F1"/>
    <w:rsid w:val="001E72AE"/>
    <w:rsid w:val="001F0B7B"/>
    <w:rsid w:val="001F0CFC"/>
    <w:rsid w:val="001F0EF7"/>
    <w:rsid w:val="001F1783"/>
    <w:rsid w:val="001F19A5"/>
    <w:rsid w:val="001F1DEA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70F"/>
    <w:rsid w:val="001F6835"/>
    <w:rsid w:val="001F6D31"/>
    <w:rsid w:val="001F6F26"/>
    <w:rsid w:val="001F703E"/>
    <w:rsid w:val="001F7112"/>
    <w:rsid w:val="001F74EC"/>
    <w:rsid w:val="001F7C20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208D"/>
    <w:rsid w:val="002050C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06C26"/>
    <w:rsid w:val="0020724D"/>
    <w:rsid w:val="0021005B"/>
    <w:rsid w:val="0021074D"/>
    <w:rsid w:val="002109BF"/>
    <w:rsid w:val="00210E72"/>
    <w:rsid w:val="00211A4E"/>
    <w:rsid w:val="00211E1E"/>
    <w:rsid w:val="00211EB9"/>
    <w:rsid w:val="002127D8"/>
    <w:rsid w:val="002127E7"/>
    <w:rsid w:val="00212863"/>
    <w:rsid w:val="002129B0"/>
    <w:rsid w:val="002129E9"/>
    <w:rsid w:val="00212AFF"/>
    <w:rsid w:val="00212CA3"/>
    <w:rsid w:val="002134D7"/>
    <w:rsid w:val="002135F7"/>
    <w:rsid w:val="002149A5"/>
    <w:rsid w:val="00215312"/>
    <w:rsid w:val="002156F9"/>
    <w:rsid w:val="00215BED"/>
    <w:rsid w:val="0021634C"/>
    <w:rsid w:val="00216C24"/>
    <w:rsid w:val="0021782B"/>
    <w:rsid w:val="00217945"/>
    <w:rsid w:val="00217CC2"/>
    <w:rsid w:val="00220AC8"/>
    <w:rsid w:val="00220EEC"/>
    <w:rsid w:val="00221454"/>
    <w:rsid w:val="00221BC1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9C8"/>
    <w:rsid w:val="00225B71"/>
    <w:rsid w:val="00225BC8"/>
    <w:rsid w:val="00226445"/>
    <w:rsid w:val="00226B73"/>
    <w:rsid w:val="00226BCB"/>
    <w:rsid w:val="00226F90"/>
    <w:rsid w:val="0022718A"/>
    <w:rsid w:val="00227E9D"/>
    <w:rsid w:val="002305B9"/>
    <w:rsid w:val="0023070A"/>
    <w:rsid w:val="0023152A"/>
    <w:rsid w:val="00231D91"/>
    <w:rsid w:val="00232755"/>
    <w:rsid w:val="002336C7"/>
    <w:rsid w:val="00233D94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9A0"/>
    <w:rsid w:val="002449AA"/>
    <w:rsid w:val="00244B3A"/>
    <w:rsid w:val="00244B52"/>
    <w:rsid w:val="00244CC5"/>
    <w:rsid w:val="002453E4"/>
    <w:rsid w:val="002457B2"/>
    <w:rsid w:val="00245CF8"/>
    <w:rsid w:val="002460BE"/>
    <w:rsid w:val="00246554"/>
    <w:rsid w:val="00246DAD"/>
    <w:rsid w:val="00247028"/>
    <w:rsid w:val="002472A4"/>
    <w:rsid w:val="00247AF4"/>
    <w:rsid w:val="00247EE8"/>
    <w:rsid w:val="00247F50"/>
    <w:rsid w:val="0025071B"/>
    <w:rsid w:val="00250C1C"/>
    <w:rsid w:val="00250D45"/>
    <w:rsid w:val="00250E42"/>
    <w:rsid w:val="00251765"/>
    <w:rsid w:val="00251830"/>
    <w:rsid w:val="00251EC4"/>
    <w:rsid w:val="00252145"/>
    <w:rsid w:val="00252239"/>
    <w:rsid w:val="00252809"/>
    <w:rsid w:val="00252EB3"/>
    <w:rsid w:val="002531F5"/>
    <w:rsid w:val="0025346A"/>
    <w:rsid w:val="0025354B"/>
    <w:rsid w:val="0025393E"/>
    <w:rsid w:val="00253B64"/>
    <w:rsid w:val="00253F79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57E0A"/>
    <w:rsid w:val="002601D5"/>
    <w:rsid w:val="00260C9E"/>
    <w:rsid w:val="00260D96"/>
    <w:rsid w:val="00260E20"/>
    <w:rsid w:val="00260F38"/>
    <w:rsid w:val="00260F74"/>
    <w:rsid w:val="002614DF"/>
    <w:rsid w:val="00261969"/>
    <w:rsid w:val="00261F78"/>
    <w:rsid w:val="002626BF"/>
    <w:rsid w:val="00262EFD"/>
    <w:rsid w:val="00263FFD"/>
    <w:rsid w:val="0026439C"/>
    <w:rsid w:val="00264553"/>
    <w:rsid w:val="002647BC"/>
    <w:rsid w:val="00264956"/>
    <w:rsid w:val="00264E0F"/>
    <w:rsid w:val="002655BA"/>
    <w:rsid w:val="0026583F"/>
    <w:rsid w:val="00265DE5"/>
    <w:rsid w:val="002668D7"/>
    <w:rsid w:val="0026715E"/>
    <w:rsid w:val="0026725F"/>
    <w:rsid w:val="0026770A"/>
    <w:rsid w:val="00267D8C"/>
    <w:rsid w:val="00267E8E"/>
    <w:rsid w:val="00271063"/>
    <w:rsid w:val="002712DD"/>
    <w:rsid w:val="00271626"/>
    <w:rsid w:val="00271753"/>
    <w:rsid w:val="00271C39"/>
    <w:rsid w:val="0027232F"/>
    <w:rsid w:val="002726EC"/>
    <w:rsid w:val="00272AC4"/>
    <w:rsid w:val="00272DDE"/>
    <w:rsid w:val="00272F1A"/>
    <w:rsid w:val="00273540"/>
    <w:rsid w:val="00273C41"/>
    <w:rsid w:val="00273E7C"/>
    <w:rsid w:val="00273ED6"/>
    <w:rsid w:val="002741D7"/>
    <w:rsid w:val="00274619"/>
    <w:rsid w:val="00274926"/>
    <w:rsid w:val="0027499A"/>
    <w:rsid w:val="002751DD"/>
    <w:rsid w:val="00275234"/>
    <w:rsid w:val="0027571A"/>
    <w:rsid w:val="00275BE0"/>
    <w:rsid w:val="0027616F"/>
    <w:rsid w:val="00276228"/>
    <w:rsid w:val="002762F3"/>
    <w:rsid w:val="00276388"/>
    <w:rsid w:val="002803FD"/>
    <w:rsid w:val="0028066B"/>
    <w:rsid w:val="0028070B"/>
    <w:rsid w:val="00280793"/>
    <w:rsid w:val="0028199B"/>
    <w:rsid w:val="00282310"/>
    <w:rsid w:val="00282A73"/>
    <w:rsid w:val="002834C9"/>
    <w:rsid w:val="0028389E"/>
    <w:rsid w:val="00283CF0"/>
    <w:rsid w:val="002840AE"/>
    <w:rsid w:val="002847DE"/>
    <w:rsid w:val="002849E2"/>
    <w:rsid w:val="00284B37"/>
    <w:rsid w:val="002853B5"/>
    <w:rsid w:val="0028597E"/>
    <w:rsid w:val="00285D63"/>
    <w:rsid w:val="00285E0A"/>
    <w:rsid w:val="00285EFC"/>
    <w:rsid w:val="0028783F"/>
    <w:rsid w:val="00287924"/>
    <w:rsid w:val="002902FA"/>
    <w:rsid w:val="00290710"/>
    <w:rsid w:val="0029095A"/>
    <w:rsid w:val="00290CDC"/>
    <w:rsid w:val="00290EFD"/>
    <w:rsid w:val="0029113F"/>
    <w:rsid w:val="00291C04"/>
    <w:rsid w:val="00291E39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7"/>
    <w:rsid w:val="002979DA"/>
    <w:rsid w:val="00297B29"/>
    <w:rsid w:val="00297CA3"/>
    <w:rsid w:val="002A0579"/>
    <w:rsid w:val="002A11F4"/>
    <w:rsid w:val="002A1E59"/>
    <w:rsid w:val="002A2144"/>
    <w:rsid w:val="002A2403"/>
    <w:rsid w:val="002A2B4C"/>
    <w:rsid w:val="002A30B3"/>
    <w:rsid w:val="002A343D"/>
    <w:rsid w:val="002A3F13"/>
    <w:rsid w:val="002A40F5"/>
    <w:rsid w:val="002A451D"/>
    <w:rsid w:val="002A455A"/>
    <w:rsid w:val="002A4952"/>
    <w:rsid w:val="002A553C"/>
    <w:rsid w:val="002A581A"/>
    <w:rsid w:val="002A601E"/>
    <w:rsid w:val="002A63B5"/>
    <w:rsid w:val="002A65B3"/>
    <w:rsid w:val="002A694A"/>
    <w:rsid w:val="002A740C"/>
    <w:rsid w:val="002A74DD"/>
    <w:rsid w:val="002B0384"/>
    <w:rsid w:val="002B1336"/>
    <w:rsid w:val="002B17D6"/>
    <w:rsid w:val="002B1E9E"/>
    <w:rsid w:val="002B25D3"/>
    <w:rsid w:val="002B2788"/>
    <w:rsid w:val="002B32DD"/>
    <w:rsid w:val="002B3564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2FC"/>
    <w:rsid w:val="002B7307"/>
    <w:rsid w:val="002B74F9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2A6"/>
    <w:rsid w:val="002C37D6"/>
    <w:rsid w:val="002C3B94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C7811"/>
    <w:rsid w:val="002D0428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911"/>
    <w:rsid w:val="002D4BFE"/>
    <w:rsid w:val="002D4C3E"/>
    <w:rsid w:val="002D56DB"/>
    <w:rsid w:val="002D5BEF"/>
    <w:rsid w:val="002D5E6A"/>
    <w:rsid w:val="002D5F94"/>
    <w:rsid w:val="002D6096"/>
    <w:rsid w:val="002D6FE3"/>
    <w:rsid w:val="002D7A33"/>
    <w:rsid w:val="002D7AE6"/>
    <w:rsid w:val="002E01D6"/>
    <w:rsid w:val="002E0AE3"/>
    <w:rsid w:val="002E0B8D"/>
    <w:rsid w:val="002E10AF"/>
    <w:rsid w:val="002E178E"/>
    <w:rsid w:val="002E1B46"/>
    <w:rsid w:val="002E2783"/>
    <w:rsid w:val="002E2B51"/>
    <w:rsid w:val="002E2E99"/>
    <w:rsid w:val="002E40A0"/>
    <w:rsid w:val="002E4DAA"/>
    <w:rsid w:val="002E4F85"/>
    <w:rsid w:val="002E56F1"/>
    <w:rsid w:val="002E571C"/>
    <w:rsid w:val="002E58A8"/>
    <w:rsid w:val="002E59FB"/>
    <w:rsid w:val="002E63CD"/>
    <w:rsid w:val="002E64CE"/>
    <w:rsid w:val="002E652E"/>
    <w:rsid w:val="002E6ACD"/>
    <w:rsid w:val="002E725A"/>
    <w:rsid w:val="002E7569"/>
    <w:rsid w:val="002E75A0"/>
    <w:rsid w:val="002E762A"/>
    <w:rsid w:val="002E7AE7"/>
    <w:rsid w:val="002E7BC0"/>
    <w:rsid w:val="002F02AF"/>
    <w:rsid w:val="002F02F2"/>
    <w:rsid w:val="002F0CB9"/>
    <w:rsid w:val="002F0E4B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095"/>
    <w:rsid w:val="002F6FFC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6FE"/>
    <w:rsid w:val="00306B5A"/>
    <w:rsid w:val="00307A52"/>
    <w:rsid w:val="003107C7"/>
    <w:rsid w:val="0031097F"/>
    <w:rsid w:val="00312076"/>
    <w:rsid w:val="00313566"/>
    <w:rsid w:val="00313D5D"/>
    <w:rsid w:val="00314348"/>
    <w:rsid w:val="003144D8"/>
    <w:rsid w:val="0031469B"/>
    <w:rsid w:val="00315044"/>
    <w:rsid w:val="0031557C"/>
    <w:rsid w:val="00315EDD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A8A"/>
    <w:rsid w:val="00321C3E"/>
    <w:rsid w:val="00321D96"/>
    <w:rsid w:val="00321F51"/>
    <w:rsid w:val="003223FF"/>
    <w:rsid w:val="00322711"/>
    <w:rsid w:val="0032299C"/>
    <w:rsid w:val="0032352C"/>
    <w:rsid w:val="003235D2"/>
    <w:rsid w:val="0032386F"/>
    <w:rsid w:val="00323873"/>
    <w:rsid w:val="0032401A"/>
    <w:rsid w:val="00324324"/>
    <w:rsid w:val="0032466E"/>
    <w:rsid w:val="00324B8E"/>
    <w:rsid w:val="00324EBE"/>
    <w:rsid w:val="00324FEE"/>
    <w:rsid w:val="00325DA1"/>
    <w:rsid w:val="003260FB"/>
    <w:rsid w:val="0032630E"/>
    <w:rsid w:val="00326610"/>
    <w:rsid w:val="0032697B"/>
    <w:rsid w:val="00326BFA"/>
    <w:rsid w:val="00326EAD"/>
    <w:rsid w:val="00327020"/>
    <w:rsid w:val="00327324"/>
    <w:rsid w:val="00327C50"/>
    <w:rsid w:val="003307AF"/>
    <w:rsid w:val="00330B90"/>
    <w:rsid w:val="00330F8A"/>
    <w:rsid w:val="003313DB"/>
    <w:rsid w:val="00331436"/>
    <w:rsid w:val="00331BBA"/>
    <w:rsid w:val="00331C9E"/>
    <w:rsid w:val="0033231E"/>
    <w:rsid w:val="00332412"/>
    <w:rsid w:val="00332483"/>
    <w:rsid w:val="0033268F"/>
    <w:rsid w:val="003334E8"/>
    <w:rsid w:val="00333E4A"/>
    <w:rsid w:val="0033460E"/>
    <w:rsid w:val="00334A97"/>
    <w:rsid w:val="00334F23"/>
    <w:rsid w:val="003351AC"/>
    <w:rsid w:val="003352B3"/>
    <w:rsid w:val="003357A0"/>
    <w:rsid w:val="00335958"/>
    <w:rsid w:val="003367C6"/>
    <w:rsid w:val="0033718C"/>
    <w:rsid w:val="00337CCC"/>
    <w:rsid w:val="00337F85"/>
    <w:rsid w:val="00340350"/>
    <w:rsid w:val="003408D6"/>
    <w:rsid w:val="0034094A"/>
    <w:rsid w:val="00340BA9"/>
    <w:rsid w:val="0034114E"/>
    <w:rsid w:val="003413E6"/>
    <w:rsid w:val="00341B20"/>
    <w:rsid w:val="00341EAF"/>
    <w:rsid w:val="003422EF"/>
    <w:rsid w:val="003425C0"/>
    <w:rsid w:val="003425D2"/>
    <w:rsid w:val="00342F78"/>
    <w:rsid w:val="00343433"/>
    <w:rsid w:val="003434C3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9F2"/>
    <w:rsid w:val="00347B95"/>
    <w:rsid w:val="00350246"/>
    <w:rsid w:val="0035066C"/>
    <w:rsid w:val="00350856"/>
    <w:rsid w:val="00350B14"/>
    <w:rsid w:val="00350F63"/>
    <w:rsid w:val="00351188"/>
    <w:rsid w:val="00351977"/>
    <w:rsid w:val="00351A51"/>
    <w:rsid w:val="00352134"/>
    <w:rsid w:val="003524E9"/>
    <w:rsid w:val="003530C8"/>
    <w:rsid w:val="00353281"/>
    <w:rsid w:val="00355BC0"/>
    <w:rsid w:val="00356107"/>
    <w:rsid w:val="00356910"/>
    <w:rsid w:val="00356966"/>
    <w:rsid w:val="00356E9C"/>
    <w:rsid w:val="0035706A"/>
    <w:rsid w:val="00357A23"/>
    <w:rsid w:val="00357BBA"/>
    <w:rsid w:val="003602F2"/>
    <w:rsid w:val="00360924"/>
    <w:rsid w:val="00360B56"/>
    <w:rsid w:val="00360F64"/>
    <w:rsid w:val="00361A91"/>
    <w:rsid w:val="003624AE"/>
    <w:rsid w:val="00363483"/>
    <w:rsid w:val="0036351E"/>
    <w:rsid w:val="00364AF4"/>
    <w:rsid w:val="00364EA0"/>
    <w:rsid w:val="00364FC7"/>
    <w:rsid w:val="00365073"/>
    <w:rsid w:val="003666B2"/>
    <w:rsid w:val="003671BE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1FB0"/>
    <w:rsid w:val="00372095"/>
    <w:rsid w:val="00372BF5"/>
    <w:rsid w:val="003732F3"/>
    <w:rsid w:val="00373B9E"/>
    <w:rsid w:val="003743E1"/>
    <w:rsid w:val="003747C7"/>
    <w:rsid w:val="00374F60"/>
    <w:rsid w:val="003763A7"/>
    <w:rsid w:val="003767D8"/>
    <w:rsid w:val="00376804"/>
    <w:rsid w:val="00376829"/>
    <w:rsid w:val="003769BF"/>
    <w:rsid w:val="00377244"/>
    <w:rsid w:val="00377CDC"/>
    <w:rsid w:val="003807AC"/>
    <w:rsid w:val="0038086B"/>
    <w:rsid w:val="00381054"/>
    <w:rsid w:val="00382147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AF1"/>
    <w:rsid w:val="00394EBC"/>
    <w:rsid w:val="00395021"/>
    <w:rsid w:val="003962AC"/>
    <w:rsid w:val="0039642A"/>
    <w:rsid w:val="00396876"/>
    <w:rsid w:val="00396FC8"/>
    <w:rsid w:val="0039708A"/>
    <w:rsid w:val="00397856"/>
    <w:rsid w:val="00397D31"/>
    <w:rsid w:val="003A0683"/>
    <w:rsid w:val="003A0983"/>
    <w:rsid w:val="003A0A2E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A0C"/>
    <w:rsid w:val="003B1AC4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5CA9"/>
    <w:rsid w:val="003B6635"/>
    <w:rsid w:val="003B67F7"/>
    <w:rsid w:val="003B6CE9"/>
    <w:rsid w:val="003B6E6F"/>
    <w:rsid w:val="003B7366"/>
    <w:rsid w:val="003C02DE"/>
    <w:rsid w:val="003C0D15"/>
    <w:rsid w:val="003C1195"/>
    <w:rsid w:val="003C1444"/>
    <w:rsid w:val="003C1C0D"/>
    <w:rsid w:val="003C1FEB"/>
    <w:rsid w:val="003C21D2"/>
    <w:rsid w:val="003C24F2"/>
    <w:rsid w:val="003C2F0B"/>
    <w:rsid w:val="003C3438"/>
    <w:rsid w:val="003C34B6"/>
    <w:rsid w:val="003C3F56"/>
    <w:rsid w:val="003C4184"/>
    <w:rsid w:val="003C461C"/>
    <w:rsid w:val="003C468A"/>
    <w:rsid w:val="003C4947"/>
    <w:rsid w:val="003C548E"/>
    <w:rsid w:val="003C56A0"/>
    <w:rsid w:val="003C679A"/>
    <w:rsid w:val="003C6C37"/>
    <w:rsid w:val="003C6DA2"/>
    <w:rsid w:val="003C6FF8"/>
    <w:rsid w:val="003C707F"/>
    <w:rsid w:val="003C78A1"/>
    <w:rsid w:val="003C7AAC"/>
    <w:rsid w:val="003C7BC1"/>
    <w:rsid w:val="003D0820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2EB"/>
    <w:rsid w:val="003D568A"/>
    <w:rsid w:val="003D5845"/>
    <w:rsid w:val="003D5C81"/>
    <w:rsid w:val="003D63E2"/>
    <w:rsid w:val="003D6442"/>
    <w:rsid w:val="003D6680"/>
    <w:rsid w:val="003D7020"/>
    <w:rsid w:val="003D71B1"/>
    <w:rsid w:val="003D7827"/>
    <w:rsid w:val="003D7DD3"/>
    <w:rsid w:val="003D7E72"/>
    <w:rsid w:val="003E0152"/>
    <w:rsid w:val="003E03E4"/>
    <w:rsid w:val="003E17D3"/>
    <w:rsid w:val="003E19D5"/>
    <w:rsid w:val="003E1F9A"/>
    <w:rsid w:val="003E2D51"/>
    <w:rsid w:val="003E2DE1"/>
    <w:rsid w:val="003E3752"/>
    <w:rsid w:val="003E3AA4"/>
    <w:rsid w:val="003E4DFC"/>
    <w:rsid w:val="003E509D"/>
    <w:rsid w:val="003E6604"/>
    <w:rsid w:val="003E66A1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1F24"/>
    <w:rsid w:val="003F25A1"/>
    <w:rsid w:val="003F401A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5E99"/>
    <w:rsid w:val="003F643A"/>
    <w:rsid w:val="003F64A9"/>
    <w:rsid w:val="003F64B8"/>
    <w:rsid w:val="003F6B63"/>
    <w:rsid w:val="003F7842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B2"/>
    <w:rsid w:val="004125B6"/>
    <w:rsid w:val="004125D8"/>
    <w:rsid w:val="0041267B"/>
    <w:rsid w:val="00413833"/>
    <w:rsid w:val="00414BE3"/>
    <w:rsid w:val="00414E32"/>
    <w:rsid w:val="00414EA8"/>
    <w:rsid w:val="00415465"/>
    <w:rsid w:val="0041552A"/>
    <w:rsid w:val="004156B7"/>
    <w:rsid w:val="00415E61"/>
    <w:rsid w:val="004160C4"/>
    <w:rsid w:val="004163F1"/>
    <w:rsid w:val="00416928"/>
    <w:rsid w:val="00416A08"/>
    <w:rsid w:val="00416AF7"/>
    <w:rsid w:val="00416B9C"/>
    <w:rsid w:val="00416CDC"/>
    <w:rsid w:val="00416FB4"/>
    <w:rsid w:val="00416FDA"/>
    <w:rsid w:val="00417A99"/>
    <w:rsid w:val="00417C70"/>
    <w:rsid w:val="00417F3E"/>
    <w:rsid w:val="00420070"/>
    <w:rsid w:val="00420C0A"/>
    <w:rsid w:val="00421B39"/>
    <w:rsid w:val="00421C07"/>
    <w:rsid w:val="004234FE"/>
    <w:rsid w:val="00423834"/>
    <w:rsid w:val="004245FE"/>
    <w:rsid w:val="00424925"/>
    <w:rsid w:val="0042597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297"/>
    <w:rsid w:val="0043435A"/>
    <w:rsid w:val="00434492"/>
    <w:rsid w:val="00434982"/>
    <w:rsid w:val="0043520D"/>
    <w:rsid w:val="00435211"/>
    <w:rsid w:val="00435427"/>
    <w:rsid w:val="00435CBD"/>
    <w:rsid w:val="00435CD3"/>
    <w:rsid w:val="00436673"/>
    <w:rsid w:val="00436BAC"/>
    <w:rsid w:val="00436BDB"/>
    <w:rsid w:val="004370A0"/>
    <w:rsid w:val="004373C7"/>
    <w:rsid w:val="004409CD"/>
    <w:rsid w:val="00441509"/>
    <w:rsid w:val="004416DD"/>
    <w:rsid w:val="004417B3"/>
    <w:rsid w:val="00441A9F"/>
    <w:rsid w:val="004421AF"/>
    <w:rsid w:val="004422AC"/>
    <w:rsid w:val="004422F2"/>
    <w:rsid w:val="004432F6"/>
    <w:rsid w:val="004436B7"/>
    <w:rsid w:val="00443A7A"/>
    <w:rsid w:val="00443AF6"/>
    <w:rsid w:val="00443FC8"/>
    <w:rsid w:val="004457AE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0B8C"/>
    <w:rsid w:val="004515AA"/>
    <w:rsid w:val="00451E77"/>
    <w:rsid w:val="00451F58"/>
    <w:rsid w:val="00452F48"/>
    <w:rsid w:val="0045310A"/>
    <w:rsid w:val="00453448"/>
    <w:rsid w:val="00453A52"/>
    <w:rsid w:val="00454C4A"/>
    <w:rsid w:val="004554DD"/>
    <w:rsid w:val="004558C7"/>
    <w:rsid w:val="00455FE4"/>
    <w:rsid w:val="0045643D"/>
    <w:rsid w:val="004565AC"/>
    <w:rsid w:val="004572A1"/>
    <w:rsid w:val="004603A4"/>
    <w:rsid w:val="004603FD"/>
    <w:rsid w:val="00460645"/>
    <w:rsid w:val="00460AE6"/>
    <w:rsid w:val="00461010"/>
    <w:rsid w:val="0046138C"/>
    <w:rsid w:val="00461F1D"/>
    <w:rsid w:val="004621C4"/>
    <w:rsid w:val="00462206"/>
    <w:rsid w:val="00462451"/>
    <w:rsid w:val="004625FC"/>
    <w:rsid w:val="0046268B"/>
    <w:rsid w:val="00462A56"/>
    <w:rsid w:val="00462E3B"/>
    <w:rsid w:val="004631A3"/>
    <w:rsid w:val="00463A46"/>
    <w:rsid w:val="00463DF0"/>
    <w:rsid w:val="004640A7"/>
    <w:rsid w:val="004642B8"/>
    <w:rsid w:val="004652A3"/>
    <w:rsid w:val="004655B0"/>
    <w:rsid w:val="004660A1"/>
    <w:rsid w:val="004664E7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5CB"/>
    <w:rsid w:val="00471C4A"/>
    <w:rsid w:val="00472220"/>
    <w:rsid w:val="004722D3"/>
    <w:rsid w:val="00472B9E"/>
    <w:rsid w:val="00472D44"/>
    <w:rsid w:val="00472EE2"/>
    <w:rsid w:val="00473589"/>
    <w:rsid w:val="004744E7"/>
    <w:rsid w:val="00474583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D0F"/>
    <w:rsid w:val="00480E2C"/>
    <w:rsid w:val="00481274"/>
    <w:rsid w:val="004819D7"/>
    <w:rsid w:val="004822C1"/>
    <w:rsid w:val="0048431C"/>
    <w:rsid w:val="00484840"/>
    <w:rsid w:val="004857D2"/>
    <w:rsid w:val="00486343"/>
    <w:rsid w:val="0048661A"/>
    <w:rsid w:val="004867BB"/>
    <w:rsid w:val="00487037"/>
    <w:rsid w:val="004876D2"/>
    <w:rsid w:val="00490931"/>
    <w:rsid w:val="00490B97"/>
    <w:rsid w:val="00490C63"/>
    <w:rsid w:val="0049129C"/>
    <w:rsid w:val="00491545"/>
    <w:rsid w:val="00491E04"/>
    <w:rsid w:val="0049208A"/>
    <w:rsid w:val="004922FB"/>
    <w:rsid w:val="00492539"/>
    <w:rsid w:val="004928C1"/>
    <w:rsid w:val="00492CFC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068"/>
    <w:rsid w:val="004A244E"/>
    <w:rsid w:val="004A26DD"/>
    <w:rsid w:val="004A3452"/>
    <w:rsid w:val="004A3474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4BF"/>
    <w:rsid w:val="004B37F6"/>
    <w:rsid w:val="004B3BBC"/>
    <w:rsid w:val="004B421B"/>
    <w:rsid w:val="004B50A2"/>
    <w:rsid w:val="004B5A6B"/>
    <w:rsid w:val="004B5AB8"/>
    <w:rsid w:val="004B5C3E"/>
    <w:rsid w:val="004B6CC3"/>
    <w:rsid w:val="004B6D85"/>
    <w:rsid w:val="004B6DCF"/>
    <w:rsid w:val="004B76A2"/>
    <w:rsid w:val="004B7B56"/>
    <w:rsid w:val="004B7D29"/>
    <w:rsid w:val="004B7F77"/>
    <w:rsid w:val="004C008C"/>
    <w:rsid w:val="004C01B1"/>
    <w:rsid w:val="004C01F2"/>
    <w:rsid w:val="004C0529"/>
    <w:rsid w:val="004C0CD3"/>
    <w:rsid w:val="004C122C"/>
    <w:rsid w:val="004C17E4"/>
    <w:rsid w:val="004C20E7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455"/>
    <w:rsid w:val="004C35A3"/>
    <w:rsid w:val="004C38D4"/>
    <w:rsid w:val="004C455E"/>
    <w:rsid w:val="004C533F"/>
    <w:rsid w:val="004C5860"/>
    <w:rsid w:val="004C6011"/>
    <w:rsid w:val="004C6233"/>
    <w:rsid w:val="004C63E8"/>
    <w:rsid w:val="004C6CCA"/>
    <w:rsid w:val="004C6E64"/>
    <w:rsid w:val="004C745F"/>
    <w:rsid w:val="004C7620"/>
    <w:rsid w:val="004D02E7"/>
    <w:rsid w:val="004D0790"/>
    <w:rsid w:val="004D09F2"/>
    <w:rsid w:val="004D10A2"/>
    <w:rsid w:val="004D1A13"/>
    <w:rsid w:val="004D1BDD"/>
    <w:rsid w:val="004D24B9"/>
    <w:rsid w:val="004D2837"/>
    <w:rsid w:val="004D2846"/>
    <w:rsid w:val="004D2BE3"/>
    <w:rsid w:val="004D2E72"/>
    <w:rsid w:val="004D34FC"/>
    <w:rsid w:val="004D36DD"/>
    <w:rsid w:val="004D385D"/>
    <w:rsid w:val="004D3DBF"/>
    <w:rsid w:val="004D5603"/>
    <w:rsid w:val="004D5910"/>
    <w:rsid w:val="004D5BBC"/>
    <w:rsid w:val="004D60B2"/>
    <w:rsid w:val="004D6A73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5C2"/>
    <w:rsid w:val="004E2622"/>
    <w:rsid w:val="004E27E1"/>
    <w:rsid w:val="004E2C94"/>
    <w:rsid w:val="004E304E"/>
    <w:rsid w:val="004E35AA"/>
    <w:rsid w:val="004E3660"/>
    <w:rsid w:val="004E3C34"/>
    <w:rsid w:val="004E3F71"/>
    <w:rsid w:val="004E4381"/>
    <w:rsid w:val="004E49C5"/>
    <w:rsid w:val="004E4B4B"/>
    <w:rsid w:val="004E4ED8"/>
    <w:rsid w:val="004E5227"/>
    <w:rsid w:val="004E55E4"/>
    <w:rsid w:val="004E6BDE"/>
    <w:rsid w:val="004F02C5"/>
    <w:rsid w:val="004F052F"/>
    <w:rsid w:val="004F07A2"/>
    <w:rsid w:val="004F0E17"/>
    <w:rsid w:val="004F0EF3"/>
    <w:rsid w:val="004F1016"/>
    <w:rsid w:val="004F1207"/>
    <w:rsid w:val="004F1F54"/>
    <w:rsid w:val="004F20C5"/>
    <w:rsid w:val="004F2AB6"/>
    <w:rsid w:val="004F32EC"/>
    <w:rsid w:val="004F359A"/>
    <w:rsid w:val="004F3A88"/>
    <w:rsid w:val="004F3C0D"/>
    <w:rsid w:val="004F403D"/>
    <w:rsid w:val="004F4BBE"/>
    <w:rsid w:val="004F5687"/>
    <w:rsid w:val="004F663F"/>
    <w:rsid w:val="004F7110"/>
    <w:rsid w:val="004F7EA3"/>
    <w:rsid w:val="00501293"/>
    <w:rsid w:val="005013E6"/>
    <w:rsid w:val="00501ED6"/>
    <w:rsid w:val="005027E4"/>
    <w:rsid w:val="00502BCF"/>
    <w:rsid w:val="00502BDC"/>
    <w:rsid w:val="00502D85"/>
    <w:rsid w:val="005032CB"/>
    <w:rsid w:val="0050345C"/>
    <w:rsid w:val="005034E1"/>
    <w:rsid w:val="00503854"/>
    <w:rsid w:val="00503E40"/>
    <w:rsid w:val="005042AB"/>
    <w:rsid w:val="0050446A"/>
    <w:rsid w:val="0050475D"/>
    <w:rsid w:val="00504920"/>
    <w:rsid w:val="0050638C"/>
    <w:rsid w:val="005074C9"/>
    <w:rsid w:val="005078C2"/>
    <w:rsid w:val="0050790E"/>
    <w:rsid w:val="00507C44"/>
    <w:rsid w:val="0051076F"/>
    <w:rsid w:val="00510B18"/>
    <w:rsid w:val="00510D34"/>
    <w:rsid w:val="00511453"/>
    <w:rsid w:val="00511793"/>
    <w:rsid w:val="00511A00"/>
    <w:rsid w:val="00511F12"/>
    <w:rsid w:val="00511FFE"/>
    <w:rsid w:val="005123D6"/>
    <w:rsid w:val="00512D3E"/>
    <w:rsid w:val="00513433"/>
    <w:rsid w:val="00514530"/>
    <w:rsid w:val="005151EE"/>
    <w:rsid w:val="00515459"/>
    <w:rsid w:val="00515477"/>
    <w:rsid w:val="00515521"/>
    <w:rsid w:val="00516279"/>
    <w:rsid w:val="00516307"/>
    <w:rsid w:val="0051678E"/>
    <w:rsid w:val="00516A75"/>
    <w:rsid w:val="00517FA2"/>
    <w:rsid w:val="005205F7"/>
    <w:rsid w:val="00520965"/>
    <w:rsid w:val="005211C3"/>
    <w:rsid w:val="005218DA"/>
    <w:rsid w:val="00521943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87D"/>
    <w:rsid w:val="00526AB5"/>
    <w:rsid w:val="00526BFE"/>
    <w:rsid w:val="005270EC"/>
    <w:rsid w:val="00527256"/>
    <w:rsid w:val="00527EFC"/>
    <w:rsid w:val="0053010F"/>
    <w:rsid w:val="00530286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0D12"/>
    <w:rsid w:val="0054109E"/>
    <w:rsid w:val="00541609"/>
    <w:rsid w:val="00541675"/>
    <w:rsid w:val="00541C43"/>
    <w:rsid w:val="005422F3"/>
    <w:rsid w:val="0054266B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33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17B3"/>
    <w:rsid w:val="00552DF1"/>
    <w:rsid w:val="00553337"/>
    <w:rsid w:val="005538CD"/>
    <w:rsid w:val="005538F7"/>
    <w:rsid w:val="00554098"/>
    <w:rsid w:val="005546DF"/>
    <w:rsid w:val="00554A26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0A6"/>
    <w:rsid w:val="0056021B"/>
    <w:rsid w:val="00560F24"/>
    <w:rsid w:val="0056191F"/>
    <w:rsid w:val="00561D5A"/>
    <w:rsid w:val="005627A9"/>
    <w:rsid w:val="005627B9"/>
    <w:rsid w:val="005636EF"/>
    <w:rsid w:val="00563B58"/>
    <w:rsid w:val="00563CCA"/>
    <w:rsid w:val="00563E4D"/>
    <w:rsid w:val="005648BB"/>
    <w:rsid w:val="00565B9E"/>
    <w:rsid w:val="00566283"/>
    <w:rsid w:val="00566CA1"/>
    <w:rsid w:val="00567493"/>
    <w:rsid w:val="00567588"/>
    <w:rsid w:val="005679CC"/>
    <w:rsid w:val="005679E2"/>
    <w:rsid w:val="00567BAF"/>
    <w:rsid w:val="00567E80"/>
    <w:rsid w:val="00570BDA"/>
    <w:rsid w:val="00570E56"/>
    <w:rsid w:val="00570F30"/>
    <w:rsid w:val="00571135"/>
    <w:rsid w:val="005725A6"/>
    <w:rsid w:val="005727ED"/>
    <w:rsid w:val="00572AE2"/>
    <w:rsid w:val="0057327B"/>
    <w:rsid w:val="0057384D"/>
    <w:rsid w:val="00573D0C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3B"/>
    <w:rsid w:val="0058316A"/>
    <w:rsid w:val="00585022"/>
    <w:rsid w:val="00585390"/>
    <w:rsid w:val="00585699"/>
    <w:rsid w:val="00585862"/>
    <w:rsid w:val="0058599F"/>
    <w:rsid w:val="00585F92"/>
    <w:rsid w:val="0058689F"/>
    <w:rsid w:val="00587092"/>
    <w:rsid w:val="005877B1"/>
    <w:rsid w:val="00587DF6"/>
    <w:rsid w:val="0059003D"/>
    <w:rsid w:val="0059050F"/>
    <w:rsid w:val="00590784"/>
    <w:rsid w:val="0059121B"/>
    <w:rsid w:val="005916BB"/>
    <w:rsid w:val="00591C12"/>
    <w:rsid w:val="005922FE"/>
    <w:rsid w:val="005923AB"/>
    <w:rsid w:val="00592A08"/>
    <w:rsid w:val="005937C5"/>
    <w:rsid w:val="0059393E"/>
    <w:rsid w:val="00593DF6"/>
    <w:rsid w:val="00593F0B"/>
    <w:rsid w:val="0059454B"/>
    <w:rsid w:val="005946C5"/>
    <w:rsid w:val="00594AF3"/>
    <w:rsid w:val="00594B3A"/>
    <w:rsid w:val="00594C82"/>
    <w:rsid w:val="00595321"/>
    <w:rsid w:val="00595851"/>
    <w:rsid w:val="00595916"/>
    <w:rsid w:val="00595982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2E7F"/>
    <w:rsid w:val="005A353E"/>
    <w:rsid w:val="005A38F2"/>
    <w:rsid w:val="005A39BB"/>
    <w:rsid w:val="005A3D89"/>
    <w:rsid w:val="005A40E3"/>
    <w:rsid w:val="005A493B"/>
    <w:rsid w:val="005A4BA5"/>
    <w:rsid w:val="005A4D41"/>
    <w:rsid w:val="005A501C"/>
    <w:rsid w:val="005A5157"/>
    <w:rsid w:val="005A5873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4F"/>
    <w:rsid w:val="005B30C8"/>
    <w:rsid w:val="005B373C"/>
    <w:rsid w:val="005B3E25"/>
    <w:rsid w:val="005B3ECA"/>
    <w:rsid w:val="005B41AC"/>
    <w:rsid w:val="005B4A7D"/>
    <w:rsid w:val="005B4B92"/>
    <w:rsid w:val="005B4ED7"/>
    <w:rsid w:val="005B547E"/>
    <w:rsid w:val="005B55A5"/>
    <w:rsid w:val="005B55E7"/>
    <w:rsid w:val="005B5A24"/>
    <w:rsid w:val="005B5B76"/>
    <w:rsid w:val="005B5DE5"/>
    <w:rsid w:val="005B60E3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273"/>
    <w:rsid w:val="005C36BB"/>
    <w:rsid w:val="005C398C"/>
    <w:rsid w:val="005C4F64"/>
    <w:rsid w:val="005C5196"/>
    <w:rsid w:val="005C571B"/>
    <w:rsid w:val="005C6103"/>
    <w:rsid w:val="005C6C3C"/>
    <w:rsid w:val="005C7476"/>
    <w:rsid w:val="005C7E28"/>
    <w:rsid w:val="005C7F2B"/>
    <w:rsid w:val="005D03BA"/>
    <w:rsid w:val="005D03D3"/>
    <w:rsid w:val="005D05DB"/>
    <w:rsid w:val="005D08DE"/>
    <w:rsid w:val="005D10F5"/>
    <w:rsid w:val="005D21C4"/>
    <w:rsid w:val="005D250D"/>
    <w:rsid w:val="005D3510"/>
    <w:rsid w:val="005D37A3"/>
    <w:rsid w:val="005D403E"/>
    <w:rsid w:val="005D4234"/>
    <w:rsid w:val="005D47AB"/>
    <w:rsid w:val="005D4852"/>
    <w:rsid w:val="005D48FD"/>
    <w:rsid w:val="005D5054"/>
    <w:rsid w:val="005D5414"/>
    <w:rsid w:val="005D6019"/>
    <w:rsid w:val="005D6633"/>
    <w:rsid w:val="005D66C0"/>
    <w:rsid w:val="005D6B66"/>
    <w:rsid w:val="005D6E52"/>
    <w:rsid w:val="005D717E"/>
    <w:rsid w:val="005D7464"/>
    <w:rsid w:val="005D7529"/>
    <w:rsid w:val="005D7721"/>
    <w:rsid w:val="005D79F8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2D9"/>
    <w:rsid w:val="005E53FD"/>
    <w:rsid w:val="005E576F"/>
    <w:rsid w:val="005E588A"/>
    <w:rsid w:val="005E59E7"/>
    <w:rsid w:val="005E5AC9"/>
    <w:rsid w:val="005E5B11"/>
    <w:rsid w:val="005E5C03"/>
    <w:rsid w:val="005E5F6F"/>
    <w:rsid w:val="005E62C6"/>
    <w:rsid w:val="005E62F5"/>
    <w:rsid w:val="005E63C2"/>
    <w:rsid w:val="005E63F2"/>
    <w:rsid w:val="005E67E1"/>
    <w:rsid w:val="005E6BEF"/>
    <w:rsid w:val="005E6CE5"/>
    <w:rsid w:val="005E6E4E"/>
    <w:rsid w:val="005E730A"/>
    <w:rsid w:val="005E79FB"/>
    <w:rsid w:val="005E7EB9"/>
    <w:rsid w:val="005F0871"/>
    <w:rsid w:val="005F0F5F"/>
    <w:rsid w:val="005F1054"/>
    <w:rsid w:val="005F1FA8"/>
    <w:rsid w:val="005F2939"/>
    <w:rsid w:val="005F3ADB"/>
    <w:rsid w:val="005F3D5F"/>
    <w:rsid w:val="005F4EAA"/>
    <w:rsid w:val="005F5098"/>
    <w:rsid w:val="005F5443"/>
    <w:rsid w:val="005F592E"/>
    <w:rsid w:val="005F619D"/>
    <w:rsid w:val="005F61EB"/>
    <w:rsid w:val="005F6F09"/>
    <w:rsid w:val="005F7E2B"/>
    <w:rsid w:val="0060061C"/>
    <w:rsid w:val="00600711"/>
    <w:rsid w:val="0060091F"/>
    <w:rsid w:val="00600D6B"/>
    <w:rsid w:val="00600DE4"/>
    <w:rsid w:val="006014D1"/>
    <w:rsid w:val="0060158E"/>
    <w:rsid w:val="00601D7D"/>
    <w:rsid w:val="0060273B"/>
    <w:rsid w:val="00602A82"/>
    <w:rsid w:val="00603068"/>
    <w:rsid w:val="00603C5B"/>
    <w:rsid w:val="00603F2B"/>
    <w:rsid w:val="006050D3"/>
    <w:rsid w:val="006059D8"/>
    <w:rsid w:val="00606133"/>
    <w:rsid w:val="00606264"/>
    <w:rsid w:val="006074B6"/>
    <w:rsid w:val="006074F9"/>
    <w:rsid w:val="006105EC"/>
    <w:rsid w:val="0061076B"/>
    <w:rsid w:val="00610960"/>
    <w:rsid w:val="00611071"/>
    <w:rsid w:val="006118C3"/>
    <w:rsid w:val="006121BB"/>
    <w:rsid w:val="006122C0"/>
    <w:rsid w:val="006126D6"/>
    <w:rsid w:val="00612842"/>
    <w:rsid w:val="00612D9D"/>
    <w:rsid w:val="006133E4"/>
    <w:rsid w:val="00613AF6"/>
    <w:rsid w:val="00613E20"/>
    <w:rsid w:val="0061437F"/>
    <w:rsid w:val="0061538C"/>
    <w:rsid w:val="00615D56"/>
    <w:rsid w:val="0061629F"/>
    <w:rsid w:val="006164BA"/>
    <w:rsid w:val="00616ABC"/>
    <w:rsid w:val="00616AF0"/>
    <w:rsid w:val="00616EC6"/>
    <w:rsid w:val="00616FEB"/>
    <w:rsid w:val="00617711"/>
    <w:rsid w:val="00617A50"/>
    <w:rsid w:val="00620359"/>
    <w:rsid w:val="0062066B"/>
    <w:rsid w:val="006208BB"/>
    <w:rsid w:val="00620AA6"/>
    <w:rsid w:val="00620E36"/>
    <w:rsid w:val="00621019"/>
    <w:rsid w:val="0062120D"/>
    <w:rsid w:val="006212EB"/>
    <w:rsid w:val="00621437"/>
    <w:rsid w:val="00621819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24C"/>
    <w:rsid w:val="0062659F"/>
    <w:rsid w:val="00626E01"/>
    <w:rsid w:val="006271B8"/>
    <w:rsid w:val="006276BB"/>
    <w:rsid w:val="00627D10"/>
    <w:rsid w:val="006303D2"/>
    <w:rsid w:val="0063057A"/>
    <w:rsid w:val="00630AF9"/>
    <w:rsid w:val="00630E73"/>
    <w:rsid w:val="00631A04"/>
    <w:rsid w:val="00631FCF"/>
    <w:rsid w:val="0063214C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C3F"/>
    <w:rsid w:val="006352C3"/>
    <w:rsid w:val="006354ED"/>
    <w:rsid w:val="0063692B"/>
    <w:rsid w:val="00636B0A"/>
    <w:rsid w:val="00640236"/>
    <w:rsid w:val="00640943"/>
    <w:rsid w:val="006411C5"/>
    <w:rsid w:val="00641BA1"/>
    <w:rsid w:val="0064201A"/>
    <w:rsid w:val="0064229E"/>
    <w:rsid w:val="00642663"/>
    <w:rsid w:val="00642824"/>
    <w:rsid w:val="006428E8"/>
    <w:rsid w:val="006428F5"/>
    <w:rsid w:val="006432AD"/>
    <w:rsid w:val="00643A4D"/>
    <w:rsid w:val="00643CE7"/>
    <w:rsid w:val="006444B8"/>
    <w:rsid w:val="006445B1"/>
    <w:rsid w:val="00644AA4"/>
    <w:rsid w:val="006451FA"/>
    <w:rsid w:val="006457E6"/>
    <w:rsid w:val="00645F53"/>
    <w:rsid w:val="00646646"/>
    <w:rsid w:val="00646DC6"/>
    <w:rsid w:val="00647640"/>
    <w:rsid w:val="00647C2D"/>
    <w:rsid w:val="00647DC2"/>
    <w:rsid w:val="006501E4"/>
    <w:rsid w:val="00650BC9"/>
    <w:rsid w:val="0065150C"/>
    <w:rsid w:val="006518E1"/>
    <w:rsid w:val="006519F2"/>
    <w:rsid w:val="0065272B"/>
    <w:rsid w:val="00652D80"/>
    <w:rsid w:val="0065313A"/>
    <w:rsid w:val="00653146"/>
    <w:rsid w:val="00653379"/>
    <w:rsid w:val="006547DB"/>
    <w:rsid w:val="006549CC"/>
    <w:rsid w:val="00654DF1"/>
    <w:rsid w:val="00654DF4"/>
    <w:rsid w:val="0065531D"/>
    <w:rsid w:val="00655B71"/>
    <w:rsid w:val="00655CA6"/>
    <w:rsid w:val="00655D9B"/>
    <w:rsid w:val="006561A0"/>
    <w:rsid w:val="00656219"/>
    <w:rsid w:val="00656234"/>
    <w:rsid w:val="00656430"/>
    <w:rsid w:val="00656856"/>
    <w:rsid w:val="00656CBA"/>
    <w:rsid w:val="00657650"/>
    <w:rsid w:val="00657FDE"/>
    <w:rsid w:val="006602E0"/>
    <w:rsid w:val="00660361"/>
    <w:rsid w:val="00660C5C"/>
    <w:rsid w:val="00660CC1"/>
    <w:rsid w:val="006611F1"/>
    <w:rsid w:val="006614FE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BFA"/>
    <w:rsid w:val="00664FB4"/>
    <w:rsid w:val="00665322"/>
    <w:rsid w:val="0066533D"/>
    <w:rsid w:val="006653D6"/>
    <w:rsid w:val="006656F8"/>
    <w:rsid w:val="00665C0C"/>
    <w:rsid w:val="00665FD1"/>
    <w:rsid w:val="0066601E"/>
    <w:rsid w:val="00666410"/>
    <w:rsid w:val="00666C0E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2A4A"/>
    <w:rsid w:val="00673112"/>
    <w:rsid w:val="00673260"/>
    <w:rsid w:val="00674801"/>
    <w:rsid w:val="00674C06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5DB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13E"/>
    <w:rsid w:val="00682AF7"/>
    <w:rsid w:val="00682BBC"/>
    <w:rsid w:val="00682D39"/>
    <w:rsid w:val="006832C1"/>
    <w:rsid w:val="00683868"/>
    <w:rsid w:val="0068392F"/>
    <w:rsid w:val="00683D34"/>
    <w:rsid w:val="00683D74"/>
    <w:rsid w:val="006840A7"/>
    <w:rsid w:val="00684395"/>
    <w:rsid w:val="0068485F"/>
    <w:rsid w:val="00684913"/>
    <w:rsid w:val="006849EB"/>
    <w:rsid w:val="00685763"/>
    <w:rsid w:val="006857D6"/>
    <w:rsid w:val="00685F77"/>
    <w:rsid w:val="0068613F"/>
    <w:rsid w:val="0068636D"/>
    <w:rsid w:val="0068655F"/>
    <w:rsid w:val="00686F7D"/>
    <w:rsid w:val="006873E8"/>
    <w:rsid w:val="006874F5"/>
    <w:rsid w:val="006877E6"/>
    <w:rsid w:val="00687FE2"/>
    <w:rsid w:val="00690159"/>
    <w:rsid w:val="006903F3"/>
    <w:rsid w:val="00690A10"/>
    <w:rsid w:val="00690FA5"/>
    <w:rsid w:val="00691618"/>
    <w:rsid w:val="00691890"/>
    <w:rsid w:val="00691B9D"/>
    <w:rsid w:val="00691D43"/>
    <w:rsid w:val="006926FE"/>
    <w:rsid w:val="0069284D"/>
    <w:rsid w:val="00692C8F"/>
    <w:rsid w:val="00693595"/>
    <w:rsid w:val="006936A5"/>
    <w:rsid w:val="00693E09"/>
    <w:rsid w:val="00694510"/>
    <w:rsid w:val="00694BEC"/>
    <w:rsid w:val="00694CF7"/>
    <w:rsid w:val="006956B9"/>
    <w:rsid w:val="00695808"/>
    <w:rsid w:val="00696D19"/>
    <w:rsid w:val="006971A3"/>
    <w:rsid w:val="00697818"/>
    <w:rsid w:val="00697F53"/>
    <w:rsid w:val="006A0440"/>
    <w:rsid w:val="006A0FF8"/>
    <w:rsid w:val="006A1C6E"/>
    <w:rsid w:val="006A2179"/>
    <w:rsid w:val="006A2A64"/>
    <w:rsid w:val="006A30F8"/>
    <w:rsid w:val="006A39A6"/>
    <w:rsid w:val="006A3A7B"/>
    <w:rsid w:val="006A40C9"/>
    <w:rsid w:val="006A4367"/>
    <w:rsid w:val="006A45C1"/>
    <w:rsid w:val="006A45DA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BE3"/>
    <w:rsid w:val="006B1D80"/>
    <w:rsid w:val="006B1E46"/>
    <w:rsid w:val="006B23A0"/>
    <w:rsid w:val="006B38DA"/>
    <w:rsid w:val="006B3ADB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089C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48FD"/>
    <w:rsid w:val="006C5662"/>
    <w:rsid w:val="006C58B3"/>
    <w:rsid w:val="006C5CE1"/>
    <w:rsid w:val="006C5DCE"/>
    <w:rsid w:val="006C5F66"/>
    <w:rsid w:val="006C6835"/>
    <w:rsid w:val="006C6A94"/>
    <w:rsid w:val="006C720E"/>
    <w:rsid w:val="006C7AA4"/>
    <w:rsid w:val="006D0686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4A2D"/>
    <w:rsid w:val="006D4DFB"/>
    <w:rsid w:val="006D527F"/>
    <w:rsid w:val="006D5642"/>
    <w:rsid w:val="006D5B42"/>
    <w:rsid w:val="006D5C88"/>
    <w:rsid w:val="006D675B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866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27B3"/>
    <w:rsid w:val="006F3165"/>
    <w:rsid w:val="006F3628"/>
    <w:rsid w:val="006F3D94"/>
    <w:rsid w:val="006F3FB9"/>
    <w:rsid w:val="006F430D"/>
    <w:rsid w:val="006F45C9"/>
    <w:rsid w:val="006F490D"/>
    <w:rsid w:val="006F4B58"/>
    <w:rsid w:val="006F4D81"/>
    <w:rsid w:val="006F584F"/>
    <w:rsid w:val="006F59B6"/>
    <w:rsid w:val="006F5A47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4A23"/>
    <w:rsid w:val="007051E8"/>
    <w:rsid w:val="007052FB"/>
    <w:rsid w:val="00705323"/>
    <w:rsid w:val="0070593C"/>
    <w:rsid w:val="00705B62"/>
    <w:rsid w:val="007075E8"/>
    <w:rsid w:val="00707D64"/>
    <w:rsid w:val="0071018D"/>
    <w:rsid w:val="00710305"/>
    <w:rsid w:val="0071060C"/>
    <w:rsid w:val="00710786"/>
    <w:rsid w:val="007107AE"/>
    <w:rsid w:val="007109AD"/>
    <w:rsid w:val="00710CDC"/>
    <w:rsid w:val="00710CEE"/>
    <w:rsid w:val="00711387"/>
    <w:rsid w:val="00711A7C"/>
    <w:rsid w:val="0071211A"/>
    <w:rsid w:val="0071213B"/>
    <w:rsid w:val="0071234B"/>
    <w:rsid w:val="00712509"/>
    <w:rsid w:val="007127B5"/>
    <w:rsid w:val="00712AA2"/>
    <w:rsid w:val="0071356E"/>
    <w:rsid w:val="00714C1F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4A5"/>
    <w:rsid w:val="00723A33"/>
    <w:rsid w:val="00723D52"/>
    <w:rsid w:val="00723E60"/>
    <w:rsid w:val="007244AB"/>
    <w:rsid w:val="007252D7"/>
    <w:rsid w:val="00725B69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1F93"/>
    <w:rsid w:val="0073265D"/>
    <w:rsid w:val="00733038"/>
    <w:rsid w:val="007332CC"/>
    <w:rsid w:val="00733329"/>
    <w:rsid w:val="00733BDC"/>
    <w:rsid w:val="0073493F"/>
    <w:rsid w:val="0073506F"/>
    <w:rsid w:val="00735468"/>
    <w:rsid w:val="007371C8"/>
    <w:rsid w:val="00737556"/>
    <w:rsid w:val="00737714"/>
    <w:rsid w:val="007379DE"/>
    <w:rsid w:val="00740296"/>
    <w:rsid w:val="0074078F"/>
    <w:rsid w:val="00740C38"/>
    <w:rsid w:val="00740CF7"/>
    <w:rsid w:val="00741555"/>
    <w:rsid w:val="00741603"/>
    <w:rsid w:val="00742177"/>
    <w:rsid w:val="007423C5"/>
    <w:rsid w:val="00742525"/>
    <w:rsid w:val="0074256E"/>
    <w:rsid w:val="00742FF0"/>
    <w:rsid w:val="007430CB"/>
    <w:rsid w:val="00743210"/>
    <w:rsid w:val="00743C89"/>
    <w:rsid w:val="00743D5F"/>
    <w:rsid w:val="00744214"/>
    <w:rsid w:val="007443BD"/>
    <w:rsid w:val="007443E3"/>
    <w:rsid w:val="0074486B"/>
    <w:rsid w:val="007448FE"/>
    <w:rsid w:val="00744A38"/>
    <w:rsid w:val="00744C2B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131"/>
    <w:rsid w:val="007514EC"/>
    <w:rsid w:val="00751B74"/>
    <w:rsid w:val="007521E5"/>
    <w:rsid w:val="00752286"/>
    <w:rsid w:val="0075229F"/>
    <w:rsid w:val="007522C4"/>
    <w:rsid w:val="007523BF"/>
    <w:rsid w:val="007525E1"/>
    <w:rsid w:val="00752E8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1D5"/>
    <w:rsid w:val="007602E0"/>
    <w:rsid w:val="00760D10"/>
    <w:rsid w:val="007610F6"/>
    <w:rsid w:val="007617A2"/>
    <w:rsid w:val="007618C4"/>
    <w:rsid w:val="00761E7E"/>
    <w:rsid w:val="00762B09"/>
    <w:rsid w:val="00762CAA"/>
    <w:rsid w:val="00763526"/>
    <w:rsid w:val="0076388E"/>
    <w:rsid w:val="00763DDD"/>
    <w:rsid w:val="0076474E"/>
    <w:rsid w:val="007653F6"/>
    <w:rsid w:val="00765542"/>
    <w:rsid w:val="007656F1"/>
    <w:rsid w:val="0076571B"/>
    <w:rsid w:val="00765A22"/>
    <w:rsid w:val="00765DD5"/>
    <w:rsid w:val="00766B90"/>
    <w:rsid w:val="00767353"/>
    <w:rsid w:val="007676E6"/>
    <w:rsid w:val="00767974"/>
    <w:rsid w:val="0077027F"/>
    <w:rsid w:val="007703C2"/>
    <w:rsid w:val="00770E5A"/>
    <w:rsid w:val="00771D21"/>
    <w:rsid w:val="00772B05"/>
    <w:rsid w:val="00772C56"/>
    <w:rsid w:val="0077336A"/>
    <w:rsid w:val="007735AA"/>
    <w:rsid w:val="00773622"/>
    <w:rsid w:val="007739FF"/>
    <w:rsid w:val="007743FB"/>
    <w:rsid w:val="007749A4"/>
    <w:rsid w:val="00774A59"/>
    <w:rsid w:val="0077503C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166B"/>
    <w:rsid w:val="007816D3"/>
    <w:rsid w:val="00781719"/>
    <w:rsid w:val="00781EAB"/>
    <w:rsid w:val="00782174"/>
    <w:rsid w:val="007825E9"/>
    <w:rsid w:val="00782CAB"/>
    <w:rsid w:val="007833D9"/>
    <w:rsid w:val="0078347B"/>
    <w:rsid w:val="007835FE"/>
    <w:rsid w:val="00783D59"/>
    <w:rsid w:val="00784240"/>
    <w:rsid w:val="00784714"/>
    <w:rsid w:val="00784DF4"/>
    <w:rsid w:val="00784E37"/>
    <w:rsid w:val="00785730"/>
    <w:rsid w:val="00785739"/>
    <w:rsid w:val="0078581D"/>
    <w:rsid w:val="00786BED"/>
    <w:rsid w:val="00786D50"/>
    <w:rsid w:val="00786F37"/>
    <w:rsid w:val="00786FFC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2025"/>
    <w:rsid w:val="00792085"/>
    <w:rsid w:val="00792DE5"/>
    <w:rsid w:val="0079312E"/>
    <w:rsid w:val="00793181"/>
    <w:rsid w:val="00793386"/>
    <w:rsid w:val="00793842"/>
    <w:rsid w:val="00793BA8"/>
    <w:rsid w:val="00793DE5"/>
    <w:rsid w:val="00793EA2"/>
    <w:rsid w:val="0079525E"/>
    <w:rsid w:val="0079546F"/>
    <w:rsid w:val="00795938"/>
    <w:rsid w:val="00795CF5"/>
    <w:rsid w:val="00795E84"/>
    <w:rsid w:val="00795E9B"/>
    <w:rsid w:val="007961AF"/>
    <w:rsid w:val="00796B86"/>
    <w:rsid w:val="007975C6"/>
    <w:rsid w:val="00797C66"/>
    <w:rsid w:val="007A03E8"/>
    <w:rsid w:val="007A0A7D"/>
    <w:rsid w:val="007A0B20"/>
    <w:rsid w:val="007A1C72"/>
    <w:rsid w:val="007A2567"/>
    <w:rsid w:val="007A271E"/>
    <w:rsid w:val="007A2815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60F"/>
    <w:rsid w:val="007A56E8"/>
    <w:rsid w:val="007A5B18"/>
    <w:rsid w:val="007A69DD"/>
    <w:rsid w:val="007A6AEA"/>
    <w:rsid w:val="007A6DDF"/>
    <w:rsid w:val="007A6E2F"/>
    <w:rsid w:val="007A701E"/>
    <w:rsid w:val="007A74A7"/>
    <w:rsid w:val="007A78F9"/>
    <w:rsid w:val="007A7980"/>
    <w:rsid w:val="007A7A7D"/>
    <w:rsid w:val="007A7BA3"/>
    <w:rsid w:val="007B0050"/>
    <w:rsid w:val="007B0083"/>
    <w:rsid w:val="007B00A1"/>
    <w:rsid w:val="007B0224"/>
    <w:rsid w:val="007B06D1"/>
    <w:rsid w:val="007B120B"/>
    <w:rsid w:val="007B1B07"/>
    <w:rsid w:val="007B225A"/>
    <w:rsid w:val="007B3090"/>
    <w:rsid w:val="007B33BA"/>
    <w:rsid w:val="007B356A"/>
    <w:rsid w:val="007B35F5"/>
    <w:rsid w:val="007B3626"/>
    <w:rsid w:val="007B3713"/>
    <w:rsid w:val="007B412C"/>
    <w:rsid w:val="007B42A0"/>
    <w:rsid w:val="007B4781"/>
    <w:rsid w:val="007B47F5"/>
    <w:rsid w:val="007B4BBC"/>
    <w:rsid w:val="007B4C2F"/>
    <w:rsid w:val="007B4D41"/>
    <w:rsid w:val="007B4F5A"/>
    <w:rsid w:val="007B531D"/>
    <w:rsid w:val="007B5E27"/>
    <w:rsid w:val="007B65FD"/>
    <w:rsid w:val="007C01B9"/>
    <w:rsid w:val="007C04BB"/>
    <w:rsid w:val="007C0FCC"/>
    <w:rsid w:val="007C1915"/>
    <w:rsid w:val="007C1E96"/>
    <w:rsid w:val="007C209F"/>
    <w:rsid w:val="007C23E9"/>
    <w:rsid w:val="007C2490"/>
    <w:rsid w:val="007C3344"/>
    <w:rsid w:val="007C3528"/>
    <w:rsid w:val="007C39E3"/>
    <w:rsid w:val="007C3A0B"/>
    <w:rsid w:val="007C4945"/>
    <w:rsid w:val="007C4D6A"/>
    <w:rsid w:val="007C5163"/>
    <w:rsid w:val="007C53AF"/>
    <w:rsid w:val="007C5565"/>
    <w:rsid w:val="007C5B1A"/>
    <w:rsid w:val="007C609F"/>
    <w:rsid w:val="007C62E5"/>
    <w:rsid w:val="007C6499"/>
    <w:rsid w:val="007C6CF7"/>
    <w:rsid w:val="007C7463"/>
    <w:rsid w:val="007C7E91"/>
    <w:rsid w:val="007C7FFE"/>
    <w:rsid w:val="007D075F"/>
    <w:rsid w:val="007D0B38"/>
    <w:rsid w:val="007D157E"/>
    <w:rsid w:val="007D1A24"/>
    <w:rsid w:val="007D1BAC"/>
    <w:rsid w:val="007D2024"/>
    <w:rsid w:val="007D2CB6"/>
    <w:rsid w:val="007D2CB9"/>
    <w:rsid w:val="007D2E80"/>
    <w:rsid w:val="007D2E8A"/>
    <w:rsid w:val="007D376C"/>
    <w:rsid w:val="007D3FDC"/>
    <w:rsid w:val="007D435A"/>
    <w:rsid w:val="007D49E3"/>
    <w:rsid w:val="007D5CC5"/>
    <w:rsid w:val="007D5E61"/>
    <w:rsid w:val="007D6C10"/>
    <w:rsid w:val="007D6E7F"/>
    <w:rsid w:val="007D70A8"/>
    <w:rsid w:val="007D70C6"/>
    <w:rsid w:val="007D72D7"/>
    <w:rsid w:val="007D7B52"/>
    <w:rsid w:val="007D7FBA"/>
    <w:rsid w:val="007E0555"/>
    <w:rsid w:val="007E0BE9"/>
    <w:rsid w:val="007E0CAB"/>
    <w:rsid w:val="007E1167"/>
    <w:rsid w:val="007E1177"/>
    <w:rsid w:val="007E126D"/>
    <w:rsid w:val="007E1730"/>
    <w:rsid w:val="007E177D"/>
    <w:rsid w:val="007E2507"/>
    <w:rsid w:val="007E253F"/>
    <w:rsid w:val="007E304D"/>
    <w:rsid w:val="007E31B7"/>
    <w:rsid w:val="007E3725"/>
    <w:rsid w:val="007E3D3E"/>
    <w:rsid w:val="007E3DD7"/>
    <w:rsid w:val="007E404A"/>
    <w:rsid w:val="007E46D1"/>
    <w:rsid w:val="007E47D9"/>
    <w:rsid w:val="007E488D"/>
    <w:rsid w:val="007E4D79"/>
    <w:rsid w:val="007E58D8"/>
    <w:rsid w:val="007E63A7"/>
    <w:rsid w:val="007E6BE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7AB"/>
    <w:rsid w:val="007F5ACD"/>
    <w:rsid w:val="007F5FB5"/>
    <w:rsid w:val="007F6045"/>
    <w:rsid w:val="007F60D8"/>
    <w:rsid w:val="007F6A9E"/>
    <w:rsid w:val="007F6CD9"/>
    <w:rsid w:val="007F774C"/>
    <w:rsid w:val="007F7D4B"/>
    <w:rsid w:val="008006ED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078E2"/>
    <w:rsid w:val="00810546"/>
    <w:rsid w:val="00810560"/>
    <w:rsid w:val="00810824"/>
    <w:rsid w:val="008109E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6AB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880"/>
    <w:rsid w:val="00822B46"/>
    <w:rsid w:val="00823573"/>
    <w:rsid w:val="00823725"/>
    <w:rsid w:val="0082406F"/>
    <w:rsid w:val="00824745"/>
    <w:rsid w:val="00824ACE"/>
    <w:rsid w:val="00824C6A"/>
    <w:rsid w:val="00825A90"/>
    <w:rsid w:val="0082639A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3CC8"/>
    <w:rsid w:val="0084426A"/>
    <w:rsid w:val="00844554"/>
    <w:rsid w:val="00845E6B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13F5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468"/>
    <w:rsid w:val="00855904"/>
    <w:rsid w:val="00855925"/>
    <w:rsid w:val="00855D67"/>
    <w:rsid w:val="008561C7"/>
    <w:rsid w:val="00856255"/>
    <w:rsid w:val="00856EFA"/>
    <w:rsid w:val="00857A5C"/>
    <w:rsid w:val="00857C2A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986"/>
    <w:rsid w:val="00866BAC"/>
    <w:rsid w:val="0086776D"/>
    <w:rsid w:val="008679EE"/>
    <w:rsid w:val="00867EDB"/>
    <w:rsid w:val="00867F2A"/>
    <w:rsid w:val="008702B3"/>
    <w:rsid w:val="008706BB"/>
    <w:rsid w:val="008707E7"/>
    <w:rsid w:val="00870C74"/>
    <w:rsid w:val="00871231"/>
    <w:rsid w:val="008714D8"/>
    <w:rsid w:val="00873356"/>
    <w:rsid w:val="00873CB3"/>
    <w:rsid w:val="008748A3"/>
    <w:rsid w:val="00874BFD"/>
    <w:rsid w:val="0087512A"/>
    <w:rsid w:val="00875220"/>
    <w:rsid w:val="0087532D"/>
    <w:rsid w:val="00875547"/>
    <w:rsid w:val="00875972"/>
    <w:rsid w:val="00875AF0"/>
    <w:rsid w:val="00875F9A"/>
    <w:rsid w:val="008760D0"/>
    <w:rsid w:val="008760DA"/>
    <w:rsid w:val="008766F9"/>
    <w:rsid w:val="0087754B"/>
    <w:rsid w:val="00877B4A"/>
    <w:rsid w:val="00877EA1"/>
    <w:rsid w:val="0088080A"/>
    <w:rsid w:val="00880A26"/>
    <w:rsid w:val="00880BB5"/>
    <w:rsid w:val="00880DDD"/>
    <w:rsid w:val="00880DE8"/>
    <w:rsid w:val="008812C3"/>
    <w:rsid w:val="00881439"/>
    <w:rsid w:val="00881544"/>
    <w:rsid w:val="00881F34"/>
    <w:rsid w:val="0088205D"/>
    <w:rsid w:val="008825E9"/>
    <w:rsid w:val="0088268B"/>
    <w:rsid w:val="0088278F"/>
    <w:rsid w:val="00882882"/>
    <w:rsid w:val="00882E22"/>
    <w:rsid w:val="00882EF3"/>
    <w:rsid w:val="00883844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881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532"/>
    <w:rsid w:val="008959F0"/>
    <w:rsid w:val="00895DFA"/>
    <w:rsid w:val="008966E6"/>
    <w:rsid w:val="0089677B"/>
    <w:rsid w:val="008974E8"/>
    <w:rsid w:val="008975BD"/>
    <w:rsid w:val="00897ADF"/>
    <w:rsid w:val="00897AFB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921"/>
    <w:rsid w:val="008A2C7D"/>
    <w:rsid w:val="008A3F91"/>
    <w:rsid w:val="008A45A6"/>
    <w:rsid w:val="008A48EC"/>
    <w:rsid w:val="008A4E88"/>
    <w:rsid w:val="008A5CAF"/>
    <w:rsid w:val="008A6366"/>
    <w:rsid w:val="008A63FE"/>
    <w:rsid w:val="008A6992"/>
    <w:rsid w:val="008A6CC0"/>
    <w:rsid w:val="008A6D6F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51B"/>
    <w:rsid w:val="008B46C8"/>
    <w:rsid w:val="008B47A2"/>
    <w:rsid w:val="008B4D46"/>
    <w:rsid w:val="008B5991"/>
    <w:rsid w:val="008B5DFF"/>
    <w:rsid w:val="008B6203"/>
    <w:rsid w:val="008B6EFF"/>
    <w:rsid w:val="008B70B5"/>
    <w:rsid w:val="008B7DBE"/>
    <w:rsid w:val="008C00E1"/>
    <w:rsid w:val="008C02CF"/>
    <w:rsid w:val="008C049F"/>
    <w:rsid w:val="008C0608"/>
    <w:rsid w:val="008C0873"/>
    <w:rsid w:val="008C1136"/>
    <w:rsid w:val="008C117C"/>
    <w:rsid w:val="008C150A"/>
    <w:rsid w:val="008C1981"/>
    <w:rsid w:val="008C1A3F"/>
    <w:rsid w:val="008C247F"/>
    <w:rsid w:val="008C2684"/>
    <w:rsid w:val="008C30F8"/>
    <w:rsid w:val="008C3B93"/>
    <w:rsid w:val="008C3D3F"/>
    <w:rsid w:val="008C3F7C"/>
    <w:rsid w:val="008C41F4"/>
    <w:rsid w:val="008C425A"/>
    <w:rsid w:val="008C4B9F"/>
    <w:rsid w:val="008C4CAF"/>
    <w:rsid w:val="008C53F4"/>
    <w:rsid w:val="008C5535"/>
    <w:rsid w:val="008C5693"/>
    <w:rsid w:val="008C5D4A"/>
    <w:rsid w:val="008C63E8"/>
    <w:rsid w:val="008C66A4"/>
    <w:rsid w:val="008C7294"/>
    <w:rsid w:val="008C75D7"/>
    <w:rsid w:val="008C789D"/>
    <w:rsid w:val="008C7B63"/>
    <w:rsid w:val="008D088D"/>
    <w:rsid w:val="008D1280"/>
    <w:rsid w:val="008D12EF"/>
    <w:rsid w:val="008D1711"/>
    <w:rsid w:val="008D1A92"/>
    <w:rsid w:val="008D1EC3"/>
    <w:rsid w:val="008D2572"/>
    <w:rsid w:val="008D2F4D"/>
    <w:rsid w:val="008D5763"/>
    <w:rsid w:val="008D627D"/>
    <w:rsid w:val="008D64AB"/>
    <w:rsid w:val="008D653F"/>
    <w:rsid w:val="008D6D76"/>
    <w:rsid w:val="008D796B"/>
    <w:rsid w:val="008D7AAF"/>
    <w:rsid w:val="008E0435"/>
    <w:rsid w:val="008E0BE6"/>
    <w:rsid w:val="008E0C8B"/>
    <w:rsid w:val="008E0EB4"/>
    <w:rsid w:val="008E119A"/>
    <w:rsid w:val="008E14A1"/>
    <w:rsid w:val="008E18BC"/>
    <w:rsid w:val="008E1E0B"/>
    <w:rsid w:val="008E1E6F"/>
    <w:rsid w:val="008E1E79"/>
    <w:rsid w:val="008E2434"/>
    <w:rsid w:val="008E2843"/>
    <w:rsid w:val="008E314B"/>
    <w:rsid w:val="008E416A"/>
    <w:rsid w:val="008E431B"/>
    <w:rsid w:val="008E45BE"/>
    <w:rsid w:val="008E4664"/>
    <w:rsid w:val="008E48F3"/>
    <w:rsid w:val="008E4A70"/>
    <w:rsid w:val="008E4DAD"/>
    <w:rsid w:val="008E528B"/>
    <w:rsid w:val="008E5F40"/>
    <w:rsid w:val="008E62CA"/>
    <w:rsid w:val="008E6872"/>
    <w:rsid w:val="008E6CFA"/>
    <w:rsid w:val="008E6F79"/>
    <w:rsid w:val="008E739A"/>
    <w:rsid w:val="008E74B0"/>
    <w:rsid w:val="008E7E81"/>
    <w:rsid w:val="008F049F"/>
    <w:rsid w:val="008F07A2"/>
    <w:rsid w:val="008F0840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D62"/>
    <w:rsid w:val="008F5FF2"/>
    <w:rsid w:val="008F68C9"/>
    <w:rsid w:val="008F7379"/>
    <w:rsid w:val="008F7F26"/>
    <w:rsid w:val="00900350"/>
    <w:rsid w:val="009014DB"/>
    <w:rsid w:val="00901A1D"/>
    <w:rsid w:val="00901E3C"/>
    <w:rsid w:val="009020F3"/>
    <w:rsid w:val="0090227B"/>
    <w:rsid w:val="00902714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230"/>
    <w:rsid w:val="009058C1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1A1"/>
    <w:rsid w:val="00911221"/>
    <w:rsid w:val="00911BE9"/>
    <w:rsid w:val="00912A2C"/>
    <w:rsid w:val="00912FA9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33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396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7A1"/>
    <w:rsid w:val="0094081A"/>
    <w:rsid w:val="009408E0"/>
    <w:rsid w:val="00940928"/>
    <w:rsid w:val="00940C1D"/>
    <w:rsid w:val="0094139F"/>
    <w:rsid w:val="009413F4"/>
    <w:rsid w:val="00941D01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3FD"/>
    <w:rsid w:val="0095279C"/>
    <w:rsid w:val="00952A53"/>
    <w:rsid w:val="00952E7D"/>
    <w:rsid w:val="00954621"/>
    <w:rsid w:val="00954D61"/>
    <w:rsid w:val="00955640"/>
    <w:rsid w:val="00955CB0"/>
    <w:rsid w:val="00956278"/>
    <w:rsid w:val="009570AE"/>
    <w:rsid w:val="00957E3B"/>
    <w:rsid w:val="00957ECB"/>
    <w:rsid w:val="009600DB"/>
    <w:rsid w:val="009606F5"/>
    <w:rsid w:val="00960C89"/>
    <w:rsid w:val="009621F4"/>
    <w:rsid w:val="009621FE"/>
    <w:rsid w:val="0096269C"/>
    <w:rsid w:val="00962B9E"/>
    <w:rsid w:val="00962DE0"/>
    <w:rsid w:val="0096304A"/>
    <w:rsid w:val="009630CA"/>
    <w:rsid w:val="009633D4"/>
    <w:rsid w:val="00963626"/>
    <w:rsid w:val="00963852"/>
    <w:rsid w:val="00963CF0"/>
    <w:rsid w:val="009645A0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1359"/>
    <w:rsid w:val="00972433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0D17"/>
    <w:rsid w:val="00981583"/>
    <w:rsid w:val="00981612"/>
    <w:rsid w:val="0098195C"/>
    <w:rsid w:val="00981AF2"/>
    <w:rsid w:val="00981FD1"/>
    <w:rsid w:val="009821D4"/>
    <w:rsid w:val="009828BE"/>
    <w:rsid w:val="009829BB"/>
    <w:rsid w:val="00982AB0"/>
    <w:rsid w:val="00982C0A"/>
    <w:rsid w:val="00982CB4"/>
    <w:rsid w:val="00982F99"/>
    <w:rsid w:val="00983ACB"/>
    <w:rsid w:val="00984108"/>
    <w:rsid w:val="009841C6"/>
    <w:rsid w:val="009845AB"/>
    <w:rsid w:val="0098499E"/>
    <w:rsid w:val="00984BBF"/>
    <w:rsid w:val="00985457"/>
    <w:rsid w:val="009856B9"/>
    <w:rsid w:val="00985873"/>
    <w:rsid w:val="00985964"/>
    <w:rsid w:val="00985BDB"/>
    <w:rsid w:val="00985FE1"/>
    <w:rsid w:val="0098654D"/>
    <w:rsid w:val="00986762"/>
    <w:rsid w:val="0098711A"/>
    <w:rsid w:val="00987282"/>
    <w:rsid w:val="00987ABA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7A"/>
    <w:rsid w:val="009935E2"/>
    <w:rsid w:val="00993B61"/>
    <w:rsid w:val="00993BE9"/>
    <w:rsid w:val="00993F02"/>
    <w:rsid w:val="009944EC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608"/>
    <w:rsid w:val="009A0858"/>
    <w:rsid w:val="009A098F"/>
    <w:rsid w:val="009A1493"/>
    <w:rsid w:val="009A1F37"/>
    <w:rsid w:val="009A2063"/>
    <w:rsid w:val="009A2443"/>
    <w:rsid w:val="009A26E1"/>
    <w:rsid w:val="009A2DC6"/>
    <w:rsid w:val="009A2FA8"/>
    <w:rsid w:val="009A34BF"/>
    <w:rsid w:val="009A3C07"/>
    <w:rsid w:val="009A3F47"/>
    <w:rsid w:val="009A4065"/>
    <w:rsid w:val="009A41F2"/>
    <w:rsid w:val="009A45F9"/>
    <w:rsid w:val="009A4624"/>
    <w:rsid w:val="009A4E3F"/>
    <w:rsid w:val="009A54E1"/>
    <w:rsid w:val="009A565A"/>
    <w:rsid w:val="009A5764"/>
    <w:rsid w:val="009A667D"/>
    <w:rsid w:val="009A6C87"/>
    <w:rsid w:val="009A70F1"/>
    <w:rsid w:val="009A712D"/>
    <w:rsid w:val="009A755C"/>
    <w:rsid w:val="009A7F46"/>
    <w:rsid w:val="009B0686"/>
    <w:rsid w:val="009B097A"/>
    <w:rsid w:val="009B10EF"/>
    <w:rsid w:val="009B187A"/>
    <w:rsid w:val="009B1FC8"/>
    <w:rsid w:val="009B218B"/>
    <w:rsid w:val="009B223B"/>
    <w:rsid w:val="009B27B8"/>
    <w:rsid w:val="009B2A22"/>
    <w:rsid w:val="009B2AB7"/>
    <w:rsid w:val="009B3534"/>
    <w:rsid w:val="009B356B"/>
    <w:rsid w:val="009B363A"/>
    <w:rsid w:val="009B3CC8"/>
    <w:rsid w:val="009B3D1E"/>
    <w:rsid w:val="009B3EFE"/>
    <w:rsid w:val="009B4154"/>
    <w:rsid w:val="009B4A5F"/>
    <w:rsid w:val="009B4CBA"/>
    <w:rsid w:val="009B57E4"/>
    <w:rsid w:val="009B6809"/>
    <w:rsid w:val="009B69B6"/>
    <w:rsid w:val="009B6A2F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375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028"/>
    <w:rsid w:val="009D14F3"/>
    <w:rsid w:val="009D1826"/>
    <w:rsid w:val="009D1C08"/>
    <w:rsid w:val="009D2047"/>
    <w:rsid w:val="009D2193"/>
    <w:rsid w:val="009D221D"/>
    <w:rsid w:val="009D257B"/>
    <w:rsid w:val="009D3165"/>
    <w:rsid w:val="009D372D"/>
    <w:rsid w:val="009D395E"/>
    <w:rsid w:val="009D3D40"/>
    <w:rsid w:val="009D450C"/>
    <w:rsid w:val="009D49D9"/>
    <w:rsid w:val="009D4B3A"/>
    <w:rsid w:val="009D595F"/>
    <w:rsid w:val="009D5ABE"/>
    <w:rsid w:val="009D5BE7"/>
    <w:rsid w:val="009D7254"/>
    <w:rsid w:val="009D730E"/>
    <w:rsid w:val="009D7570"/>
    <w:rsid w:val="009D7D68"/>
    <w:rsid w:val="009D7E2A"/>
    <w:rsid w:val="009E033E"/>
    <w:rsid w:val="009E0455"/>
    <w:rsid w:val="009E0CFE"/>
    <w:rsid w:val="009E0EF2"/>
    <w:rsid w:val="009E0F93"/>
    <w:rsid w:val="009E1184"/>
    <w:rsid w:val="009E2262"/>
    <w:rsid w:val="009E244D"/>
    <w:rsid w:val="009E2716"/>
    <w:rsid w:val="009E28EA"/>
    <w:rsid w:val="009E38C9"/>
    <w:rsid w:val="009E3B85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31DB"/>
    <w:rsid w:val="009F37EB"/>
    <w:rsid w:val="009F56FD"/>
    <w:rsid w:val="009F60C3"/>
    <w:rsid w:val="009F60E0"/>
    <w:rsid w:val="009F6230"/>
    <w:rsid w:val="009F68EB"/>
    <w:rsid w:val="009F6B3B"/>
    <w:rsid w:val="009F74A0"/>
    <w:rsid w:val="009F79B0"/>
    <w:rsid w:val="009F7A25"/>
    <w:rsid w:val="00A004C2"/>
    <w:rsid w:val="00A00CA4"/>
    <w:rsid w:val="00A01000"/>
    <w:rsid w:val="00A018C2"/>
    <w:rsid w:val="00A019B4"/>
    <w:rsid w:val="00A01C74"/>
    <w:rsid w:val="00A01F58"/>
    <w:rsid w:val="00A023B3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14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A3"/>
    <w:rsid w:val="00A130EF"/>
    <w:rsid w:val="00A13368"/>
    <w:rsid w:val="00A13DA7"/>
    <w:rsid w:val="00A14486"/>
    <w:rsid w:val="00A1495C"/>
    <w:rsid w:val="00A14E1A"/>
    <w:rsid w:val="00A14FB7"/>
    <w:rsid w:val="00A1565F"/>
    <w:rsid w:val="00A16194"/>
    <w:rsid w:val="00A165FD"/>
    <w:rsid w:val="00A16DBB"/>
    <w:rsid w:val="00A16EC3"/>
    <w:rsid w:val="00A16F51"/>
    <w:rsid w:val="00A2084D"/>
    <w:rsid w:val="00A222B0"/>
    <w:rsid w:val="00A22364"/>
    <w:rsid w:val="00A22521"/>
    <w:rsid w:val="00A225F4"/>
    <w:rsid w:val="00A22AE7"/>
    <w:rsid w:val="00A22AF7"/>
    <w:rsid w:val="00A22D0B"/>
    <w:rsid w:val="00A22ED6"/>
    <w:rsid w:val="00A23463"/>
    <w:rsid w:val="00A23AA2"/>
    <w:rsid w:val="00A248E1"/>
    <w:rsid w:val="00A249F5"/>
    <w:rsid w:val="00A24B9A"/>
    <w:rsid w:val="00A24BC4"/>
    <w:rsid w:val="00A2540E"/>
    <w:rsid w:val="00A2559C"/>
    <w:rsid w:val="00A2599B"/>
    <w:rsid w:val="00A25C45"/>
    <w:rsid w:val="00A25DD7"/>
    <w:rsid w:val="00A260BF"/>
    <w:rsid w:val="00A26884"/>
    <w:rsid w:val="00A26DAC"/>
    <w:rsid w:val="00A3022F"/>
    <w:rsid w:val="00A3028C"/>
    <w:rsid w:val="00A30680"/>
    <w:rsid w:val="00A310B6"/>
    <w:rsid w:val="00A310E8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9BF"/>
    <w:rsid w:val="00A35F2B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7A5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159"/>
    <w:rsid w:val="00A46304"/>
    <w:rsid w:val="00A4655C"/>
    <w:rsid w:val="00A46ADB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2775"/>
    <w:rsid w:val="00A54582"/>
    <w:rsid w:val="00A54902"/>
    <w:rsid w:val="00A55A7F"/>
    <w:rsid w:val="00A55ABB"/>
    <w:rsid w:val="00A56FEF"/>
    <w:rsid w:val="00A57297"/>
    <w:rsid w:val="00A57367"/>
    <w:rsid w:val="00A57634"/>
    <w:rsid w:val="00A57A9C"/>
    <w:rsid w:val="00A57D0F"/>
    <w:rsid w:val="00A57E0A"/>
    <w:rsid w:val="00A57E51"/>
    <w:rsid w:val="00A57FB1"/>
    <w:rsid w:val="00A606B0"/>
    <w:rsid w:val="00A60BC0"/>
    <w:rsid w:val="00A619E4"/>
    <w:rsid w:val="00A61E35"/>
    <w:rsid w:val="00A627F6"/>
    <w:rsid w:val="00A62CD3"/>
    <w:rsid w:val="00A62D8C"/>
    <w:rsid w:val="00A638BB"/>
    <w:rsid w:val="00A641EA"/>
    <w:rsid w:val="00A64BB1"/>
    <w:rsid w:val="00A64E8B"/>
    <w:rsid w:val="00A65055"/>
    <w:rsid w:val="00A65087"/>
    <w:rsid w:val="00A656B0"/>
    <w:rsid w:val="00A657C3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CFC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2C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244"/>
    <w:rsid w:val="00A83757"/>
    <w:rsid w:val="00A8389E"/>
    <w:rsid w:val="00A83AA6"/>
    <w:rsid w:val="00A84B7E"/>
    <w:rsid w:val="00A851B7"/>
    <w:rsid w:val="00A85742"/>
    <w:rsid w:val="00A85A4E"/>
    <w:rsid w:val="00A85F7F"/>
    <w:rsid w:val="00A86377"/>
    <w:rsid w:val="00A8667E"/>
    <w:rsid w:val="00A86765"/>
    <w:rsid w:val="00A8781E"/>
    <w:rsid w:val="00A87C35"/>
    <w:rsid w:val="00A90790"/>
    <w:rsid w:val="00A908FB"/>
    <w:rsid w:val="00A90B3D"/>
    <w:rsid w:val="00A9197B"/>
    <w:rsid w:val="00A92498"/>
    <w:rsid w:val="00A9292C"/>
    <w:rsid w:val="00A92BBA"/>
    <w:rsid w:val="00A92CBA"/>
    <w:rsid w:val="00A93263"/>
    <w:rsid w:val="00A93D27"/>
    <w:rsid w:val="00A94485"/>
    <w:rsid w:val="00A94BF3"/>
    <w:rsid w:val="00A94CFE"/>
    <w:rsid w:val="00A94FFE"/>
    <w:rsid w:val="00A9508B"/>
    <w:rsid w:val="00A950ED"/>
    <w:rsid w:val="00A95156"/>
    <w:rsid w:val="00A9581C"/>
    <w:rsid w:val="00A9612D"/>
    <w:rsid w:val="00A96248"/>
    <w:rsid w:val="00A96998"/>
    <w:rsid w:val="00A972D3"/>
    <w:rsid w:val="00A97415"/>
    <w:rsid w:val="00A974AA"/>
    <w:rsid w:val="00A97F44"/>
    <w:rsid w:val="00AA043E"/>
    <w:rsid w:val="00AA067E"/>
    <w:rsid w:val="00AA1804"/>
    <w:rsid w:val="00AA1891"/>
    <w:rsid w:val="00AA2BFF"/>
    <w:rsid w:val="00AA3032"/>
    <w:rsid w:val="00AA459D"/>
    <w:rsid w:val="00AA4B54"/>
    <w:rsid w:val="00AA51F3"/>
    <w:rsid w:val="00AA5691"/>
    <w:rsid w:val="00AA5749"/>
    <w:rsid w:val="00AA66B1"/>
    <w:rsid w:val="00AA7383"/>
    <w:rsid w:val="00AA7855"/>
    <w:rsid w:val="00AA7E88"/>
    <w:rsid w:val="00AB04B4"/>
    <w:rsid w:val="00AB06F1"/>
    <w:rsid w:val="00AB0866"/>
    <w:rsid w:val="00AB112E"/>
    <w:rsid w:val="00AB187B"/>
    <w:rsid w:val="00AB2150"/>
    <w:rsid w:val="00AB28F9"/>
    <w:rsid w:val="00AB2A77"/>
    <w:rsid w:val="00AB2C70"/>
    <w:rsid w:val="00AB2D16"/>
    <w:rsid w:val="00AB2F9B"/>
    <w:rsid w:val="00AB2FB2"/>
    <w:rsid w:val="00AB3379"/>
    <w:rsid w:val="00AB3C32"/>
    <w:rsid w:val="00AB3C3D"/>
    <w:rsid w:val="00AB3E88"/>
    <w:rsid w:val="00AB4719"/>
    <w:rsid w:val="00AB48B3"/>
    <w:rsid w:val="00AB5107"/>
    <w:rsid w:val="00AB52E7"/>
    <w:rsid w:val="00AB5AAF"/>
    <w:rsid w:val="00AB5DB4"/>
    <w:rsid w:val="00AB5EEF"/>
    <w:rsid w:val="00AB5F0F"/>
    <w:rsid w:val="00AB627D"/>
    <w:rsid w:val="00AB635B"/>
    <w:rsid w:val="00AB6D96"/>
    <w:rsid w:val="00AB771E"/>
    <w:rsid w:val="00AB7A6F"/>
    <w:rsid w:val="00AB7B7C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314"/>
    <w:rsid w:val="00AC446B"/>
    <w:rsid w:val="00AC4C97"/>
    <w:rsid w:val="00AC5773"/>
    <w:rsid w:val="00AC6666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2CB5"/>
    <w:rsid w:val="00AD30C4"/>
    <w:rsid w:val="00AD3BE3"/>
    <w:rsid w:val="00AD3E64"/>
    <w:rsid w:val="00AD404C"/>
    <w:rsid w:val="00AD4315"/>
    <w:rsid w:val="00AD4706"/>
    <w:rsid w:val="00AD47CC"/>
    <w:rsid w:val="00AD481E"/>
    <w:rsid w:val="00AD4B5A"/>
    <w:rsid w:val="00AD554D"/>
    <w:rsid w:val="00AD6106"/>
    <w:rsid w:val="00AD6380"/>
    <w:rsid w:val="00AD6544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5B8"/>
    <w:rsid w:val="00AE3C45"/>
    <w:rsid w:val="00AE43BB"/>
    <w:rsid w:val="00AE4520"/>
    <w:rsid w:val="00AE4DC7"/>
    <w:rsid w:val="00AE5681"/>
    <w:rsid w:val="00AE5834"/>
    <w:rsid w:val="00AE584A"/>
    <w:rsid w:val="00AE6701"/>
    <w:rsid w:val="00AE67EF"/>
    <w:rsid w:val="00AE6818"/>
    <w:rsid w:val="00AE6824"/>
    <w:rsid w:val="00AE6930"/>
    <w:rsid w:val="00AE69E3"/>
    <w:rsid w:val="00AE6B12"/>
    <w:rsid w:val="00AE6C0A"/>
    <w:rsid w:val="00AE6DCA"/>
    <w:rsid w:val="00AE7047"/>
    <w:rsid w:val="00AF0D0F"/>
    <w:rsid w:val="00AF1C12"/>
    <w:rsid w:val="00AF1FEC"/>
    <w:rsid w:val="00AF2783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4A5"/>
    <w:rsid w:val="00AF6DD9"/>
    <w:rsid w:val="00AF7504"/>
    <w:rsid w:val="00AF7548"/>
    <w:rsid w:val="00AF7A4C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337C"/>
    <w:rsid w:val="00B04383"/>
    <w:rsid w:val="00B04A08"/>
    <w:rsid w:val="00B05327"/>
    <w:rsid w:val="00B05A97"/>
    <w:rsid w:val="00B062A4"/>
    <w:rsid w:val="00B070F5"/>
    <w:rsid w:val="00B072AD"/>
    <w:rsid w:val="00B1022F"/>
    <w:rsid w:val="00B107A5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2D2"/>
    <w:rsid w:val="00B134AC"/>
    <w:rsid w:val="00B135A9"/>
    <w:rsid w:val="00B13B22"/>
    <w:rsid w:val="00B14536"/>
    <w:rsid w:val="00B14CA1"/>
    <w:rsid w:val="00B158B9"/>
    <w:rsid w:val="00B15CCE"/>
    <w:rsid w:val="00B15D55"/>
    <w:rsid w:val="00B162A9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845"/>
    <w:rsid w:val="00B2192F"/>
    <w:rsid w:val="00B21BD8"/>
    <w:rsid w:val="00B21C35"/>
    <w:rsid w:val="00B22000"/>
    <w:rsid w:val="00B2211F"/>
    <w:rsid w:val="00B22676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1D"/>
    <w:rsid w:val="00B26D3E"/>
    <w:rsid w:val="00B26FA3"/>
    <w:rsid w:val="00B27118"/>
    <w:rsid w:val="00B27CA7"/>
    <w:rsid w:val="00B27D78"/>
    <w:rsid w:val="00B302B5"/>
    <w:rsid w:val="00B3030A"/>
    <w:rsid w:val="00B304C3"/>
    <w:rsid w:val="00B30705"/>
    <w:rsid w:val="00B308E8"/>
    <w:rsid w:val="00B30B3C"/>
    <w:rsid w:val="00B31502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AB5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913"/>
    <w:rsid w:val="00B42B2B"/>
    <w:rsid w:val="00B42DF6"/>
    <w:rsid w:val="00B4374C"/>
    <w:rsid w:val="00B43F19"/>
    <w:rsid w:val="00B4402B"/>
    <w:rsid w:val="00B44796"/>
    <w:rsid w:val="00B458A3"/>
    <w:rsid w:val="00B45AEA"/>
    <w:rsid w:val="00B45AF3"/>
    <w:rsid w:val="00B45C3A"/>
    <w:rsid w:val="00B45D74"/>
    <w:rsid w:val="00B45F1A"/>
    <w:rsid w:val="00B4604A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706"/>
    <w:rsid w:val="00B53851"/>
    <w:rsid w:val="00B53886"/>
    <w:rsid w:val="00B5393F"/>
    <w:rsid w:val="00B539DC"/>
    <w:rsid w:val="00B53C61"/>
    <w:rsid w:val="00B53E5D"/>
    <w:rsid w:val="00B54ED2"/>
    <w:rsid w:val="00B56153"/>
    <w:rsid w:val="00B5796D"/>
    <w:rsid w:val="00B57A82"/>
    <w:rsid w:val="00B6011A"/>
    <w:rsid w:val="00B6085C"/>
    <w:rsid w:val="00B6183E"/>
    <w:rsid w:val="00B62621"/>
    <w:rsid w:val="00B62D0E"/>
    <w:rsid w:val="00B634A6"/>
    <w:rsid w:val="00B6375E"/>
    <w:rsid w:val="00B638A4"/>
    <w:rsid w:val="00B640AA"/>
    <w:rsid w:val="00B64816"/>
    <w:rsid w:val="00B64CC5"/>
    <w:rsid w:val="00B64D42"/>
    <w:rsid w:val="00B65219"/>
    <w:rsid w:val="00B659E9"/>
    <w:rsid w:val="00B65CF1"/>
    <w:rsid w:val="00B6617F"/>
    <w:rsid w:val="00B664F3"/>
    <w:rsid w:val="00B6658C"/>
    <w:rsid w:val="00B666A9"/>
    <w:rsid w:val="00B6690F"/>
    <w:rsid w:val="00B66FBB"/>
    <w:rsid w:val="00B670F0"/>
    <w:rsid w:val="00B67103"/>
    <w:rsid w:val="00B67AA5"/>
    <w:rsid w:val="00B67D8D"/>
    <w:rsid w:val="00B67E8F"/>
    <w:rsid w:val="00B70724"/>
    <w:rsid w:val="00B70CD8"/>
    <w:rsid w:val="00B7120A"/>
    <w:rsid w:val="00B71439"/>
    <w:rsid w:val="00B71768"/>
    <w:rsid w:val="00B720E2"/>
    <w:rsid w:val="00B7224B"/>
    <w:rsid w:val="00B724F0"/>
    <w:rsid w:val="00B72715"/>
    <w:rsid w:val="00B72734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E1"/>
    <w:rsid w:val="00B827F3"/>
    <w:rsid w:val="00B82A62"/>
    <w:rsid w:val="00B82B71"/>
    <w:rsid w:val="00B83785"/>
    <w:rsid w:val="00B83EF5"/>
    <w:rsid w:val="00B83FF9"/>
    <w:rsid w:val="00B8402D"/>
    <w:rsid w:val="00B84B12"/>
    <w:rsid w:val="00B84E18"/>
    <w:rsid w:val="00B85262"/>
    <w:rsid w:val="00B85657"/>
    <w:rsid w:val="00B8573E"/>
    <w:rsid w:val="00B866FB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5A6"/>
    <w:rsid w:val="00B90660"/>
    <w:rsid w:val="00B90776"/>
    <w:rsid w:val="00B908CA"/>
    <w:rsid w:val="00B91A01"/>
    <w:rsid w:val="00B927B8"/>
    <w:rsid w:val="00B92F7E"/>
    <w:rsid w:val="00B93009"/>
    <w:rsid w:val="00B93C75"/>
    <w:rsid w:val="00B948CD"/>
    <w:rsid w:val="00B94DB1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2810"/>
    <w:rsid w:val="00BA416B"/>
    <w:rsid w:val="00BA4187"/>
    <w:rsid w:val="00BA42F0"/>
    <w:rsid w:val="00BA472D"/>
    <w:rsid w:val="00BA4BA3"/>
    <w:rsid w:val="00BA4BF5"/>
    <w:rsid w:val="00BA4C4A"/>
    <w:rsid w:val="00BA507E"/>
    <w:rsid w:val="00BA5455"/>
    <w:rsid w:val="00BA5D0D"/>
    <w:rsid w:val="00BA5E9B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0E4D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6B29"/>
    <w:rsid w:val="00BB7024"/>
    <w:rsid w:val="00BC0379"/>
    <w:rsid w:val="00BC043D"/>
    <w:rsid w:val="00BC07A3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5486"/>
    <w:rsid w:val="00BC6363"/>
    <w:rsid w:val="00BC64EA"/>
    <w:rsid w:val="00BC71B3"/>
    <w:rsid w:val="00BC745F"/>
    <w:rsid w:val="00BC756D"/>
    <w:rsid w:val="00BC771C"/>
    <w:rsid w:val="00BC777F"/>
    <w:rsid w:val="00BC7AC7"/>
    <w:rsid w:val="00BD0970"/>
    <w:rsid w:val="00BD157C"/>
    <w:rsid w:val="00BD170D"/>
    <w:rsid w:val="00BD1B71"/>
    <w:rsid w:val="00BD1BD5"/>
    <w:rsid w:val="00BD1C49"/>
    <w:rsid w:val="00BD1CB0"/>
    <w:rsid w:val="00BD1DBC"/>
    <w:rsid w:val="00BD27A0"/>
    <w:rsid w:val="00BD2CD7"/>
    <w:rsid w:val="00BD30EC"/>
    <w:rsid w:val="00BD3866"/>
    <w:rsid w:val="00BD458E"/>
    <w:rsid w:val="00BD6032"/>
    <w:rsid w:val="00BD61BF"/>
    <w:rsid w:val="00BD6341"/>
    <w:rsid w:val="00BD74F4"/>
    <w:rsid w:val="00BD77EA"/>
    <w:rsid w:val="00BD7D9E"/>
    <w:rsid w:val="00BE00A3"/>
    <w:rsid w:val="00BE0141"/>
    <w:rsid w:val="00BE0C56"/>
    <w:rsid w:val="00BE1558"/>
    <w:rsid w:val="00BE1B75"/>
    <w:rsid w:val="00BE2292"/>
    <w:rsid w:val="00BE273B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0A18"/>
    <w:rsid w:val="00C0245F"/>
    <w:rsid w:val="00C02B46"/>
    <w:rsid w:val="00C03B06"/>
    <w:rsid w:val="00C03B92"/>
    <w:rsid w:val="00C03C2A"/>
    <w:rsid w:val="00C03DA6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1108"/>
    <w:rsid w:val="00C111D2"/>
    <w:rsid w:val="00C11BE9"/>
    <w:rsid w:val="00C11DA4"/>
    <w:rsid w:val="00C124FF"/>
    <w:rsid w:val="00C12577"/>
    <w:rsid w:val="00C12743"/>
    <w:rsid w:val="00C12AED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23DD"/>
    <w:rsid w:val="00C22A27"/>
    <w:rsid w:val="00C23950"/>
    <w:rsid w:val="00C2397B"/>
    <w:rsid w:val="00C251DA"/>
    <w:rsid w:val="00C26307"/>
    <w:rsid w:val="00C2676F"/>
    <w:rsid w:val="00C2692C"/>
    <w:rsid w:val="00C26F4D"/>
    <w:rsid w:val="00C27058"/>
    <w:rsid w:val="00C2706E"/>
    <w:rsid w:val="00C27366"/>
    <w:rsid w:val="00C30181"/>
    <w:rsid w:val="00C3140C"/>
    <w:rsid w:val="00C3189D"/>
    <w:rsid w:val="00C31A5A"/>
    <w:rsid w:val="00C31FC2"/>
    <w:rsid w:val="00C3223C"/>
    <w:rsid w:val="00C32BB3"/>
    <w:rsid w:val="00C32C46"/>
    <w:rsid w:val="00C33845"/>
    <w:rsid w:val="00C33B13"/>
    <w:rsid w:val="00C34B24"/>
    <w:rsid w:val="00C34DF2"/>
    <w:rsid w:val="00C35510"/>
    <w:rsid w:val="00C35955"/>
    <w:rsid w:val="00C35BC9"/>
    <w:rsid w:val="00C36AF8"/>
    <w:rsid w:val="00C37395"/>
    <w:rsid w:val="00C3743D"/>
    <w:rsid w:val="00C3769D"/>
    <w:rsid w:val="00C40BBB"/>
    <w:rsid w:val="00C40C82"/>
    <w:rsid w:val="00C40DF7"/>
    <w:rsid w:val="00C41011"/>
    <w:rsid w:val="00C41103"/>
    <w:rsid w:val="00C412E1"/>
    <w:rsid w:val="00C416A2"/>
    <w:rsid w:val="00C41A60"/>
    <w:rsid w:val="00C42778"/>
    <w:rsid w:val="00C429B2"/>
    <w:rsid w:val="00C4300C"/>
    <w:rsid w:val="00C44704"/>
    <w:rsid w:val="00C44D21"/>
    <w:rsid w:val="00C45068"/>
    <w:rsid w:val="00C4541F"/>
    <w:rsid w:val="00C454A1"/>
    <w:rsid w:val="00C45931"/>
    <w:rsid w:val="00C45C12"/>
    <w:rsid w:val="00C46095"/>
    <w:rsid w:val="00C463A9"/>
    <w:rsid w:val="00C46E09"/>
    <w:rsid w:val="00C46F6E"/>
    <w:rsid w:val="00C4704B"/>
    <w:rsid w:val="00C475A1"/>
    <w:rsid w:val="00C47897"/>
    <w:rsid w:val="00C47989"/>
    <w:rsid w:val="00C47D20"/>
    <w:rsid w:val="00C5083C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619"/>
    <w:rsid w:val="00C53793"/>
    <w:rsid w:val="00C5387C"/>
    <w:rsid w:val="00C53E21"/>
    <w:rsid w:val="00C53E67"/>
    <w:rsid w:val="00C54168"/>
    <w:rsid w:val="00C541BB"/>
    <w:rsid w:val="00C54251"/>
    <w:rsid w:val="00C543F5"/>
    <w:rsid w:val="00C54E9A"/>
    <w:rsid w:val="00C55689"/>
    <w:rsid w:val="00C55837"/>
    <w:rsid w:val="00C55BB4"/>
    <w:rsid w:val="00C55C5B"/>
    <w:rsid w:val="00C565ED"/>
    <w:rsid w:val="00C56EE8"/>
    <w:rsid w:val="00C56F4D"/>
    <w:rsid w:val="00C574AB"/>
    <w:rsid w:val="00C575AA"/>
    <w:rsid w:val="00C5788D"/>
    <w:rsid w:val="00C57C60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6FAC"/>
    <w:rsid w:val="00C672CE"/>
    <w:rsid w:val="00C677E0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5DD"/>
    <w:rsid w:val="00C72ABA"/>
    <w:rsid w:val="00C72EAB"/>
    <w:rsid w:val="00C73C1F"/>
    <w:rsid w:val="00C7421F"/>
    <w:rsid w:val="00C7578D"/>
    <w:rsid w:val="00C75A02"/>
    <w:rsid w:val="00C75A60"/>
    <w:rsid w:val="00C75C92"/>
    <w:rsid w:val="00C75CE7"/>
    <w:rsid w:val="00C76356"/>
    <w:rsid w:val="00C76526"/>
    <w:rsid w:val="00C766EE"/>
    <w:rsid w:val="00C77152"/>
    <w:rsid w:val="00C7790E"/>
    <w:rsid w:val="00C804B8"/>
    <w:rsid w:val="00C80C1F"/>
    <w:rsid w:val="00C8173E"/>
    <w:rsid w:val="00C819B9"/>
    <w:rsid w:val="00C825EE"/>
    <w:rsid w:val="00C825FF"/>
    <w:rsid w:val="00C83FB2"/>
    <w:rsid w:val="00C84522"/>
    <w:rsid w:val="00C849E0"/>
    <w:rsid w:val="00C84F8C"/>
    <w:rsid w:val="00C85353"/>
    <w:rsid w:val="00C856EE"/>
    <w:rsid w:val="00C87329"/>
    <w:rsid w:val="00C873CA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4827"/>
    <w:rsid w:val="00C951F3"/>
    <w:rsid w:val="00C95291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87D"/>
    <w:rsid w:val="00CA0BEE"/>
    <w:rsid w:val="00CA1B02"/>
    <w:rsid w:val="00CA2201"/>
    <w:rsid w:val="00CA232A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346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30B"/>
    <w:rsid w:val="00CB45E7"/>
    <w:rsid w:val="00CB47B5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A8A"/>
    <w:rsid w:val="00CC3C13"/>
    <w:rsid w:val="00CC4119"/>
    <w:rsid w:val="00CC4373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57D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3CB0"/>
    <w:rsid w:val="00CD499F"/>
    <w:rsid w:val="00CD5065"/>
    <w:rsid w:val="00CD5132"/>
    <w:rsid w:val="00CD65AA"/>
    <w:rsid w:val="00CD719F"/>
    <w:rsid w:val="00CD789A"/>
    <w:rsid w:val="00CD792E"/>
    <w:rsid w:val="00CE0C6B"/>
    <w:rsid w:val="00CE18BD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1B3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2EE"/>
    <w:rsid w:val="00D0058D"/>
    <w:rsid w:val="00D0209C"/>
    <w:rsid w:val="00D024C3"/>
    <w:rsid w:val="00D02AF6"/>
    <w:rsid w:val="00D02B64"/>
    <w:rsid w:val="00D03C17"/>
    <w:rsid w:val="00D04010"/>
    <w:rsid w:val="00D0536E"/>
    <w:rsid w:val="00D055CF"/>
    <w:rsid w:val="00D05BB4"/>
    <w:rsid w:val="00D0603B"/>
    <w:rsid w:val="00D06046"/>
    <w:rsid w:val="00D06542"/>
    <w:rsid w:val="00D06766"/>
    <w:rsid w:val="00D06DAC"/>
    <w:rsid w:val="00D07167"/>
    <w:rsid w:val="00D07AAC"/>
    <w:rsid w:val="00D07BF6"/>
    <w:rsid w:val="00D07C2C"/>
    <w:rsid w:val="00D10543"/>
    <w:rsid w:val="00D1061A"/>
    <w:rsid w:val="00D10E4A"/>
    <w:rsid w:val="00D11376"/>
    <w:rsid w:val="00D116B5"/>
    <w:rsid w:val="00D1182B"/>
    <w:rsid w:val="00D11E07"/>
    <w:rsid w:val="00D12021"/>
    <w:rsid w:val="00D12370"/>
    <w:rsid w:val="00D1241D"/>
    <w:rsid w:val="00D12FC1"/>
    <w:rsid w:val="00D13512"/>
    <w:rsid w:val="00D13948"/>
    <w:rsid w:val="00D1405C"/>
    <w:rsid w:val="00D14A12"/>
    <w:rsid w:val="00D1502E"/>
    <w:rsid w:val="00D1560D"/>
    <w:rsid w:val="00D157F4"/>
    <w:rsid w:val="00D15B37"/>
    <w:rsid w:val="00D15C7F"/>
    <w:rsid w:val="00D15DFF"/>
    <w:rsid w:val="00D1643A"/>
    <w:rsid w:val="00D16671"/>
    <w:rsid w:val="00D1704E"/>
    <w:rsid w:val="00D176A2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8E0"/>
    <w:rsid w:val="00D249A6"/>
    <w:rsid w:val="00D253E3"/>
    <w:rsid w:val="00D25811"/>
    <w:rsid w:val="00D25A6F"/>
    <w:rsid w:val="00D25D35"/>
    <w:rsid w:val="00D25D96"/>
    <w:rsid w:val="00D2642B"/>
    <w:rsid w:val="00D266BE"/>
    <w:rsid w:val="00D268AD"/>
    <w:rsid w:val="00D270F7"/>
    <w:rsid w:val="00D27334"/>
    <w:rsid w:val="00D279A6"/>
    <w:rsid w:val="00D27AE0"/>
    <w:rsid w:val="00D30952"/>
    <w:rsid w:val="00D327E1"/>
    <w:rsid w:val="00D32C2A"/>
    <w:rsid w:val="00D32D19"/>
    <w:rsid w:val="00D3315C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2EA"/>
    <w:rsid w:val="00D414E2"/>
    <w:rsid w:val="00D41CC2"/>
    <w:rsid w:val="00D4296B"/>
    <w:rsid w:val="00D42C39"/>
    <w:rsid w:val="00D430B7"/>
    <w:rsid w:val="00D433EB"/>
    <w:rsid w:val="00D43B62"/>
    <w:rsid w:val="00D43CD6"/>
    <w:rsid w:val="00D43E33"/>
    <w:rsid w:val="00D4405E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5DC"/>
    <w:rsid w:val="00D466AA"/>
    <w:rsid w:val="00D50016"/>
    <w:rsid w:val="00D502D9"/>
    <w:rsid w:val="00D5095A"/>
    <w:rsid w:val="00D51134"/>
    <w:rsid w:val="00D512DF"/>
    <w:rsid w:val="00D515CA"/>
    <w:rsid w:val="00D5161D"/>
    <w:rsid w:val="00D518D3"/>
    <w:rsid w:val="00D51ED3"/>
    <w:rsid w:val="00D5229E"/>
    <w:rsid w:val="00D5240E"/>
    <w:rsid w:val="00D525CF"/>
    <w:rsid w:val="00D52A21"/>
    <w:rsid w:val="00D52B5C"/>
    <w:rsid w:val="00D52C10"/>
    <w:rsid w:val="00D53368"/>
    <w:rsid w:val="00D545A5"/>
    <w:rsid w:val="00D55F47"/>
    <w:rsid w:val="00D56581"/>
    <w:rsid w:val="00D565D9"/>
    <w:rsid w:val="00D56740"/>
    <w:rsid w:val="00D56A2A"/>
    <w:rsid w:val="00D56BD0"/>
    <w:rsid w:val="00D56D53"/>
    <w:rsid w:val="00D56DAA"/>
    <w:rsid w:val="00D573FF"/>
    <w:rsid w:val="00D5777C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8BC"/>
    <w:rsid w:val="00D62AF3"/>
    <w:rsid w:val="00D62FEA"/>
    <w:rsid w:val="00D63193"/>
    <w:rsid w:val="00D63360"/>
    <w:rsid w:val="00D647BE"/>
    <w:rsid w:val="00D64A38"/>
    <w:rsid w:val="00D64FB8"/>
    <w:rsid w:val="00D65078"/>
    <w:rsid w:val="00D651E7"/>
    <w:rsid w:val="00D6534A"/>
    <w:rsid w:val="00D6536F"/>
    <w:rsid w:val="00D65489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89F"/>
    <w:rsid w:val="00D72AFA"/>
    <w:rsid w:val="00D7340C"/>
    <w:rsid w:val="00D73B64"/>
    <w:rsid w:val="00D74B42"/>
    <w:rsid w:val="00D74D6D"/>
    <w:rsid w:val="00D74F0E"/>
    <w:rsid w:val="00D751E4"/>
    <w:rsid w:val="00D75AFB"/>
    <w:rsid w:val="00D75FD9"/>
    <w:rsid w:val="00D76228"/>
    <w:rsid w:val="00D764C5"/>
    <w:rsid w:val="00D76999"/>
    <w:rsid w:val="00D76B64"/>
    <w:rsid w:val="00D76E64"/>
    <w:rsid w:val="00D77581"/>
    <w:rsid w:val="00D77719"/>
    <w:rsid w:val="00D7780A"/>
    <w:rsid w:val="00D779CE"/>
    <w:rsid w:val="00D77A0C"/>
    <w:rsid w:val="00D77A13"/>
    <w:rsid w:val="00D77B12"/>
    <w:rsid w:val="00D77B81"/>
    <w:rsid w:val="00D77C65"/>
    <w:rsid w:val="00D8196A"/>
    <w:rsid w:val="00D821F6"/>
    <w:rsid w:val="00D834B0"/>
    <w:rsid w:val="00D83E14"/>
    <w:rsid w:val="00D83EE3"/>
    <w:rsid w:val="00D83F46"/>
    <w:rsid w:val="00D842F2"/>
    <w:rsid w:val="00D84622"/>
    <w:rsid w:val="00D84927"/>
    <w:rsid w:val="00D84BF9"/>
    <w:rsid w:val="00D84D1D"/>
    <w:rsid w:val="00D850A6"/>
    <w:rsid w:val="00D8560B"/>
    <w:rsid w:val="00D85A80"/>
    <w:rsid w:val="00D85DED"/>
    <w:rsid w:val="00D85E24"/>
    <w:rsid w:val="00D862E4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0E8E"/>
    <w:rsid w:val="00D91231"/>
    <w:rsid w:val="00D9155E"/>
    <w:rsid w:val="00D91651"/>
    <w:rsid w:val="00D92ECE"/>
    <w:rsid w:val="00D92ED9"/>
    <w:rsid w:val="00D932DB"/>
    <w:rsid w:val="00D9359F"/>
    <w:rsid w:val="00D935E8"/>
    <w:rsid w:val="00D9432E"/>
    <w:rsid w:val="00D94478"/>
    <w:rsid w:val="00D946F5"/>
    <w:rsid w:val="00D95196"/>
    <w:rsid w:val="00D953C9"/>
    <w:rsid w:val="00D953D8"/>
    <w:rsid w:val="00D95901"/>
    <w:rsid w:val="00D95B24"/>
    <w:rsid w:val="00D95E47"/>
    <w:rsid w:val="00D96032"/>
    <w:rsid w:val="00D96274"/>
    <w:rsid w:val="00D96499"/>
    <w:rsid w:val="00D96879"/>
    <w:rsid w:val="00D97A2B"/>
    <w:rsid w:val="00D97CD4"/>
    <w:rsid w:val="00D97FB1"/>
    <w:rsid w:val="00DA107B"/>
    <w:rsid w:val="00DA10AF"/>
    <w:rsid w:val="00DA189C"/>
    <w:rsid w:val="00DA1C85"/>
    <w:rsid w:val="00DA208B"/>
    <w:rsid w:val="00DA249D"/>
    <w:rsid w:val="00DA2883"/>
    <w:rsid w:val="00DA2B98"/>
    <w:rsid w:val="00DA3C28"/>
    <w:rsid w:val="00DA4195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B82"/>
    <w:rsid w:val="00DA7E92"/>
    <w:rsid w:val="00DB00DC"/>
    <w:rsid w:val="00DB0112"/>
    <w:rsid w:val="00DB0EB7"/>
    <w:rsid w:val="00DB1843"/>
    <w:rsid w:val="00DB252B"/>
    <w:rsid w:val="00DB2644"/>
    <w:rsid w:val="00DB26C8"/>
    <w:rsid w:val="00DB2E65"/>
    <w:rsid w:val="00DB2EFC"/>
    <w:rsid w:val="00DB32E6"/>
    <w:rsid w:val="00DB3440"/>
    <w:rsid w:val="00DB386B"/>
    <w:rsid w:val="00DB3B45"/>
    <w:rsid w:val="00DB3F01"/>
    <w:rsid w:val="00DB4855"/>
    <w:rsid w:val="00DB521F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1678"/>
    <w:rsid w:val="00DC205A"/>
    <w:rsid w:val="00DC285B"/>
    <w:rsid w:val="00DC2C0B"/>
    <w:rsid w:val="00DC2CCA"/>
    <w:rsid w:val="00DC31B1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C3B"/>
    <w:rsid w:val="00DD0E27"/>
    <w:rsid w:val="00DD11C1"/>
    <w:rsid w:val="00DD1BDD"/>
    <w:rsid w:val="00DD1C00"/>
    <w:rsid w:val="00DD203D"/>
    <w:rsid w:val="00DD2819"/>
    <w:rsid w:val="00DD42DF"/>
    <w:rsid w:val="00DD4E57"/>
    <w:rsid w:val="00DD5228"/>
    <w:rsid w:val="00DD5F55"/>
    <w:rsid w:val="00DD5F98"/>
    <w:rsid w:val="00DD6C71"/>
    <w:rsid w:val="00DD7CDA"/>
    <w:rsid w:val="00DD7DE5"/>
    <w:rsid w:val="00DE06A0"/>
    <w:rsid w:val="00DE0BD7"/>
    <w:rsid w:val="00DE0CCE"/>
    <w:rsid w:val="00DE0F1E"/>
    <w:rsid w:val="00DE13C9"/>
    <w:rsid w:val="00DE18A0"/>
    <w:rsid w:val="00DE1F34"/>
    <w:rsid w:val="00DE2363"/>
    <w:rsid w:val="00DE297C"/>
    <w:rsid w:val="00DE364F"/>
    <w:rsid w:val="00DE36D2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6E77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4075"/>
    <w:rsid w:val="00DF42B5"/>
    <w:rsid w:val="00DF5560"/>
    <w:rsid w:val="00DF55AD"/>
    <w:rsid w:val="00DF576D"/>
    <w:rsid w:val="00DF57AE"/>
    <w:rsid w:val="00DF5CDE"/>
    <w:rsid w:val="00DF5D48"/>
    <w:rsid w:val="00DF605B"/>
    <w:rsid w:val="00DF60D8"/>
    <w:rsid w:val="00DF616B"/>
    <w:rsid w:val="00DF6835"/>
    <w:rsid w:val="00DF69FC"/>
    <w:rsid w:val="00DF6BAB"/>
    <w:rsid w:val="00DF732E"/>
    <w:rsid w:val="00DF757D"/>
    <w:rsid w:val="00DF7AA8"/>
    <w:rsid w:val="00DF7FEB"/>
    <w:rsid w:val="00E0043D"/>
    <w:rsid w:val="00E01159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06"/>
    <w:rsid w:val="00E03981"/>
    <w:rsid w:val="00E03DAA"/>
    <w:rsid w:val="00E03EEF"/>
    <w:rsid w:val="00E0459D"/>
    <w:rsid w:val="00E04817"/>
    <w:rsid w:val="00E04C48"/>
    <w:rsid w:val="00E04E40"/>
    <w:rsid w:val="00E055A0"/>
    <w:rsid w:val="00E05B76"/>
    <w:rsid w:val="00E05BEC"/>
    <w:rsid w:val="00E06207"/>
    <w:rsid w:val="00E06483"/>
    <w:rsid w:val="00E06535"/>
    <w:rsid w:val="00E066C3"/>
    <w:rsid w:val="00E0688F"/>
    <w:rsid w:val="00E06F4D"/>
    <w:rsid w:val="00E07809"/>
    <w:rsid w:val="00E07C7A"/>
    <w:rsid w:val="00E07D83"/>
    <w:rsid w:val="00E07FDB"/>
    <w:rsid w:val="00E10BFD"/>
    <w:rsid w:val="00E10BFE"/>
    <w:rsid w:val="00E1149A"/>
    <w:rsid w:val="00E13BE5"/>
    <w:rsid w:val="00E13FE3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6557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3A2"/>
    <w:rsid w:val="00E213A6"/>
    <w:rsid w:val="00E2146D"/>
    <w:rsid w:val="00E21B00"/>
    <w:rsid w:val="00E21C9B"/>
    <w:rsid w:val="00E21CD8"/>
    <w:rsid w:val="00E21DFF"/>
    <w:rsid w:val="00E21FD6"/>
    <w:rsid w:val="00E221F0"/>
    <w:rsid w:val="00E2253C"/>
    <w:rsid w:val="00E22CAE"/>
    <w:rsid w:val="00E2310A"/>
    <w:rsid w:val="00E23199"/>
    <w:rsid w:val="00E2376A"/>
    <w:rsid w:val="00E23DD0"/>
    <w:rsid w:val="00E2424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6B11"/>
    <w:rsid w:val="00E272BE"/>
    <w:rsid w:val="00E277C7"/>
    <w:rsid w:val="00E27908"/>
    <w:rsid w:val="00E27B6B"/>
    <w:rsid w:val="00E30A7E"/>
    <w:rsid w:val="00E31283"/>
    <w:rsid w:val="00E3166A"/>
    <w:rsid w:val="00E31871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55F"/>
    <w:rsid w:val="00E40632"/>
    <w:rsid w:val="00E40909"/>
    <w:rsid w:val="00E40D92"/>
    <w:rsid w:val="00E41831"/>
    <w:rsid w:val="00E41B06"/>
    <w:rsid w:val="00E41F3F"/>
    <w:rsid w:val="00E42896"/>
    <w:rsid w:val="00E4298C"/>
    <w:rsid w:val="00E42D46"/>
    <w:rsid w:val="00E42D98"/>
    <w:rsid w:val="00E43AB1"/>
    <w:rsid w:val="00E44204"/>
    <w:rsid w:val="00E444D6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4AD"/>
    <w:rsid w:val="00E51965"/>
    <w:rsid w:val="00E51CC7"/>
    <w:rsid w:val="00E52140"/>
    <w:rsid w:val="00E5217D"/>
    <w:rsid w:val="00E529EE"/>
    <w:rsid w:val="00E53118"/>
    <w:rsid w:val="00E539D8"/>
    <w:rsid w:val="00E53D48"/>
    <w:rsid w:val="00E541D5"/>
    <w:rsid w:val="00E54236"/>
    <w:rsid w:val="00E54AAF"/>
    <w:rsid w:val="00E56320"/>
    <w:rsid w:val="00E563CF"/>
    <w:rsid w:val="00E5656E"/>
    <w:rsid w:val="00E56638"/>
    <w:rsid w:val="00E56B5A"/>
    <w:rsid w:val="00E610CE"/>
    <w:rsid w:val="00E61255"/>
    <w:rsid w:val="00E61439"/>
    <w:rsid w:val="00E61A0A"/>
    <w:rsid w:val="00E61FC3"/>
    <w:rsid w:val="00E6212B"/>
    <w:rsid w:val="00E625D7"/>
    <w:rsid w:val="00E62657"/>
    <w:rsid w:val="00E62A89"/>
    <w:rsid w:val="00E63406"/>
    <w:rsid w:val="00E63407"/>
    <w:rsid w:val="00E6387C"/>
    <w:rsid w:val="00E64132"/>
    <w:rsid w:val="00E64565"/>
    <w:rsid w:val="00E6543C"/>
    <w:rsid w:val="00E65793"/>
    <w:rsid w:val="00E659DE"/>
    <w:rsid w:val="00E65C2C"/>
    <w:rsid w:val="00E65FAE"/>
    <w:rsid w:val="00E66236"/>
    <w:rsid w:val="00E6667F"/>
    <w:rsid w:val="00E66CDE"/>
    <w:rsid w:val="00E6705C"/>
    <w:rsid w:val="00E67BF3"/>
    <w:rsid w:val="00E7011E"/>
    <w:rsid w:val="00E70E1A"/>
    <w:rsid w:val="00E713D0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B6B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938"/>
    <w:rsid w:val="00E83C2A"/>
    <w:rsid w:val="00E8415A"/>
    <w:rsid w:val="00E846B1"/>
    <w:rsid w:val="00E84DF0"/>
    <w:rsid w:val="00E84F33"/>
    <w:rsid w:val="00E8526C"/>
    <w:rsid w:val="00E861BF"/>
    <w:rsid w:val="00E86582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A5"/>
    <w:rsid w:val="00E915D8"/>
    <w:rsid w:val="00E9197E"/>
    <w:rsid w:val="00E91B14"/>
    <w:rsid w:val="00E91B57"/>
    <w:rsid w:val="00E9298F"/>
    <w:rsid w:val="00E92D79"/>
    <w:rsid w:val="00E935E0"/>
    <w:rsid w:val="00E9385A"/>
    <w:rsid w:val="00E9389B"/>
    <w:rsid w:val="00E938D3"/>
    <w:rsid w:val="00E93BBF"/>
    <w:rsid w:val="00E93C5A"/>
    <w:rsid w:val="00E949B6"/>
    <w:rsid w:val="00E94EB7"/>
    <w:rsid w:val="00E95150"/>
    <w:rsid w:val="00E959E1"/>
    <w:rsid w:val="00E95BFA"/>
    <w:rsid w:val="00E95E3B"/>
    <w:rsid w:val="00E960EA"/>
    <w:rsid w:val="00E9647B"/>
    <w:rsid w:val="00E9662B"/>
    <w:rsid w:val="00E967C4"/>
    <w:rsid w:val="00E96BC6"/>
    <w:rsid w:val="00E973D0"/>
    <w:rsid w:val="00E97677"/>
    <w:rsid w:val="00E97A0E"/>
    <w:rsid w:val="00E97BC7"/>
    <w:rsid w:val="00EA0191"/>
    <w:rsid w:val="00EA0494"/>
    <w:rsid w:val="00EA0C9E"/>
    <w:rsid w:val="00EA22CC"/>
    <w:rsid w:val="00EA3183"/>
    <w:rsid w:val="00EA3212"/>
    <w:rsid w:val="00EA3C25"/>
    <w:rsid w:val="00EA3E4C"/>
    <w:rsid w:val="00EA49C5"/>
    <w:rsid w:val="00EA4A15"/>
    <w:rsid w:val="00EA4BCA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274A"/>
    <w:rsid w:val="00EB38C6"/>
    <w:rsid w:val="00EB4EC3"/>
    <w:rsid w:val="00EB59B8"/>
    <w:rsid w:val="00EB6CFE"/>
    <w:rsid w:val="00EB7198"/>
    <w:rsid w:val="00EC0195"/>
    <w:rsid w:val="00EC0A88"/>
    <w:rsid w:val="00EC0A89"/>
    <w:rsid w:val="00EC1A4A"/>
    <w:rsid w:val="00EC1A90"/>
    <w:rsid w:val="00EC2204"/>
    <w:rsid w:val="00EC2A1B"/>
    <w:rsid w:val="00EC2A3A"/>
    <w:rsid w:val="00EC2AAA"/>
    <w:rsid w:val="00EC2AB4"/>
    <w:rsid w:val="00EC2B5B"/>
    <w:rsid w:val="00EC2BD3"/>
    <w:rsid w:val="00EC2C36"/>
    <w:rsid w:val="00EC34E3"/>
    <w:rsid w:val="00EC38AC"/>
    <w:rsid w:val="00EC3BA4"/>
    <w:rsid w:val="00EC3D31"/>
    <w:rsid w:val="00EC4178"/>
    <w:rsid w:val="00EC420A"/>
    <w:rsid w:val="00EC4326"/>
    <w:rsid w:val="00EC4A27"/>
    <w:rsid w:val="00EC4B8B"/>
    <w:rsid w:val="00EC58D3"/>
    <w:rsid w:val="00EC5A89"/>
    <w:rsid w:val="00EC7820"/>
    <w:rsid w:val="00EC7C34"/>
    <w:rsid w:val="00EC7E8E"/>
    <w:rsid w:val="00ED03E0"/>
    <w:rsid w:val="00ED10C4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5F46"/>
    <w:rsid w:val="00EE62D3"/>
    <w:rsid w:val="00EF037A"/>
    <w:rsid w:val="00EF07B2"/>
    <w:rsid w:val="00EF0826"/>
    <w:rsid w:val="00EF10C9"/>
    <w:rsid w:val="00EF13F6"/>
    <w:rsid w:val="00EF1402"/>
    <w:rsid w:val="00EF15C9"/>
    <w:rsid w:val="00EF16BF"/>
    <w:rsid w:val="00EF1710"/>
    <w:rsid w:val="00EF1792"/>
    <w:rsid w:val="00EF1E87"/>
    <w:rsid w:val="00EF2226"/>
    <w:rsid w:val="00EF25B0"/>
    <w:rsid w:val="00EF2DDF"/>
    <w:rsid w:val="00EF2F7E"/>
    <w:rsid w:val="00EF30EB"/>
    <w:rsid w:val="00EF359F"/>
    <w:rsid w:val="00EF35D7"/>
    <w:rsid w:val="00EF3C77"/>
    <w:rsid w:val="00EF41DF"/>
    <w:rsid w:val="00EF46D9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5D7"/>
    <w:rsid w:val="00F06627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0BD"/>
    <w:rsid w:val="00F1627B"/>
    <w:rsid w:val="00F16D3E"/>
    <w:rsid w:val="00F1727E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A7D"/>
    <w:rsid w:val="00F33B0B"/>
    <w:rsid w:val="00F34555"/>
    <w:rsid w:val="00F34AA9"/>
    <w:rsid w:val="00F34B82"/>
    <w:rsid w:val="00F34DC8"/>
    <w:rsid w:val="00F3532E"/>
    <w:rsid w:val="00F360F3"/>
    <w:rsid w:val="00F367D4"/>
    <w:rsid w:val="00F36F0C"/>
    <w:rsid w:val="00F3727D"/>
    <w:rsid w:val="00F376C3"/>
    <w:rsid w:val="00F37A33"/>
    <w:rsid w:val="00F37A47"/>
    <w:rsid w:val="00F40329"/>
    <w:rsid w:val="00F40635"/>
    <w:rsid w:val="00F40C15"/>
    <w:rsid w:val="00F40C5D"/>
    <w:rsid w:val="00F41190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2CA4"/>
    <w:rsid w:val="00F436C5"/>
    <w:rsid w:val="00F4386B"/>
    <w:rsid w:val="00F43CA7"/>
    <w:rsid w:val="00F441C2"/>
    <w:rsid w:val="00F45E4E"/>
    <w:rsid w:val="00F465B6"/>
    <w:rsid w:val="00F4677C"/>
    <w:rsid w:val="00F46D1C"/>
    <w:rsid w:val="00F46F4B"/>
    <w:rsid w:val="00F47479"/>
    <w:rsid w:val="00F475E3"/>
    <w:rsid w:val="00F5002C"/>
    <w:rsid w:val="00F5014F"/>
    <w:rsid w:val="00F5016C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2D5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019"/>
    <w:rsid w:val="00F57DC8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4A8E"/>
    <w:rsid w:val="00F66077"/>
    <w:rsid w:val="00F66AE8"/>
    <w:rsid w:val="00F66CB5"/>
    <w:rsid w:val="00F67B1B"/>
    <w:rsid w:val="00F67D6D"/>
    <w:rsid w:val="00F70E10"/>
    <w:rsid w:val="00F713C5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5EDB"/>
    <w:rsid w:val="00F768DF"/>
    <w:rsid w:val="00F76F5E"/>
    <w:rsid w:val="00F777EA"/>
    <w:rsid w:val="00F778FF"/>
    <w:rsid w:val="00F77E22"/>
    <w:rsid w:val="00F801DF"/>
    <w:rsid w:val="00F80436"/>
    <w:rsid w:val="00F8085E"/>
    <w:rsid w:val="00F80A11"/>
    <w:rsid w:val="00F810F1"/>
    <w:rsid w:val="00F8182C"/>
    <w:rsid w:val="00F818AA"/>
    <w:rsid w:val="00F833F1"/>
    <w:rsid w:val="00F838FE"/>
    <w:rsid w:val="00F8469A"/>
    <w:rsid w:val="00F8552E"/>
    <w:rsid w:val="00F85DF7"/>
    <w:rsid w:val="00F86397"/>
    <w:rsid w:val="00F864ED"/>
    <w:rsid w:val="00F86AD6"/>
    <w:rsid w:val="00F86B37"/>
    <w:rsid w:val="00F86D7B"/>
    <w:rsid w:val="00F86E21"/>
    <w:rsid w:val="00F8764D"/>
    <w:rsid w:val="00F87DC2"/>
    <w:rsid w:val="00F90912"/>
    <w:rsid w:val="00F90E6E"/>
    <w:rsid w:val="00F9144B"/>
    <w:rsid w:val="00F9147D"/>
    <w:rsid w:val="00F91700"/>
    <w:rsid w:val="00F91D50"/>
    <w:rsid w:val="00F92902"/>
    <w:rsid w:val="00F9291E"/>
    <w:rsid w:val="00F92B47"/>
    <w:rsid w:val="00F92BA7"/>
    <w:rsid w:val="00F936D4"/>
    <w:rsid w:val="00F9381F"/>
    <w:rsid w:val="00F94151"/>
    <w:rsid w:val="00F9416F"/>
    <w:rsid w:val="00F946EE"/>
    <w:rsid w:val="00F94A6D"/>
    <w:rsid w:val="00F95120"/>
    <w:rsid w:val="00F9518A"/>
    <w:rsid w:val="00F95319"/>
    <w:rsid w:val="00F95503"/>
    <w:rsid w:val="00F9572A"/>
    <w:rsid w:val="00F95A1D"/>
    <w:rsid w:val="00F95EEC"/>
    <w:rsid w:val="00F96979"/>
    <w:rsid w:val="00F96E91"/>
    <w:rsid w:val="00F9766E"/>
    <w:rsid w:val="00FA0173"/>
    <w:rsid w:val="00FA0582"/>
    <w:rsid w:val="00FA1262"/>
    <w:rsid w:val="00FA1A45"/>
    <w:rsid w:val="00FA200F"/>
    <w:rsid w:val="00FA3A01"/>
    <w:rsid w:val="00FA4151"/>
    <w:rsid w:val="00FA457E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6E39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425"/>
    <w:rsid w:val="00FB29AB"/>
    <w:rsid w:val="00FB3375"/>
    <w:rsid w:val="00FB381C"/>
    <w:rsid w:val="00FB3C92"/>
    <w:rsid w:val="00FB40BC"/>
    <w:rsid w:val="00FB4559"/>
    <w:rsid w:val="00FB46C4"/>
    <w:rsid w:val="00FB471C"/>
    <w:rsid w:val="00FB4812"/>
    <w:rsid w:val="00FB4B8F"/>
    <w:rsid w:val="00FB4FF2"/>
    <w:rsid w:val="00FB5553"/>
    <w:rsid w:val="00FB584A"/>
    <w:rsid w:val="00FB5904"/>
    <w:rsid w:val="00FB5BB9"/>
    <w:rsid w:val="00FB62FE"/>
    <w:rsid w:val="00FB69F0"/>
    <w:rsid w:val="00FB6D3F"/>
    <w:rsid w:val="00FB6EC2"/>
    <w:rsid w:val="00FB6EFC"/>
    <w:rsid w:val="00FB7704"/>
    <w:rsid w:val="00FC061D"/>
    <w:rsid w:val="00FC0A39"/>
    <w:rsid w:val="00FC0B50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3A2D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15C1"/>
    <w:rsid w:val="00FD1DFE"/>
    <w:rsid w:val="00FD216B"/>
    <w:rsid w:val="00FD22ED"/>
    <w:rsid w:val="00FD25D6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BF2"/>
    <w:rsid w:val="00FD5CCA"/>
    <w:rsid w:val="00FD6CF0"/>
    <w:rsid w:val="00FD71FC"/>
    <w:rsid w:val="00FD7736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844"/>
    <w:rsid w:val="00FE4C2A"/>
    <w:rsid w:val="00FE61AA"/>
    <w:rsid w:val="00FE64AF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1EB"/>
    <w:rsid w:val="00FF3292"/>
    <w:rsid w:val="00FF39E4"/>
    <w:rsid w:val="00FF4601"/>
    <w:rsid w:val="00FF48BE"/>
    <w:rsid w:val="00FF5027"/>
    <w:rsid w:val="00FF5098"/>
    <w:rsid w:val="00FF5890"/>
    <w:rsid w:val="00FF5AF3"/>
    <w:rsid w:val="00FF5CE2"/>
    <w:rsid w:val="00FF5EED"/>
    <w:rsid w:val="00FF6080"/>
    <w:rsid w:val="00FF6555"/>
    <w:rsid w:val="00FF753D"/>
    <w:rsid w:val="00FF7602"/>
    <w:rsid w:val="00FF76CE"/>
    <w:rsid w:val="00FF7CC3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E5B9D56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9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0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1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4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customStyle="1" w:styleId="Pa47">
    <w:name w:val="Pa47"/>
    <w:basedOn w:val="Normal"/>
    <w:next w:val="Normal"/>
    <w:uiPriority w:val="99"/>
    <w:rsid w:val="00450B8C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AccountingPolicyChar1">
    <w:name w:val="Accounting Policy Char1"/>
    <w:link w:val="AccountingPolicy"/>
    <w:locked/>
    <w:rsid w:val="00744A3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44A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7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13" ma:contentTypeDescription="Create a new document." ma:contentTypeScope="" ma:versionID="afd22009c3ee84322764485a800247bd">
  <xsd:schema xmlns:xsd="http://www.w3.org/2001/XMLSchema" xmlns:xs="http://www.w3.org/2001/XMLSchema" xmlns:p="http://schemas.microsoft.com/office/2006/metadata/properties" xmlns:ns3="ae7670f9-50f5-4ee6-abed-475d4fff6bbe" xmlns:ns4="68d58395-5a37-46d5-af5d-54dac7db96cb" targetNamespace="http://schemas.microsoft.com/office/2006/metadata/properties" ma:root="true" ma:fieldsID="cadef335cbf3e628f698013ed00d81e1" ns3:_="" ns4:_="">
    <xsd:import namespace="ae7670f9-50f5-4ee6-abed-475d4fff6bbe"/>
    <xsd:import namespace="68d58395-5a37-46d5-af5d-54dac7db96c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6B10E-F43B-4B98-8A4B-736079F280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CEA3B9-ADB8-482A-88D1-889EB319180F}">
  <ds:schemaRefs>
    <ds:schemaRef ds:uri="http://www.w3.org/XML/1998/namespace"/>
    <ds:schemaRef ds:uri="ae7670f9-50f5-4ee6-abed-475d4fff6bbe"/>
    <ds:schemaRef ds:uri="http://schemas.microsoft.com/office/2006/metadata/properties"/>
    <ds:schemaRef ds:uri="http://schemas.openxmlformats.org/package/2006/metadata/core-properties"/>
    <ds:schemaRef ds:uri="68d58395-5a37-46d5-af5d-54dac7db96cb"/>
    <ds:schemaRef ds:uri="http://purl.org/dc/elements/1.1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8E82CF-47B2-40F3-952B-864FD61B1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7670f9-50f5-4ee6-abed-475d4fff6bbe"/>
    <ds:schemaRef ds:uri="68d58395-5a37-46d5-af5d-54dac7db96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84A6E5-CDEA-4DFB-923C-3F0D9F60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47</Pages>
  <Words>10996</Words>
  <Characters>50493</Characters>
  <Application>Microsoft Office Word</Application>
  <DocSecurity>0</DocSecurity>
  <Lines>420</Lines>
  <Paragraphs>122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61367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Somjai, Nigonyanont</cp:lastModifiedBy>
  <cp:revision>4</cp:revision>
  <cp:lastPrinted>2020-07-31T15:57:00Z</cp:lastPrinted>
  <dcterms:created xsi:type="dcterms:W3CDTF">2020-08-13T10:14:00Z</dcterms:created>
  <dcterms:modified xsi:type="dcterms:W3CDTF">2020-08-13T10:17:00Z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0x0101007CFB04314B3F0642BAA9C48A8E147D9A</vt:lpwstr>
  </property>
</Properties>
</file>