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66918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058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42561D8B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CB82D97" w14:textId="4F78F7B0" w:rsidR="00637F4D" w:rsidRPr="00240583" w:rsidRDefault="00637F4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EC2F90B" w14:textId="1B05AAE5" w:rsidR="00CA11AA" w:rsidRPr="00240583" w:rsidRDefault="00CA11A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053A3A" w:rsidRPr="00240583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proofErr w:type="spellStart"/>
      <w:r w:rsidRPr="00240583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Pr="00240583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3E2572CB" w14:textId="106BE526" w:rsidR="00CA2370" w:rsidRPr="00240583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19D01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50D15DFF" w:rsidR="00CA2370" w:rsidRPr="00240583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421823E6" w14:textId="77777777" w:rsidR="00CA2370" w:rsidRPr="00240583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33260B04" w14:textId="77777777" w:rsidR="00462A98" w:rsidRPr="00240583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558177D6" w14:textId="77777777" w:rsidR="00962CEF" w:rsidRPr="00240583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2DF2F59" w14:textId="16698FCC" w:rsidR="00CA2370" w:rsidRPr="00240583" w:rsidRDefault="00050D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602C00" w:rsidRPr="00240583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8C45E5" w:rsidRPr="00240583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272844AC" w14:textId="77777777" w:rsidR="00F44639" w:rsidRPr="00240583" w:rsidRDefault="00F446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EDF3E12" w14:textId="77777777" w:rsidR="00991995" w:rsidRPr="00240583" w:rsidRDefault="0099199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6B5F686A" w:rsidR="00602C00" w:rsidRPr="00240583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BAEDF" w14:textId="77777777" w:rsidR="00405E43" w:rsidRPr="00240583" w:rsidRDefault="00405E43" w:rsidP="0093044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8D05AC8" w14:textId="77777777" w:rsidR="005B0722" w:rsidRPr="00240583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0E0C8DB3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240583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D60D5D" w:rsidRPr="00240583">
        <w:rPr>
          <w:rFonts w:asciiTheme="majorBidi" w:hAnsiTheme="majorBidi" w:cstheme="majorBidi"/>
          <w:sz w:val="30"/>
          <w:szCs w:val="30"/>
        </w:rPr>
        <w:t xml:space="preserve">13 </w:t>
      </w:r>
      <w:r w:rsidR="00D60D5D" w:rsidRPr="0024058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D60D5D" w:rsidRPr="0024058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0D5D" w:rsidRPr="00240583">
        <w:rPr>
          <w:rFonts w:asciiTheme="majorBidi" w:hAnsiTheme="majorBidi" w:cstheme="majorBidi"/>
          <w:sz w:val="30"/>
          <w:szCs w:val="30"/>
        </w:rPr>
        <w:t>2563</w:t>
      </w:r>
    </w:p>
    <w:p w14:paraId="17511EB1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240583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240583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240583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240583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240583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D3746" w14:textId="77777777" w:rsidR="00B036A2" w:rsidRPr="00240583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E9DD7" w14:textId="77777777" w:rsidR="00B036A2" w:rsidRPr="00240583" w:rsidRDefault="00B036A2" w:rsidP="00CC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0583">
        <w:rPr>
          <w:rFonts w:asciiTheme="majorBidi" w:hAnsiTheme="majorBidi" w:cstheme="majorBidi"/>
          <w:sz w:val="30"/>
          <w:szCs w:val="30"/>
          <w:cs/>
        </w:rPr>
        <w:t>นี้</w:t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F24DC0" w:rsidRPr="00240583">
        <w:rPr>
          <w:rFonts w:asciiTheme="majorBidi" w:hAnsiTheme="majorBidi" w:cstheme="majorBidi"/>
          <w:sz w:val="30"/>
          <w:szCs w:val="30"/>
          <w:cs/>
        </w:rPr>
        <w:br/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(</w:t>
      </w:r>
      <w:r w:rsidR="00060C7C" w:rsidRPr="00240583">
        <w:rPr>
          <w:rFonts w:asciiTheme="majorBidi" w:hAnsiTheme="majorBidi" w:cstheme="majorBidi"/>
          <w:sz w:val="30"/>
          <w:szCs w:val="30"/>
        </w:rPr>
        <w:t>“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”) </w:t>
      </w:r>
      <w:r w:rsidR="00A061B3" w:rsidRPr="0024058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34 </w:t>
      </w:r>
      <w:r w:rsidRPr="0024058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E04B21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2725" w:rsidRPr="0024058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240583">
        <w:rPr>
          <w:rFonts w:asciiTheme="majorBidi" w:hAnsiTheme="majorBidi" w:cstheme="majorBidi"/>
          <w:sz w:val="30"/>
          <w:szCs w:val="30"/>
          <w:cs/>
        </w:rPr>
        <w:t>ิชาชีพบัญชีฯ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CFA435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45F42" w14:textId="675DAF27" w:rsidR="00F24DC0" w:rsidRPr="00240583" w:rsidRDefault="00B036A2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CC2AA4" w:rsidRPr="00240583">
        <w:rPr>
          <w:rFonts w:asciiTheme="majorBidi" w:hAnsiTheme="majorBidi" w:cstheme="majorBidi"/>
          <w:sz w:val="30"/>
          <w:szCs w:val="30"/>
          <w:cs/>
        </w:rPr>
        <w:t xml:space="preserve">กรรม เหตุการณ์และสถานการณ์ใหม่ๆ </w:t>
      </w:r>
      <w:r w:rsidRPr="00240583">
        <w:rPr>
          <w:rFonts w:asciiTheme="majorBidi" w:hAnsiTheme="majorBidi" w:cstheme="majorBidi"/>
          <w:sz w:val="30"/>
          <w:szCs w:val="30"/>
          <w:cs/>
        </w:rPr>
        <w:t>เพื่อไม่ให้ซ้ำซ้อนกับข้</w:t>
      </w:r>
      <w:r w:rsidR="006A0AB9" w:rsidRPr="00240583">
        <w:rPr>
          <w:rFonts w:asciiTheme="majorBidi" w:hAnsiTheme="majorBidi" w:cstheme="majorBidi"/>
          <w:sz w:val="30"/>
          <w:szCs w:val="30"/>
          <w:cs/>
        </w:rPr>
        <w:t>อมูลที่ได้เคยนำเสนอรายงานไปแล้ว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5137C">
        <w:rPr>
          <w:rFonts w:asciiTheme="majorBidi" w:hAnsiTheme="majorBidi" w:cstheme="majorBidi"/>
          <w:sz w:val="30"/>
          <w:szCs w:val="30"/>
        </w:rPr>
        <w:t>31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5137C">
        <w:rPr>
          <w:rFonts w:asciiTheme="majorBidi" w:hAnsiTheme="majorBidi" w:cstheme="majorBidi"/>
          <w:sz w:val="30"/>
          <w:szCs w:val="30"/>
        </w:rPr>
        <w:t>2562</w:t>
      </w:r>
      <w:r w:rsidR="000A5C96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49323E" w14:textId="77777777" w:rsidR="000A5C96" w:rsidRPr="00240583" w:rsidRDefault="000A5C96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7E97C0" w14:textId="64E5EBCF" w:rsidR="000A5C96" w:rsidRPr="00240583" w:rsidRDefault="000A5C96" w:rsidP="00EB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975694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ทางการเงิน ฉบับที่ 16 เรื่อง สัญญาเช่า (</w:t>
      </w:r>
      <w:r w:rsidRPr="00240583">
        <w:rPr>
          <w:rFonts w:asciiTheme="majorBidi" w:hAnsiTheme="majorBidi" w:cstheme="majorBidi"/>
          <w:sz w:val="30"/>
          <w:szCs w:val="30"/>
        </w:rPr>
        <w:t xml:space="preserve">TFRS </w:t>
      </w:r>
      <w:r w:rsidRPr="00240583">
        <w:rPr>
          <w:rFonts w:asciiTheme="majorBidi" w:hAnsiTheme="majorBidi" w:cstheme="majorBidi"/>
          <w:sz w:val="30"/>
          <w:szCs w:val="30"/>
          <w:cs/>
        </w:rPr>
        <w:t>16) เป็นครั้งแรก</w:t>
      </w:r>
      <w:r w:rsidR="00244D95" w:rsidRPr="00240583">
        <w:rPr>
          <w:rFonts w:asciiTheme="majorBidi" w:hAnsiTheme="majorBidi" w:cstheme="majorBidi"/>
          <w:sz w:val="30"/>
          <w:szCs w:val="30"/>
          <w:cs/>
        </w:rPr>
        <w:t>และการเปลี่ยนแปลงนโยบายทางการบัญชีสำหรับเงินลงทุนในบริษัทย่อยเป็</w:t>
      </w:r>
      <w:r w:rsidR="002A15D1" w:rsidRPr="00240583">
        <w:rPr>
          <w:rFonts w:asciiTheme="majorBidi" w:hAnsiTheme="majorBidi" w:cstheme="majorBidi"/>
          <w:sz w:val="30"/>
          <w:szCs w:val="30"/>
          <w:cs/>
        </w:rPr>
        <w:t>นวิธี</w:t>
      </w:r>
      <w:r w:rsidR="00244D95" w:rsidRPr="00240583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720422" w:rsidRPr="00240583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</w:t>
      </w:r>
      <w:r w:rsidRPr="00240583">
        <w:rPr>
          <w:rFonts w:asciiTheme="majorBidi" w:hAnsiTheme="majorBidi" w:cstheme="majorBidi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 3</w:t>
      </w:r>
    </w:p>
    <w:p w14:paraId="7617E004" w14:textId="2D139CB6" w:rsidR="00BC6E64" w:rsidRPr="00240583" w:rsidRDefault="00BC6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0AED98A" w14:textId="77777777" w:rsidR="004B6D09" w:rsidRPr="00240583" w:rsidRDefault="004B6D09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3736EE" w14:textId="689CC141" w:rsidR="00D84D13" w:rsidRPr="00240583" w:rsidRDefault="00D84D13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24058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D2027B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การประมาณการ</w:t>
      </w:r>
    </w:p>
    <w:p w14:paraId="0F42F4AC" w14:textId="77777777" w:rsidR="00D84D13" w:rsidRPr="00240583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E3D3C7" w14:textId="3175843B" w:rsidR="002C737B" w:rsidRPr="00240583" w:rsidRDefault="00E94934" w:rsidP="00EB49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31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40583">
        <w:rPr>
          <w:rFonts w:asciiTheme="majorBidi" w:hAnsiTheme="majorBidi" w:cstheme="majorBidi"/>
          <w:sz w:val="30"/>
          <w:szCs w:val="30"/>
        </w:rPr>
        <w:t>256</w:t>
      </w:r>
      <w:r w:rsidR="00EB49AD" w:rsidRPr="00240583">
        <w:rPr>
          <w:rFonts w:asciiTheme="majorBidi" w:hAnsiTheme="majorBidi" w:cstheme="majorBidi"/>
          <w:sz w:val="30"/>
          <w:szCs w:val="30"/>
        </w:rPr>
        <w:t>2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11AA" w:rsidRPr="00240583">
        <w:rPr>
          <w:rFonts w:asciiTheme="majorBidi" w:hAnsiTheme="majorBidi" w:cstheme="majorBidi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B518BF">
        <w:rPr>
          <w:rFonts w:asciiTheme="majorBidi" w:hAnsiTheme="majorBidi" w:cstheme="majorBidi"/>
          <w:sz w:val="30"/>
          <w:szCs w:val="30"/>
        </w:rPr>
        <w:t>2019</w:t>
      </w:r>
      <w:r w:rsidR="00CA11AA" w:rsidRPr="00240583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="00CA11AA" w:rsidRPr="00240583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="00CA11AA" w:rsidRPr="00240583">
        <w:rPr>
          <w:rFonts w:asciiTheme="majorBidi" w:hAnsiTheme="majorBidi" w:cstheme="majorBidi"/>
          <w:sz w:val="30"/>
          <w:szCs w:val="30"/>
        </w:rPr>
        <w:t>-</w:t>
      </w:r>
      <w:r w:rsidR="00CA11AA" w:rsidRPr="00240583">
        <w:rPr>
          <w:rFonts w:asciiTheme="majorBidi" w:hAnsiTheme="majorBidi" w:cstheme="majorBidi"/>
          <w:sz w:val="30"/>
          <w:szCs w:val="30"/>
          <w:cs/>
        </w:rPr>
        <w:t xml:space="preserve">19) ตามที่ได้อธิบายไว้ในหมายเหตุข้อ </w:t>
      </w:r>
      <w:r w:rsidR="008C45E5" w:rsidRPr="00240583">
        <w:rPr>
          <w:rFonts w:asciiTheme="majorBidi" w:hAnsiTheme="majorBidi" w:cstheme="majorBidi"/>
          <w:sz w:val="30"/>
          <w:szCs w:val="30"/>
        </w:rPr>
        <w:t>3</w:t>
      </w:r>
      <w:r w:rsidR="00CA11AA" w:rsidRPr="0024058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D4A15" w:rsidRPr="00240583">
        <w:rPr>
          <w:rFonts w:asciiTheme="majorBidi" w:hAnsiTheme="majorBidi" w:cstheme="majorBidi"/>
          <w:sz w:val="30"/>
          <w:szCs w:val="30"/>
        </w:rPr>
        <w:t>4</w:t>
      </w:r>
      <w:r w:rsidR="00CA11AA" w:rsidRPr="0024058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7C1AA748" w14:textId="77777777" w:rsidR="00EB49AD" w:rsidRPr="00240583" w:rsidRDefault="00EB49AD" w:rsidP="00EB49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43BC8" w14:textId="1DF3BDFA" w:rsidR="00637F4D" w:rsidRPr="00240583" w:rsidRDefault="00637F4D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2ACBED39" w14:textId="049FEC45" w:rsidR="00CE6D43" w:rsidRPr="00240583" w:rsidRDefault="00CE6D43" w:rsidP="00CE6D4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E27302" w14:textId="7B0D113D" w:rsidR="00685C82" w:rsidRPr="00240583" w:rsidRDefault="00685C82" w:rsidP="006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24058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="00C6034F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บัญชีเงินลงทุนในบริษัทย่อย</w:t>
      </w:r>
    </w:p>
    <w:p w14:paraId="0637C738" w14:textId="77777777" w:rsidR="00685C82" w:rsidRPr="00240583" w:rsidRDefault="00685C82" w:rsidP="00975694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84D66F8" w14:textId="44A46C78" w:rsidR="00B96304" w:rsidRPr="00240583" w:rsidRDefault="00B96304" w:rsidP="00C7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8988697"/>
      <w:r w:rsidRPr="0024058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917FDA" w:rsidRPr="00240583">
        <w:rPr>
          <w:rFonts w:asciiTheme="majorBidi" w:hAnsiTheme="majorBidi" w:cstheme="majorBidi"/>
          <w:sz w:val="30"/>
          <w:szCs w:val="30"/>
          <w:cs/>
        </w:rPr>
        <w:t>เ</w:t>
      </w:r>
      <w:r w:rsidRPr="00240583">
        <w:rPr>
          <w:rFonts w:asciiTheme="majorBidi" w:hAnsiTheme="majorBidi" w:cstheme="majorBidi"/>
          <w:sz w:val="30"/>
          <w:szCs w:val="30"/>
          <w:cs/>
        </w:rPr>
        <w:t>ปลี่ยนวิธีการบันทึกบัญชีเงินลงทุนในบริษัทย่อย ในงบการเงินเฉพาะกิจการ จากเดิมที่บันทึก</w:t>
      </w:r>
      <w:r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ตามวิธีราคาทุนมาเป็นวิธีส่วนได้เสีย บริษัทได้ปรับย้อนหลังงบการเงินงวดก่อนที่แสดงเปรียบเทียบเพื่อสะท้อนผลของการเปลี่ยนแปลงข้างต้น 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  </w:t>
      </w:r>
    </w:p>
    <w:p w14:paraId="2C74189A" w14:textId="4355B79F" w:rsidR="00B96304" w:rsidRPr="00240583" w:rsidRDefault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E0A3FC" w14:textId="1C95C525" w:rsidR="00B96304" w:rsidRPr="00240583" w:rsidRDefault="00B96304" w:rsidP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จำนวนเงินของรายการปรับปรุงที่มีผลกระทบต่อรายการในงบ</w:t>
      </w:r>
      <w:r w:rsidR="00244D95" w:rsidRPr="00240583">
        <w:rPr>
          <w:rFonts w:asciiTheme="majorBidi" w:hAnsiTheme="majorBidi" w:cstheme="majorBidi"/>
          <w:sz w:val="30"/>
          <w:szCs w:val="30"/>
          <w:cs/>
        </w:rPr>
        <w:t>การเงินเฉพาะกิจการ มีดังนี้</w:t>
      </w:r>
    </w:p>
    <w:p w14:paraId="50FFE4CB" w14:textId="77777777" w:rsidR="00B96304" w:rsidRPr="00240583" w:rsidRDefault="00B96304" w:rsidP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1620"/>
        <w:gridCol w:w="180"/>
        <w:gridCol w:w="1350"/>
      </w:tblGrid>
      <w:tr w:rsidR="00975694" w:rsidRPr="00240583" w14:paraId="353333E8" w14:textId="77777777" w:rsidTr="00E54AA6">
        <w:trPr>
          <w:cantSplit/>
          <w:trHeight w:val="349"/>
          <w:tblHeader/>
        </w:trPr>
        <w:tc>
          <w:tcPr>
            <w:tcW w:w="4140" w:type="dxa"/>
            <w:vAlign w:val="bottom"/>
          </w:tcPr>
          <w:p w14:paraId="03F92F78" w14:textId="77777777" w:rsidR="00975694" w:rsidRPr="00240583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67B566BC" w14:textId="77777777" w:rsidR="00975694" w:rsidRPr="00240583" w:rsidRDefault="00975694" w:rsidP="00DF750E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694" w:rsidRPr="00240583" w14:paraId="2CBCC2EA" w14:textId="77777777" w:rsidTr="00E54AA6">
        <w:trPr>
          <w:cantSplit/>
          <w:trHeight w:val="22"/>
          <w:tblHeader/>
        </w:trPr>
        <w:tc>
          <w:tcPr>
            <w:tcW w:w="4140" w:type="dxa"/>
            <w:vAlign w:val="bottom"/>
          </w:tcPr>
          <w:p w14:paraId="085B1D8E" w14:textId="77777777" w:rsidR="00975694" w:rsidRPr="00240583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6688B9" w14:textId="248E7C4F" w:rsidR="00975694" w:rsidRPr="00240583" w:rsidRDefault="00034643" w:rsidP="00DF750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C981DD1" w14:textId="77777777" w:rsidR="00975694" w:rsidRPr="00240583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BC911A" w14:textId="7F46885B" w:rsidR="00975694" w:rsidRPr="00240583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717526F" w14:textId="77777777" w:rsidR="00975694" w:rsidRPr="00240583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C24AD0" w14:textId="57914FEF" w:rsidR="00975694" w:rsidRPr="00240583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975694" w:rsidRPr="00240583" w14:paraId="664B7E71" w14:textId="77777777" w:rsidTr="00E54AA6">
        <w:trPr>
          <w:cantSplit/>
          <w:trHeight w:val="22"/>
          <w:tblHeader/>
        </w:trPr>
        <w:tc>
          <w:tcPr>
            <w:tcW w:w="4140" w:type="dxa"/>
            <w:vAlign w:val="bottom"/>
          </w:tcPr>
          <w:p w14:paraId="608E4B12" w14:textId="77777777" w:rsidR="00975694" w:rsidRPr="00240583" w:rsidRDefault="00975694" w:rsidP="00DF750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0DF616" w14:textId="77777777" w:rsidR="00975694" w:rsidRPr="00240583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A68BED" w14:textId="77777777" w:rsidR="00975694" w:rsidRPr="00240583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E52C616" w14:textId="77777777" w:rsidR="00975694" w:rsidRPr="00240583" w:rsidRDefault="00975694" w:rsidP="00DF750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885FC4E" w14:textId="77777777" w:rsidR="00975694" w:rsidRPr="00240583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72D0CAA" w14:textId="77777777" w:rsidR="00975694" w:rsidRPr="00240583" w:rsidRDefault="00975694" w:rsidP="00DF750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975694" w:rsidRPr="00240583" w14:paraId="419DB8C9" w14:textId="77777777" w:rsidTr="00E54AA6">
        <w:trPr>
          <w:cantSplit/>
          <w:trHeight w:val="22"/>
          <w:tblHeader/>
        </w:trPr>
        <w:tc>
          <w:tcPr>
            <w:tcW w:w="4140" w:type="dxa"/>
          </w:tcPr>
          <w:p w14:paraId="793EA717" w14:textId="77777777" w:rsidR="00975694" w:rsidRPr="00240583" w:rsidRDefault="00975694" w:rsidP="00DF750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3340377E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5694" w:rsidRPr="00240583" w14:paraId="2FF2E120" w14:textId="77777777" w:rsidTr="00E54AA6">
        <w:trPr>
          <w:cantSplit/>
          <w:trHeight w:val="22"/>
        </w:trPr>
        <w:tc>
          <w:tcPr>
            <w:tcW w:w="4140" w:type="dxa"/>
          </w:tcPr>
          <w:p w14:paraId="5AC6D2F5" w14:textId="77777777" w:rsidR="00975694" w:rsidRPr="00240583" w:rsidRDefault="00975694" w:rsidP="00DF750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40E7F593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C4E4A4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84320F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81320E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6A1D4E" w14:textId="77777777" w:rsidR="00975694" w:rsidRPr="00240583" w:rsidRDefault="00975694" w:rsidP="00DF75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C45" w:rsidRPr="00240583" w14:paraId="1D441AA7" w14:textId="77777777" w:rsidTr="007A7A90">
        <w:trPr>
          <w:cantSplit/>
          <w:trHeight w:val="297"/>
        </w:trPr>
        <w:tc>
          <w:tcPr>
            <w:tcW w:w="4140" w:type="dxa"/>
          </w:tcPr>
          <w:p w14:paraId="13B34D6A" w14:textId="0AEF2FA3" w:rsidR="00EB1C45" w:rsidRPr="00240583" w:rsidRDefault="00EB1C45" w:rsidP="00EB1C45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B16970"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5C52A1"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16970" w:rsidRPr="002405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B16970" w:rsidRPr="002405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C16F2" w14:textId="22EE87D6" w:rsidR="00EB1C45" w:rsidRPr="00240583" w:rsidRDefault="00C67773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80" w:type="dxa"/>
          </w:tcPr>
          <w:p w14:paraId="4E392C3D" w14:textId="77777777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62F06A" w14:textId="1334DA57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28ADB43A" w14:textId="77777777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E7E4DF" w14:textId="0E666C55" w:rsidR="00EB1C45" w:rsidRPr="00240583" w:rsidRDefault="00EB1C45" w:rsidP="00EB1C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  <w:tr w:rsidR="00EB1C45" w:rsidRPr="00240583" w14:paraId="410A0EF7" w14:textId="77777777" w:rsidTr="007A7A90">
        <w:trPr>
          <w:cantSplit/>
          <w:trHeight w:val="297"/>
        </w:trPr>
        <w:tc>
          <w:tcPr>
            <w:tcW w:w="4140" w:type="dxa"/>
          </w:tcPr>
          <w:p w14:paraId="58BF31C3" w14:textId="57A96702" w:rsidR="00EB1C45" w:rsidRPr="00240583" w:rsidRDefault="00EB1C45" w:rsidP="00EB1C45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="00DA08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66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A08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ยังไม่จัดสรร</w:t>
            </w:r>
            <w:r w:rsidR="00B16970"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5C52A1"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16970" w:rsidRPr="002405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6970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B16970" w:rsidRPr="002405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07F89" w14:textId="768604E4" w:rsidR="00EB1C45" w:rsidRPr="00240583" w:rsidRDefault="00C67773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80" w:type="dxa"/>
          </w:tcPr>
          <w:p w14:paraId="7F695493" w14:textId="77777777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E993F" w14:textId="2B9C6A26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729)</w:t>
            </w:r>
          </w:p>
        </w:tc>
        <w:tc>
          <w:tcPr>
            <w:tcW w:w="180" w:type="dxa"/>
          </w:tcPr>
          <w:p w14:paraId="24A9CA73" w14:textId="77777777" w:rsidR="00EB1C45" w:rsidRPr="00240583" w:rsidRDefault="00EB1C45" w:rsidP="00EB1C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858F9" w14:textId="4D9DA03E" w:rsidR="00EB1C45" w:rsidRPr="00240583" w:rsidRDefault="00EB1C45" w:rsidP="00EB1C4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596)</w:t>
            </w:r>
          </w:p>
        </w:tc>
      </w:tr>
    </w:tbl>
    <w:p w14:paraId="52706508" w14:textId="0220E6E7" w:rsidR="00C47E5D" w:rsidRPr="00240583" w:rsidRDefault="004A0F6F" w:rsidP="00FF3F4A">
      <w:pPr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630"/>
        <w:gridCol w:w="1620"/>
        <w:gridCol w:w="180"/>
        <w:gridCol w:w="1620"/>
      </w:tblGrid>
      <w:tr w:rsidR="00FF3F4A" w:rsidRPr="00240583" w14:paraId="40C767B6" w14:textId="77777777" w:rsidTr="0008353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6F43FBD" w14:textId="77777777" w:rsidR="00FF3F4A" w:rsidRPr="00240583" w:rsidRDefault="00FF3F4A" w:rsidP="00FF3F4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E22FC" w14:textId="77777777" w:rsidR="00FF3F4A" w:rsidRPr="00240583" w:rsidRDefault="00FF3F4A" w:rsidP="00FF3F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51D0D19F" w14:textId="77777777" w:rsidR="00FF3F4A" w:rsidRPr="00240583" w:rsidRDefault="00FF3F4A" w:rsidP="00FF3F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306A3D1" w14:textId="77777777" w:rsidR="00FF3F4A" w:rsidRPr="00240583" w:rsidRDefault="00FF3F4A" w:rsidP="00FF3F4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53E" w:rsidRPr="00240583" w14:paraId="6664E654" w14:textId="77777777" w:rsidTr="0008353E">
        <w:trPr>
          <w:cantSplit/>
          <w:trHeight w:val="20"/>
          <w:tblHeader/>
        </w:trPr>
        <w:tc>
          <w:tcPr>
            <w:tcW w:w="4050" w:type="dxa"/>
          </w:tcPr>
          <w:p w14:paraId="51D05868" w14:textId="04037C60" w:rsidR="0008353E" w:rsidRPr="00240583" w:rsidRDefault="0008353E" w:rsidP="0008353E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40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1080" w:type="dxa"/>
          </w:tcPr>
          <w:p w14:paraId="40DC8059" w14:textId="77777777" w:rsidR="0008353E" w:rsidRPr="00240583" w:rsidRDefault="0008353E" w:rsidP="000835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6634A5C1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CC7CBA3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7DBDC9E" w14:textId="77777777" w:rsidR="0008353E" w:rsidRPr="00240583" w:rsidRDefault="0008353E" w:rsidP="0008353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8AB8046" w14:textId="77777777" w:rsidR="0008353E" w:rsidRPr="00240583" w:rsidRDefault="0008353E" w:rsidP="0008353E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8353E" w:rsidRPr="00240583" w14:paraId="64FE7414" w14:textId="77777777" w:rsidTr="0008353E">
        <w:trPr>
          <w:cantSplit/>
          <w:trHeight w:val="20"/>
        </w:trPr>
        <w:tc>
          <w:tcPr>
            <w:tcW w:w="4050" w:type="dxa"/>
          </w:tcPr>
          <w:p w14:paraId="47E509BE" w14:textId="77777777" w:rsidR="0008353E" w:rsidRPr="00240583" w:rsidRDefault="0008353E" w:rsidP="0008353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B3A713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F1D50B4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2ADEA34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353E" w:rsidRPr="00240583" w14:paraId="29517C49" w14:textId="77777777" w:rsidTr="0008353E">
        <w:trPr>
          <w:cantSplit/>
          <w:trHeight w:val="20"/>
        </w:trPr>
        <w:tc>
          <w:tcPr>
            <w:tcW w:w="4050" w:type="dxa"/>
          </w:tcPr>
          <w:p w14:paraId="10B7FD09" w14:textId="77777777" w:rsidR="0008353E" w:rsidRPr="00240583" w:rsidRDefault="0008353E" w:rsidP="0008353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7D72FD9C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F78447B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E7F170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6057D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AD8844" w14:textId="77777777" w:rsidR="0008353E" w:rsidRPr="00240583" w:rsidRDefault="0008353E" w:rsidP="0008353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0843" w:rsidRPr="00240583" w14:paraId="018207F8" w14:textId="77777777" w:rsidTr="00B2537F">
        <w:trPr>
          <w:cantSplit/>
          <w:trHeight w:val="20"/>
        </w:trPr>
        <w:tc>
          <w:tcPr>
            <w:tcW w:w="5130" w:type="dxa"/>
            <w:gridSpan w:val="2"/>
          </w:tcPr>
          <w:p w14:paraId="14D1C0AC" w14:textId="6844ADD6" w:rsidR="00DA0843" w:rsidRPr="00240583" w:rsidRDefault="00DA0843" w:rsidP="00DA08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โดยใช้วิธีส่วนได้เสีย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DD93491" w14:textId="77777777" w:rsidR="00DA0843" w:rsidRPr="00240583" w:rsidRDefault="00DA0843" w:rsidP="005F6DF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C26D5A" w14:textId="7F65D356" w:rsidR="00DA0843" w:rsidRPr="00240583" w:rsidRDefault="00DA0843" w:rsidP="005F6DF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DE9E4E5" w14:textId="77777777" w:rsidR="00DA0843" w:rsidRPr="00240583" w:rsidRDefault="00DA0843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0FEFECE" w14:textId="34CD4CF7" w:rsidR="00DA0843" w:rsidRPr="00240583" w:rsidRDefault="00DA0843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10,655</w:t>
            </w:r>
          </w:p>
        </w:tc>
      </w:tr>
      <w:tr w:rsidR="00240583" w:rsidRPr="00240583" w14:paraId="52AC59D3" w14:textId="77777777" w:rsidTr="00411FFE">
        <w:trPr>
          <w:cantSplit/>
          <w:trHeight w:val="20"/>
        </w:trPr>
        <w:tc>
          <w:tcPr>
            <w:tcW w:w="4050" w:type="dxa"/>
          </w:tcPr>
          <w:p w14:paraId="7478748E" w14:textId="77777777" w:rsidR="00240583" w:rsidRPr="00240583" w:rsidRDefault="00240583" w:rsidP="0024058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C1C6605" w14:textId="77777777" w:rsidR="00240583" w:rsidRPr="00240583" w:rsidRDefault="00240583" w:rsidP="0024058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882AB8C" w14:textId="77777777" w:rsidR="00240583" w:rsidRPr="00240583" w:rsidRDefault="00240583" w:rsidP="0024058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FC22FA" w14:textId="28EB1968" w:rsidR="00240583" w:rsidRPr="00240583" w:rsidRDefault="00240583" w:rsidP="00240583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2,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6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0" w:type="dxa"/>
          </w:tcPr>
          <w:p w14:paraId="2ED6BA3F" w14:textId="77777777" w:rsidR="00240583" w:rsidRPr="00240583" w:rsidRDefault="00240583" w:rsidP="00240583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B3CC2A" w14:textId="08165E5D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2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10,655</w:t>
            </w:r>
          </w:p>
        </w:tc>
      </w:tr>
      <w:tr w:rsidR="00240583" w:rsidRPr="00240583" w14:paraId="14F1E43D" w14:textId="77777777" w:rsidTr="00411FFE">
        <w:trPr>
          <w:cantSplit/>
          <w:trHeight w:val="20"/>
        </w:trPr>
        <w:tc>
          <w:tcPr>
            <w:tcW w:w="4050" w:type="dxa"/>
          </w:tcPr>
          <w:p w14:paraId="38FEC327" w14:textId="77777777" w:rsidR="00240583" w:rsidRPr="00240583" w:rsidRDefault="00240583" w:rsidP="0024058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กำไรขาดทุนเบ็ดเสร็จรวมเพิ่มขึ้น</w:t>
            </w:r>
          </w:p>
        </w:tc>
        <w:tc>
          <w:tcPr>
            <w:tcW w:w="1080" w:type="dxa"/>
            <w:vAlign w:val="bottom"/>
          </w:tcPr>
          <w:p w14:paraId="20917E4B" w14:textId="77777777" w:rsidR="00240583" w:rsidRPr="00240583" w:rsidRDefault="00240583" w:rsidP="0024058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8A6D5E5" w14:textId="77777777" w:rsidR="00240583" w:rsidRPr="00240583" w:rsidRDefault="00240583" w:rsidP="00240583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687315" w14:textId="2EEA7277" w:rsidR="00240583" w:rsidRPr="00240583" w:rsidRDefault="00240583" w:rsidP="00240583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13ABA4" w14:textId="77777777" w:rsidR="00240583" w:rsidRPr="00240583" w:rsidRDefault="00240583" w:rsidP="00240583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ACA990" w14:textId="67B7F7D4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62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10,655</w:t>
            </w:r>
          </w:p>
        </w:tc>
      </w:tr>
      <w:tr w:rsidR="00200B79" w:rsidRPr="00240583" w14:paraId="4CABF4F6" w14:textId="77777777" w:rsidTr="005F6DF6">
        <w:trPr>
          <w:cantSplit/>
          <w:trHeight w:val="20"/>
        </w:trPr>
        <w:tc>
          <w:tcPr>
            <w:tcW w:w="4050" w:type="dxa"/>
          </w:tcPr>
          <w:p w14:paraId="1ECDB35B" w14:textId="77777777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(บาท):</w:t>
            </w:r>
          </w:p>
        </w:tc>
        <w:tc>
          <w:tcPr>
            <w:tcW w:w="1080" w:type="dxa"/>
            <w:vAlign w:val="bottom"/>
          </w:tcPr>
          <w:p w14:paraId="54667091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8F94197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5632AC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2AADB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8C15A25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DF6" w:rsidRPr="00240583" w14:paraId="79999BDE" w14:textId="77777777" w:rsidTr="004B5194">
        <w:trPr>
          <w:cantSplit/>
          <w:trHeight w:val="20"/>
        </w:trPr>
        <w:tc>
          <w:tcPr>
            <w:tcW w:w="4050" w:type="dxa"/>
          </w:tcPr>
          <w:p w14:paraId="6A60EAC3" w14:textId="43608FCA" w:rsidR="005F6DF6" w:rsidRPr="00240583" w:rsidRDefault="005F6DF6" w:rsidP="005F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1080" w:type="dxa"/>
            <w:vAlign w:val="bottom"/>
          </w:tcPr>
          <w:p w14:paraId="231B2012" w14:textId="77777777" w:rsidR="005F6DF6" w:rsidRPr="00240583" w:rsidRDefault="005F6DF6" w:rsidP="005F6DF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2AA1539" w14:textId="77777777" w:rsidR="005F6DF6" w:rsidRPr="00240583" w:rsidRDefault="005F6DF6" w:rsidP="005F6DF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FD1EDF" w14:textId="08AEF39B" w:rsidR="005F6DF6" w:rsidRPr="00240583" w:rsidRDefault="005F6DF6" w:rsidP="005F6DF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0.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005</w:t>
            </w:r>
          </w:p>
        </w:tc>
        <w:tc>
          <w:tcPr>
            <w:tcW w:w="180" w:type="dxa"/>
            <w:shd w:val="clear" w:color="auto" w:fill="auto"/>
          </w:tcPr>
          <w:p w14:paraId="569631D1" w14:textId="77777777" w:rsidR="005F6DF6" w:rsidRPr="00240583" w:rsidRDefault="005F6DF6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0212D7" w14:textId="5BC80561" w:rsidR="005F6DF6" w:rsidRPr="00240583" w:rsidRDefault="005F6DF6" w:rsidP="006D67E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0.0</w:t>
            </w:r>
            <w:r w:rsidR="007B08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</w:p>
        </w:tc>
      </w:tr>
      <w:tr w:rsidR="00200B79" w:rsidRPr="00240583" w14:paraId="765759A1" w14:textId="77777777" w:rsidTr="005F6DF6">
        <w:trPr>
          <w:cantSplit/>
          <w:trHeight w:val="20"/>
        </w:trPr>
        <w:tc>
          <w:tcPr>
            <w:tcW w:w="4050" w:type="dxa"/>
          </w:tcPr>
          <w:p w14:paraId="7B0CCE7A" w14:textId="77777777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55A1A7A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CB69369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41FBDC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680328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4E0660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79" w:rsidRPr="00240583" w14:paraId="7809DA30" w14:textId="77777777" w:rsidTr="005F6DF6">
        <w:trPr>
          <w:cantSplit/>
          <w:trHeight w:val="20"/>
        </w:trPr>
        <w:tc>
          <w:tcPr>
            <w:tcW w:w="4050" w:type="dxa"/>
          </w:tcPr>
          <w:p w14:paraId="6D5FC8C6" w14:textId="35FA5AE5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080" w:type="dxa"/>
            <w:vAlign w:val="bottom"/>
          </w:tcPr>
          <w:p w14:paraId="0EA63856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9CBFE02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DC4022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95350A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208E8F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79" w:rsidRPr="00240583" w14:paraId="6F58AB9D" w14:textId="77777777" w:rsidTr="005F6DF6">
        <w:trPr>
          <w:cantSplit/>
          <w:trHeight w:val="20"/>
        </w:trPr>
        <w:tc>
          <w:tcPr>
            <w:tcW w:w="4050" w:type="dxa"/>
          </w:tcPr>
          <w:p w14:paraId="322E343C" w14:textId="77777777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196BE2F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0AE97C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AC4723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1E4C1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218E31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79" w:rsidRPr="00240583" w14:paraId="60470ED1" w14:textId="77777777" w:rsidTr="005F6DF6">
        <w:trPr>
          <w:cantSplit/>
          <w:trHeight w:val="20"/>
        </w:trPr>
        <w:tc>
          <w:tcPr>
            <w:tcW w:w="4050" w:type="dxa"/>
          </w:tcPr>
          <w:p w14:paraId="39E3B57E" w14:textId="260AF1CB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6FB67531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5BAD183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045A0B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FF2E76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A6563C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0843" w:rsidRPr="00240583" w14:paraId="4BC2383D" w14:textId="77777777" w:rsidTr="00D27202">
        <w:trPr>
          <w:cantSplit/>
          <w:trHeight w:val="20"/>
        </w:trPr>
        <w:tc>
          <w:tcPr>
            <w:tcW w:w="5130" w:type="dxa"/>
            <w:gridSpan w:val="2"/>
          </w:tcPr>
          <w:p w14:paraId="3F234EAA" w14:textId="150545CB" w:rsidR="00DA0843" w:rsidRPr="00240583" w:rsidRDefault="00DA0843" w:rsidP="00DA084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โดยใช้วิธีส่วนได้เสีย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88DAFAA" w14:textId="77777777" w:rsidR="00DA0843" w:rsidRPr="00240583" w:rsidRDefault="00DA0843" w:rsidP="005F6DF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98F9C6" w14:textId="6BF07E1F" w:rsidR="00DA0843" w:rsidRPr="00240583" w:rsidRDefault="00DA0843" w:rsidP="005F6DF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8,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493</w:t>
            </w:r>
          </w:p>
        </w:tc>
        <w:tc>
          <w:tcPr>
            <w:tcW w:w="180" w:type="dxa"/>
          </w:tcPr>
          <w:p w14:paraId="4DB32C25" w14:textId="77777777" w:rsidR="00DA0843" w:rsidRPr="00240583" w:rsidRDefault="00DA0843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17429" w14:textId="60600A63" w:rsidR="00DA0843" w:rsidRPr="00240583" w:rsidRDefault="00DA0843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17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</w:tr>
      <w:tr w:rsidR="00240583" w:rsidRPr="00240583" w14:paraId="0F674D8C" w14:textId="77777777" w:rsidTr="00411FFE">
        <w:trPr>
          <w:cantSplit/>
          <w:trHeight w:val="20"/>
        </w:trPr>
        <w:tc>
          <w:tcPr>
            <w:tcW w:w="4050" w:type="dxa"/>
          </w:tcPr>
          <w:p w14:paraId="0F8DE3B5" w14:textId="26F3FDCC" w:rsidR="00240583" w:rsidRPr="00240583" w:rsidRDefault="00240583" w:rsidP="0024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1654249" w14:textId="77777777" w:rsidR="00240583" w:rsidRPr="00240583" w:rsidRDefault="00240583" w:rsidP="0024058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4ACD8D1" w14:textId="77777777" w:rsidR="00240583" w:rsidRPr="00240583" w:rsidRDefault="00240583" w:rsidP="0024058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068BC9" w14:textId="7A088F51" w:rsidR="00240583" w:rsidRPr="00240583" w:rsidRDefault="00240583" w:rsidP="0024058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8,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493</w:t>
            </w:r>
          </w:p>
        </w:tc>
        <w:tc>
          <w:tcPr>
            <w:tcW w:w="180" w:type="dxa"/>
          </w:tcPr>
          <w:p w14:paraId="242D9143" w14:textId="77777777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2A78C2" w14:textId="72BA241B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17</w:t>
            </w:r>
            <w:r w:rsidRPr="0084300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8430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</w:tr>
      <w:tr w:rsidR="00240583" w:rsidRPr="00240583" w14:paraId="26E0037C" w14:textId="77777777" w:rsidTr="00411FFE">
        <w:trPr>
          <w:cantSplit/>
          <w:trHeight w:val="20"/>
        </w:trPr>
        <w:tc>
          <w:tcPr>
            <w:tcW w:w="4050" w:type="dxa"/>
          </w:tcPr>
          <w:p w14:paraId="23FA044B" w14:textId="795C3B18" w:rsidR="00240583" w:rsidRPr="00240583" w:rsidRDefault="00240583" w:rsidP="0024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กำไรขาดทุนเบ็ดเสร็จรวมเพิ่มขึ้น</w:t>
            </w:r>
          </w:p>
        </w:tc>
        <w:tc>
          <w:tcPr>
            <w:tcW w:w="1080" w:type="dxa"/>
            <w:vAlign w:val="bottom"/>
          </w:tcPr>
          <w:p w14:paraId="49838564" w14:textId="77777777" w:rsidR="00240583" w:rsidRPr="00240583" w:rsidRDefault="00240583" w:rsidP="0024058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5A1267E" w14:textId="77777777" w:rsidR="00240583" w:rsidRPr="00240583" w:rsidRDefault="00240583" w:rsidP="0024058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4E8F76" w14:textId="4F6D9C2D" w:rsidR="00240583" w:rsidRPr="00240583" w:rsidRDefault="00240583" w:rsidP="00240583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8,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6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AE2539F" w14:textId="77777777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AEC59E" w14:textId="506B56C1" w:rsidR="00240583" w:rsidRPr="00240583" w:rsidRDefault="00240583" w:rsidP="002405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0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17</w:t>
            </w:r>
            <w:r w:rsidRPr="0084300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8430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</w:tr>
      <w:tr w:rsidR="00200B79" w:rsidRPr="00240583" w14:paraId="0B4632C5" w14:textId="77777777" w:rsidTr="005F6DF6">
        <w:trPr>
          <w:cantSplit/>
          <w:trHeight w:val="20"/>
        </w:trPr>
        <w:tc>
          <w:tcPr>
            <w:tcW w:w="4050" w:type="dxa"/>
          </w:tcPr>
          <w:p w14:paraId="6F9E4188" w14:textId="62540C91" w:rsidR="00200B79" w:rsidRPr="00240583" w:rsidRDefault="00200B79" w:rsidP="0020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(บาท):</w:t>
            </w:r>
          </w:p>
        </w:tc>
        <w:tc>
          <w:tcPr>
            <w:tcW w:w="1080" w:type="dxa"/>
            <w:vAlign w:val="bottom"/>
          </w:tcPr>
          <w:p w14:paraId="25450222" w14:textId="77777777" w:rsidR="00200B79" w:rsidRPr="00240583" w:rsidRDefault="00200B79" w:rsidP="00200B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36F926A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A50D1F6" w14:textId="77777777" w:rsidR="00200B79" w:rsidRPr="00240583" w:rsidRDefault="00200B79" w:rsidP="00200B7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93A1F6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FB91ACE" w14:textId="77777777" w:rsidR="00200B79" w:rsidRPr="00240583" w:rsidRDefault="00200B79" w:rsidP="00200B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DF6" w:rsidRPr="00240583" w14:paraId="045F9AAF" w14:textId="77777777" w:rsidTr="004B5194">
        <w:trPr>
          <w:cantSplit/>
          <w:trHeight w:val="20"/>
        </w:trPr>
        <w:tc>
          <w:tcPr>
            <w:tcW w:w="4050" w:type="dxa"/>
          </w:tcPr>
          <w:p w14:paraId="7BE1720E" w14:textId="4D72F276" w:rsidR="005F6DF6" w:rsidRPr="00240583" w:rsidRDefault="005F6DF6" w:rsidP="005F6DF6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1080" w:type="dxa"/>
            <w:vAlign w:val="bottom"/>
          </w:tcPr>
          <w:p w14:paraId="12E18A7C" w14:textId="77777777" w:rsidR="005F6DF6" w:rsidRPr="00240583" w:rsidRDefault="005F6DF6" w:rsidP="005F6DF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18A7336" w14:textId="77777777" w:rsidR="005F6DF6" w:rsidRPr="00240583" w:rsidRDefault="005F6DF6" w:rsidP="005F6DF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72D959" w14:textId="227818AC" w:rsidR="005F6DF6" w:rsidRPr="00240583" w:rsidRDefault="005F6DF6" w:rsidP="005F6DF6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</w:rPr>
              <w:t>0.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014</w:t>
            </w:r>
          </w:p>
        </w:tc>
        <w:tc>
          <w:tcPr>
            <w:tcW w:w="180" w:type="dxa"/>
            <w:shd w:val="clear" w:color="auto" w:fill="auto"/>
          </w:tcPr>
          <w:p w14:paraId="3C09198D" w14:textId="77777777" w:rsidR="005F6DF6" w:rsidRPr="00240583" w:rsidRDefault="005F6DF6" w:rsidP="005F6DF6">
            <w:pPr>
              <w:pStyle w:val="acctfourfigures"/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26177B" w14:textId="1C68DF8C" w:rsidR="005F6DF6" w:rsidRPr="00240583" w:rsidRDefault="005F6DF6" w:rsidP="005F6D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0.0</w:t>
            </w:r>
            <w:r w:rsidR="007B08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</w:tr>
    </w:tbl>
    <w:p w14:paraId="08065B96" w14:textId="77777777" w:rsidR="00FF3F4A" w:rsidRPr="00240583" w:rsidRDefault="00FF3F4A" w:rsidP="00C603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8C6BB0" w14:textId="2A09BBA5" w:rsidR="00C6034F" w:rsidRPr="00240583" w:rsidRDefault="00C6034F" w:rsidP="00C603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240583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20F7E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="004B681C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กลุ่มเครื่องมือทางการเงิน</w:t>
      </w:r>
    </w:p>
    <w:p w14:paraId="4A1AB9C8" w14:textId="77777777" w:rsidR="00B96304" w:rsidRPr="00240583" w:rsidRDefault="00B96304" w:rsidP="00CE6D4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BBADB8" w14:textId="1DE57B83" w:rsidR="00CE6D43" w:rsidRPr="00240583" w:rsidRDefault="00CE6D43" w:rsidP="00CE6D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1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0583">
        <w:rPr>
          <w:rFonts w:asciiTheme="majorBidi" w:hAnsiTheme="majorBidi" w:cstheme="majorBidi"/>
          <w:sz w:val="30"/>
          <w:szCs w:val="30"/>
        </w:rPr>
        <w:t xml:space="preserve">2563 </w:t>
      </w:r>
      <w:r w:rsidRPr="0024058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240583">
        <w:rPr>
          <w:rFonts w:asciiTheme="majorBidi" w:hAnsiTheme="majorBidi" w:cstheme="majorBidi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</w:t>
      </w:r>
      <w:r w:rsidR="00244D95" w:rsidRPr="00240583">
        <w:rPr>
          <w:rFonts w:asciiTheme="majorBidi" w:hAnsiTheme="majorBidi" w:cstheme="majorBidi"/>
          <w:sz w:val="30"/>
          <w:szCs w:val="30"/>
          <w:cs/>
        </w:rPr>
        <w:t>น</w:t>
      </w:r>
      <w:r w:rsidRPr="0024058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bookmarkEnd w:id="1"/>
    </w:p>
    <w:p w14:paraId="0A9FF850" w14:textId="77777777" w:rsidR="00CF1F58" w:rsidRPr="00240583" w:rsidRDefault="00CF1F58" w:rsidP="00CF1F58">
      <w:pPr>
        <w:tabs>
          <w:tab w:val="clear" w:pos="454"/>
          <w:tab w:val="clear" w:pos="680"/>
          <w:tab w:val="clear" w:pos="907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02A82" w14:textId="0808D966" w:rsidR="00CE6D43" w:rsidRPr="00240583" w:rsidRDefault="00CE6D4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โดยจากการถือปฏิบัติตามมาตรฐานการรายงานทางการเงินกลุ่มเครื่องมือทางการเงิน</w:t>
      </w:r>
      <w:r w:rsidR="00461642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461642" w:rsidRPr="00240583">
        <w:rPr>
          <w:rFonts w:asciiTheme="majorBidi" w:hAnsiTheme="majorBidi" w:cstheme="majorBidi"/>
          <w:sz w:val="30"/>
          <w:szCs w:val="30"/>
          <w:cs/>
        </w:rPr>
        <w:t>ไม่มี</w:t>
      </w:r>
      <w:r w:rsidR="00AE35DE" w:rsidRPr="00240583">
        <w:rPr>
          <w:rFonts w:asciiTheme="majorBidi" w:hAnsiTheme="majorBidi" w:cstheme="majorBidi"/>
          <w:sz w:val="30"/>
          <w:szCs w:val="30"/>
          <w:cs/>
        </w:rPr>
        <w:t>ผลกระทบต่องบการเงินของกลุ่มบริษัทอย่างมีสาระสำคัญ</w:t>
      </w:r>
    </w:p>
    <w:p w14:paraId="41CA27B7" w14:textId="353B78D3" w:rsidR="00CF1F58" w:rsidRPr="00240583" w:rsidRDefault="00CF1F58" w:rsidP="00CF1F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5970D7F" w14:textId="4EED889E" w:rsidR="008F37A7" w:rsidRPr="00240583" w:rsidRDefault="008F37A7" w:rsidP="00CF1F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9EFA2E" w14:textId="32F075F4" w:rsidR="008F37A7" w:rsidRPr="00240583" w:rsidRDefault="008F37A7" w:rsidP="00CF1F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D0CE" w14:textId="77777777" w:rsidR="008F37A7" w:rsidRPr="00240583" w:rsidRDefault="008F37A7" w:rsidP="00CF1F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3E339" w14:textId="6A0269AF" w:rsidR="00801663" w:rsidRPr="00240583" w:rsidRDefault="00DA23AE" w:rsidP="00DA2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801663" w:rsidRPr="0024058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TFRS 16 </w:t>
      </w:r>
      <w:r w:rsidR="00801663"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C90FA91" w14:textId="77777777" w:rsidR="00801663" w:rsidRPr="00240583" w:rsidRDefault="00801663" w:rsidP="00801663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9725D" w14:textId="5688CFBB" w:rsidR="00801663" w:rsidRPr="00240583" w:rsidRDefault="0080166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1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0583">
        <w:rPr>
          <w:rFonts w:asciiTheme="majorBidi" w:hAnsiTheme="majorBidi" w:cstheme="majorBidi"/>
          <w:sz w:val="30"/>
          <w:szCs w:val="30"/>
        </w:rPr>
        <w:t xml:space="preserve">2563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240583">
        <w:rPr>
          <w:rFonts w:asciiTheme="majorBidi" w:hAnsiTheme="majorBidi" w:cstheme="majorBidi"/>
          <w:sz w:val="30"/>
          <w:szCs w:val="30"/>
        </w:rPr>
        <w:t xml:space="preserve">TFRS 16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240583">
        <w:rPr>
          <w:rFonts w:asciiTheme="majorBidi" w:hAnsiTheme="majorBidi" w:cstheme="majorBidi"/>
          <w:sz w:val="30"/>
          <w:szCs w:val="30"/>
        </w:rPr>
        <w:t xml:space="preserve">17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</w:t>
      </w:r>
      <w:r w:rsidRPr="00240583">
        <w:rPr>
          <w:rFonts w:asciiTheme="majorBidi" w:hAnsiTheme="majorBidi" w:cstheme="majorBidi"/>
          <w:sz w:val="30"/>
          <w:szCs w:val="30"/>
        </w:rPr>
        <w:t xml:space="preserve">(TAS 17)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240583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90F8E9A" w14:textId="24DE7D0B" w:rsidR="00801663" w:rsidRPr="00240583" w:rsidRDefault="00801663" w:rsidP="00AF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88D0C" w14:textId="064D0F56" w:rsidR="00E54AA6" w:rsidRPr="00240583" w:rsidRDefault="00801663" w:rsidP="0069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240583">
        <w:rPr>
          <w:rFonts w:asciiTheme="majorBidi" w:hAnsiTheme="majorBidi" w:cstheme="majorBidi"/>
          <w:sz w:val="30"/>
          <w:szCs w:val="30"/>
        </w:rPr>
        <w:t xml:space="preserve"> TFRS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 xml:space="preserve">16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240583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24058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1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0583">
        <w:rPr>
          <w:rFonts w:asciiTheme="majorBidi" w:hAnsiTheme="majorBidi" w:cstheme="majorBidi"/>
          <w:sz w:val="30"/>
          <w:szCs w:val="30"/>
        </w:rPr>
        <w:t xml:space="preserve">2563 </w:t>
      </w:r>
      <w:r w:rsidRPr="0024058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551FEA1" w14:textId="77777777" w:rsidR="00695F87" w:rsidRPr="00240583" w:rsidRDefault="00695F87" w:rsidP="0069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50BF337" w14:textId="14E522E6" w:rsidR="00801663" w:rsidRPr="00240583" w:rsidRDefault="00801663" w:rsidP="0092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240583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73A79E76" w14:textId="77777777" w:rsidR="00801663" w:rsidRPr="00240583" w:rsidRDefault="00801663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7E6124" w14:textId="775B2242" w:rsidR="00801663" w:rsidRPr="0024058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E952EC" w:rsidRPr="0024058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40583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240583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69618BF3" w14:textId="319FC205" w:rsidR="00801663" w:rsidRPr="0024058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5E42DC71" w14:textId="1626175E" w:rsidR="00801663" w:rsidRPr="0024058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60FBBDC" w14:textId="2A322A69" w:rsidR="00801663" w:rsidRPr="00240583" w:rsidRDefault="00801663" w:rsidP="0080166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2B632FBB" w14:textId="4E5B2DC4" w:rsidR="00FB773E" w:rsidRPr="00240583" w:rsidRDefault="00801663" w:rsidP="00220F7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0583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428ABEA" w14:textId="77777777" w:rsidR="00E952EC" w:rsidRPr="00240583" w:rsidRDefault="00E952EC" w:rsidP="00E95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801663" w:rsidRPr="00240583" w14:paraId="5A416FC7" w14:textId="77777777" w:rsidTr="00E54AA6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ED7F185" w14:textId="7F0813D9" w:rsidR="00801663" w:rsidRPr="00240583" w:rsidRDefault="00801663" w:rsidP="00AE2C5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596E68" w14:textId="73EE5BD9" w:rsidR="00801663" w:rsidRPr="00240583" w:rsidRDefault="00801663" w:rsidP="00AE2C5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AED659F" w14:textId="77777777" w:rsidR="00801663" w:rsidRPr="00240583" w:rsidRDefault="00801663" w:rsidP="00AE2C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60566E" w14:textId="77777777" w:rsidR="00801663" w:rsidRPr="00240583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E0B9B7" w14:textId="1A4682F4" w:rsidR="00801663" w:rsidRPr="00240583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1663" w:rsidRPr="00240583" w14:paraId="427A74FA" w14:textId="77777777" w:rsidTr="00E54AA6">
        <w:trPr>
          <w:cantSplit/>
          <w:trHeight w:val="20"/>
          <w:tblHeader/>
        </w:trPr>
        <w:tc>
          <w:tcPr>
            <w:tcW w:w="6210" w:type="dxa"/>
          </w:tcPr>
          <w:p w14:paraId="1B6A1E61" w14:textId="77777777" w:rsidR="00801663" w:rsidRPr="00240583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11C3718" w14:textId="77777777" w:rsidR="00801663" w:rsidRPr="00240583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1663" w:rsidRPr="00240583" w14:paraId="0F891B78" w14:textId="77777777" w:rsidTr="00E54AA6">
        <w:trPr>
          <w:cantSplit/>
          <w:trHeight w:val="20"/>
        </w:trPr>
        <w:tc>
          <w:tcPr>
            <w:tcW w:w="6210" w:type="dxa"/>
          </w:tcPr>
          <w:p w14:paraId="6EE66BD1" w14:textId="77777777" w:rsidR="00801663" w:rsidRPr="00240583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8C31854" w14:textId="77777777" w:rsidR="00801663" w:rsidRPr="00240583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1663" w:rsidRPr="00240583" w14:paraId="5D1E3157" w14:textId="77777777" w:rsidTr="00E54AA6">
        <w:trPr>
          <w:cantSplit/>
          <w:trHeight w:val="20"/>
        </w:trPr>
        <w:tc>
          <w:tcPr>
            <w:tcW w:w="6210" w:type="dxa"/>
            <w:vAlign w:val="bottom"/>
          </w:tcPr>
          <w:p w14:paraId="19EF92FA" w14:textId="54578194" w:rsidR="00801663" w:rsidRPr="00240583" w:rsidRDefault="00C02B7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6E64622" w14:textId="5951845F" w:rsidR="00801663" w:rsidRPr="00240583" w:rsidRDefault="00137DF0" w:rsidP="004F6E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250,535</w:t>
            </w:r>
          </w:p>
        </w:tc>
        <w:tc>
          <w:tcPr>
            <w:tcW w:w="180" w:type="dxa"/>
            <w:vAlign w:val="bottom"/>
          </w:tcPr>
          <w:p w14:paraId="1B1D3A81" w14:textId="77777777" w:rsidR="00801663" w:rsidRPr="00240583" w:rsidRDefault="00801663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5A2A86" w14:textId="1711A3F8" w:rsidR="00801663" w:rsidRPr="00240583" w:rsidRDefault="00137DF0" w:rsidP="004F6E44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247,962</w:t>
            </w:r>
          </w:p>
        </w:tc>
      </w:tr>
      <w:tr w:rsidR="00917FDA" w:rsidRPr="00240583" w14:paraId="19BB6C1B" w14:textId="77777777" w:rsidTr="00E54AA6">
        <w:trPr>
          <w:cantSplit/>
          <w:trHeight w:val="20"/>
        </w:trPr>
        <w:tc>
          <w:tcPr>
            <w:tcW w:w="6210" w:type="dxa"/>
            <w:vAlign w:val="bottom"/>
          </w:tcPr>
          <w:p w14:paraId="6A57CE90" w14:textId="7543A25F" w:rsidR="00917FDA" w:rsidRPr="00240583" w:rsidRDefault="00917FDA" w:rsidP="00917FD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459C6319" w14:textId="3BF85E6A" w:rsidR="00917FDA" w:rsidRPr="00240583" w:rsidRDefault="00917FDA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  <w:tc>
          <w:tcPr>
            <w:tcW w:w="180" w:type="dxa"/>
            <w:vAlign w:val="bottom"/>
          </w:tcPr>
          <w:p w14:paraId="1B92886E" w14:textId="77777777" w:rsidR="00917FDA" w:rsidRPr="00240583" w:rsidRDefault="00917FDA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88AF56" w14:textId="0B615CAB" w:rsidR="00917FDA" w:rsidRPr="00240583" w:rsidRDefault="00917FDA" w:rsidP="00F56709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(13,235)</w:t>
            </w:r>
          </w:p>
        </w:tc>
      </w:tr>
      <w:tr w:rsidR="00801663" w:rsidRPr="00240583" w14:paraId="545D5DA7" w14:textId="77777777" w:rsidTr="00E54AA6">
        <w:trPr>
          <w:cantSplit/>
          <w:trHeight w:val="20"/>
        </w:trPr>
        <w:tc>
          <w:tcPr>
            <w:tcW w:w="6210" w:type="dxa"/>
          </w:tcPr>
          <w:p w14:paraId="076B83F0" w14:textId="77777777" w:rsidR="00801663" w:rsidRPr="00240583" w:rsidRDefault="0080166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2B14543" w14:textId="43C3EDED" w:rsidR="00801663" w:rsidRPr="00240583" w:rsidRDefault="00137DF0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(237,300)</w:t>
            </w:r>
          </w:p>
        </w:tc>
        <w:tc>
          <w:tcPr>
            <w:tcW w:w="180" w:type="dxa"/>
          </w:tcPr>
          <w:p w14:paraId="25BAE239" w14:textId="77777777" w:rsidR="00801663" w:rsidRPr="00240583" w:rsidRDefault="00801663" w:rsidP="00F5670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85781B" w14:textId="49E45E2B" w:rsidR="00801663" w:rsidRPr="00240583" w:rsidRDefault="00137DF0" w:rsidP="00F567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(234,727)</w:t>
            </w:r>
          </w:p>
        </w:tc>
      </w:tr>
    </w:tbl>
    <w:p w14:paraId="2AB7C3E7" w14:textId="52E8CE2F" w:rsidR="00893E55" w:rsidRPr="00240583" w:rsidRDefault="00893E55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801663" w:rsidRPr="00240583" w14:paraId="7476A8FF" w14:textId="77777777" w:rsidTr="00E54AA6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DB27B8F" w14:textId="78B36F05" w:rsidR="00801663" w:rsidRPr="00240583" w:rsidRDefault="00801663" w:rsidP="00AE2C5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33AE1BD" w14:textId="79A51C4E" w:rsidR="00801663" w:rsidRPr="00240583" w:rsidRDefault="00801663" w:rsidP="00AE2C5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4F2B965" w14:textId="77777777" w:rsidR="00801663" w:rsidRPr="00240583" w:rsidRDefault="00801663" w:rsidP="00AE2C5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EBF3832" w14:textId="77777777" w:rsidR="00801663" w:rsidRPr="00240583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8DBD492" w14:textId="663871F4" w:rsidR="00801663" w:rsidRPr="00240583" w:rsidRDefault="00801663" w:rsidP="00AE2C5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1663" w:rsidRPr="00240583" w14:paraId="7E0C0286" w14:textId="77777777" w:rsidTr="00E54AA6">
        <w:trPr>
          <w:cantSplit/>
          <w:trHeight w:val="20"/>
          <w:tblHeader/>
        </w:trPr>
        <w:tc>
          <w:tcPr>
            <w:tcW w:w="6300" w:type="dxa"/>
          </w:tcPr>
          <w:p w14:paraId="073E352D" w14:textId="77777777" w:rsidR="00801663" w:rsidRPr="00240583" w:rsidRDefault="00801663" w:rsidP="00AE2C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88AC09B" w14:textId="77777777" w:rsidR="00801663" w:rsidRPr="00240583" w:rsidRDefault="00801663" w:rsidP="00AE2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1663" w:rsidRPr="00240583" w14:paraId="35C10A36" w14:textId="77777777" w:rsidTr="00E54AA6">
        <w:trPr>
          <w:cantSplit/>
          <w:trHeight w:val="20"/>
        </w:trPr>
        <w:tc>
          <w:tcPr>
            <w:tcW w:w="6300" w:type="dxa"/>
            <w:vAlign w:val="bottom"/>
          </w:tcPr>
          <w:p w14:paraId="2DC9D793" w14:textId="77777777" w:rsidR="00801663" w:rsidRPr="00240583" w:rsidRDefault="00801663" w:rsidP="00AE2C5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35FF6D9" w14:textId="2BE36DF4" w:rsidR="00801663" w:rsidRPr="00240583" w:rsidRDefault="00787A5F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206,480</w:t>
            </w:r>
          </w:p>
        </w:tc>
        <w:tc>
          <w:tcPr>
            <w:tcW w:w="181" w:type="dxa"/>
            <w:vAlign w:val="bottom"/>
          </w:tcPr>
          <w:p w14:paraId="038DB183" w14:textId="77777777" w:rsidR="00801663" w:rsidRPr="00240583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DDF976C" w14:textId="23F55CF9" w:rsidR="00801663" w:rsidRPr="00240583" w:rsidRDefault="00C65CA4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203,741</w:t>
            </w:r>
          </w:p>
        </w:tc>
      </w:tr>
      <w:tr w:rsidR="00801663" w:rsidRPr="00240583" w14:paraId="240F92BE" w14:textId="77777777" w:rsidTr="00E54AA6">
        <w:trPr>
          <w:cantSplit/>
          <w:trHeight w:val="20"/>
        </w:trPr>
        <w:tc>
          <w:tcPr>
            <w:tcW w:w="6300" w:type="dxa"/>
          </w:tcPr>
          <w:p w14:paraId="561441CA" w14:textId="77777777" w:rsidR="00801663" w:rsidRPr="00240583" w:rsidRDefault="00801663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22CBCF8" w14:textId="4F8E6ED7" w:rsidR="00801663" w:rsidRPr="00240583" w:rsidRDefault="00137DF0" w:rsidP="00AE2C5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  <w:tc>
          <w:tcPr>
            <w:tcW w:w="181" w:type="dxa"/>
          </w:tcPr>
          <w:p w14:paraId="695A6715" w14:textId="77777777" w:rsidR="00801663" w:rsidRPr="00240583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C318D89" w14:textId="55C9789F" w:rsidR="00801663" w:rsidRPr="00240583" w:rsidRDefault="00137DF0" w:rsidP="00AE2C5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60,238</w:t>
            </w:r>
          </w:p>
        </w:tc>
      </w:tr>
      <w:tr w:rsidR="00801663" w:rsidRPr="00240583" w14:paraId="58E831A4" w14:textId="77777777" w:rsidTr="00E54AA6">
        <w:trPr>
          <w:cantSplit/>
          <w:trHeight w:val="20"/>
        </w:trPr>
        <w:tc>
          <w:tcPr>
            <w:tcW w:w="6300" w:type="dxa"/>
          </w:tcPr>
          <w:p w14:paraId="76264574" w14:textId="77777777" w:rsidR="00801663" w:rsidRPr="00240583" w:rsidRDefault="00801663" w:rsidP="00AE2C5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435FDD" w14:textId="52A8F6AE" w:rsidR="00801663" w:rsidRPr="00240583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266,718</w:t>
            </w:r>
          </w:p>
        </w:tc>
        <w:tc>
          <w:tcPr>
            <w:tcW w:w="181" w:type="dxa"/>
            <w:vAlign w:val="bottom"/>
          </w:tcPr>
          <w:p w14:paraId="74C16A56" w14:textId="77777777" w:rsidR="00801663" w:rsidRPr="00240583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B196944" w14:textId="51E4F5B0" w:rsidR="00801663" w:rsidRPr="00240583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263,979</w:t>
            </w:r>
          </w:p>
        </w:tc>
      </w:tr>
      <w:tr w:rsidR="00801663" w:rsidRPr="00240583" w14:paraId="6E9CA124" w14:textId="77777777" w:rsidTr="00E54AA6">
        <w:trPr>
          <w:cantSplit/>
          <w:trHeight w:val="20"/>
        </w:trPr>
        <w:tc>
          <w:tcPr>
            <w:tcW w:w="6300" w:type="dxa"/>
          </w:tcPr>
          <w:p w14:paraId="5EC5358C" w14:textId="77777777" w:rsidR="00801663" w:rsidRPr="00240583" w:rsidRDefault="00801663" w:rsidP="00AE2C5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EA414F3" w14:textId="7219BEA6" w:rsidR="00801663" w:rsidRPr="00240583" w:rsidRDefault="00801663" w:rsidP="00AE2C5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C486FF" w14:textId="63E23213" w:rsidR="00801663" w:rsidRPr="00240583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237,300</w:t>
            </w:r>
          </w:p>
        </w:tc>
        <w:tc>
          <w:tcPr>
            <w:tcW w:w="181" w:type="dxa"/>
            <w:vAlign w:val="bottom"/>
          </w:tcPr>
          <w:p w14:paraId="197B9A83" w14:textId="77777777" w:rsidR="00801663" w:rsidRPr="00240583" w:rsidRDefault="00801663" w:rsidP="00AE2C5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5E35E12" w14:textId="3FCAA1D7" w:rsidR="00801663" w:rsidRPr="00240583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234,727</w:t>
            </w:r>
          </w:p>
        </w:tc>
      </w:tr>
      <w:tr w:rsidR="00801663" w:rsidRPr="00240583" w14:paraId="00B09037" w14:textId="77777777" w:rsidTr="00E54AA6">
        <w:trPr>
          <w:cantSplit/>
          <w:trHeight w:val="20"/>
        </w:trPr>
        <w:tc>
          <w:tcPr>
            <w:tcW w:w="6300" w:type="dxa"/>
            <w:vAlign w:val="bottom"/>
          </w:tcPr>
          <w:p w14:paraId="2DCFA032" w14:textId="77777777" w:rsidR="00801663" w:rsidRPr="00240583" w:rsidRDefault="00801663" w:rsidP="00AE2C5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620D" w14:textId="012910E3" w:rsidR="00801663" w:rsidRPr="00240583" w:rsidRDefault="00137DF0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237,300</w:t>
            </w:r>
          </w:p>
        </w:tc>
        <w:tc>
          <w:tcPr>
            <w:tcW w:w="181" w:type="dxa"/>
          </w:tcPr>
          <w:p w14:paraId="145B55EE" w14:textId="77777777" w:rsidR="00801663" w:rsidRPr="00240583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50B3" w14:textId="355093EB" w:rsidR="00801663" w:rsidRPr="00240583" w:rsidRDefault="00137DF0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234,727</w:t>
            </w:r>
          </w:p>
        </w:tc>
      </w:tr>
      <w:tr w:rsidR="00801663" w:rsidRPr="00240583" w14:paraId="19B52093" w14:textId="77777777" w:rsidTr="00E54AA6">
        <w:trPr>
          <w:cantSplit/>
          <w:trHeight w:val="20"/>
        </w:trPr>
        <w:tc>
          <w:tcPr>
            <w:tcW w:w="6300" w:type="dxa"/>
            <w:vAlign w:val="bottom"/>
          </w:tcPr>
          <w:p w14:paraId="10992F67" w14:textId="2676C650" w:rsidR="00801663" w:rsidRPr="00240583" w:rsidRDefault="00801663" w:rsidP="00AE2C5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BC3658" w14:textId="6E9287A8" w:rsidR="00801663" w:rsidRPr="00240583" w:rsidRDefault="00F81954" w:rsidP="00AE2C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2.5 </w:t>
            </w:r>
            <w:r w:rsidR="00C65CA4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3.5</w:t>
            </w:r>
          </w:p>
        </w:tc>
        <w:tc>
          <w:tcPr>
            <w:tcW w:w="181" w:type="dxa"/>
          </w:tcPr>
          <w:p w14:paraId="527DAE97" w14:textId="77777777" w:rsidR="00801663" w:rsidRPr="00240583" w:rsidRDefault="00801663" w:rsidP="00AE2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FA621" w14:textId="5770A8F7" w:rsidR="00801663" w:rsidRPr="00240583" w:rsidRDefault="00F81954" w:rsidP="00AE2C5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2.5 </w:t>
            </w:r>
            <w:r w:rsidR="00C65CA4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3.5</w:t>
            </w:r>
          </w:p>
        </w:tc>
      </w:tr>
    </w:tbl>
    <w:p w14:paraId="54AF600C" w14:textId="77777777" w:rsidR="00801663" w:rsidRPr="00240583" w:rsidRDefault="00801663" w:rsidP="008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4927C" w14:textId="4999E800" w:rsidR="00801663" w:rsidRPr="00240583" w:rsidRDefault="00801663" w:rsidP="0096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3E4111" w:rsidRPr="00240583">
        <w:rPr>
          <w:rFonts w:asciiTheme="majorBidi" w:hAnsiTheme="majorBidi" w:cstheme="majorBidi"/>
          <w:sz w:val="30"/>
          <w:szCs w:val="30"/>
          <w:cs/>
        </w:rPr>
        <w:t>ขายสินค้า และส่วนงานให้บริการซ่อม</w:t>
      </w:r>
      <w:r w:rsidR="006E51EB">
        <w:rPr>
          <w:rFonts w:asciiTheme="majorBidi" w:hAnsiTheme="majorBidi" w:cstheme="majorBidi"/>
          <w:sz w:val="30"/>
          <w:szCs w:val="30"/>
        </w:rPr>
        <w:t xml:space="preserve"> </w:t>
      </w:r>
      <w:r w:rsidR="003E4111" w:rsidRPr="0024058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BFDCE85" w14:textId="77777777" w:rsidR="00695F87" w:rsidRPr="00240583" w:rsidRDefault="00695F87" w:rsidP="0096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49FBBF7" w14:textId="3D0AD978" w:rsidR="00CA11AA" w:rsidRPr="00240583" w:rsidRDefault="00CA11AA" w:rsidP="00CA11A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DA0843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th-TH"/>
        </w:rPr>
        <w:t>(Covid-19)</w:t>
      </w:r>
    </w:p>
    <w:p w14:paraId="121D218A" w14:textId="6715B86E" w:rsidR="00CA11AA" w:rsidRPr="00240583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F790B7F" w14:textId="6EBB1459" w:rsidR="000C4BEF" w:rsidRPr="00240583" w:rsidRDefault="00CA11AA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0583">
        <w:rPr>
          <w:rFonts w:asciiTheme="majorBidi" w:hAnsiTheme="majorBidi" w:cstheme="majorBidi"/>
          <w:b/>
          <w:sz w:val="30"/>
          <w:szCs w:val="30"/>
          <w:cs/>
        </w:rPr>
        <w:t>ในเดือน</w:t>
      </w:r>
      <w:r w:rsidR="002B21D2" w:rsidRPr="00240583">
        <w:rPr>
          <w:rFonts w:asciiTheme="majorBidi" w:hAnsiTheme="majorBidi" w:cstheme="majorBidi"/>
          <w:b/>
          <w:sz w:val="30"/>
          <w:szCs w:val="30"/>
          <w:cs/>
        </w:rPr>
        <w:t>ม</w:t>
      </w:r>
      <w:r w:rsidR="000E20CD">
        <w:rPr>
          <w:rFonts w:asciiTheme="majorBidi" w:hAnsiTheme="majorBidi" w:cstheme="majorBidi" w:hint="cs"/>
          <w:b/>
          <w:sz w:val="30"/>
          <w:szCs w:val="30"/>
          <w:cs/>
        </w:rPr>
        <w:t>ีนาคม</w:t>
      </w:r>
      <w:r w:rsidR="002B21D2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bCs/>
          <w:sz w:val="30"/>
          <w:szCs w:val="30"/>
        </w:rPr>
        <w:t>2563</w:t>
      </w:r>
      <w:r w:rsidRPr="0024058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>ผู้ว่าราชการกรุงเทพมหานคร</w:t>
      </w:r>
      <w:r w:rsidR="00C805D4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>ส่วนงานราชการ</w:t>
      </w:r>
      <w:r w:rsidR="00C805D4" w:rsidRPr="00240583">
        <w:rPr>
          <w:rFonts w:asciiTheme="majorBidi" w:hAnsiTheme="majorBidi" w:cstheme="majorBidi"/>
          <w:b/>
          <w:sz w:val="30"/>
          <w:szCs w:val="30"/>
          <w:cs/>
        </w:rPr>
        <w:t>ของจังหวัดต่างๆ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>ได้กำหนดให้มีการปิด</w:t>
      </w:r>
      <w:r w:rsidR="00C805D4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สถานประกอบการของกลุ่มบริษัทเป็นการชั่วคราว ตั้งแต่วันที่ </w:t>
      </w:r>
      <w:r w:rsidR="00917FDA" w:rsidRPr="00240583">
        <w:rPr>
          <w:rFonts w:asciiTheme="majorBidi" w:hAnsiTheme="majorBidi" w:cstheme="majorBidi"/>
          <w:bCs/>
          <w:sz w:val="30"/>
          <w:szCs w:val="30"/>
        </w:rPr>
        <w:t>2</w:t>
      </w:r>
      <w:r w:rsidR="008A410E" w:rsidRPr="00240583">
        <w:rPr>
          <w:rFonts w:asciiTheme="majorBidi" w:hAnsiTheme="majorBidi" w:cstheme="majorBidi"/>
          <w:bCs/>
          <w:sz w:val="30"/>
          <w:szCs w:val="30"/>
        </w:rPr>
        <w:t>2</w:t>
      </w:r>
      <w:r w:rsidR="00917FDA" w:rsidRPr="0024058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17FDA" w:rsidRPr="00240583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917FDA" w:rsidRPr="0024058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17FDA" w:rsidRPr="00240583">
        <w:rPr>
          <w:rFonts w:asciiTheme="majorBidi" w:hAnsiTheme="majorBidi" w:cstheme="majorBidi"/>
          <w:bCs/>
          <w:sz w:val="30"/>
          <w:szCs w:val="30"/>
        </w:rPr>
        <w:t>2563</w:t>
      </w:r>
      <w:r w:rsidR="00917FDA" w:rsidRPr="0024058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เพื่อจะจำกัดผลกระทบจากการแพร่ระบาดของโรคติดเชื้อไวรัสโคโรนา </w:t>
      </w:r>
      <w:r w:rsidRPr="00240583">
        <w:rPr>
          <w:rFonts w:asciiTheme="majorBidi" w:hAnsiTheme="majorBidi" w:cstheme="majorBidi"/>
          <w:bCs/>
          <w:sz w:val="30"/>
          <w:szCs w:val="30"/>
        </w:rPr>
        <w:t>2019 (Covid-19)</w:t>
      </w:r>
      <w:r w:rsidRPr="00240583">
        <w:rPr>
          <w:rFonts w:asciiTheme="majorBidi" w:hAnsiTheme="majorBidi" w:cstheme="majorBidi"/>
          <w:b/>
          <w:sz w:val="30"/>
          <w:szCs w:val="30"/>
        </w:rPr>
        <w:t xml:space="preserve">  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823EC2" w:rsidRPr="0024058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A79DC" w:rsidRPr="00240583">
        <w:rPr>
          <w:rFonts w:asciiTheme="majorBidi" w:hAnsiTheme="majorBidi" w:cstheme="majorBidi" w:hint="cs"/>
          <w:b/>
          <w:sz w:val="30"/>
          <w:szCs w:val="30"/>
          <w:cs/>
        </w:rPr>
        <w:t>อย่างไรก็ตาม</w:t>
      </w:r>
      <w:bookmarkStart w:id="2" w:name="_Hlk47629905"/>
      <w:r w:rsidR="00AA79DC" w:rsidRPr="00240583">
        <w:rPr>
          <w:rFonts w:asciiTheme="majorBidi" w:hAnsiTheme="majorBidi" w:cstheme="majorBidi" w:hint="cs"/>
          <w:b/>
          <w:sz w:val="30"/>
          <w:szCs w:val="30"/>
          <w:cs/>
        </w:rPr>
        <w:t xml:space="preserve">ตั้งแต่วันที่ </w:t>
      </w:r>
      <w:r w:rsidR="00AA79DC" w:rsidRPr="00240583">
        <w:rPr>
          <w:rFonts w:asciiTheme="majorBidi" w:hAnsiTheme="majorBidi" w:cstheme="majorBidi"/>
          <w:bCs/>
          <w:sz w:val="30"/>
          <w:szCs w:val="30"/>
        </w:rPr>
        <w:t>17</w:t>
      </w:r>
      <w:r w:rsidR="00AA79DC" w:rsidRPr="0024058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A79DC" w:rsidRPr="00240583">
        <w:rPr>
          <w:rFonts w:asciiTheme="majorBidi" w:hAnsiTheme="majorBidi" w:cstheme="majorBidi" w:hint="cs"/>
          <w:b/>
          <w:sz w:val="30"/>
          <w:szCs w:val="30"/>
          <w:cs/>
        </w:rPr>
        <w:t xml:space="preserve">พฤษภาคม </w:t>
      </w:r>
      <w:r w:rsidR="00AA79DC" w:rsidRPr="00240583">
        <w:rPr>
          <w:rFonts w:asciiTheme="majorBidi" w:hAnsiTheme="majorBidi" w:cstheme="majorBidi"/>
          <w:bCs/>
          <w:sz w:val="30"/>
          <w:szCs w:val="30"/>
        </w:rPr>
        <w:t>2563</w:t>
      </w:r>
      <w:r w:rsidR="00AA79DC" w:rsidRPr="00240583">
        <w:rPr>
          <w:rFonts w:asciiTheme="majorBidi" w:hAnsiTheme="majorBidi" w:cstheme="majorBidi" w:hint="cs"/>
          <w:b/>
          <w:sz w:val="30"/>
          <w:szCs w:val="30"/>
          <w:cs/>
        </w:rPr>
        <w:t xml:space="preserve"> ผู้ว่าราชการจังหวัดกรุงเทพมหานครและส่วนงานราชการของจังหวัดต่างๆ</w:t>
      </w:r>
      <w:r w:rsidR="000C4BEF" w:rsidRPr="0024058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AA79DC" w:rsidRPr="00240583">
        <w:rPr>
          <w:rFonts w:asciiTheme="majorBidi" w:hAnsiTheme="majorBidi" w:cstheme="majorBidi" w:hint="cs"/>
          <w:b/>
          <w:sz w:val="30"/>
          <w:szCs w:val="30"/>
          <w:cs/>
        </w:rPr>
        <w:t>ได้มีมาตรการผ่อนปรนให้มีการกลับมาเปิดสถานประกอบการของกลุ่มบริษัท</w:t>
      </w:r>
      <w:bookmarkEnd w:id="2"/>
      <w:r w:rsidR="000C4BEF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0C4BEF" w:rsidRPr="00240583">
        <w:rPr>
          <w:rFonts w:asciiTheme="majorBidi" w:hAnsiTheme="majorBidi" w:cstheme="majorBidi" w:hint="cs"/>
          <w:b/>
          <w:sz w:val="30"/>
          <w:szCs w:val="30"/>
          <w:cs/>
        </w:rPr>
        <w:t>อีกครั้ง</w:t>
      </w:r>
    </w:p>
    <w:p w14:paraId="73B053FE" w14:textId="77777777" w:rsidR="000C4BEF" w:rsidRPr="00240583" w:rsidRDefault="000C4BEF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7536EF99" w14:textId="11F2E9F8" w:rsidR="00CA11AA" w:rsidRPr="00240583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 ณ วันที่ 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2B21D2" w:rsidRPr="00240583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2B21D2"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DA0843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>C</w:t>
      </w:r>
      <w:r w:rsidR="00DA0843">
        <w:rPr>
          <w:rFonts w:asciiTheme="majorBidi" w:hAnsiTheme="majorBidi" w:cstheme="majorBidi"/>
          <w:color w:val="000000"/>
          <w:sz w:val="30"/>
          <w:szCs w:val="30"/>
        </w:rPr>
        <w:t>ovid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DA0843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>) ในเรื่องดังต่อไปนี้</w:t>
      </w:r>
    </w:p>
    <w:p w14:paraId="3E610E13" w14:textId="6F86EFC2" w:rsidR="002B21D2" w:rsidRPr="00240583" w:rsidRDefault="002B21D2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A8D8A5" w14:textId="0DB927FD" w:rsidR="00695F87" w:rsidRDefault="00695F87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3FD25B" w14:textId="77777777" w:rsidR="00D40228" w:rsidRPr="00240583" w:rsidRDefault="00D40228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D4BB8F" w14:textId="77777777" w:rsidR="00CA11AA" w:rsidRPr="00240583" w:rsidRDefault="00CA11AA" w:rsidP="00CA11A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32C2CFA" w14:textId="77777777" w:rsidR="00CA11AA" w:rsidRPr="00240583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14929FC" w14:textId="3EA770BB" w:rsidR="00CA11AA" w:rsidRPr="00240583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>มาถือเป็นข้อบ่งชี้การด้อยค่าขอ</w:t>
      </w:r>
      <w:r w:rsidR="00C06A30" w:rsidRPr="00240583">
        <w:rPr>
          <w:rFonts w:asciiTheme="majorBidi" w:hAnsiTheme="majorBidi" w:cstheme="majorBidi"/>
          <w:color w:val="000000"/>
          <w:sz w:val="30"/>
          <w:szCs w:val="30"/>
          <w:cs/>
        </w:rPr>
        <w:t>ง</w:t>
      </w:r>
      <w:r w:rsidR="00CB1ACC" w:rsidRPr="00240583">
        <w:rPr>
          <w:rFonts w:asciiTheme="majorBidi" w:hAnsiTheme="majorBidi" w:cstheme="majorBidi"/>
          <w:color w:val="000000"/>
          <w:sz w:val="30"/>
          <w:szCs w:val="30"/>
          <w:cs/>
        </w:rPr>
        <w:t>ส่วนปรับปรุง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>อาคาร</w:t>
      </w:r>
      <w:r w:rsidR="00CB1ACC" w:rsidRPr="00240583">
        <w:rPr>
          <w:rFonts w:asciiTheme="majorBidi" w:hAnsiTheme="majorBidi" w:cstheme="majorBidi"/>
          <w:color w:val="000000"/>
          <w:sz w:val="30"/>
          <w:szCs w:val="30"/>
          <w:cs/>
        </w:rPr>
        <w:t>เช่า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และอุปกรณ์ และเลือกไม่นำข้อมูลสถานการณ์ </w:t>
      </w:r>
      <w:r w:rsidRPr="00240583">
        <w:rPr>
          <w:rFonts w:asciiTheme="majorBidi" w:hAnsiTheme="majorBidi" w:cstheme="majorBidi"/>
          <w:color w:val="000000"/>
          <w:sz w:val="30"/>
          <w:szCs w:val="30"/>
        </w:rPr>
        <w:t>COVID-19</w:t>
      </w:r>
      <w:r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</w:t>
      </w:r>
      <w:r w:rsidR="00CB1ACC" w:rsidRPr="00240583">
        <w:rPr>
          <w:rFonts w:asciiTheme="majorBidi" w:hAnsiTheme="majorBidi" w:cstheme="majorBidi"/>
          <w:color w:val="000000"/>
          <w:sz w:val="30"/>
          <w:szCs w:val="30"/>
          <w:cs/>
        </w:rPr>
        <w:t>ส่วนปรับปรุง</w:t>
      </w:r>
      <w:r w:rsidR="00753FE1" w:rsidRPr="00240583">
        <w:rPr>
          <w:rFonts w:asciiTheme="majorBidi" w:hAnsiTheme="majorBidi" w:cstheme="majorBidi"/>
          <w:color w:val="000000"/>
          <w:sz w:val="30"/>
          <w:szCs w:val="30"/>
          <w:cs/>
        </w:rPr>
        <w:t>อาคาร</w:t>
      </w:r>
      <w:r w:rsidR="00CB1ACC" w:rsidRPr="00240583">
        <w:rPr>
          <w:rFonts w:asciiTheme="majorBidi" w:hAnsiTheme="majorBidi" w:cstheme="majorBidi"/>
          <w:color w:val="000000"/>
          <w:sz w:val="30"/>
          <w:szCs w:val="30"/>
          <w:cs/>
        </w:rPr>
        <w:t>เช่า</w:t>
      </w:r>
      <w:r w:rsidR="00753FE1" w:rsidRPr="0024058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และอุปกรณ์ </w:t>
      </w:r>
    </w:p>
    <w:p w14:paraId="7CB97442" w14:textId="27391F29" w:rsidR="001F32D3" w:rsidRPr="00240583" w:rsidRDefault="001F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7AA1C5AD" w14:textId="77777777" w:rsidR="00CA11AA" w:rsidRPr="00240583" w:rsidRDefault="00CA11AA" w:rsidP="00CA11A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2B297416" w14:textId="77777777" w:rsidR="00CA11AA" w:rsidRPr="00240583" w:rsidRDefault="00CA11AA" w:rsidP="00CA11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81F7AA4" w14:textId="08881A46" w:rsidR="002B21D2" w:rsidRPr="00240583" w:rsidRDefault="00CA11AA" w:rsidP="00695F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2B21D2" w:rsidRPr="0024058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 xml:space="preserve">2563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กลุ่มบริษัทได้รับการลดค่าเช่าจ่ายทั้งจำนวนเป็นเวลา </w:t>
      </w:r>
      <w:r w:rsidR="00200B79" w:rsidRPr="00240583">
        <w:rPr>
          <w:rFonts w:asciiTheme="majorBidi" w:hAnsiTheme="majorBidi" w:cstheme="majorBidi"/>
          <w:sz w:val="30"/>
          <w:szCs w:val="30"/>
        </w:rPr>
        <w:t>53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B92FF3" w:rsidRPr="00240583">
        <w:rPr>
          <w:rFonts w:asciiTheme="majorBidi" w:hAnsiTheme="majorBidi" w:cstheme="majorBidi"/>
          <w:sz w:val="30"/>
          <w:szCs w:val="30"/>
          <w:cs/>
        </w:rPr>
        <w:t>วัน</w:t>
      </w:r>
      <w:r w:rsidRPr="00240583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306A8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06A30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F3" w:rsidRPr="00240583">
        <w:rPr>
          <w:rFonts w:asciiTheme="majorBidi" w:hAnsiTheme="majorBidi" w:cstheme="majorBidi"/>
          <w:sz w:val="30"/>
          <w:szCs w:val="30"/>
        </w:rPr>
        <w:t>2</w:t>
      </w:r>
      <w:r w:rsidR="00EF0B94" w:rsidRPr="00240583">
        <w:rPr>
          <w:rFonts w:asciiTheme="majorBidi" w:hAnsiTheme="majorBidi" w:cstheme="majorBidi"/>
          <w:sz w:val="30"/>
          <w:szCs w:val="30"/>
        </w:rPr>
        <w:t>2</w:t>
      </w:r>
      <w:r w:rsidR="00B92FF3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40583">
        <w:rPr>
          <w:rFonts w:asciiTheme="majorBidi" w:hAnsiTheme="majorBidi" w:cstheme="majorBidi"/>
          <w:sz w:val="30"/>
          <w:szCs w:val="30"/>
        </w:rPr>
        <w:t>2563</w:t>
      </w:r>
      <w:r w:rsidR="00EF0B94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เนื่องจากสถานการณ์ </w:t>
      </w:r>
      <w:r w:rsidRPr="00240583">
        <w:rPr>
          <w:rFonts w:asciiTheme="majorBidi" w:hAnsiTheme="majorBidi" w:cstheme="majorBidi"/>
          <w:sz w:val="30"/>
          <w:szCs w:val="30"/>
        </w:rPr>
        <w:t xml:space="preserve">COVID-19 </w:t>
      </w:r>
      <w:r w:rsidRPr="00240583">
        <w:rPr>
          <w:rFonts w:asciiTheme="majorBidi" w:hAnsiTheme="majorBidi" w:cstheme="majorBidi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</w:t>
      </w:r>
      <w:r w:rsidR="00C81828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การลดค่าเช่า กลับรายการค่าเสื่อมราคาของสินทรัพย์สิทธิการใช้และดอกเบี้ยจากหนี้สินตามสัญญาเช่า</w:t>
      </w:r>
      <w:r w:rsidR="006F36AC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ที่เกี่ยวข้องตามสัดส่วนของค่าเช่าที่ลดลง และบันทึกผลต่างเป็นกำไรจากการได้รับการลดค่าเช่าในกำไรหรือ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>ขาดทุนสำหรับงวดสามเดือน</w:t>
      </w:r>
      <w:r w:rsidR="008F37A7" w:rsidRPr="00240583">
        <w:rPr>
          <w:rFonts w:asciiTheme="majorBidi" w:hAnsiTheme="majorBidi" w:cstheme="majorBidi" w:hint="cs"/>
          <w:spacing w:val="-6"/>
          <w:sz w:val="30"/>
          <w:szCs w:val="30"/>
          <w:cs/>
        </w:rPr>
        <w:t>และหกเดือน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8F37A7" w:rsidRPr="00240583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8F37A7" w:rsidRPr="00240583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pacing w:val="-6"/>
          <w:sz w:val="30"/>
          <w:szCs w:val="30"/>
        </w:rPr>
        <w:t xml:space="preserve">2563 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066CF3" w:rsidRPr="00240583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 </w:t>
      </w:r>
      <w:r w:rsidR="00CA2DB8">
        <w:rPr>
          <w:rFonts w:asciiTheme="majorBidi" w:hAnsiTheme="majorBidi" w:cstheme="majorBidi"/>
          <w:spacing w:val="-6"/>
          <w:sz w:val="30"/>
          <w:szCs w:val="30"/>
        </w:rPr>
        <w:t>0.06</w:t>
      </w:r>
      <w:r w:rsidR="00200B79" w:rsidRPr="002405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06A89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="00200B79" w:rsidRPr="00240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 </w:t>
      </w:r>
      <w:r w:rsidR="00CA2DB8">
        <w:rPr>
          <w:rFonts w:asciiTheme="majorBidi" w:hAnsiTheme="majorBidi" w:cstheme="majorBidi"/>
          <w:spacing w:val="-6"/>
          <w:sz w:val="30"/>
          <w:szCs w:val="30"/>
        </w:rPr>
        <w:t>0.24</w:t>
      </w:r>
      <w:r w:rsidR="00306A8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306A8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ตามลำดับ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2BA34E" w14:textId="77777777" w:rsidR="00695F87" w:rsidRPr="00240583" w:rsidRDefault="00695F87" w:rsidP="00695F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3D404280" w14:textId="61BCEEBC" w:rsidR="00B036A2" w:rsidRPr="00240583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240583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FF34274" w14:textId="23AE3F88" w:rsidR="00695F87" w:rsidRPr="00240583" w:rsidRDefault="00FF0F7D" w:rsidP="0065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893E55" w:rsidRPr="00240583">
        <w:rPr>
          <w:rFonts w:asciiTheme="majorBidi" w:hAnsiTheme="majorBidi" w:cstheme="majorBidi"/>
          <w:sz w:val="30"/>
          <w:szCs w:val="30"/>
        </w:rPr>
        <w:t>8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สำหรับความสัมพันธ์กับบุคคลหรือกิจการที่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เกี่ยวข้องกันอื่น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240583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941A6B" w:rsidRPr="00240583">
        <w:rPr>
          <w:rFonts w:asciiTheme="majorBidi" w:hAnsiTheme="majorBidi" w:cstheme="majorBidi" w:hint="cs"/>
          <w:b/>
          <w:sz w:val="30"/>
          <w:szCs w:val="30"/>
          <w:cs/>
        </w:rPr>
        <w:t>สามเดือนและ</w:t>
      </w:r>
      <w:r w:rsidR="00941A6B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2B21D2" w:rsidRPr="00240583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 วันที่ </w:t>
      </w:r>
      <w:r w:rsidR="001F32D3" w:rsidRPr="00240583">
        <w:rPr>
          <w:rFonts w:asciiTheme="majorBidi" w:hAnsiTheme="majorBidi" w:cstheme="majorBidi"/>
          <w:sz w:val="30"/>
          <w:szCs w:val="30"/>
        </w:rPr>
        <w:t>3</w:t>
      </w:r>
      <w:r w:rsidR="002B21D2" w:rsidRPr="00240583">
        <w:rPr>
          <w:rFonts w:asciiTheme="majorBidi" w:hAnsiTheme="majorBidi" w:cstheme="majorBidi"/>
          <w:sz w:val="30"/>
          <w:szCs w:val="30"/>
        </w:rPr>
        <w:t xml:space="preserve">0 </w:t>
      </w:r>
      <w:r w:rsidR="002B21D2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F32D3" w:rsidRPr="00240583">
        <w:rPr>
          <w:rFonts w:asciiTheme="majorBidi" w:hAnsiTheme="majorBidi" w:cstheme="majorBidi"/>
          <w:sz w:val="30"/>
          <w:szCs w:val="30"/>
        </w:rPr>
        <w:t>2563</w:t>
      </w:r>
    </w:p>
    <w:p w14:paraId="6B1C2D36" w14:textId="77777777" w:rsidR="00695F87" w:rsidRPr="00240583" w:rsidRDefault="00695F87" w:rsidP="0065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F028FD6" w14:textId="7A796B82" w:rsidR="00925EFC" w:rsidRPr="00240583" w:rsidRDefault="00925EFC" w:rsidP="00925EFC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40583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6D67E7" w:rsidRPr="00240583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สามเดือนแล</w:t>
      </w:r>
      <w:r w:rsidR="00306A8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ะ</w:t>
      </w:r>
      <w:r w:rsidR="00034643" w:rsidRPr="00240583">
        <w:rPr>
          <w:rFonts w:asciiTheme="majorBidi" w:hAnsiTheme="majorBidi" w:cstheme="majorBidi"/>
          <w:b/>
          <w:sz w:val="30"/>
          <w:szCs w:val="30"/>
          <w:cs/>
          <w:lang w:bidi="th-TH"/>
        </w:rPr>
        <w:t>หกเ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ดือนสิ้นสุดวันที่ </w:t>
      </w:r>
      <w:r w:rsidRPr="00240583">
        <w:rPr>
          <w:rFonts w:asciiTheme="majorBidi" w:hAnsiTheme="majorBidi" w:cstheme="majorBidi"/>
          <w:bCs/>
          <w:sz w:val="30"/>
          <w:szCs w:val="30"/>
          <w:lang w:bidi="th-TH"/>
        </w:rPr>
        <w:t>3</w:t>
      </w:r>
      <w:r w:rsidR="00034643" w:rsidRPr="00240583">
        <w:rPr>
          <w:rFonts w:asciiTheme="majorBidi" w:hAnsiTheme="majorBidi" w:cstheme="majorBidi"/>
          <w:bCs/>
          <w:sz w:val="30"/>
          <w:szCs w:val="30"/>
          <w:lang w:bidi="th-TH"/>
        </w:rPr>
        <w:t xml:space="preserve">0 </w:t>
      </w:r>
      <w:r w:rsidR="00034643" w:rsidRPr="00240583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มิถุนายน </w:t>
      </w:r>
      <w:r w:rsidRPr="00240583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3054DE22" w14:textId="64441F1D" w:rsidR="00925EFC" w:rsidRPr="00240583" w:rsidRDefault="00925EFC" w:rsidP="00925EF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07"/>
        <w:gridCol w:w="269"/>
        <w:gridCol w:w="1096"/>
        <w:gridCol w:w="269"/>
        <w:gridCol w:w="1130"/>
        <w:gridCol w:w="248"/>
        <w:gridCol w:w="1104"/>
      </w:tblGrid>
      <w:tr w:rsidR="00045613" w:rsidRPr="00240583" w14:paraId="5CAFECFC" w14:textId="77777777" w:rsidTr="002B21D2">
        <w:tc>
          <w:tcPr>
            <w:tcW w:w="2203" w:type="pct"/>
          </w:tcPr>
          <w:p w14:paraId="258B7BEC" w14:textId="77777777" w:rsidR="00045613" w:rsidRPr="00240583" w:rsidRDefault="00045613" w:rsidP="002B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24" w:type="pct"/>
            <w:gridSpan w:val="3"/>
          </w:tcPr>
          <w:p w14:paraId="731DD21D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A12AA61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191F3138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45613" w:rsidRPr="00240583" w14:paraId="58F9CF09" w14:textId="77777777" w:rsidTr="002B21D2">
        <w:tc>
          <w:tcPr>
            <w:tcW w:w="2203" w:type="pct"/>
          </w:tcPr>
          <w:p w14:paraId="64236FDD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3" w:type="pct"/>
          </w:tcPr>
          <w:p w14:paraId="3E8755D7" w14:textId="5D2F4E8F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360" w:lineRule="exact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68F4E9CD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6BA4F5E" w14:textId="5A556CD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0483803A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3DAD197" w14:textId="1CFDA286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360" w:lineRule="exact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3" w:type="pct"/>
          </w:tcPr>
          <w:p w14:paraId="3CA76140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C4AB474" w14:textId="34EE0FC4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045613" w:rsidRPr="00240583" w14:paraId="3D659CBC" w14:textId="77777777" w:rsidTr="002B21D2">
        <w:tc>
          <w:tcPr>
            <w:tcW w:w="2203" w:type="pct"/>
          </w:tcPr>
          <w:p w14:paraId="028860B8" w14:textId="77777777" w:rsidR="00045613" w:rsidRPr="00240583" w:rsidRDefault="00045613" w:rsidP="002B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44F31B28" w14:textId="77777777" w:rsidR="00045613" w:rsidRPr="00240583" w:rsidRDefault="00045613" w:rsidP="002B2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360" w:lineRule="exact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45613" w:rsidRPr="00240583" w14:paraId="30686F00" w14:textId="77777777" w:rsidTr="002B21D2">
        <w:tc>
          <w:tcPr>
            <w:tcW w:w="2203" w:type="pct"/>
          </w:tcPr>
          <w:p w14:paraId="7E3AA28C" w14:textId="77777777" w:rsidR="00045613" w:rsidRPr="00240583" w:rsidRDefault="00045613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A7AD54A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 w:line="38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555383F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15BA3D9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3A9A94D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ED0D758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CE24C26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09006FB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45613" w:rsidRPr="00240583" w14:paraId="0D05C6DC" w14:textId="77777777" w:rsidTr="002B21D2">
        <w:trPr>
          <w:trHeight w:val="353"/>
        </w:trPr>
        <w:tc>
          <w:tcPr>
            <w:tcW w:w="2203" w:type="pct"/>
          </w:tcPr>
          <w:p w14:paraId="31772619" w14:textId="77777777" w:rsidR="00045613" w:rsidRPr="00240583" w:rsidRDefault="00045613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42FD5CEB" w14:textId="2F52128B" w:rsidR="00045613" w:rsidRPr="00240583" w:rsidRDefault="00653744" w:rsidP="00A37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CE27EAD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225FCD" w14:textId="22C2A2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4" w:type="pct"/>
          </w:tcPr>
          <w:p w14:paraId="09C23B14" w14:textId="77777777" w:rsidR="00045613" w:rsidRPr="00240583" w:rsidRDefault="00045613" w:rsidP="00A858D9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B612E8D" w14:textId="338F26BD" w:rsidR="00045613" w:rsidRPr="00240583" w:rsidRDefault="00E310C2" w:rsidP="00E31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A43D194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6CC0C6E" w14:textId="31D4342A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584</w:t>
            </w:r>
          </w:p>
        </w:tc>
      </w:tr>
      <w:tr w:rsidR="00045613" w:rsidRPr="00240583" w14:paraId="20F6FC2A" w14:textId="77777777" w:rsidTr="002B21D2">
        <w:tc>
          <w:tcPr>
            <w:tcW w:w="2203" w:type="pct"/>
          </w:tcPr>
          <w:p w14:paraId="31AA92CE" w14:textId="77777777" w:rsidR="00045613" w:rsidRPr="00240583" w:rsidRDefault="00045613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77CEBB1B" w14:textId="1E4998F1" w:rsidR="00045613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50ECE595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3058D3" w14:textId="5C63D72D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78CC6C5E" w14:textId="77777777" w:rsidR="00045613" w:rsidRPr="00240583" w:rsidRDefault="00045613" w:rsidP="00A858D9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5664A8F" w14:textId="29C7B8D2" w:rsidR="00045613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3" w:type="pct"/>
          </w:tcPr>
          <w:p w14:paraId="504725E4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48582C7" w14:textId="5BE05425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</w:p>
        </w:tc>
      </w:tr>
      <w:tr w:rsidR="00045613" w:rsidRPr="00240583" w14:paraId="4E06F9C3" w14:textId="77777777" w:rsidTr="0065619B">
        <w:trPr>
          <w:trHeight w:val="398"/>
        </w:trPr>
        <w:tc>
          <w:tcPr>
            <w:tcW w:w="2203" w:type="pct"/>
          </w:tcPr>
          <w:p w14:paraId="3E349201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01D1F36E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14:paraId="6E7465E0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027534F2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14:paraId="657CE7FA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5" w:type="pct"/>
          </w:tcPr>
          <w:p w14:paraId="03DC4748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34A7370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0DF6BEE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045613" w:rsidRPr="00240583" w14:paraId="6C0381F1" w14:textId="77777777" w:rsidTr="002B21D2">
        <w:tc>
          <w:tcPr>
            <w:tcW w:w="2203" w:type="pct"/>
          </w:tcPr>
          <w:p w14:paraId="7CA8971C" w14:textId="498BB826" w:rsidR="00045613" w:rsidRPr="00240583" w:rsidRDefault="00045613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ABA153D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FCDBFF7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34A5BC6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6AF63EB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198EF8F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32B1BD6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7D7C73F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45613" w:rsidRPr="00240583" w14:paraId="53583434" w14:textId="77777777" w:rsidTr="00571200">
        <w:tc>
          <w:tcPr>
            <w:tcW w:w="2203" w:type="pct"/>
          </w:tcPr>
          <w:p w14:paraId="5D9CF462" w14:textId="66B891C2" w:rsidR="00045613" w:rsidRPr="00240583" w:rsidRDefault="00045613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583AED" w14:textId="4B67C334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8D98271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B6E1BEA" w14:textId="5F39E735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A31CB61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43542D3E" w14:textId="5FCD3A13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0F5877AC" w14:textId="77777777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FF3B449" w14:textId="10246898" w:rsidR="00045613" w:rsidRPr="00240583" w:rsidRDefault="00045613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56A67CBF" w14:textId="77777777" w:rsidR="00276D97" w:rsidRDefault="00276D97">
      <w:r>
        <w:br w:type="page"/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07"/>
        <w:gridCol w:w="269"/>
        <w:gridCol w:w="1096"/>
        <w:gridCol w:w="269"/>
        <w:gridCol w:w="1130"/>
        <w:gridCol w:w="248"/>
        <w:gridCol w:w="1104"/>
      </w:tblGrid>
      <w:tr w:rsidR="00215832" w:rsidRPr="00240583" w14:paraId="2791C87A" w14:textId="77777777" w:rsidTr="00215832">
        <w:tc>
          <w:tcPr>
            <w:tcW w:w="2203" w:type="pct"/>
          </w:tcPr>
          <w:p w14:paraId="24A46B4E" w14:textId="04EB6C4D" w:rsidR="00215832" w:rsidRPr="00240583" w:rsidRDefault="00215832" w:rsidP="002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67B8DA49" w14:textId="7F5A0159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399B0E91" w14:textId="77777777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7CA02AAA" w14:textId="3AF29FD4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15832" w:rsidRPr="00240583" w14:paraId="5B4C20CE" w14:textId="77777777" w:rsidTr="00571200">
        <w:tc>
          <w:tcPr>
            <w:tcW w:w="2203" w:type="pct"/>
          </w:tcPr>
          <w:p w14:paraId="58169E72" w14:textId="7BDD5957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3" w:type="pct"/>
          </w:tcPr>
          <w:p w14:paraId="76C96E80" w14:textId="75B94D59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360" w:lineRule="exact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28A124B4" w14:textId="77777777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09DF23" w14:textId="60D9468B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1AC22213" w14:textId="77777777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4A1FD02" w14:textId="0A741C0A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360" w:lineRule="exact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3" w:type="pct"/>
          </w:tcPr>
          <w:p w14:paraId="757401DA" w14:textId="77777777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E77F703" w14:textId="2364616F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215832" w:rsidRPr="00240583" w14:paraId="6526D80B" w14:textId="77777777" w:rsidTr="00215832">
        <w:tc>
          <w:tcPr>
            <w:tcW w:w="2203" w:type="pct"/>
          </w:tcPr>
          <w:p w14:paraId="35765C9A" w14:textId="77777777" w:rsidR="00215832" w:rsidRPr="00240583" w:rsidRDefault="00215832" w:rsidP="002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2B408479" w14:textId="46905574" w:rsidR="00215832" w:rsidRPr="00240583" w:rsidRDefault="00215832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360" w:lineRule="exact"/>
              <w:ind w:left="-10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F4259" w:rsidRPr="00240583" w14:paraId="72C021DF" w14:textId="77777777" w:rsidTr="00215832">
        <w:tc>
          <w:tcPr>
            <w:tcW w:w="2203" w:type="pct"/>
          </w:tcPr>
          <w:p w14:paraId="440AB015" w14:textId="303069BA" w:rsidR="005F4259" w:rsidRPr="005F4259" w:rsidRDefault="005F4259" w:rsidP="002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97" w:type="pct"/>
            <w:gridSpan w:val="7"/>
          </w:tcPr>
          <w:p w14:paraId="69120113" w14:textId="77777777" w:rsidR="005F4259" w:rsidRPr="00240583" w:rsidRDefault="005F4259" w:rsidP="00215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360" w:lineRule="exact"/>
              <w:ind w:left="-108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B7ECC" w:rsidRPr="00240583" w14:paraId="62B4A4D5" w14:textId="77777777" w:rsidTr="00571200">
        <w:tc>
          <w:tcPr>
            <w:tcW w:w="2203" w:type="pct"/>
          </w:tcPr>
          <w:p w14:paraId="79D78701" w14:textId="17346751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5C632294" w14:textId="6351764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2327349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47DAA76" w14:textId="29D07DE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4013CC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5E852B7B" w14:textId="0E0701E1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3" w:type="pct"/>
          </w:tcPr>
          <w:p w14:paraId="35E1E653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64DD36C" w14:textId="5010351F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</w:t>
            </w:r>
          </w:p>
        </w:tc>
      </w:tr>
      <w:tr w:rsidR="001B7ECC" w:rsidRPr="00240583" w14:paraId="341CE752" w14:textId="77777777" w:rsidTr="00571200">
        <w:tc>
          <w:tcPr>
            <w:tcW w:w="2203" w:type="pct"/>
          </w:tcPr>
          <w:p w14:paraId="525F5380" w14:textId="1FFF07AD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E1345F8" w14:textId="15D64E05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4700739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D1DE2A" w14:textId="597BC4F2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644BD89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0628072A" w14:textId="7C3F5B6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909</w:t>
            </w:r>
          </w:p>
        </w:tc>
        <w:tc>
          <w:tcPr>
            <w:tcW w:w="133" w:type="pct"/>
          </w:tcPr>
          <w:p w14:paraId="48A79A4B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D70663" w14:textId="25A2FA1B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967</w:t>
            </w:r>
          </w:p>
        </w:tc>
      </w:tr>
      <w:tr w:rsidR="001B7ECC" w:rsidRPr="00240583" w14:paraId="74AEF4E3" w14:textId="77777777" w:rsidTr="00571200">
        <w:tc>
          <w:tcPr>
            <w:tcW w:w="2203" w:type="pct"/>
          </w:tcPr>
          <w:p w14:paraId="47246DF9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5B9BC731" w14:textId="6F1C91C2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35858F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A5181DC" w14:textId="32F60630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3EFB6A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1E3E29F0" w14:textId="61C6EF0D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302</w:t>
            </w:r>
          </w:p>
        </w:tc>
        <w:tc>
          <w:tcPr>
            <w:tcW w:w="133" w:type="pct"/>
          </w:tcPr>
          <w:p w14:paraId="51DBA1C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DADF21" w14:textId="1765E68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289</w:t>
            </w:r>
          </w:p>
        </w:tc>
      </w:tr>
      <w:tr w:rsidR="001B7ECC" w:rsidRPr="00240583" w14:paraId="325A96DB" w14:textId="77777777" w:rsidTr="00571200">
        <w:tc>
          <w:tcPr>
            <w:tcW w:w="2203" w:type="pct"/>
          </w:tcPr>
          <w:p w14:paraId="76F5AB10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49B075BB" w14:textId="3610B3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1A1569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836F30" w14:textId="0A32AF20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4D7534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0C9633F8" w14:textId="03008B39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414</w:t>
            </w:r>
          </w:p>
        </w:tc>
        <w:tc>
          <w:tcPr>
            <w:tcW w:w="133" w:type="pct"/>
          </w:tcPr>
          <w:p w14:paraId="79547008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75AD2ED" w14:textId="12F1EA2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169</w:t>
            </w:r>
          </w:p>
        </w:tc>
      </w:tr>
      <w:tr w:rsidR="001B7ECC" w:rsidRPr="00240583" w14:paraId="43A6B879" w14:textId="77777777" w:rsidTr="00571200">
        <w:tc>
          <w:tcPr>
            <w:tcW w:w="2203" w:type="pct"/>
          </w:tcPr>
          <w:p w14:paraId="585A1158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1258493E" w14:textId="39C1BCF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FFE950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4A92981" w14:textId="066F8AB1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8AA1787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0554B78" w14:textId="7E5C08B5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18,545</w:t>
            </w:r>
          </w:p>
        </w:tc>
        <w:tc>
          <w:tcPr>
            <w:tcW w:w="133" w:type="pct"/>
          </w:tcPr>
          <w:p w14:paraId="033D01A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743875" w14:textId="543F096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48,815</w:t>
            </w:r>
          </w:p>
        </w:tc>
      </w:tr>
      <w:tr w:rsidR="001B7ECC" w:rsidRPr="00240583" w14:paraId="79214CAE" w14:textId="77777777" w:rsidTr="002B21D2">
        <w:trPr>
          <w:trHeight w:val="80"/>
        </w:trPr>
        <w:tc>
          <w:tcPr>
            <w:tcW w:w="2203" w:type="pct"/>
          </w:tcPr>
          <w:p w14:paraId="6272F5C3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6F4B1D6B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14:paraId="2FB47B1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39E23C47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14:paraId="372F485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5" w:type="pct"/>
          </w:tcPr>
          <w:p w14:paraId="2BF7BFB9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5A82EEED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C14E85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B7ECC" w:rsidRPr="00240583" w14:paraId="22069E5F" w14:textId="77777777" w:rsidTr="002B21D2">
        <w:trPr>
          <w:trHeight w:val="80"/>
        </w:trPr>
        <w:tc>
          <w:tcPr>
            <w:tcW w:w="2203" w:type="pct"/>
          </w:tcPr>
          <w:p w14:paraId="510E41B4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</w:tcPr>
          <w:p w14:paraId="2AFB6CEF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A8EDECD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6060703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047BBD5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AFDA7A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014AFBF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4A6E75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B7ECC" w:rsidRPr="00240583" w14:paraId="4FE99082" w14:textId="77777777" w:rsidTr="002B21D2">
        <w:tc>
          <w:tcPr>
            <w:tcW w:w="2203" w:type="pct"/>
          </w:tcPr>
          <w:p w14:paraId="72F67634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7421A4F8" w14:textId="6576AC9B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4" w:type="pct"/>
          </w:tcPr>
          <w:p w14:paraId="49C2B68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DE048CE" w14:textId="75FAE7A5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44" w:type="pct"/>
          </w:tcPr>
          <w:p w14:paraId="3055EDCA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B9027E3" w14:textId="7206480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33" w:type="pct"/>
          </w:tcPr>
          <w:p w14:paraId="14571093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B239A76" w14:textId="44F4DBC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</w:t>
            </w:r>
          </w:p>
        </w:tc>
      </w:tr>
      <w:tr w:rsidR="001B7ECC" w:rsidRPr="00240583" w14:paraId="6214F0FE" w14:textId="77777777" w:rsidTr="000752E3">
        <w:tc>
          <w:tcPr>
            <w:tcW w:w="2203" w:type="pct"/>
          </w:tcPr>
          <w:p w14:paraId="4E59BDF1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  <w:shd w:val="clear" w:color="auto" w:fill="auto"/>
          </w:tcPr>
          <w:p w14:paraId="63D8A3E9" w14:textId="6E24EB03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3,138</w:t>
            </w:r>
          </w:p>
        </w:tc>
        <w:tc>
          <w:tcPr>
            <w:tcW w:w="144" w:type="pct"/>
            <w:shd w:val="clear" w:color="auto" w:fill="auto"/>
          </w:tcPr>
          <w:p w14:paraId="091507ED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06DDC041" w14:textId="453E789B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378</w:t>
            </w:r>
          </w:p>
        </w:tc>
        <w:tc>
          <w:tcPr>
            <w:tcW w:w="144" w:type="pct"/>
            <w:shd w:val="clear" w:color="auto" w:fill="auto"/>
          </w:tcPr>
          <w:p w14:paraId="0425371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2BF06AF" w14:textId="0C25D8E0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1,888</w:t>
            </w:r>
          </w:p>
        </w:tc>
        <w:tc>
          <w:tcPr>
            <w:tcW w:w="133" w:type="pct"/>
          </w:tcPr>
          <w:p w14:paraId="15702A30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0F3946" w14:textId="212E34D0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095</w:t>
            </w:r>
          </w:p>
        </w:tc>
      </w:tr>
      <w:tr w:rsidR="001B7ECC" w:rsidRPr="00240583" w14:paraId="2CDE8D52" w14:textId="77777777" w:rsidTr="00571200">
        <w:tc>
          <w:tcPr>
            <w:tcW w:w="2203" w:type="pct"/>
          </w:tcPr>
          <w:p w14:paraId="586E33D0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  <w:shd w:val="clear" w:color="auto" w:fill="auto"/>
          </w:tcPr>
          <w:p w14:paraId="16C68FDA" w14:textId="48644A61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44" w:type="pct"/>
            <w:shd w:val="clear" w:color="auto" w:fill="auto"/>
          </w:tcPr>
          <w:p w14:paraId="5A895724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61E0DBB7" w14:textId="591D04B4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585</w:t>
            </w:r>
          </w:p>
        </w:tc>
        <w:tc>
          <w:tcPr>
            <w:tcW w:w="144" w:type="pct"/>
            <w:shd w:val="clear" w:color="auto" w:fill="auto"/>
          </w:tcPr>
          <w:p w14:paraId="0A59DAF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43112C3" w14:textId="56EFD1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33" w:type="pct"/>
          </w:tcPr>
          <w:p w14:paraId="59A99A0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87F568" w14:textId="77FEB78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495</w:t>
            </w:r>
          </w:p>
        </w:tc>
      </w:tr>
      <w:tr w:rsidR="001B7ECC" w:rsidRPr="00240583" w14:paraId="76185E7C" w14:textId="77777777" w:rsidTr="00571200">
        <w:tc>
          <w:tcPr>
            <w:tcW w:w="2203" w:type="pct"/>
          </w:tcPr>
          <w:p w14:paraId="70E043E6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6699C8D6" w14:textId="56FA32AE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BAA45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77406FD4" w14:textId="45EE2251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3,117</w:t>
            </w:r>
          </w:p>
        </w:tc>
        <w:tc>
          <w:tcPr>
            <w:tcW w:w="144" w:type="pct"/>
            <w:shd w:val="clear" w:color="auto" w:fill="auto"/>
          </w:tcPr>
          <w:p w14:paraId="7E0F155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3B3B302" w14:textId="4943AA2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3FE710F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E81D6C1" w14:textId="3F4D579D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3,117</w:t>
            </w:r>
          </w:p>
        </w:tc>
      </w:tr>
      <w:tr w:rsidR="001B7ECC" w:rsidRPr="00240583" w14:paraId="68D28EA9" w14:textId="77777777" w:rsidTr="00571200">
        <w:tc>
          <w:tcPr>
            <w:tcW w:w="2203" w:type="pct"/>
          </w:tcPr>
          <w:p w14:paraId="1FEDB9FA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E047A44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0CD389BA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A57645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75B100D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2279605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2572B52A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9CDCE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B7ECC" w:rsidRPr="00240583" w14:paraId="4AA8627D" w14:textId="77777777" w:rsidTr="00571200">
        <w:tc>
          <w:tcPr>
            <w:tcW w:w="2203" w:type="pct"/>
          </w:tcPr>
          <w:p w14:paraId="70B7CAF3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55F1B92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3558BDC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8761088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5464E794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E14FF1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68C006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F78B5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B7ECC" w:rsidRPr="00240583" w14:paraId="5F8C0958" w14:textId="77777777" w:rsidTr="00571200">
        <w:tc>
          <w:tcPr>
            <w:tcW w:w="2203" w:type="pct"/>
          </w:tcPr>
          <w:p w14:paraId="38D73ADD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33FA07E1" w14:textId="4042BCB6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309</w:t>
            </w:r>
          </w:p>
        </w:tc>
        <w:tc>
          <w:tcPr>
            <w:tcW w:w="144" w:type="pct"/>
            <w:shd w:val="clear" w:color="auto" w:fill="auto"/>
          </w:tcPr>
          <w:p w14:paraId="1A0D032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003FB748" w14:textId="3BAC55D1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44" w:type="pct"/>
            <w:shd w:val="clear" w:color="auto" w:fill="auto"/>
          </w:tcPr>
          <w:p w14:paraId="27670825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6B035C1" w14:textId="7D4E3E12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309</w:t>
            </w:r>
          </w:p>
        </w:tc>
        <w:tc>
          <w:tcPr>
            <w:tcW w:w="133" w:type="pct"/>
          </w:tcPr>
          <w:p w14:paraId="210B0BD3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FD167E8" w14:textId="145480A6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126</w:t>
            </w:r>
          </w:p>
        </w:tc>
      </w:tr>
      <w:tr w:rsidR="001B7ECC" w:rsidRPr="00240583" w14:paraId="5177D925" w14:textId="77777777" w:rsidTr="00571200">
        <w:tc>
          <w:tcPr>
            <w:tcW w:w="2203" w:type="pct"/>
          </w:tcPr>
          <w:p w14:paraId="1A4F5B8C" w14:textId="77777777" w:rsidR="001B7ECC" w:rsidRPr="00240583" w:rsidRDefault="001B7ECC" w:rsidP="001B7EC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7177D6E2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1D7B91D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2895C03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13FAD34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1888C6A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238D4EC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4D31AE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B7ECC" w:rsidRPr="00240583" w14:paraId="1AAE3E31" w14:textId="77777777" w:rsidTr="00571200">
        <w:tc>
          <w:tcPr>
            <w:tcW w:w="2203" w:type="pct"/>
          </w:tcPr>
          <w:p w14:paraId="7DD240B9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0609E2B6" w14:textId="44A37A4D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1,670</w:t>
            </w:r>
          </w:p>
        </w:tc>
        <w:tc>
          <w:tcPr>
            <w:tcW w:w="144" w:type="pct"/>
            <w:shd w:val="clear" w:color="auto" w:fill="auto"/>
          </w:tcPr>
          <w:p w14:paraId="444B0A0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0DCB9073" w14:textId="0A53D99C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3,107</w:t>
            </w:r>
          </w:p>
        </w:tc>
        <w:tc>
          <w:tcPr>
            <w:tcW w:w="144" w:type="pct"/>
            <w:shd w:val="clear" w:color="auto" w:fill="auto"/>
          </w:tcPr>
          <w:p w14:paraId="55713536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7313439D" w14:textId="314F0448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1,434</w:t>
            </w:r>
          </w:p>
        </w:tc>
        <w:tc>
          <w:tcPr>
            <w:tcW w:w="133" w:type="pct"/>
          </w:tcPr>
          <w:p w14:paraId="4515C68F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F6F44C5" w14:textId="63288096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2,812</w:t>
            </w:r>
          </w:p>
        </w:tc>
      </w:tr>
      <w:tr w:rsidR="001B7ECC" w:rsidRPr="00240583" w14:paraId="48166D83" w14:textId="77777777" w:rsidTr="00571200">
        <w:tc>
          <w:tcPr>
            <w:tcW w:w="2203" w:type="pct"/>
          </w:tcPr>
          <w:p w14:paraId="2994A4C2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68180D7" w14:textId="6F18C27A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217</w:t>
            </w:r>
          </w:p>
        </w:tc>
        <w:tc>
          <w:tcPr>
            <w:tcW w:w="144" w:type="pct"/>
            <w:shd w:val="clear" w:color="auto" w:fill="auto"/>
          </w:tcPr>
          <w:p w14:paraId="7138943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299FEB5" w14:textId="3C1649A4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80" w:lineRule="exact"/>
              <w:ind w:left="-334" w:right="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180</w:t>
            </w:r>
          </w:p>
        </w:tc>
        <w:tc>
          <w:tcPr>
            <w:tcW w:w="144" w:type="pct"/>
            <w:shd w:val="clear" w:color="auto" w:fill="auto"/>
          </w:tcPr>
          <w:p w14:paraId="08CD369B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3B48B69" w14:textId="08A4B6D9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173</w:t>
            </w:r>
          </w:p>
        </w:tc>
        <w:tc>
          <w:tcPr>
            <w:tcW w:w="133" w:type="pct"/>
          </w:tcPr>
          <w:p w14:paraId="00551058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A60A13C" w14:textId="7A84E694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38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139</w:t>
            </w:r>
          </w:p>
        </w:tc>
      </w:tr>
      <w:tr w:rsidR="001B7ECC" w:rsidRPr="00240583" w14:paraId="5240F749" w14:textId="77777777" w:rsidTr="00571200">
        <w:tc>
          <w:tcPr>
            <w:tcW w:w="2203" w:type="pct"/>
          </w:tcPr>
          <w:p w14:paraId="1F742657" w14:textId="77777777" w:rsidR="001B7ECC" w:rsidRPr="00240583" w:rsidRDefault="001B7ECC" w:rsidP="001B7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F92B9" w14:textId="1833D8DC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1,887</w:t>
            </w:r>
          </w:p>
        </w:tc>
        <w:tc>
          <w:tcPr>
            <w:tcW w:w="144" w:type="pct"/>
            <w:shd w:val="clear" w:color="auto" w:fill="auto"/>
          </w:tcPr>
          <w:p w14:paraId="12DCA91D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07236" w14:textId="1E05A785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3,287</w:t>
            </w:r>
          </w:p>
        </w:tc>
        <w:tc>
          <w:tcPr>
            <w:tcW w:w="144" w:type="pct"/>
            <w:shd w:val="clear" w:color="auto" w:fill="auto"/>
          </w:tcPr>
          <w:p w14:paraId="473A4FB1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01D7B" w14:textId="62B0BC22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1,607</w:t>
            </w:r>
          </w:p>
        </w:tc>
        <w:tc>
          <w:tcPr>
            <w:tcW w:w="133" w:type="pct"/>
          </w:tcPr>
          <w:p w14:paraId="3C47CBE7" w14:textId="7777777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380" w:lineRule="exact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9663D0D" w14:textId="16BA4E47" w:rsidR="001B7ECC" w:rsidRPr="00240583" w:rsidRDefault="001B7ECC" w:rsidP="001B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80" w:lineRule="exac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2,951</w:t>
            </w:r>
          </w:p>
        </w:tc>
      </w:tr>
    </w:tbl>
    <w:p w14:paraId="215B8403" w14:textId="77777777" w:rsidR="00045613" w:rsidRPr="00240583" w:rsidRDefault="00045613" w:rsidP="00045613">
      <w:pPr>
        <w:rPr>
          <w:rFonts w:asciiTheme="majorBidi" w:hAnsiTheme="majorBidi" w:cstheme="majorBidi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109"/>
        <w:gridCol w:w="271"/>
        <w:gridCol w:w="1109"/>
        <w:gridCol w:w="264"/>
        <w:gridCol w:w="1130"/>
        <w:gridCol w:w="253"/>
        <w:gridCol w:w="1107"/>
      </w:tblGrid>
      <w:tr w:rsidR="00045613" w:rsidRPr="00240583" w14:paraId="5E5D46EF" w14:textId="77777777" w:rsidTr="00045613">
        <w:trPr>
          <w:tblHeader/>
        </w:trPr>
        <w:tc>
          <w:tcPr>
            <w:tcW w:w="2197" w:type="pct"/>
          </w:tcPr>
          <w:p w14:paraId="4EE42E6C" w14:textId="77777777" w:rsidR="00045613" w:rsidRPr="00240583" w:rsidRDefault="00045613" w:rsidP="00FF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31" w:type="pct"/>
            <w:gridSpan w:val="3"/>
          </w:tcPr>
          <w:p w14:paraId="22D5BC14" w14:textId="77777777" w:rsidR="00045613" w:rsidRPr="00240583" w:rsidRDefault="00045613" w:rsidP="00FF4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7C9D12BE" w14:textId="77777777" w:rsidR="00045613" w:rsidRPr="00240583" w:rsidRDefault="00045613" w:rsidP="00FF4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gridSpan w:val="3"/>
          </w:tcPr>
          <w:p w14:paraId="30E50E2B" w14:textId="77777777" w:rsidR="00045613" w:rsidRPr="00240583" w:rsidRDefault="00045613" w:rsidP="00FF4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45613" w:rsidRPr="00240583" w14:paraId="32D7125E" w14:textId="77777777" w:rsidTr="00A858D9">
        <w:trPr>
          <w:tblHeader/>
        </w:trPr>
        <w:tc>
          <w:tcPr>
            <w:tcW w:w="2197" w:type="pct"/>
          </w:tcPr>
          <w:p w14:paraId="3B772B52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593" w:type="pct"/>
          </w:tcPr>
          <w:p w14:paraId="65C5C33A" w14:textId="4BBD6795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6EDF6B1F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1D896A" w14:textId="5628CB1A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</w:tcPr>
          <w:p w14:paraId="642D5271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9C095F6" w14:textId="2439F608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5" w:type="pct"/>
          </w:tcPr>
          <w:p w14:paraId="2C45E133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DD2B69" w14:textId="48351533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045613" w:rsidRPr="00240583" w14:paraId="7DC166EA" w14:textId="77777777" w:rsidTr="00045613">
        <w:trPr>
          <w:tblHeader/>
        </w:trPr>
        <w:tc>
          <w:tcPr>
            <w:tcW w:w="2197" w:type="pct"/>
          </w:tcPr>
          <w:p w14:paraId="7FE874F7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</w:tcPr>
          <w:p w14:paraId="13DC1940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45613" w:rsidRPr="00240583" w14:paraId="3C7F4A23" w14:textId="77777777" w:rsidTr="00A858D9">
        <w:tc>
          <w:tcPr>
            <w:tcW w:w="2197" w:type="pct"/>
          </w:tcPr>
          <w:p w14:paraId="7F9627D3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3E82BD91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8AF3D84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5D7C2A0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1524D84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D748F2E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A5A377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C7CD83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45613" w:rsidRPr="00240583" w14:paraId="79EA2C3C" w14:textId="77777777" w:rsidTr="00A858D9">
        <w:trPr>
          <w:trHeight w:val="353"/>
        </w:trPr>
        <w:tc>
          <w:tcPr>
            <w:tcW w:w="2197" w:type="pct"/>
          </w:tcPr>
          <w:p w14:paraId="7A4BF53B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4F0BD470" w14:textId="589D0419" w:rsidR="00045613" w:rsidRPr="00240583" w:rsidRDefault="00C87305" w:rsidP="00A37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3E1BE3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64AB1D9" w14:textId="3C21EC0B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1,168</w:t>
            </w:r>
          </w:p>
        </w:tc>
        <w:tc>
          <w:tcPr>
            <w:tcW w:w="141" w:type="pct"/>
          </w:tcPr>
          <w:p w14:paraId="0A95AD53" w14:textId="77777777" w:rsidR="00045613" w:rsidRPr="00240583" w:rsidRDefault="00045613" w:rsidP="00045613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B26F450" w14:textId="40799D20" w:rsidR="00045613" w:rsidRPr="00240583" w:rsidRDefault="00653744" w:rsidP="00A37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0776C8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08ADA6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1,168</w:t>
            </w:r>
          </w:p>
        </w:tc>
      </w:tr>
      <w:tr w:rsidR="00045613" w:rsidRPr="00240583" w14:paraId="1FA14ED3" w14:textId="77777777" w:rsidTr="00A858D9">
        <w:tc>
          <w:tcPr>
            <w:tcW w:w="2197" w:type="pct"/>
          </w:tcPr>
          <w:p w14:paraId="27AFF32F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24110F71" w14:textId="5805BE62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5" w:type="pct"/>
          </w:tcPr>
          <w:p w14:paraId="3D8A32D3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9CC9B25" w14:textId="6A2F74A3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1" w:type="pct"/>
          </w:tcPr>
          <w:p w14:paraId="3968DA1F" w14:textId="77777777" w:rsidR="00045613" w:rsidRPr="00240583" w:rsidRDefault="00045613" w:rsidP="00045613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6849E86" w14:textId="1987C71F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35" w:type="pct"/>
          </w:tcPr>
          <w:p w14:paraId="28C22431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AF33767" w14:textId="535A7437" w:rsidR="00045613" w:rsidRPr="00240583" w:rsidRDefault="004E33C8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</w:t>
            </w:r>
          </w:p>
        </w:tc>
      </w:tr>
      <w:tr w:rsidR="00045613" w:rsidRPr="00240583" w14:paraId="72C977EF" w14:textId="77777777" w:rsidTr="00A858D9">
        <w:tc>
          <w:tcPr>
            <w:tcW w:w="2197" w:type="pct"/>
          </w:tcPr>
          <w:p w14:paraId="0A59B76B" w14:textId="5EC48D8F" w:rsidR="00045613" w:rsidRPr="00240583" w:rsidRDefault="00653744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DE3147" w14:textId="2A58C464" w:rsidR="00045613" w:rsidRPr="00240583" w:rsidRDefault="00C87305" w:rsidP="00A37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5" w:type="pct"/>
          </w:tcPr>
          <w:p w14:paraId="1D154D7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54A359C" w14:textId="77FD9C3B" w:rsidR="00045613" w:rsidRPr="00240583" w:rsidRDefault="00045613" w:rsidP="004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F777E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2C02879" w14:textId="3E77387B" w:rsidR="00045613" w:rsidRPr="00240583" w:rsidRDefault="00653744" w:rsidP="00653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35" w:type="pct"/>
          </w:tcPr>
          <w:p w14:paraId="40DD62FA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82AF36E" w14:textId="30131B8E" w:rsidR="00045613" w:rsidRPr="00240583" w:rsidRDefault="004E33C8" w:rsidP="004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45613" w:rsidRPr="00240583" w14:paraId="67B16AC6" w14:textId="77777777" w:rsidTr="00A858D9">
        <w:tc>
          <w:tcPr>
            <w:tcW w:w="2197" w:type="pct"/>
          </w:tcPr>
          <w:p w14:paraId="4FEDEE7E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75E334D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86EC02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3" w:type="pct"/>
          </w:tcPr>
          <w:p w14:paraId="3BCE3384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709B3441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0D3091A2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</w:tcPr>
          <w:p w14:paraId="1B4FBC9C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D036E75" w14:textId="074F8AB0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045613" w:rsidRPr="00240583" w14:paraId="372934AC" w14:textId="77777777" w:rsidTr="00A858D9">
        <w:tc>
          <w:tcPr>
            <w:tcW w:w="2197" w:type="pct"/>
          </w:tcPr>
          <w:p w14:paraId="1C5A19D4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79DA312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85C734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837CB50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F7FA97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F94CED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FBFB4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FA660A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45613" w:rsidRPr="00240583" w14:paraId="3F39FFCD" w14:textId="77777777" w:rsidTr="00A858D9">
        <w:tc>
          <w:tcPr>
            <w:tcW w:w="2197" w:type="pct"/>
          </w:tcPr>
          <w:p w14:paraId="42D67650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3885AE02" w14:textId="1876FB06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B715F7C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769134E" w14:textId="6455C1EC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5166989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7DB6A35" w14:textId="029088EA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35" w:type="pct"/>
          </w:tcPr>
          <w:p w14:paraId="6786715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BB7A4CC" w14:textId="4380E199" w:rsidR="00045613" w:rsidRPr="00240583" w:rsidRDefault="004613ED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198</w:t>
            </w:r>
          </w:p>
        </w:tc>
      </w:tr>
      <w:tr w:rsidR="00045613" w:rsidRPr="00240583" w14:paraId="47EAF54E" w14:textId="77777777" w:rsidTr="00A858D9">
        <w:tc>
          <w:tcPr>
            <w:tcW w:w="2197" w:type="pct"/>
          </w:tcPr>
          <w:p w14:paraId="38423C7E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601787D6" w14:textId="2788CA02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1C30353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1632DD1" w14:textId="497CD203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4E17A47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91CCDFC" w14:textId="69E9AF58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2,660</w:t>
            </w:r>
          </w:p>
        </w:tc>
        <w:tc>
          <w:tcPr>
            <w:tcW w:w="135" w:type="pct"/>
          </w:tcPr>
          <w:p w14:paraId="01170E5F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8F1379" w14:textId="333FBCC8" w:rsidR="00045613" w:rsidRPr="00240583" w:rsidRDefault="004E33C8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1,420</w:t>
            </w:r>
          </w:p>
        </w:tc>
      </w:tr>
      <w:tr w:rsidR="00045613" w:rsidRPr="00240583" w14:paraId="4730B894" w14:textId="77777777" w:rsidTr="00A858D9">
        <w:tc>
          <w:tcPr>
            <w:tcW w:w="2197" w:type="pct"/>
          </w:tcPr>
          <w:p w14:paraId="1BD18961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5090121F" w14:textId="45BA6460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2141ED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8EF969E" w14:textId="6ECE2BD9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A71D895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C8E93E9" w14:textId="04547951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603</w:t>
            </w:r>
          </w:p>
        </w:tc>
        <w:tc>
          <w:tcPr>
            <w:tcW w:w="135" w:type="pct"/>
          </w:tcPr>
          <w:p w14:paraId="44CD2BEF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1B44F2" w14:textId="2D5C9C31" w:rsidR="00045613" w:rsidRPr="00240583" w:rsidRDefault="004E33C8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</w:p>
        </w:tc>
      </w:tr>
      <w:tr w:rsidR="001B7ECC" w:rsidRPr="00240583" w14:paraId="1DE76BDC" w14:textId="77777777" w:rsidTr="00A858D9">
        <w:tc>
          <w:tcPr>
            <w:tcW w:w="2197" w:type="pct"/>
          </w:tcPr>
          <w:p w14:paraId="3CAE7309" w14:textId="6C45B709" w:rsidR="001B7ECC" w:rsidRPr="00240583" w:rsidRDefault="001B7ECC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B7FF804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5A5977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02703EB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3CE3879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959353A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E5BBF8C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0D030A9" w14:textId="77777777" w:rsidR="001B7ECC" w:rsidRPr="00240583" w:rsidRDefault="001B7ECC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45613" w:rsidRPr="00240583" w14:paraId="30AECF8C" w14:textId="77777777" w:rsidTr="00A858D9">
        <w:tc>
          <w:tcPr>
            <w:tcW w:w="2197" w:type="pct"/>
          </w:tcPr>
          <w:p w14:paraId="3325D63D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4D98BF25" w14:textId="1AA992D1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7E9D83D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1198848" w14:textId="05423279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B8E1031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4100012" w14:textId="21B650DE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988</w:t>
            </w:r>
          </w:p>
        </w:tc>
        <w:tc>
          <w:tcPr>
            <w:tcW w:w="135" w:type="pct"/>
          </w:tcPr>
          <w:p w14:paraId="74DF64F7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9313AF0" w14:textId="397DBB1F" w:rsidR="00045613" w:rsidRPr="00240583" w:rsidRDefault="004E33C8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387</w:t>
            </w:r>
          </w:p>
        </w:tc>
      </w:tr>
      <w:tr w:rsidR="00045613" w:rsidRPr="00240583" w14:paraId="62E71560" w14:textId="77777777" w:rsidTr="00A858D9">
        <w:tc>
          <w:tcPr>
            <w:tcW w:w="2197" w:type="pct"/>
          </w:tcPr>
          <w:p w14:paraId="3D5CF6D7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2766CCC" w14:textId="76720A87" w:rsidR="00045613" w:rsidRPr="00240583" w:rsidRDefault="00C87305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438AE0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78BC7A" w14:textId="5808890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BE352CF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AECBBC6" w14:textId="5E3A776E" w:rsidR="00045613" w:rsidRPr="00240583" w:rsidRDefault="00653744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52,104</w:t>
            </w:r>
          </w:p>
        </w:tc>
        <w:tc>
          <w:tcPr>
            <w:tcW w:w="135" w:type="pct"/>
          </w:tcPr>
          <w:p w14:paraId="36EC560D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3ADF044" w14:textId="628911B3" w:rsidR="00045613" w:rsidRPr="00240583" w:rsidRDefault="004E33C8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89,305</w:t>
            </w:r>
          </w:p>
        </w:tc>
      </w:tr>
      <w:tr w:rsidR="00045613" w:rsidRPr="00240583" w14:paraId="3ACE2631" w14:textId="77777777" w:rsidTr="00A858D9">
        <w:trPr>
          <w:trHeight w:val="80"/>
        </w:trPr>
        <w:tc>
          <w:tcPr>
            <w:tcW w:w="2197" w:type="pct"/>
          </w:tcPr>
          <w:p w14:paraId="41553118" w14:textId="211009EE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7C492ED8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1E971F77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3" w:type="pct"/>
          </w:tcPr>
          <w:p w14:paraId="269EC99C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34A9340C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5A3E8A0C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</w:tcPr>
          <w:p w14:paraId="2C42D876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1B76E223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045613" w:rsidRPr="00240583" w14:paraId="398F53B6" w14:textId="77777777" w:rsidTr="00A858D9">
        <w:trPr>
          <w:trHeight w:val="80"/>
        </w:trPr>
        <w:tc>
          <w:tcPr>
            <w:tcW w:w="2197" w:type="pct"/>
          </w:tcPr>
          <w:p w14:paraId="0D9E3CE5" w14:textId="77777777" w:rsidR="00045613" w:rsidRPr="00240583" w:rsidRDefault="00045613" w:rsidP="0004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</w:tcPr>
          <w:p w14:paraId="0A92C4E8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B98B619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C8EB14D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934B71B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6616272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0A8EDF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D17EA97" w14:textId="77777777" w:rsidR="00045613" w:rsidRPr="00240583" w:rsidRDefault="00045613" w:rsidP="00045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858D9" w:rsidRPr="00240583" w14:paraId="5FB8168B" w14:textId="77777777" w:rsidTr="00A858D9">
        <w:tc>
          <w:tcPr>
            <w:tcW w:w="2197" w:type="pct"/>
          </w:tcPr>
          <w:p w14:paraId="4A8B3114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58E69C70" w14:textId="3F750DB2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45" w:type="pct"/>
          </w:tcPr>
          <w:p w14:paraId="220C5C2A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F388B2D" w14:textId="124B6E6D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41" w:type="pct"/>
          </w:tcPr>
          <w:p w14:paraId="474027F8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34A4125" w14:textId="7781B882" w:rsidR="00A858D9" w:rsidRPr="00240583" w:rsidRDefault="00653744" w:rsidP="005F4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35" w:type="pct"/>
          </w:tcPr>
          <w:p w14:paraId="52B1D912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BE15CF7" w14:textId="3C8C3F54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</w:tr>
      <w:tr w:rsidR="00A858D9" w:rsidRPr="00240583" w14:paraId="1ADAE486" w14:textId="77777777" w:rsidTr="00571200">
        <w:tc>
          <w:tcPr>
            <w:tcW w:w="2197" w:type="pct"/>
          </w:tcPr>
          <w:p w14:paraId="3445AFC8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70756AF6" w14:textId="06D56F82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7,006</w:t>
            </w:r>
          </w:p>
        </w:tc>
        <w:tc>
          <w:tcPr>
            <w:tcW w:w="145" w:type="pct"/>
          </w:tcPr>
          <w:p w14:paraId="6395615E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4C532AE" w14:textId="61CEDFAE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6,758</w:t>
            </w:r>
          </w:p>
        </w:tc>
        <w:tc>
          <w:tcPr>
            <w:tcW w:w="141" w:type="pct"/>
          </w:tcPr>
          <w:p w14:paraId="4C362DC1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586185C" w14:textId="331B8282" w:rsidR="00A858D9" w:rsidRPr="00240583" w:rsidRDefault="00E277FD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653744"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322</w:t>
            </w:r>
          </w:p>
        </w:tc>
        <w:tc>
          <w:tcPr>
            <w:tcW w:w="135" w:type="pct"/>
          </w:tcPr>
          <w:p w14:paraId="146153B2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4D49812" w14:textId="4CE6BAC5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4,276</w:t>
            </w:r>
          </w:p>
        </w:tc>
      </w:tr>
      <w:tr w:rsidR="00A858D9" w:rsidRPr="00240583" w14:paraId="573B746C" w14:textId="77777777" w:rsidTr="00A858D9">
        <w:tc>
          <w:tcPr>
            <w:tcW w:w="2197" w:type="pct"/>
          </w:tcPr>
          <w:p w14:paraId="5A7DB76E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</w:tcPr>
          <w:p w14:paraId="23F2CD21" w14:textId="51E3E29F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45" w:type="pct"/>
          </w:tcPr>
          <w:p w14:paraId="34B4407C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21A9231" w14:textId="269EF254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885</w:t>
            </w:r>
          </w:p>
        </w:tc>
        <w:tc>
          <w:tcPr>
            <w:tcW w:w="141" w:type="pct"/>
          </w:tcPr>
          <w:p w14:paraId="50671DAB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EEA07FC" w14:textId="524FEE55" w:rsidR="00A858D9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408</w:t>
            </w:r>
          </w:p>
        </w:tc>
        <w:tc>
          <w:tcPr>
            <w:tcW w:w="135" w:type="pct"/>
          </w:tcPr>
          <w:p w14:paraId="13411761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32AACFE" w14:textId="40C78375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574</w:t>
            </w:r>
          </w:p>
        </w:tc>
      </w:tr>
      <w:tr w:rsidR="00A858D9" w:rsidRPr="00240583" w14:paraId="4701863F" w14:textId="77777777" w:rsidTr="00A858D9">
        <w:tc>
          <w:tcPr>
            <w:tcW w:w="2197" w:type="pct"/>
          </w:tcPr>
          <w:p w14:paraId="1EEE3F82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50723C3" w14:textId="2E79D3AA" w:rsidR="00A858D9" w:rsidRPr="00240583" w:rsidRDefault="00C87305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DF3B8E4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A0906DA" w14:textId="6F3B1719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16,017</w:t>
            </w:r>
          </w:p>
        </w:tc>
        <w:tc>
          <w:tcPr>
            <w:tcW w:w="141" w:type="pct"/>
          </w:tcPr>
          <w:p w14:paraId="0758B523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129AE51" w14:textId="5F77199B" w:rsidR="00A858D9" w:rsidRPr="00240583" w:rsidRDefault="00653744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71158E0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F8B8888" w14:textId="59E1DB1C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16,017</w:t>
            </w:r>
          </w:p>
        </w:tc>
      </w:tr>
      <w:tr w:rsidR="00653744" w:rsidRPr="00240583" w14:paraId="3DF276E4" w14:textId="77777777" w:rsidTr="00A858D9">
        <w:tc>
          <w:tcPr>
            <w:tcW w:w="2197" w:type="pct"/>
          </w:tcPr>
          <w:p w14:paraId="1B76EC72" w14:textId="17C2F447" w:rsidR="00653744" w:rsidRPr="00240583" w:rsidRDefault="00653744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93" w:type="pct"/>
          </w:tcPr>
          <w:p w14:paraId="3C59A449" w14:textId="03FD8F30" w:rsidR="00653744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</w:tcPr>
          <w:p w14:paraId="56005A50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6958813" w14:textId="316AE241" w:rsidR="00653744" w:rsidRPr="00240583" w:rsidRDefault="00C87305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1923904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1A20873" w14:textId="6E34FEDE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5" w:type="pct"/>
          </w:tcPr>
          <w:p w14:paraId="302AEDE2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F4C33A" w14:textId="2D22065C" w:rsidR="00653744" w:rsidRPr="00240583" w:rsidRDefault="00653744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858D9" w:rsidRPr="00240583" w14:paraId="17875675" w14:textId="77777777" w:rsidTr="00A858D9">
        <w:tc>
          <w:tcPr>
            <w:tcW w:w="2197" w:type="pct"/>
          </w:tcPr>
          <w:p w14:paraId="20880B9C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1E3228A8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054E655D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93" w:type="pct"/>
          </w:tcPr>
          <w:p w14:paraId="2B935A55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4EFD3589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</w:tcPr>
          <w:p w14:paraId="62FBAD9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</w:tcPr>
          <w:p w14:paraId="6C409955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0547334A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A858D9" w:rsidRPr="00240583" w14:paraId="7FF6B661" w14:textId="77777777" w:rsidTr="00A858D9">
        <w:tc>
          <w:tcPr>
            <w:tcW w:w="2197" w:type="pct"/>
          </w:tcPr>
          <w:p w14:paraId="3E0C7F4D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007C7AAD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27B002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3C2F3E7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913A847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22B90F3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C6475F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50F888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858D9" w:rsidRPr="00240583" w14:paraId="7B9A43CD" w14:textId="77777777" w:rsidTr="00A858D9">
        <w:tc>
          <w:tcPr>
            <w:tcW w:w="2197" w:type="pct"/>
          </w:tcPr>
          <w:p w14:paraId="36BF9EAD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70371B00" w14:textId="7AF37F39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145" w:type="pct"/>
          </w:tcPr>
          <w:p w14:paraId="0D13CC22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B8AF504" w14:textId="0618EB9F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305</w:t>
            </w:r>
          </w:p>
        </w:tc>
        <w:tc>
          <w:tcPr>
            <w:tcW w:w="141" w:type="pct"/>
          </w:tcPr>
          <w:p w14:paraId="2CE66AED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EA0E316" w14:textId="435CEE0A" w:rsidR="00A858D9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135" w:type="pct"/>
          </w:tcPr>
          <w:p w14:paraId="1D34866E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315EFB9" w14:textId="2FA88124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305</w:t>
            </w:r>
          </w:p>
        </w:tc>
      </w:tr>
      <w:tr w:rsidR="00653744" w:rsidRPr="00240583" w14:paraId="31159C5C" w14:textId="77777777" w:rsidTr="00A858D9">
        <w:tc>
          <w:tcPr>
            <w:tcW w:w="2197" w:type="pct"/>
          </w:tcPr>
          <w:p w14:paraId="3ABF690C" w14:textId="1206D050" w:rsidR="00653744" w:rsidRPr="00240583" w:rsidRDefault="00653744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  <w:shd w:val="clear" w:color="auto" w:fill="auto"/>
          </w:tcPr>
          <w:p w14:paraId="5C2DCB6C" w14:textId="28F5FC24" w:rsidR="00653744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5" w:type="pct"/>
          </w:tcPr>
          <w:p w14:paraId="63E1D4CF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9ADFC96" w14:textId="7FD6C1FF" w:rsidR="00653744" w:rsidRPr="00240583" w:rsidRDefault="00C87305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2BFFC34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2A3B3E71" w14:textId="7C733C2E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5" w:type="pct"/>
          </w:tcPr>
          <w:p w14:paraId="3DD74FF0" w14:textId="77777777" w:rsidR="00653744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82290B1" w14:textId="6BD8B029" w:rsidR="00653744" w:rsidRPr="00240583" w:rsidRDefault="00653744" w:rsidP="000A5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A858D9" w:rsidRPr="00240583" w14:paraId="4D0F6268" w14:textId="77777777" w:rsidTr="00A858D9">
        <w:tc>
          <w:tcPr>
            <w:tcW w:w="2197" w:type="pct"/>
          </w:tcPr>
          <w:p w14:paraId="68280722" w14:textId="77777777" w:rsidR="00A858D9" w:rsidRPr="00240583" w:rsidRDefault="00A858D9" w:rsidP="00A858D9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62A69744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C05E578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940F74B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C5BFC1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FE3FF1C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8BECAC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A7747EE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858D9" w:rsidRPr="00240583" w14:paraId="55673E19" w14:textId="77777777" w:rsidTr="00A858D9">
        <w:tc>
          <w:tcPr>
            <w:tcW w:w="2197" w:type="pct"/>
          </w:tcPr>
          <w:p w14:paraId="623F0DD1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2801E331" w14:textId="218A7B73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9,553</w:t>
            </w:r>
          </w:p>
        </w:tc>
        <w:tc>
          <w:tcPr>
            <w:tcW w:w="145" w:type="pct"/>
            <w:shd w:val="clear" w:color="auto" w:fill="auto"/>
          </w:tcPr>
          <w:p w14:paraId="6B75A797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1BAB2F10" w14:textId="684C1A21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10,694</w:t>
            </w:r>
          </w:p>
        </w:tc>
        <w:tc>
          <w:tcPr>
            <w:tcW w:w="141" w:type="pct"/>
            <w:shd w:val="clear" w:color="auto" w:fill="auto"/>
          </w:tcPr>
          <w:p w14:paraId="11393F2C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C3943F7" w14:textId="24248A0A" w:rsidR="00A858D9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8,806</w:t>
            </w:r>
          </w:p>
        </w:tc>
        <w:tc>
          <w:tcPr>
            <w:tcW w:w="135" w:type="pct"/>
            <w:shd w:val="clear" w:color="auto" w:fill="auto"/>
          </w:tcPr>
          <w:p w14:paraId="1BF1316D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0F01DC25" w14:textId="34CBB7DC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9,723</w:t>
            </w:r>
          </w:p>
        </w:tc>
      </w:tr>
      <w:tr w:rsidR="00A858D9" w:rsidRPr="00240583" w14:paraId="1DA00DEF" w14:textId="77777777" w:rsidTr="00571200">
        <w:tc>
          <w:tcPr>
            <w:tcW w:w="2197" w:type="pct"/>
          </w:tcPr>
          <w:p w14:paraId="74C629EF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143A265" w14:textId="21F46595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</w:t>
            </w:r>
            <w:r w:rsidR="003B43B5"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4AB9DE2C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78D23F6" w14:textId="1312E201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359</w:t>
            </w:r>
          </w:p>
        </w:tc>
        <w:tc>
          <w:tcPr>
            <w:tcW w:w="141" w:type="pct"/>
            <w:shd w:val="clear" w:color="auto" w:fill="auto"/>
          </w:tcPr>
          <w:p w14:paraId="5CA9765F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6C2F0AD4" w14:textId="08DB2D99" w:rsidR="00A858D9" w:rsidRPr="00240583" w:rsidRDefault="00653744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347</w:t>
            </w:r>
          </w:p>
        </w:tc>
        <w:tc>
          <w:tcPr>
            <w:tcW w:w="135" w:type="pct"/>
            <w:shd w:val="clear" w:color="auto" w:fill="auto"/>
          </w:tcPr>
          <w:p w14:paraId="63BF4B91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3CC2F0E3" w14:textId="27844D50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</w:p>
        </w:tc>
      </w:tr>
      <w:tr w:rsidR="00A858D9" w:rsidRPr="00240583" w14:paraId="3052A263" w14:textId="77777777" w:rsidTr="00571200">
        <w:tc>
          <w:tcPr>
            <w:tcW w:w="2197" w:type="pct"/>
          </w:tcPr>
          <w:p w14:paraId="204338A8" w14:textId="77777777" w:rsidR="00A858D9" w:rsidRPr="00240583" w:rsidRDefault="00A858D9" w:rsidP="00A8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14CAA" w14:textId="2146EB57" w:rsidR="00A858D9" w:rsidRPr="00240583" w:rsidRDefault="00C87305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9,98</w:t>
            </w:r>
            <w:r w:rsidR="003B43B5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5746E21C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5D2988" w14:textId="5E488175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11,053</w:t>
            </w:r>
          </w:p>
        </w:tc>
        <w:tc>
          <w:tcPr>
            <w:tcW w:w="141" w:type="pct"/>
          </w:tcPr>
          <w:p w14:paraId="720F2CAE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B320D17" w14:textId="76AE24B3" w:rsidR="00A858D9" w:rsidRPr="00240583" w:rsidRDefault="00653744" w:rsidP="005F4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9,153</w:t>
            </w:r>
          </w:p>
        </w:tc>
        <w:tc>
          <w:tcPr>
            <w:tcW w:w="135" w:type="pct"/>
          </w:tcPr>
          <w:p w14:paraId="5A2D0B30" w14:textId="77777777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D13167E" w14:textId="452F1694" w:rsidR="00A858D9" w:rsidRPr="00240583" w:rsidRDefault="00A858D9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10,001</w:t>
            </w:r>
          </w:p>
        </w:tc>
      </w:tr>
    </w:tbl>
    <w:p w14:paraId="78B2953F" w14:textId="76148679" w:rsidR="00045613" w:rsidRPr="00240583" w:rsidRDefault="00045613" w:rsidP="00925EFC">
      <w:pPr>
        <w:rPr>
          <w:rFonts w:asciiTheme="majorBidi" w:hAnsiTheme="majorBidi" w:cstheme="majorBidi"/>
          <w:sz w:val="26"/>
          <w:szCs w:val="26"/>
        </w:rPr>
      </w:pPr>
    </w:p>
    <w:p w14:paraId="29B082D5" w14:textId="74B1F8B0" w:rsidR="00E647CB" w:rsidRPr="00240583" w:rsidRDefault="00E647CB" w:rsidP="0089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3</w:t>
      </w:r>
      <w:r w:rsidR="00034643" w:rsidRPr="00240583">
        <w:rPr>
          <w:rFonts w:asciiTheme="majorBidi" w:hAnsiTheme="majorBidi" w:cstheme="majorBidi"/>
          <w:sz w:val="30"/>
          <w:szCs w:val="30"/>
        </w:rPr>
        <w:t xml:space="preserve">0 </w:t>
      </w:r>
      <w:r w:rsidR="00034643" w:rsidRPr="0024058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40583">
        <w:rPr>
          <w:rFonts w:asciiTheme="majorBidi" w:hAnsiTheme="majorBidi" w:cstheme="majorBidi"/>
          <w:sz w:val="30"/>
          <w:szCs w:val="30"/>
        </w:rPr>
        <w:t>256</w:t>
      </w:r>
      <w:r w:rsidR="00925EFC" w:rsidRPr="00240583">
        <w:rPr>
          <w:rFonts w:asciiTheme="majorBidi" w:hAnsiTheme="majorBidi" w:cstheme="majorBidi"/>
          <w:sz w:val="30"/>
          <w:szCs w:val="30"/>
          <w:cs/>
        </w:rPr>
        <w:t>3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40583">
        <w:rPr>
          <w:rFonts w:asciiTheme="majorBidi" w:hAnsiTheme="majorBidi" w:cstheme="majorBidi"/>
          <w:sz w:val="30"/>
          <w:szCs w:val="30"/>
        </w:rPr>
        <w:t xml:space="preserve">31 </w:t>
      </w:r>
      <w:r w:rsidRPr="0024058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40583">
        <w:rPr>
          <w:rFonts w:asciiTheme="majorBidi" w:hAnsiTheme="majorBidi" w:cstheme="majorBidi"/>
          <w:sz w:val="30"/>
          <w:szCs w:val="30"/>
        </w:rPr>
        <w:t xml:space="preserve"> 256</w:t>
      </w:r>
      <w:r w:rsidR="00925EFC" w:rsidRPr="00240583">
        <w:rPr>
          <w:rFonts w:asciiTheme="majorBidi" w:hAnsiTheme="majorBidi" w:cstheme="majorBidi"/>
          <w:sz w:val="30"/>
          <w:szCs w:val="30"/>
          <w:cs/>
        </w:rPr>
        <w:t>2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240583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96"/>
        <w:gridCol w:w="1260"/>
        <w:gridCol w:w="236"/>
        <w:gridCol w:w="1120"/>
        <w:gridCol w:w="269"/>
        <w:gridCol w:w="1172"/>
        <w:gridCol w:w="269"/>
        <w:gridCol w:w="1066"/>
      </w:tblGrid>
      <w:tr w:rsidR="00E647CB" w:rsidRPr="00240583" w14:paraId="2F4D08A8" w14:textId="77777777" w:rsidTr="00FB16F6">
        <w:tc>
          <w:tcPr>
            <w:tcW w:w="2097" w:type="pct"/>
          </w:tcPr>
          <w:p w14:paraId="263B7AA4" w14:textId="77777777" w:rsidR="00E647CB" w:rsidRPr="00240583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08" w:type="pct"/>
            <w:gridSpan w:val="3"/>
          </w:tcPr>
          <w:p w14:paraId="52DCBC6B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93542B6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</w:tcPr>
          <w:p w14:paraId="0B4D4B43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34643" w:rsidRPr="00240583" w14:paraId="213511D8" w14:textId="77777777" w:rsidTr="00FB16F6">
        <w:tc>
          <w:tcPr>
            <w:tcW w:w="2097" w:type="pct"/>
          </w:tcPr>
          <w:p w14:paraId="3951D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451B4B3" w14:textId="39C5131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7" w:type="pct"/>
          </w:tcPr>
          <w:p w14:paraId="1D8DF3B9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9CBB8A0" w14:textId="6A982A6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4776C9B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3252110" w14:textId="7C756D40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5" w:type="pct"/>
          </w:tcPr>
          <w:p w14:paraId="3272236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FC4EFEC" w14:textId="230B882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1C295CFD" w14:textId="77777777" w:rsidTr="00FB16F6">
        <w:tc>
          <w:tcPr>
            <w:tcW w:w="2097" w:type="pct"/>
          </w:tcPr>
          <w:p w14:paraId="0BFA4E8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CA380B0" w14:textId="53C8C1B4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7" w:type="pct"/>
          </w:tcPr>
          <w:p w14:paraId="478CAC2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B4B080" w14:textId="5FDF1A66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00E40D0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7D44FA8" w14:textId="042CE2BB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3700CDE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4E6FA9E" w14:textId="09E0129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034643" w:rsidRPr="00240583" w14:paraId="3EE24C01" w14:textId="77777777" w:rsidTr="00FB16F6">
        <w:tc>
          <w:tcPr>
            <w:tcW w:w="2097" w:type="pct"/>
          </w:tcPr>
          <w:p w14:paraId="79E104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3" w:type="pct"/>
            <w:gridSpan w:val="7"/>
          </w:tcPr>
          <w:p w14:paraId="4871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10FC0" w:rsidRPr="00240583" w14:paraId="03B1262E" w14:textId="77777777" w:rsidTr="00FB16F6">
        <w:tc>
          <w:tcPr>
            <w:tcW w:w="2097" w:type="pct"/>
          </w:tcPr>
          <w:p w14:paraId="0A8AA4D3" w14:textId="6BFEE6F5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FFFFFF" w:themeFill="background1"/>
          </w:tcPr>
          <w:p w14:paraId="03E1D9B2" w14:textId="2164E6A5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0A692722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7F0EEFEE" w14:textId="46BE5CCD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7B178095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4FACCF89" w14:textId="3F348082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87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  <w:shd w:val="clear" w:color="auto" w:fill="FFFFFF" w:themeFill="background1"/>
          </w:tcPr>
          <w:p w14:paraId="33A29AE7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01D6B7C" w14:textId="7CB18F9D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</w:p>
        </w:tc>
      </w:tr>
      <w:tr w:rsidR="00F10FC0" w:rsidRPr="00240583" w14:paraId="45E5EE49" w14:textId="77777777" w:rsidTr="00FB16F6">
        <w:tc>
          <w:tcPr>
            <w:tcW w:w="2097" w:type="pct"/>
          </w:tcPr>
          <w:p w14:paraId="78990C67" w14:textId="5B31F7D1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27DBD50" w14:textId="36F110D9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334" w:right="17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27" w:type="pct"/>
            <w:shd w:val="clear" w:color="auto" w:fill="FFFFFF" w:themeFill="background1"/>
          </w:tcPr>
          <w:p w14:paraId="4CD45D22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05CE9A" w14:textId="2AE135E6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1BD396F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53D508" w14:textId="5C32C86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87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5" w:type="pct"/>
            <w:shd w:val="clear" w:color="auto" w:fill="FFFFFF" w:themeFill="background1"/>
          </w:tcPr>
          <w:p w14:paraId="6E205012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ACBD45" w14:textId="0EB83212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</w:t>
            </w:r>
          </w:p>
        </w:tc>
      </w:tr>
      <w:tr w:rsidR="00F10FC0" w:rsidRPr="00240583" w14:paraId="22C6C8F2" w14:textId="77777777" w:rsidTr="00FB16F6">
        <w:tc>
          <w:tcPr>
            <w:tcW w:w="2097" w:type="pct"/>
          </w:tcPr>
          <w:p w14:paraId="0E3B8455" w14:textId="2FE5DE7D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1C505B84" w14:textId="5920248E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334" w:right="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27" w:type="pct"/>
            <w:shd w:val="clear" w:color="auto" w:fill="FFFFFF" w:themeFill="background1"/>
          </w:tcPr>
          <w:p w14:paraId="51D397FD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D7AB83A" w14:textId="7AAD1498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27FA5174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9139473" w14:textId="233EF4B5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45" w:type="pct"/>
            <w:shd w:val="clear" w:color="auto" w:fill="FFFFFF" w:themeFill="background1"/>
          </w:tcPr>
          <w:p w14:paraId="0F32DA4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CED32E8" w14:textId="6E9630E0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F10FC0" w:rsidRPr="00240583" w14:paraId="3041CA71" w14:textId="77777777" w:rsidTr="00FB16F6">
        <w:tc>
          <w:tcPr>
            <w:tcW w:w="2097" w:type="pct"/>
          </w:tcPr>
          <w:p w14:paraId="5823B536" w14:textId="42953898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EBC93B" w14:textId="41273F9E" w:rsidR="00F10FC0" w:rsidRPr="00240583" w:rsidRDefault="00F10FC0" w:rsidP="000A518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2C93DCDD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8CCAA6" w14:textId="3920DDED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17471D45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3AA72D" w14:textId="413E7CB3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177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4B2C2B49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85635C" w14:textId="12DDF8E4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0FC0" w:rsidRPr="00240583" w14:paraId="16DD0D0A" w14:textId="77777777" w:rsidTr="00151C7F">
        <w:tc>
          <w:tcPr>
            <w:tcW w:w="2097" w:type="pct"/>
          </w:tcPr>
          <w:p w14:paraId="02B63A71" w14:textId="63A0B86D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19C056AF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334" w:right="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27" w:type="pct"/>
            <w:shd w:val="clear" w:color="auto" w:fill="FFFFFF" w:themeFill="background1"/>
          </w:tcPr>
          <w:p w14:paraId="49CDFC9D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4F017971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shd w:val="clear" w:color="auto" w:fill="FFFFFF" w:themeFill="background1"/>
          </w:tcPr>
          <w:p w14:paraId="6A20DFE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1542BAAB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334" w:right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45" w:type="pct"/>
            <w:shd w:val="clear" w:color="auto" w:fill="FFFFFF" w:themeFill="background1"/>
          </w:tcPr>
          <w:p w14:paraId="5E9B3CB6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7B61E725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F10FC0" w:rsidRPr="00240583" w14:paraId="2BB917EB" w14:textId="77777777" w:rsidTr="00151C7F">
        <w:tc>
          <w:tcPr>
            <w:tcW w:w="2097" w:type="pct"/>
          </w:tcPr>
          <w:p w14:paraId="72625C85" w14:textId="414FEF2D" w:rsidR="00F10FC0" w:rsidRPr="00240583" w:rsidRDefault="00F10FC0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08" w:type="pct"/>
            <w:gridSpan w:val="3"/>
            <w:tcBorders>
              <w:bottom w:val="nil"/>
            </w:tcBorders>
          </w:tcPr>
          <w:p w14:paraId="42845C9E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6AE1EE7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pct"/>
            <w:gridSpan w:val="3"/>
            <w:tcBorders>
              <w:bottom w:val="nil"/>
            </w:tcBorders>
          </w:tcPr>
          <w:p w14:paraId="7885451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FC0" w:rsidRPr="00240583" w14:paraId="2417A5A0" w14:textId="77777777" w:rsidTr="00FB16F6">
        <w:tc>
          <w:tcPr>
            <w:tcW w:w="2097" w:type="pct"/>
          </w:tcPr>
          <w:p w14:paraId="76D756A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E234A89" w14:textId="4BEBBC44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7" w:type="pct"/>
          </w:tcPr>
          <w:p w14:paraId="6AEF40E9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79A0DFF" w14:textId="49E38382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6C17EA7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C89E629" w14:textId="44F0E23E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5" w:type="pct"/>
          </w:tcPr>
          <w:p w14:paraId="014FAF8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0C9E09" w14:textId="2FDC3172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10FC0" w:rsidRPr="00240583" w14:paraId="57EEDBB3" w14:textId="77777777" w:rsidTr="00FB16F6">
        <w:tc>
          <w:tcPr>
            <w:tcW w:w="2097" w:type="pct"/>
          </w:tcPr>
          <w:p w14:paraId="3A39AEB6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51F04FD0" w14:textId="78B151C5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7" w:type="pct"/>
          </w:tcPr>
          <w:p w14:paraId="0B32B449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33B0034" w14:textId="63942A6B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7983A0C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9BB1276" w14:textId="79F00AF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28C00692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9C8D060" w14:textId="53D59180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F10FC0" w:rsidRPr="00240583" w14:paraId="0039DBBC" w14:textId="77777777" w:rsidTr="00FB16F6">
        <w:tc>
          <w:tcPr>
            <w:tcW w:w="2097" w:type="pct"/>
          </w:tcPr>
          <w:p w14:paraId="016F404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pct"/>
            <w:gridSpan w:val="7"/>
            <w:tcBorders>
              <w:bottom w:val="nil"/>
            </w:tcBorders>
          </w:tcPr>
          <w:p w14:paraId="24021DB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FC0" w:rsidRPr="00240583" w14:paraId="2B6819B4" w14:textId="77777777" w:rsidTr="00FB16F6">
        <w:tc>
          <w:tcPr>
            <w:tcW w:w="2097" w:type="pct"/>
          </w:tcPr>
          <w:p w14:paraId="46AF5E67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FFFFFF" w:themeFill="background1"/>
          </w:tcPr>
          <w:p w14:paraId="50C55FDC" w14:textId="47FC3052" w:rsidR="00F10FC0" w:rsidRPr="00240583" w:rsidRDefault="00C87305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3EFB6193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 w:themeFill="background1"/>
          </w:tcPr>
          <w:p w14:paraId="4CDB1866" w14:textId="7179AA94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C43CC49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FFFFFF" w:themeFill="background1"/>
          </w:tcPr>
          <w:p w14:paraId="2000CE16" w14:textId="6058164D" w:rsidR="00F10FC0" w:rsidRPr="00240583" w:rsidRDefault="00653744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393</w:t>
            </w:r>
          </w:p>
        </w:tc>
        <w:tc>
          <w:tcPr>
            <w:tcW w:w="145" w:type="pct"/>
            <w:shd w:val="clear" w:color="auto" w:fill="FFFFFF" w:themeFill="background1"/>
          </w:tcPr>
          <w:p w14:paraId="59EED2FE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215289" w14:textId="69FED140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986</w:t>
            </w:r>
          </w:p>
        </w:tc>
      </w:tr>
      <w:tr w:rsidR="00F10FC0" w:rsidRPr="00240583" w14:paraId="58C69D21" w14:textId="77777777" w:rsidTr="00FB16F6">
        <w:tc>
          <w:tcPr>
            <w:tcW w:w="2097" w:type="pct"/>
          </w:tcPr>
          <w:p w14:paraId="53AED040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40366148" w:rsidR="00F10FC0" w:rsidRPr="00240583" w:rsidRDefault="00C87305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121</w:t>
            </w:r>
          </w:p>
        </w:tc>
        <w:tc>
          <w:tcPr>
            <w:tcW w:w="127" w:type="pct"/>
            <w:shd w:val="clear" w:color="auto" w:fill="FFFFFF" w:themeFill="background1"/>
          </w:tcPr>
          <w:p w14:paraId="3E9D1530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2543E840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shd w:val="clear" w:color="auto" w:fill="FFFFFF" w:themeFill="background1"/>
          </w:tcPr>
          <w:p w14:paraId="35654DA9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571282C1" w:rsidR="00F10FC0" w:rsidRPr="00240583" w:rsidRDefault="00653744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121</w:t>
            </w:r>
          </w:p>
        </w:tc>
        <w:tc>
          <w:tcPr>
            <w:tcW w:w="145" w:type="pct"/>
            <w:shd w:val="clear" w:color="auto" w:fill="FFFFFF" w:themeFill="background1"/>
          </w:tcPr>
          <w:p w14:paraId="489AC4C9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36AFBB2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10FC0" w:rsidRPr="00240583" w14:paraId="2475B4DB" w14:textId="77777777" w:rsidTr="00FB16F6">
        <w:tc>
          <w:tcPr>
            <w:tcW w:w="2097" w:type="pct"/>
          </w:tcPr>
          <w:p w14:paraId="33BFCB80" w14:textId="38B9FC81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ECFCE" w14:textId="2DB96909" w:rsidR="00F10FC0" w:rsidRPr="00240583" w:rsidRDefault="00C87305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121</w:t>
            </w:r>
          </w:p>
        </w:tc>
        <w:tc>
          <w:tcPr>
            <w:tcW w:w="127" w:type="pct"/>
            <w:shd w:val="clear" w:color="auto" w:fill="FFFFFF" w:themeFill="background1"/>
          </w:tcPr>
          <w:p w14:paraId="67A6F7A9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B7808D5" w14:textId="4A68DC0A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shd w:val="clear" w:color="auto" w:fill="FFFFFF" w:themeFill="background1"/>
          </w:tcPr>
          <w:p w14:paraId="16F77F37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D81E6C" w14:textId="40D1C24B" w:rsidR="00F10FC0" w:rsidRPr="00240583" w:rsidRDefault="00653744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514</w:t>
            </w:r>
          </w:p>
        </w:tc>
        <w:tc>
          <w:tcPr>
            <w:tcW w:w="145" w:type="pct"/>
            <w:shd w:val="clear" w:color="auto" w:fill="FFFFFF" w:themeFill="background1"/>
          </w:tcPr>
          <w:p w14:paraId="1113ECFB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4770132" w14:textId="251C277D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996</w:t>
            </w:r>
          </w:p>
        </w:tc>
      </w:tr>
      <w:tr w:rsidR="00F10FC0" w:rsidRPr="00240583" w14:paraId="5C93A91D" w14:textId="77777777" w:rsidTr="00FB16F6">
        <w:tc>
          <w:tcPr>
            <w:tcW w:w="2097" w:type="pct"/>
          </w:tcPr>
          <w:p w14:paraId="5BDB0D63" w14:textId="4E7E6A54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9D84E6" w14:textId="3CFF3AAA" w:rsidR="00F10FC0" w:rsidRPr="00240583" w:rsidRDefault="00C87305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FFFFFF" w:themeFill="background1"/>
          </w:tcPr>
          <w:p w14:paraId="1F006803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A309B0" w14:textId="1ECA9FEC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45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22B79389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A3A623" w14:textId="4A1789D1" w:rsidR="00F10FC0" w:rsidRPr="00240583" w:rsidRDefault="00653744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C2995D5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65F5CE" w14:textId="2B95F0AF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0FC0" w:rsidRPr="00240583" w14:paraId="32AF3AFA" w14:textId="77777777" w:rsidTr="00FB16F6">
        <w:tc>
          <w:tcPr>
            <w:tcW w:w="2097" w:type="pct"/>
          </w:tcPr>
          <w:p w14:paraId="7514CF89" w14:textId="46519CE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A6A9FB3" w14:textId="62ECB475" w:rsidR="00F10FC0" w:rsidRPr="00240583" w:rsidRDefault="00C87305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121</w:t>
            </w:r>
          </w:p>
        </w:tc>
        <w:tc>
          <w:tcPr>
            <w:tcW w:w="127" w:type="pct"/>
            <w:tcBorders>
              <w:bottom w:val="nil"/>
            </w:tcBorders>
            <w:shd w:val="clear" w:color="auto" w:fill="FFFFFF" w:themeFill="background1"/>
          </w:tcPr>
          <w:p w14:paraId="277D6348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567F0D" w14:textId="3EA09AB9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6154CA8C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EB38E0" w14:textId="07EE1473" w:rsidR="00F10FC0" w:rsidRPr="00240583" w:rsidRDefault="00653744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514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36F19EF3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E6BA53E" w14:textId="0CC5E048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996</w:t>
            </w:r>
          </w:p>
        </w:tc>
      </w:tr>
    </w:tbl>
    <w:p w14:paraId="3CAE4794" w14:textId="038D8605" w:rsidR="00B81D5C" w:rsidRPr="00240583" w:rsidRDefault="00B81D5C" w:rsidP="00662A02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8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5505A" w:rsidRPr="00240583" w14:paraId="6E4900EE" w14:textId="77777777" w:rsidTr="000A0C54">
        <w:trPr>
          <w:tblHeader/>
        </w:trPr>
        <w:tc>
          <w:tcPr>
            <w:tcW w:w="2070" w:type="dxa"/>
            <w:vAlign w:val="bottom"/>
          </w:tcPr>
          <w:p w14:paraId="2F7A9C03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DBFF051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730302" w14:textId="77777777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2472451" w14:textId="2F2BE9B5" w:rsidR="00B5505A" w:rsidRPr="00240583" w:rsidRDefault="00B5505A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52F" w:rsidRPr="00240583" w14:paraId="12EC6E27" w14:textId="77777777" w:rsidTr="000A0C5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1B58B92" w14:textId="176B5853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240583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/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CB8231A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57673C7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6C8E9A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62311FE8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034643"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34643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16D8127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158A5A" w14:textId="37F0148C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6E699095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F203BAE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29E395B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B0B4C45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B79E8B5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EE1221F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0A18D6D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55A48E1D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034643"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34643"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5652F" w:rsidRPr="00240583" w14:paraId="166AFF16" w14:textId="77777777" w:rsidTr="000A0C54">
        <w:trPr>
          <w:tblHeader/>
        </w:trPr>
        <w:tc>
          <w:tcPr>
            <w:tcW w:w="2070" w:type="dxa"/>
            <w:vAlign w:val="bottom"/>
          </w:tcPr>
          <w:p w14:paraId="134A8099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342A6D" w14:textId="14D0489E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684C5DF4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BD48FC" w14:textId="32A087AF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7CA5C23C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197E11" w14:textId="46231C6B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33063F33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1B34618" w14:textId="37E03C1E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94D3E6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91D57A" w14:textId="345407A6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B788A1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E01641F" w14:textId="4433CABA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75652F" w:rsidRPr="00240583" w14:paraId="36B194E5" w14:textId="77777777" w:rsidTr="000A0C54">
        <w:trPr>
          <w:tblHeader/>
        </w:trPr>
        <w:tc>
          <w:tcPr>
            <w:tcW w:w="2070" w:type="dxa"/>
          </w:tcPr>
          <w:p w14:paraId="21C8B25B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FFFFFF" w:themeFill="background1"/>
          </w:tcPr>
          <w:p w14:paraId="2B6F0BDA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FFFFFF" w:themeFill="background1"/>
          </w:tcPr>
          <w:p w14:paraId="5E2665E9" w14:textId="77777777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FFFFFF" w:themeFill="background1"/>
          </w:tcPr>
          <w:p w14:paraId="022092EF" w14:textId="3AC0868F" w:rsidR="0075652F" w:rsidRPr="00240583" w:rsidRDefault="0075652F" w:rsidP="00662A0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FC0" w:rsidRPr="00240583" w14:paraId="2C167ACF" w14:textId="77777777" w:rsidTr="000A0C54">
        <w:tc>
          <w:tcPr>
            <w:tcW w:w="2070" w:type="dxa"/>
          </w:tcPr>
          <w:p w14:paraId="37A277E5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FFFFF" w:themeFill="background1"/>
          </w:tcPr>
          <w:p w14:paraId="6EDE5A6A" w14:textId="092B2DAF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4" w:type="dxa"/>
            <w:shd w:val="clear" w:color="auto" w:fill="FFFFFF" w:themeFill="background1"/>
          </w:tcPr>
          <w:p w14:paraId="633F869F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171C742E" w14:textId="73478C3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FFFFFF" w:themeFill="background1"/>
          </w:tcPr>
          <w:p w14:paraId="39A1CA33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ED6D6EE" w14:textId="0973C6D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71,000</w:t>
            </w:r>
          </w:p>
        </w:tc>
        <w:tc>
          <w:tcPr>
            <w:tcW w:w="235" w:type="dxa"/>
            <w:shd w:val="clear" w:color="auto" w:fill="FFFFFF" w:themeFill="background1"/>
          </w:tcPr>
          <w:p w14:paraId="6300181D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15A9FE75" w14:textId="6EC806B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35" w:type="dxa"/>
            <w:shd w:val="clear" w:color="auto" w:fill="FFFFFF" w:themeFill="background1"/>
          </w:tcPr>
          <w:p w14:paraId="359393E3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FFFFFF" w:themeFill="background1"/>
          </w:tcPr>
          <w:p w14:paraId="799D4CF2" w14:textId="65722459" w:rsidR="00F10FC0" w:rsidRPr="00240583" w:rsidRDefault="00941A6B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10FC0" w:rsidRPr="0024058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  <w:shd w:val="clear" w:color="auto" w:fill="FFFFFF" w:themeFill="background1"/>
          </w:tcPr>
          <w:p w14:paraId="229DC5D2" w14:textId="7777777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9BABDF7" w14:textId="4B56E191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</w:tr>
    </w:tbl>
    <w:p w14:paraId="1E91E960" w14:textId="261D0BB9" w:rsidR="00E77C5B" w:rsidRDefault="001E5336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94"/>
        <w:gridCol w:w="1258"/>
        <w:gridCol w:w="269"/>
        <w:gridCol w:w="1081"/>
        <w:gridCol w:w="269"/>
        <w:gridCol w:w="1172"/>
        <w:gridCol w:w="238"/>
        <w:gridCol w:w="1107"/>
      </w:tblGrid>
      <w:tr w:rsidR="00E77C5B" w:rsidRPr="00240583" w14:paraId="58BED26A" w14:textId="77777777" w:rsidTr="00411FFE">
        <w:tc>
          <w:tcPr>
            <w:tcW w:w="2096" w:type="pct"/>
          </w:tcPr>
          <w:p w14:paraId="5EB2B85A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04" w:type="pct"/>
            <w:gridSpan w:val="3"/>
            <w:tcBorders>
              <w:bottom w:val="nil"/>
            </w:tcBorders>
          </w:tcPr>
          <w:p w14:paraId="0957428B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gridSpan w:val="3"/>
            <w:tcBorders>
              <w:bottom w:val="nil"/>
            </w:tcBorders>
          </w:tcPr>
          <w:p w14:paraId="714AAC3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C5B" w:rsidRPr="00240583" w14:paraId="0375905E" w14:textId="77777777" w:rsidTr="00411FFE">
        <w:tc>
          <w:tcPr>
            <w:tcW w:w="2096" w:type="pct"/>
          </w:tcPr>
          <w:p w14:paraId="2B9B0B25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76074DB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5" w:type="pct"/>
          </w:tcPr>
          <w:p w14:paraId="113DB6C2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98F065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5DF554E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</w:tcPr>
          <w:p w14:paraId="63D85106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CA93C27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77C5B" w:rsidRPr="00240583" w14:paraId="0EAFB891" w14:textId="77777777" w:rsidTr="00411FFE">
        <w:tc>
          <w:tcPr>
            <w:tcW w:w="2096" w:type="pct"/>
          </w:tcPr>
          <w:p w14:paraId="503024B7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61FD4D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4D990351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22119BD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4AE51CE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293DC4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28" w:type="pct"/>
          </w:tcPr>
          <w:p w14:paraId="0D76B6BD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E4D1873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E77C5B" w:rsidRPr="00240583" w14:paraId="3AB5A6B6" w14:textId="77777777" w:rsidTr="00411FFE">
        <w:tc>
          <w:tcPr>
            <w:tcW w:w="2096" w:type="pct"/>
          </w:tcPr>
          <w:p w14:paraId="06483C6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4" w:type="pct"/>
            <w:gridSpan w:val="7"/>
            <w:tcBorders>
              <w:bottom w:val="nil"/>
            </w:tcBorders>
          </w:tcPr>
          <w:p w14:paraId="1C4268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C5B" w:rsidRPr="00240583" w14:paraId="6959A0BE" w14:textId="77777777" w:rsidTr="00411FFE">
        <w:tc>
          <w:tcPr>
            <w:tcW w:w="2096" w:type="pct"/>
          </w:tcPr>
          <w:p w14:paraId="65C95800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shd w:val="clear" w:color="auto" w:fill="FFFFFF" w:themeFill="background1"/>
          </w:tcPr>
          <w:p w14:paraId="135D9147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FFFFFF" w:themeFill="background1"/>
          </w:tcPr>
          <w:p w14:paraId="435EE7EA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</w:tr>
      <w:tr w:rsidR="00E77C5B" w:rsidRPr="00240583" w14:paraId="7D147D1F" w14:textId="77777777" w:rsidTr="00411FFE">
        <w:tc>
          <w:tcPr>
            <w:tcW w:w="2096" w:type="pct"/>
          </w:tcPr>
          <w:p w14:paraId="2E787603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E77C5B" w:rsidRPr="00240583" w:rsidRDefault="00E77C5B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240583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1"/>
        <w:gridCol w:w="1079"/>
        <w:gridCol w:w="271"/>
        <w:gridCol w:w="1170"/>
        <w:gridCol w:w="273"/>
        <w:gridCol w:w="1261"/>
      </w:tblGrid>
      <w:tr w:rsidR="00813ED1" w:rsidRPr="00240583" w14:paraId="12A61DD2" w14:textId="77777777" w:rsidTr="0075652F">
        <w:tc>
          <w:tcPr>
            <w:tcW w:w="2037" w:type="pct"/>
          </w:tcPr>
          <w:p w14:paraId="6ACFE582" w14:textId="77777777" w:rsidR="00813ED1" w:rsidRPr="00240583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9" w:type="pct"/>
            <w:gridSpan w:val="3"/>
            <w:tcBorders>
              <w:bottom w:val="nil"/>
            </w:tcBorders>
          </w:tcPr>
          <w:p w14:paraId="44A48CA9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  <w:tcBorders>
              <w:bottom w:val="nil"/>
            </w:tcBorders>
          </w:tcPr>
          <w:p w14:paraId="75E2A378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34643" w:rsidRPr="00240583" w14:paraId="695F3BB5" w14:textId="77777777" w:rsidTr="0075652F">
        <w:trPr>
          <w:trHeight w:val="119"/>
        </w:trPr>
        <w:tc>
          <w:tcPr>
            <w:tcW w:w="2037" w:type="pct"/>
          </w:tcPr>
          <w:p w14:paraId="4E5CF57B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5F4254E9" w14:textId="797487F6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03F11478" w14:textId="79288F8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57529EC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3F92DCF" w14:textId="202B9F38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538DC5E0" w14:textId="77777777" w:rsidTr="0075652F">
        <w:trPr>
          <w:trHeight w:val="245"/>
        </w:trPr>
        <w:tc>
          <w:tcPr>
            <w:tcW w:w="2037" w:type="pct"/>
          </w:tcPr>
          <w:p w14:paraId="09D2B212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73061987" w14:textId="2AFC5ACC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5B549C34" w14:textId="208D638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2C281B94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C6E039E" w14:textId="142BE2D0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034643" w:rsidRPr="00240583" w14:paraId="3489B60F" w14:textId="77777777" w:rsidTr="007D56C6">
        <w:tc>
          <w:tcPr>
            <w:tcW w:w="2037" w:type="pct"/>
          </w:tcPr>
          <w:p w14:paraId="00ECF76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  <w:tcBorders>
              <w:top w:val="nil"/>
              <w:bottom w:val="nil"/>
            </w:tcBorders>
          </w:tcPr>
          <w:p w14:paraId="1DDCA3E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34643" w:rsidRPr="00240583" w14:paraId="710D2060" w14:textId="77777777" w:rsidTr="00662A02">
        <w:tc>
          <w:tcPr>
            <w:tcW w:w="2037" w:type="pct"/>
          </w:tcPr>
          <w:p w14:paraId="221A1F33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5F2BBD22" w14:textId="10511794" w:rsidR="00034643" w:rsidRPr="00240583" w:rsidRDefault="00C87305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794DFB6A" w:rsidR="00034643" w:rsidRPr="00240583" w:rsidRDefault="0065374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14,453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  <w:shd w:val="clear" w:color="auto" w:fill="FFFFFF" w:themeFill="background1"/>
          </w:tcPr>
          <w:p w14:paraId="34A67617" w14:textId="34FE6209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341</w:t>
            </w:r>
          </w:p>
        </w:tc>
      </w:tr>
      <w:tr w:rsidR="00034643" w:rsidRPr="00240583" w14:paraId="29B2F612" w14:textId="77777777" w:rsidTr="00662A02">
        <w:tc>
          <w:tcPr>
            <w:tcW w:w="2037" w:type="pct"/>
            <w:tcBorders>
              <w:bottom w:val="nil"/>
            </w:tcBorders>
          </w:tcPr>
          <w:p w14:paraId="0EDD6957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12024A1B" w:rsidR="00034643" w:rsidRPr="00240583" w:rsidRDefault="00C87305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15D55D97" w:rsidR="00034643" w:rsidRPr="00240583" w:rsidRDefault="0065374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14,453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7114F14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341</w:t>
            </w:r>
          </w:p>
        </w:tc>
      </w:tr>
    </w:tbl>
    <w:p w14:paraId="245FCBC9" w14:textId="77777777" w:rsidR="00C703BE" w:rsidRPr="00240583" w:rsidRDefault="00C703BE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081"/>
        <w:gridCol w:w="271"/>
        <w:gridCol w:w="1172"/>
        <w:gridCol w:w="271"/>
        <w:gridCol w:w="1261"/>
      </w:tblGrid>
      <w:tr w:rsidR="00203872" w:rsidRPr="00240583" w14:paraId="081169F6" w14:textId="77777777" w:rsidTr="0075652F">
        <w:trPr>
          <w:tblHeader/>
        </w:trPr>
        <w:tc>
          <w:tcPr>
            <w:tcW w:w="2036" w:type="pct"/>
          </w:tcPr>
          <w:p w14:paraId="0A199E9D" w14:textId="739BC945" w:rsidR="00B036A2" w:rsidRPr="00240583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14:paraId="13E6902E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F35EF75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3301E91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34643" w:rsidRPr="00240583" w14:paraId="5D83A323" w14:textId="77777777" w:rsidTr="0075652F">
        <w:trPr>
          <w:tblHeader/>
        </w:trPr>
        <w:tc>
          <w:tcPr>
            <w:tcW w:w="2036" w:type="pct"/>
          </w:tcPr>
          <w:p w14:paraId="3CED2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19DC598" w14:textId="5389E24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</w:tcPr>
          <w:p w14:paraId="4CB2422B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A13F77" w14:textId="36E7EBE3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5E0C9BE2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2FEB89FB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</w:tcPr>
          <w:p w14:paraId="3906766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7FA044C" w14:textId="16E0CB15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14266AE6" w14:textId="77777777" w:rsidTr="0075652F">
        <w:trPr>
          <w:tblHeader/>
        </w:trPr>
        <w:tc>
          <w:tcPr>
            <w:tcW w:w="2036" w:type="pct"/>
          </w:tcPr>
          <w:p w14:paraId="1F1AA835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CB3C8AD" w14:textId="2F0A6B95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782683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A83EA" w14:textId="2022CDD3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74F38F0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732247A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E3561F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0FBBA49" w14:textId="78409785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034643" w:rsidRPr="00240583" w14:paraId="22BDB0BC" w14:textId="77777777" w:rsidTr="003807EB">
        <w:trPr>
          <w:trHeight w:val="380"/>
          <w:tblHeader/>
        </w:trPr>
        <w:tc>
          <w:tcPr>
            <w:tcW w:w="2036" w:type="pct"/>
          </w:tcPr>
          <w:p w14:paraId="20DFAE02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40233BE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34643" w:rsidRPr="00240583" w14:paraId="716B028C" w14:textId="77777777" w:rsidTr="00823EC2">
        <w:tc>
          <w:tcPr>
            <w:tcW w:w="2036" w:type="pct"/>
          </w:tcPr>
          <w:p w14:paraId="282368FB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FFFFFF" w:themeFill="background1"/>
          </w:tcPr>
          <w:p w14:paraId="717F2DA3" w14:textId="7CE1B044" w:rsidR="00034643" w:rsidRPr="00240583" w:rsidRDefault="00C87305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after="0" w:line="240" w:lineRule="auto"/>
              <w:ind w:left="-108" w:right="-18" w:firstLine="9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3706B8DB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3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17EE801B" w14:textId="0DD0CA0A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after="0" w:line="240" w:lineRule="auto"/>
              <w:ind w:left="-108" w:right="-18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33B5376B" w14:textId="77777777" w:rsidR="00034643" w:rsidRPr="00240583" w:rsidRDefault="00034643" w:rsidP="00A858D9">
            <w:pPr>
              <w:pStyle w:val="BodyText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4A1BD2C5" w14:textId="53A9E177" w:rsidR="00034643" w:rsidRPr="00240583" w:rsidRDefault="0065374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603</w:t>
            </w:r>
          </w:p>
        </w:tc>
        <w:tc>
          <w:tcPr>
            <w:tcW w:w="146" w:type="pct"/>
            <w:shd w:val="clear" w:color="auto" w:fill="FFFFFF" w:themeFill="background1"/>
          </w:tcPr>
          <w:p w14:paraId="2871B3A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D069ABD" w14:textId="701DCD90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3EC2" w:rsidRPr="00240583" w14:paraId="64D6F8C5" w14:textId="77777777" w:rsidTr="00823EC2">
        <w:tc>
          <w:tcPr>
            <w:tcW w:w="2036" w:type="pct"/>
          </w:tcPr>
          <w:p w14:paraId="314DB669" w14:textId="77777777" w:rsidR="00823EC2" w:rsidRPr="00240583" w:rsidRDefault="00823EC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shd w:val="clear" w:color="auto" w:fill="FFFFFF" w:themeFill="background1"/>
          </w:tcPr>
          <w:p w14:paraId="0D5BB63C" w14:textId="5A113152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2,407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27FA5274" w14:textId="3E7D491D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</w:p>
        </w:tc>
        <w:tc>
          <w:tcPr>
            <w:tcW w:w="146" w:type="pct"/>
            <w:vMerge w:val="restart"/>
            <w:shd w:val="clear" w:color="auto" w:fill="FFFFFF" w:themeFill="background1"/>
          </w:tcPr>
          <w:p w14:paraId="493A059B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51F5E080" w14:textId="25EC1DFB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1,504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3A5EE07D" w14:textId="107074D8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</w:tr>
      <w:tr w:rsidR="00823EC2" w:rsidRPr="00240583" w14:paraId="6C5A9E49" w14:textId="77777777" w:rsidTr="00823EC2">
        <w:tc>
          <w:tcPr>
            <w:tcW w:w="2036" w:type="pct"/>
          </w:tcPr>
          <w:p w14:paraId="261283D8" w14:textId="77777777" w:rsidR="00823EC2" w:rsidRPr="00240583" w:rsidRDefault="00823EC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60524456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2,407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015AAE76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</w:t>
            </w:r>
          </w:p>
        </w:tc>
        <w:tc>
          <w:tcPr>
            <w:tcW w:w="146" w:type="pct"/>
            <w:vMerge/>
            <w:shd w:val="clear" w:color="auto" w:fill="FFFFFF" w:themeFill="background1"/>
          </w:tcPr>
          <w:p w14:paraId="50BE4A02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4DA089D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2,107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2810538A" w:rsidR="00823EC2" w:rsidRPr="00240583" w:rsidRDefault="00823EC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</w:t>
            </w:r>
          </w:p>
        </w:tc>
      </w:tr>
    </w:tbl>
    <w:p w14:paraId="4FBA8840" w14:textId="16DC5DE9" w:rsidR="00E81C0C" w:rsidRPr="00240583" w:rsidRDefault="00E81C0C" w:rsidP="00A858D9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4"/>
        <w:gridCol w:w="1169"/>
        <w:gridCol w:w="271"/>
        <w:gridCol w:w="1081"/>
        <w:gridCol w:w="271"/>
        <w:gridCol w:w="1172"/>
        <w:gridCol w:w="271"/>
        <w:gridCol w:w="1261"/>
      </w:tblGrid>
      <w:tr w:rsidR="00255F48" w:rsidRPr="00240583" w14:paraId="07EDA4C4" w14:textId="77777777" w:rsidTr="001D1B27">
        <w:trPr>
          <w:tblHeader/>
        </w:trPr>
        <w:tc>
          <w:tcPr>
            <w:tcW w:w="2036" w:type="pct"/>
          </w:tcPr>
          <w:p w14:paraId="13B39F9C" w14:textId="473356E4" w:rsidR="00255F48" w:rsidRPr="00240583" w:rsidRDefault="00631BAE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  <w:r w:rsidR="005E7274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60" w:type="pct"/>
            <w:gridSpan w:val="3"/>
          </w:tcPr>
          <w:p w14:paraId="6CFED93E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7E11AD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61D01CC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34643" w:rsidRPr="00240583" w14:paraId="391E125D" w14:textId="77777777" w:rsidTr="001D1B27">
        <w:trPr>
          <w:tblHeader/>
        </w:trPr>
        <w:tc>
          <w:tcPr>
            <w:tcW w:w="2036" w:type="pct"/>
          </w:tcPr>
          <w:p w14:paraId="42D6A0D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EE4FCF8" w14:textId="0F80450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</w:tcPr>
          <w:p w14:paraId="71C99E0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EBFFD2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0660C620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99D6921" w14:textId="1A40E846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</w:tcPr>
          <w:p w14:paraId="36D6F6F9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FCD7C15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341B8FCE" w14:textId="77777777" w:rsidTr="001D1B27">
        <w:trPr>
          <w:tblHeader/>
        </w:trPr>
        <w:tc>
          <w:tcPr>
            <w:tcW w:w="2036" w:type="pct"/>
          </w:tcPr>
          <w:p w14:paraId="51B3407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BC13E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1E54717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892A9D2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1D8995D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246F815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37A80B55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4C77D3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034643" w:rsidRPr="00240583" w14:paraId="700F7841" w14:textId="77777777" w:rsidTr="001D1B27">
        <w:trPr>
          <w:trHeight w:val="380"/>
          <w:tblHeader/>
        </w:trPr>
        <w:tc>
          <w:tcPr>
            <w:tcW w:w="2036" w:type="pct"/>
          </w:tcPr>
          <w:p w14:paraId="2068B019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6B3875E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34643" w:rsidRPr="00240583" w14:paraId="204CE9C7" w14:textId="77777777" w:rsidTr="000A518C">
        <w:tc>
          <w:tcPr>
            <w:tcW w:w="2036" w:type="pct"/>
          </w:tcPr>
          <w:p w14:paraId="58E018AC" w14:textId="14AF48B6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281F56C0" w14:textId="2271D1B9" w:rsidR="00034643" w:rsidRPr="00240583" w:rsidRDefault="000A518C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554FDC8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73CC7D56" w14:textId="56C96A4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06F138F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F2324C8" w14:textId="5549CC4A" w:rsidR="00034643" w:rsidRPr="00240583" w:rsidRDefault="000A518C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auto"/>
          </w:tcPr>
          <w:p w14:paraId="324710A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6B57BF25" w14:textId="03A936A5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1,240</w:t>
            </w:r>
          </w:p>
        </w:tc>
      </w:tr>
      <w:tr w:rsidR="00034643" w:rsidRPr="00240583" w14:paraId="3122B3F0" w14:textId="77777777" w:rsidTr="000A518C">
        <w:tc>
          <w:tcPr>
            <w:tcW w:w="2036" w:type="pct"/>
          </w:tcPr>
          <w:p w14:paraId="41B12A2B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B9A46" w14:textId="334721A9" w:rsidR="00034643" w:rsidRPr="00240583" w:rsidRDefault="000A518C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64A436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977D3" w14:textId="622EDD4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1,240</w:t>
            </w:r>
          </w:p>
        </w:tc>
        <w:tc>
          <w:tcPr>
            <w:tcW w:w="146" w:type="pct"/>
            <w:shd w:val="clear" w:color="auto" w:fill="FFFFFF" w:themeFill="background1"/>
          </w:tcPr>
          <w:p w14:paraId="0846C195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D2222" w14:textId="5847E80C" w:rsidR="00034643" w:rsidRPr="00240583" w:rsidRDefault="000A518C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6493443F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AE132F" w14:textId="67187036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1,240</w:t>
            </w:r>
          </w:p>
        </w:tc>
      </w:tr>
    </w:tbl>
    <w:p w14:paraId="1F0B6879" w14:textId="77777777" w:rsidR="00255F48" w:rsidRPr="00240583" w:rsidRDefault="00255F48" w:rsidP="00662A02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6B43BA0" w14:textId="57AB4F98" w:rsidR="00E15D18" w:rsidRPr="00240583" w:rsidRDefault="004B58A0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ลูกหนี้อื่น</w:t>
      </w:r>
    </w:p>
    <w:p w14:paraId="194DE45E" w14:textId="77777777" w:rsidR="0075652F" w:rsidRPr="00240583" w:rsidRDefault="0075652F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59"/>
        <w:gridCol w:w="271"/>
        <w:gridCol w:w="1079"/>
        <w:gridCol w:w="270"/>
        <w:gridCol w:w="1089"/>
        <w:gridCol w:w="261"/>
        <w:gridCol w:w="1063"/>
        <w:gridCol w:w="270"/>
        <w:gridCol w:w="1098"/>
      </w:tblGrid>
      <w:tr w:rsidR="0075652F" w:rsidRPr="00240583" w14:paraId="10B1E1B5" w14:textId="77777777" w:rsidTr="00910E2A">
        <w:trPr>
          <w:trHeight w:val="241"/>
        </w:trPr>
        <w:tc>
          <w:tcPr>
            <w:tcW w:w="4230" w:type="dxa"/>
            <w:gridSpan w:val="2"/>
            <w:shd w:val="clear" w:color="auto" w:fill="auto"/>
            <w:hideMark/>
          </w:tcPr>
          <w:p w14:paraId="5C3EB034" w14:textId="77777777" w:rsidR="0075652F" w:rsidRPr="00240583" w:rsidRDefault="0075652F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hideMark/>
          </w:tcPr>
          <w:p w14:paraId="6BFAB4B9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0BF40463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  <w:hideMark/>
          </w:tcPr>
          <w:p w14:paraId="2B590216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16C" w:rsidRPr="00240583" w14:paraId="449A742E" w14:textId="77777777" w:rsidTr="00910E2A">
        <w:trPr>
          <w:trHeight w:val="241"/>
        </w:trPr>
        <w:tc>
          <w:tcPr>
            <w:tcW w:w="3959" w:type="dxa"/>
            <w:shd w:val="clear" w:color="auto" w:fill="auto"/>
          </w:tcPr>
          <w:p w14:paraId="4D646DB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20D1C433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4CDABCFB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F6B3ECD" w14:textId="045E2BE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0551311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AC94FCA" w14:textId="1B867C70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121ECFD8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9016C" w:rsidRPr="00240583" w14:paraId="0A8AF96F" w14:textId="77777777" w:rsidTr="00910E2A">
        <w:trPr>
          <w:trHeight w:val="241"/>
        </w:trPr>
        <w:tc>
          <w:tcPr>
            <w:tcW w:w="3959" w:type="dxa"/>
            <w:shd w:val="clear" w:color="auto" w:fill="auto"/>
          </w:tcPr>
          <w:p w14:paraId="132C9CD2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188E36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14DD6C4E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C2B21DC" w14:textId="01B71013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5DBEB7E8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8A227F4" w14:textId="2B8E0403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6E5DCC2B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59016C" w:rsidRPr="00240583" w14:paraId="603D6417" w14:textId="77777777" w:rsidTr="00910E2A">
        <w:trPr>
          <w:trHeight w:val="272"/>
        </w:trPr>
        <w:tc>
          <w:tcPr>
            <w:tcW w:w="3959" w:type="dxa"/>
            <w:shd w:val="clear" w:color="auto" w:fill="auto"/>
          </w:tcPr>
          <w:p w14:paraId="108FBCF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7550241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1E849B0F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016C" w:rsidRPr="00240583" w14:paraId="5E85D6D8" w14:textId="77777777" w:rsidTr="00910E2A">
        <w:trPr>
          <w:trHeight w:val="320"/>
        </w:trPr>
        <w:tc>
          <w:tcPr>
            <w:tcW w:w="3959" w:type="dxa"/>
            <w:shd w:val="clear" w:color="auto" w:fill="auto"/>
            <w:vAlign w:val="bottom"/>
          </w:tcPr>
          <w:p w14:paraId="2E35B7CC" w14:textId="77777777" w:rsidR="0059016C" w:rsidRPr="00240583" w:rsidRDefault="0059016C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271" w:type="dxa"/>
            <w:vAlign w:val="bottom"/>
          </w:tcPr>
          <w:p w14:paraId="5DD8E719" w14:textId="77777777" w:rsidR="0059016C" w:rsidRPr="00240583" w:rsidRDefault="0059016C" w:rsidP="00A85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2689B0" w14:textId="7734BE9D" w:rsidR="0059016C" w:rsidRPr="00240583" w:rsidRDefault="00D50321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</w:t>
            </w:r>
            <w:r w:rsidR="00B94EC2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D1C74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B936C0" w14:textId="5D4D10E9" w:rsidR="0059016C" w:rsidRPr="00240583" w:rsidRDefault="0059016C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16,622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0764ED3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5BABDC8" w14:textId="58AFD790" w:rsidR="0059016C" w:rsidRPr="00240583" w:rsidRDefault="00D50321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F8649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9F762F" w14:textId="7537A310" w:rsidR="0059016C" w:rsidRPr="00240583" w:rsidRDefault="0059016C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16,622</w:t>
            </w:r>
          </w:p>
        </w:tc>
      </w:tr>
      <w:tr w:rsidR="0059016C" w:rsidRPr="00240583" w14:paraId="67F10CF6" w14:textId="77777777" w:rsidTr="00910E2A">
        <w:trPr>
          <w:trHeight w:val="320"/>
        </w:trPr>
        <w:tc>
          <w:tcPr>
            <w:tcW w:w="3959" w:type="dxa"/>
            <w:shd w:val="clear" w:color="auto" w:fill="auto"/>
            <w:vAlign w:val="bottom"/>
          </w:tcPr>
          <w:p w14:paraId="4F8FFA5A" w14:textId="77777777" w:rsidR="0059016C" w:rsidRPr="00240583" w:rsidRDefault="0059016C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1" w:type="dxa"/>
            <w:vAlign w:val="bottom"/>
          </w:tcPr>
          <w:p w14:paraId="61843F63" w14:textId="77777777" w:rsidR="0059016C" w:rsidRPr="00240583" w:rsidRDefault="0059016C" w:rsidP="00A85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809A00" w14:textId="3E372B4B" w:rsidR="0059016C" w:rsidRPr="00240583" w:rsidRDefault="00B94EC2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AE18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439C1F" w14:textId="2CBA3E7E" w:rsidR="0059016C" w:rsidRPr="00240583" w:rsidRDefault="0059016C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14,141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CC91D16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6DCE4D" w14:textId="2EBF70C2" w:rsidR="0059016C" w:rsidRPr="00240583" w:rsidRDefault="00B94EC2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03CCE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79AD10" w14:textId="72A9EA5E" w:rsidR="0059016C" w:rsidRPr="00240583" w:rsidRDefault="0059016C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13,777</w:t>
            </w:r>
          </w:p>
        </w:tc>
      </w:tr>
      <w:tr w:rsidR="0059016C" w:rsidRPr="00240583" w14:paraId="79CAAF5F" w14:textId="77777777" w:rsidTr="00571200">
        <w:trPr>
          <w:trHeight w:val="320"/>
        </w:trPr>
        <w:tc>
          <w:tcPr>
            <w:tcW w:w="3959" w:type="dxa"/>
            <w:shd w:val="clear" w:color="auto" w:fill="auto"/>
            <w:vAlign w:val="bottom"/>
          </w:tcPr>
          <w:p w14:paraId="258B2484" w14:textId="77777777" w:rsidR="0059016C" w:rsidRPr="00240583" w:rsidRDefault="0059016C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71" w:type="dxa"/>
            <w:vAlign w:val="bottom"/>
          </w:tcPr>
          <w:p w14:paraId="6604AC0D" w14:textId="77777777" w:rsidR="0059016C" w:rsidRPr="00240583" w:rsidRDefault="0059016C" w:rsidP="00A85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494F3B" w14:textId="6418DB7C" w:rsidR="0059016C" w:rsidRPr="00240583" w:rsidRDefault="00B94EC2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1627A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DBA635" w14:textId="071E275F" w:rsidR="0059016C" w:rsidRPr="00240583" w:rsidRDefault="0059016C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5,330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40876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C455C1A" w14:textId="54D08CC8" w:rsidR="0059016C" w:rsidRPr="00240583" w:rsidRDefault="00B94EC2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24FE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F6EC0D" w14:textId="086B85EE" w:rsidR="0059016C" w:rsidRPr="00240583" w:rsidRDefault="0059016C" w:rsidP="00A858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2,440</w:t>
            </w:r>
          </w:p>
        </w:tc>
      </w:tr>
      <w:tr w:rsidR="0059016C" w:rsidRPr="00240583" w14:paraId="76AE5E02" w14:textId="77777777" w:rsidTr="00571200">
        <w:trPr>
          <w:trHeight w:val="320"/>
        </w:trPr>
        <w:tc>
          <w:tcPr>
            <w:tcW w:w="3959" w:type="dxa"/>
            <w:shd w:val="clear" w:color="auto" w:fill="auto"/>
            <w:vAlign w:val="bottom"/>
          </w:tcPr>
          <w:p w14:paraId="193A55CA" w14:textId="77777777" w:rsidR="0059016C" w:rsidRPr="00240583" w:rsidRDefault="0059016C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1" w:type="dxa"/>
            <w:vAlign w:val="bottom"/>
          </w:tcPr>
          <w:p w14:paraId="6DF9F1AF" w14:textId="77777777" w:rsidR="0059016C" w:rsidRPr="00240583" w:rsidRDefault="0059016C" w:rsidP="00A85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236111A3" w:rsidR="0059016C" w:rsidRPr="00240583" w:rsidRDefault="00B94EC2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7CFE43AE" w:rsidR="0059016C" w:rsidRPr="00240583" w:rsidRDefault="0059016C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4236CB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50BB2E16" w:rsidR="0059016C" w:rsidRPr="00240583" w:rsidRDefault="00B94EC2" w:rsidP="00A858D9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6343CB85" w:rsidR="0059016C" w:rsidRPr="00240583" w:rsidRDefault="0059016C" w:rsidP="00A858D9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6,272</w:t>
            </w:r>
          </w:p>
        </w:tc>
      </w:tr>
      <w:tr w:rsidR="0059016C" w:rsidRPr="00240583" w14:paraId="1037DD46" w14:textId="77777777" w:rsidTr="00571200">
        <w:trPr>
          <w:trHeight w:val="320"/>
        </w:trPr>
        <w:tc>
          <w:tcPr>
            <w:tcW w:w="3959" w:type="dxa"/>
            <w:shd w:val="clear" w:color="auto" w:fill="auto"/>
            <w:vAlign w:val="bottom"/>
            <w:hideMark/>
          </w:tcPr>
          <w:p w14:paraId="1A597A80" w14:textId="77777777" w:rsidR="0059016C" w:rsidRPr="00240583" w:rsidRDefault="0059016C" w:rsidP="00A85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  <w:vAlign w:val="bottom"/>
          </w:tcPr>
          <w:p w14:paraId="75BD3911" w14:textId="77777777" w:rsidR="0059016C" w:rsidRPr="00240583" w:rsidRDefault="0059016C" w:rsidP="00A85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4DECC881" w:rsidR="0059016C" w:rsidRPr="00240583" w:rsidRDefault="005C4DA6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94EC2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1EAA25B4" w:rsidR="0059016C" w:rsidRPr="00240583" w:rsidRDefault="0059016C" w:rsidP="00A858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41,518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3E3C9E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35A45817" w:rsidR="0059016C" w:rsidRPr="00240583" w:rsidRDefault="005C4DA6" w:rsidP="00A858D9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B94EC2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12B38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B94EC2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F12B38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59016C" w:rsidRPr="00240583" w:rsidRDefault="0059016C" w:rsidP="00A85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4A14A98B" w:rsidR="0059016C" w:rsidRPr="00240583" w:rsidRDefault="0059016C" w:rsidP="00A858D9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39,111</w:t>
            </w:r>
          </w:p>
        </w:tc>
      </w:tr>
    </w:tbl>
    <w:p w14:paraId="0F11069F" w14:textId="3BBA106D" w:rsidR="00FB16F6" w:rsidRPr="00240583" w:rsidRDefault="00FB16F6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</w:p>
    <w:p w14:paraId="6C14FC5D" w14:textId="7C2262A9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E2FD65E" w14:textId="1C3FC06C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54C5B4C4" w14:textId="3FB4B29F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12355B6D" w14:textId="24011A06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59501F36" w14:textId="71CA3BF2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66AB13D" w14:textId="761E7AF3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A5FBDFB" w14:textId="160809D9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D6E7E22" w14:textId="22E9AFF3" w:rsidR="0075069D" w:rsidRPr="00897E86" w:rsidRDefault="0075069D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1FD9D7E" w14:textId="01FF6683" w:rsidR="00B036A2" w:rsidRPr="00240583" w:rsidRDefault="00E15D18" w:rsidP="00A8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40583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24058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36A2" w:rsidRPr="002405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070D67B3" w14:textId="77777777" w:rsidR="004313F8" w:rsidRPr="00240583" w:rsidRDefault="004313F8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</w:rPr>
      </w:pP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77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4313F8" w:rsidRPr="00240583" w14:paraId="142D8867" w14:textId="77777777" w:rsidTr="00684BD7">
        <w:trPr>
          <w:trHeight w:val="241"/>
        </w:trPr>
        <w:tc>
          <w:tcPr>
            <w:tcW w:w="4237" w:type="dxa"/>
            <w:gridSpan w:val="2"/>
            <w:shd w:val="clear" w:color="auto" w:fill="auto"/>
            <w:hideMark/>
          </w:tcPr>
          <w:p w14:paraId="284FECB6" w14:textId="77777777" w:rsidR="004313F8" w:rsidRPr="00240583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513" w:type="dxa"/>
            <w:gridSpan w:val="3"/>
            <w:shd w:val="clear" w:color="auto" w:fill="auto"/>
            <w:hideMark/>
          </w:tcPr>
          <w:p w14:paraId="1D38BBD0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89EF29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hideMark/>
          </w:tcPr>
          <w:p w14:paraId="5AA8AE24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16C" w:rsidRPr="00240583" w14:paraId="01A9C537" w14:textId="77777777" w:rsidTr="00684BD7">
        <w:trPr>
          <w:trHeight w:val="241"/>
        </w:trPr>
        <w:tc>
          <w:tcPr>
            <w:tcW w:w="3177" w:type="dxa"/>
            <w:shd w:val="clear" w:color="auto" w:fill="auto"/>
          </w:tcPr>
          <w:p w14:paraId="0D86FBD0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770952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07AD4F75" w14:textId="3C8361D5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ECDE59E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E9505" w14:textId="514CCA8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D7CA9D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84D527" w14:textId="49218DE6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9F23D91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30BC04" w14:textId="1BBFCBF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9016C" w:rsidRPr="00240583" w14:paraId="4A57F8BA" w14:textId="77777777" w:rsidTr="00684BD7">
        <w:trPr>
          <w:trHeight w:val="241"/>
        </w:trPr>
        <w:tc>
          <w:tcPr>
            <w:tcW w:w="3177" w:type="dxa"/>
            <w:shd w:val="clear" w:color="auto" w:fill="auto"/>
          </w:tcPr>
          <w:p w14:paraId="31D68B6B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AF63F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14:paraId="799A90E8" w14:textId="378C80DB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B60B7E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3BA51" w14:textId="1625A4ED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6F6B3A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15395" w14:textId="2CAF20DF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A047DB" w14:textId="77777777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F17667" w14:textId="1523BFB0" w:rsidR="0059016C" w:rsidRPr="00240583" w:rsidRDefault="0059016C" w:rsidP="00684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59016C" w:rsidRPr="00240583" w14:paraId="5742C2B4" w14:textId="77777777" w:rsidTr="00684BD7">
        <w:trPr>
          <w:trHeight w:val="232"/>
        </w:trPr>
        <w:tc>
          <w:tcPr>
            <w:tcW w:w="3177" w:type="dxa"/>
            <w:shd w:val="clear" w:color="auto" w:fill="auto"/>
          </w:tcPr>
          <w:p w14:paraId="2BEDD0F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76470E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  <w:shd w:val="clear" w:color="auto" w:fill="auto"/>
            <w:hideMark/>
          </w:tcPr>
          <w:p w14:paraId="1D90CE30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016C" w:rsidRPr="00240583" w14:paraId="2C3A3B74" w14:textId="77777777" w:rsidTr="00CE16B1">
        <w:trPr>
          <w:trHeight w:val="249"/>
        </w:trPr>
        <w:tc>
          <w:tcPr>
            <w:tcW w:w="3177" w:type="dxa"/>
            <w:shd w:val="clear" w:color="auto" w:fill="auto"/>
            <w:hideMark/>
          </w:tcPr>
          <w:p w14:paraId="3734673B" w14:textId="77777777" w:rsidR="0059016C" w:rsidRPr="00240583" w:rsidRDefault="0059016C" w:rsidP="00CE1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60" w:type="dxa"/>
          </w:tcPr>
          <w:p w14:paraId="7069153A" w14:textId="77777777" w:rsidR="0059016C" w:rsidRPr="00240583" w:rsidRDefault="0059016C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0A604743" w14:textId="51B62AA3" w:rsidR="0059016C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CE16B1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E4DFE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2A9A8C1D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E05E9" w14:textId="2F957693" w:rsidR="0059016C" w:rsidRPr="00240583" w:rsidRDefault="0059016C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511,026</w:t>
            </w:r>
          </w:p>
        </w:tc>
        <w:tc>
          <w:tcPr>
            <w:tcW w:w="270" w:type="dxa"/>
            <w:shd w:val="clear" w:color="auto" w:fill="auto"/>
          </w:tcPr>
          <w:p w14:paraId="7D357928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75F89C" w14:textId="2BBFB73B" w:rsidR="0059016C" w:rsidRPr="00240583" w:rsidRDefault="00F90545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328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E4DFE" w:rsidRPr="00240583">
              <w:rPr>
                <w:rFonts w:asciiTheme="majorBidi" w:hAnsiTheme="majorBidi" w:cs="Angsana New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53CF1C90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879A60" w14:textId="6F0572EE" w:rsidR="0059016C" w:rsidRPr="00240583" w:rsidRDefault="0059016C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454,100</w:t>
            </w:r>
          </w:p>
        </w:tc>
      </w:tr>
      <w:tr w:rsidR="0059016C" w:rsidRPr="00240583" w14:paraId="18FF86EC" w14:textId="77777777" w:rsidTr="00684BD7">
        <w:trPr>
          <w:trHeight w:val="320"/>
        </w:trPr>
        <w:tc>
          <w:tcPr>
            <w:tcW w:w="3177" w:type="dxa"/>
            <w:shd w:val="clear" w:color="auto" w:fill="auto"/>
          </w:tcPr>
          <w:p w14:paraId="51079E2B" w14:textId="77777777" w:rsidR="0059016C" w:rsidRPr="00240583" w:rsidRDefault="0059016C" w:rsidP="00CE16B1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60" w:type="dxa"/>
          </w:tcPr>
          <w:p w14:paraId="2C4BA6F9" w14:textId="77777777" w:rsidR="0059016C" w:rsidRPr="00240583" w:rsidRDefault="0059016C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046652B5" w:rsidR="0059016C" w:rsidRPr="00240583" w:rsidRDefault="00765B63" w:rsidP="00CE16B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F17D4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697" w14:textId="282EA7F9" w:rsidR="0059016C" w:rsidRPr="00240583" w:rsidRDefault="0059016C" w:rsidP="00CE16B1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3C23F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12CCC278" w:rsidR="0059016C" w:rsidRPr="00240583" w:rsidRDefault="00F90545" w:rsidP="00CE16B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87758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6C38" w14:textId="421E3BA3" w:rsidR="0059016C" w:rsidRPr="00240583" w:rsidRDefault="00F90545" w:rsidP="00CE16B1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9016C" w:rsidRPr="00240583" w14:paraId="7494A0B1" w14:textId="77777777" w:rsidTr="00CE16B1">
        <w:trPr>
          <w:trHeight w:val="320"/>
        </w:trPr>
        <w:tc>
          <w:tcPr>
            <w:tcW w:w="3177" w:type="dxa"/>
            <w:shd w:val="clear" w:color="auto" w:fill="auto"/>
            <w:hideMark/>
          </w:tcPr>
          <w:p w14:paraId="1DE7D8D7" w14:textId="77777777" w:rsidR="0059016C" w:rsidRPr="00240583" w:rsidRDefault="0059016C" w:rsidP="00CE16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6276600F" w14:textId="77777777" w:rsidR="0059016C" w:rsidRPr="00240583" w:rsidRDefault="0059016C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25002E0" w14:textId="432F997B" w:rsidR="0059016C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CE16B1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E4DFE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028B4D01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5DC22" w14:textId="5E62C5D6" w:rsidR="0059016C" w:rsidRPr="00240583" w:rsidRDefault="0059016C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513,133</w:t>
            </w:r>
          </w:p>
        </w:tc>
        <w:tc>
          <w:tcPr>
            <w:tcW w:w="270" w:type="dxa"/>
            <w:shd w:val="clear" w:color="auto" w:fill="auto"/>
          </w:tcPr>
          <w:p w14:paraId="22AAC3BF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43422" w14:textId="16A084C2" w:rsidR="0059016C" w:rsidRPr="00240583" w:rsidRDefault="00F90545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328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E4DFE"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63F0A33D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B33F6B" w14:textId="7DD457D3" w:rsidR="0059016C" w:rsidRPr="00240583" w:rsidRDefault="0059016C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454,100</w:t>
            </w:r>
          </w:p>
        </w:tc>
      </w:tr>
      <w:tr w:rsidR="0059016C" w:rsidRPr="00240583" w14:paraId="78CC25A1" w14:textId="77777777" w:rsidTr="00CE16B1">
        <w:trPr>
          <w:trHeight w:val="320"/>
        </w:trPr>
        <w:tc>
          <w:tcPr>
            <w:tcW w:w="3177" w:type="dxa"/>
            <w:shd w:val="clear" w:color="auto" w:fill="auto"/>
            <w:hideMark/>
          </w:tcPr>
          <w:p w14:paraId="04E5A8AE" w14:textId="77777777" w:rsidR="0059016C" w:rsidRPr="00240583" w:rsidRDefault="0059016C" w:rsidP="00CE16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60" w:type="dxa"/>
          </w:tcPr>
          <w:p w14:paraId="7984D0C8" w14:textId="77777777" w:rsidR="0059016C" w:rsidRPr="00240583" w:rsidRDefault="0059016C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6F6F8C18" w:rsidR="0059016C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(44,378)</w:t>
            </w:r>
          </w:p>
        </w:tc>
        <w:tc>
          <w:tcPr>
            <w:tcW w:w="270" w:type="dxa"/>
            <w:shd w:val="clear" w:color="auto" w:fill="auto"/>
          </w:tcPr>
          <w:p w14:paraId="00B65A27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D4A87" w14:textId="107017D1" w:rsidR="0059016C" w:rsidRPr="00240583" w:rsidRDefault="0059016C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(37,259)</w:t>
            </w:r>
          </w:p>
        </w:tc>
        <w:tc>
          <w:tcPr>
            <w:tcW w:w="270" w:type="dxa"/>
            <w:shd w:val="clear" w:color="auto" w:fill="auto"/>
          </w:tcPr>
          <w:p w14:paraId="09111E60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C6F528" w14:textId="7F8621BC" w:rsidR="0059016C" w:rsidRPr="00240583" w:rsidRDefault="00F90545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880)</w:t>
            </w:r>
          </w:p>
        </w:tc>
        <w:tc>
          <w:tcPr>
            <w:tcW w:w="270" w:type="dxa"/>
            <w:shd w:val="clear" w:color="auto" w:fill="auto"/>
          </w:tcPr>
          <w:p w14:paraId="1BB7E6C9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1D6C2E" w14:textId="13237460" w:rsidR="0059016C" w:rsidRPr="00240583" w:rsidRDefault="0059016C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(30,557)</w:t>
            </w:r>
          </w:p>
        </w:tc>
      </w:tr>
      <w:tr w:rsidR="0059016C" w:rsidRPr="00240583" w14:paraId="51496960" w14:textId="77777777" w:rsidTr="00CE16B1">
        <w:trPr>
          <w:trHeight w:val="320"/>
        </w:trPr>
        <w:tc>
          <w:tcPr>
            <w:tcW w:w="3177" w:type="dxa"/>
            <w:shd w:val="clear" w:color="auto" w:fill="auto"/>
            <w:hideMark/>
          </w:tcPr>
          <w:p w14:paraId="4ACC9AAF" w14:textId="77777777" w:rsidR="0059016C" w:rsidRPr="00240583" w:rsidRDefault="0059016C" w:rsidP="00CE16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</w:tcPr>
          <w:p w14:paraId="2656F588" w14:textId="77777777" w:rsidR="0059016C" w:rsidRPr="00240583" w:rsidRDefault="0059016C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636A2D88" w:rsidR="0059016C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E4DFE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2,817</w:t>
            </w:r>
          </w:p>
        </w:tc>
        <w:tc>
          <w:tcPr>
            <w:tcW w:w="270" w:type="dxa"/>
            <w:shd w:val="clear" w:color="auto" w:fill="auto"/>
          </w:tcPr>
          <w:p w14:paraId="78ED5E47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BBC2" w14:textId="2C1AD181" w:rsidR="0059016C" w:rsidRPr="00240583" w:rsidRDefault="0059016C" w:rsidP="00CE16B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475,87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9DE5F5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484E7BE4" w:rsidR="0059016C" w:rsidRPr="00240583" w:rsidRDefault="00F90545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290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E4DFE"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6B2E48F1" w14:textId="77777777" w:rsidR="0059016C" w:rsidRPr="00240583" w:rsidRDefault="0059016C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48F9" w14:textId="38CEFEF2" w:rsidR="0059016C" w:rsidRPr="00240583" w:rsidRDefault="0059016C" w:rsidP="00CE16B1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423,543</w:t>
            </w:r>
          </w:p>
        </w:tc>
      </w:tr>
    </w:tbl>
    <w:p w14:paraId="560576DF" w14:textId="04E647B7" w:rsidR="00E81C0C" w:rsidRPr="00240583" w:rsidRDefault="00E81C0C" w:rsidP="00CE16B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F95343" w:rsidRPr="00240583" w14:paraId="454D143C" w14:textId="77777777" w:rsidTr="00D90ABD">
        <w:trPr>
          <w:trHeight w:val="269"/>
        </w:trPr>
        <w:tc>
          <w:tcPr>
            <w:tcW w:w="3159" w:type="dxa"/>
            <w:shd w:val="clear" w:color="auto" w:fill="auto"/>
          </w:tcPr>
          <w:p w14:paraId="48944F2F" w14:textId="77777777" w:rsidR="00F95343" w:rsidRPr="00240583" w:rsidRDefault="00F95343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AE98A9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3" w:type="dxa"/>
            <w:gridSpan w:val="3"/>
            <w:shd w:val="clear" w:color="auto" w:fill="auto"/>
            <w:vAlign w:val="bottom"/>
          </w:tcPr>
          <w:p w14:paraId="7B1E2532" w14:textId="723ABC98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5E46D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410704B9" w14:textId="67FAB011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C11" w:rsidRPr="00240583" w14:paraId="45F325A2" w14:textId="77777777" w:rsidTr="00034643">
        <w:trPr>
          <w:trHeight w:val="269"/>
        </w:trPr>
        <w:tc>
          <w:tcPr>
            <w:tcW w:w="4219" w:type="dxa"/>
            <w:gridSpan w:val="2"/>
            <w:shd w:val="clear" w:color="auto" w:fill="auto"/>
          </w:tcPr>
          <w:p w14:paraId="63FD1312" w14:textId="73C1885F" w:rsidR="00CF2C11" w:rsidRPr="00240583" w:rsidRDefault="00CF2C11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 xml:space="preserve"> 3</w:t>
            </w:r>
            <w:r w:rsidR="00045613"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045613"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3" w:type="dxa"/>
            <w:shd w:val="clear" w:color="auto" w:fill="auto"/>
          </w:tcPr>
          <w:p w14:paraId="7ED17EC4" w14:textId="6A3D8A5E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5F90E41" w14:textId="77777777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4A090" w14:textId="55F229BD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CB0A30F" w14:textId="77777777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6F6C3BE8" w14:textId="46381F96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6431BBC" w14:textId="77777777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</w:tcPr>
          <w:p w14:paraId="778BB6DD" w14:textId="722094DB" w:rsidR="00CF2C11" w:rsidRPr="00240583" w:rsidRDefault="00CF2C11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F95343" w:rsidRPr="00240583" w14:paraId="4EFDDE19" w14:textId="77777777" w:rsidTr="00D90ABD">
        <w:trPr>
          <w:trHeight w:val="269"/>
        </w:trPr>
        <w:tc>
          <w:tcPr>
            <w:tcW w:w="3159" w:type="dxa"/>
            <w:shd w:val="clear" w:color="auto" w:fill="auto"/>
          </w:tcPr>
          <w:p w14:paraId="3830C2B1" w14:textId="77777777" w:rsidR="00F95343" w:rsidRPr="00240583" w:rsidRDefault="00F95343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A9D904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14:paraId="17450C84" w14:textId="74E24A08" w:rsidR="00F95343" w:rsidRPr="00240583" w:rsidRDefault="00F95343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343" w:rsidRPr="00240583" w14:paraId="3DA3FF81" w14:textId="77777777" w:rsidTr="004313F8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5675720D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14:paraId="72A55355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AD253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E38A1A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35DA04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F9ABBD" w14:textId="77777777" w:rsidR="00F95343" w:rsidRPr="00240583" w:rsidRDefault="00F95343" w:rsidP="00CE1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E34CC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F7C465B" w14:textId="77777777" w:rsidR="00F95343" w:rsidRPr="00240583" w:rsidRDefault="00F95343" w:rsidP="00CE16B1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5343" w:rsidRPr="00240583" w14:paraId="628580B3" w14:textId="77777777" w:rsidTr="004313F8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578DC7A9" w14:textId="0091BB0C" w:rsidR="00F95343" w:rsidRPr="00240583" w:rsidRDefault="00F95343" w:rsidP="00CE16B1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รวมในบัญชีต้นทุนขายและบริการ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75318964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0A9DB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0F905" w14:textId="77777777" w:rsidR="00F95343" w:rsidRPr="00240583" w:rsidRDefault="00F9534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CE1314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EAD12" w14:textId="77777777" w:rsidR="00F95343" w:rsidRPr="00240583" w:rsidRDefault="00F95343" w:rsidP="00CE1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027E54" w14:textId="77777777" w:rsidR="00F95343" w:rsidRPr="00240583" w:rsidRDefault="00F9534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6B540D8" w14:textId="77777777" w:rsidR="00F95343" w:rsidRPr="00240583" w:rsidRDefault="00F95343" w:rsidP="00CE16B1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5613" w:rsidRPr="00240583" w14:paraId="3687707F" w14:textId="77777777" w:rsidTr="00CE16B1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36A731E3" w14:textId="77777777" w:rsidR="00045613" w:rsidRPr="00240583" w:rsidRDefault="00045613" w:rsidP="00CE16B1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4731A9A8" w14:textId="11AD3818" w:rsidR="00045613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3E4DFE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4,961</w:t>
            </w:r>
          </w:p>
        </w:tc>
        <w:tc>
          <w:tcPr>
            <w:tcW w:w="270" w:type="dxa"/>
            <w:shd w:val="clear" w:color="auto" w:fill="auto"/>
          </w:tcPr>
          <w:p w14:paraId="574663DA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18986" w14:textId="706C24E2" w:rsidR="00045613" w:rsidRPr="00240583" w:rsidRDefault="003D2616" w:rsidP="00CE16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630,221</w:t>
            </w:r>
          </w:p>
        </w:tc>
        <w:tc>
          <w:tcPr>
            <w:tcW w:w="270" w:type="dxa"/>
            <w:shd w:val="clear" w:color="auto" w:fill="auto"/>
          </w:tcPr>
          <w:p w14:paraId="18B59FAA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B0943" w14:textId="7B13EB04" w:rsidR="00045613" w:rsidRPr="00240583" w:rsidRDefault="00F90545" w:rsidP="00CE16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49</w:t>
            </w:r>
            <w:r w:rsidR="003E4DFE" w:rsidRPr="00240583">
              <w:rPr>
                <w:rFonts w:asciiTheme="majorBidi" w:hAnsiTheme="majorBidi" w:cs="Angsana New"/>
                <w:sz w:val="30"/>
                <w:szCs w:val="30"/>
                <w:lang w:bidi="th-TH"/>
              </w:rPr>
              <w:t>1,906</w:t>
            </w:r>
          </w:p>
        </w:tc>
        <w:tc>
          <w:tcPr>
            <w:tcW w:w="270" w:type="dxa"/>
            <w:shd w:val="clear" w:color="auto" w:fill="auto"/>
          </w:tcPr>
          <w:p w14:paraId="445F1446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E999F78" w14:textId="357E5AFF" w:rsidR="00045613" w:rsidRPr="00240583" w:rsidRDefault="003D2616" w:rsidP="00CE16B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618,92</w:t>
            </w:r>
            <w:r w:rsidR="00823EC2"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045613" w:rsidRPr="00240583" w14:paraId="3F39F17B" w14:textId="77777777" w:rsidTr="004313F8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04F390EE" w14:textId="77777777" w:rsidR="00045613" w:rsidRPr="00240583" w:rsidRDefault="00045613" w:rsidP="00CE16B1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F0BB74E" w14:textId="77777777" w:rsidR="00045613" w:rsidRPr="00240583" w:rsidRDefault="0004561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3F1B1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C02A6" w14:textId="77777777" w:rsidR="00045613" w:rsidRPr="00240583" w:rsidRDefault="0004561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5E4AA1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6208C3" w14:textId="77777777" w:rsidR="00045613" w:rsidRPr="00240583" w:rsidRDefault="00045613" w:rsidP="00CE1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6E77F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BD7FD" w14:textId="77777777" w:rsidR="00045613" w:rsidRPr="00240583" w:rsidRDefault="0004561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45613" w:rsidRPr="00240583" w14:paraId="5087C747" w14:textId="77777777" w:rsidTr="00CE16B1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2CF1DD18" w14:textId="77777777" w:rsidR="00045613" w:rsidRPr="00240583" w:rsidRDefault="00045613" w:rsidP="00CE16B1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5BB9A4A" w14:textId="2957331F" w:rsidR="00045613" w:rsidRPr="00240583" w:rsidRDefault="00765B63" w:rsidP="00CE16B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AE80B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4BBB3" w14:textId="2DA593F8" w:rsidR="00045613" w:rsidRPr="00240583" w:rsidRDefault="003D2616" w:rsidP="00CE16B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1835D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796F9C" w14:textId="1B030201" w:rsidR="00045613" w:rsidRPr="00240583" w:rsidRDefault="00F90545" w:rsidP="00CE16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79</w:t>
            </w:r>
            <w:r w:rsidR="00CE16B1" w:rsidRPr="0024058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B91EE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DA44A3" w14:textId="452AAB82" w:rsidR="00045613" w:rsidRPr="00240583" w:rsidRDefault="003D2616" w:rsidP="00CE16B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</w:tr>
      <w:tr w:rsidR="00045613" w:rsidRPr="00240583" w14:paraId="01C3A73E" w14:textId="77777777" w:rsidTr="00CE16B1">
        <w:trPr>
          <w:trHeight w:val="320"/>
        </w:trPr>
        <w:tc>
          <w:tcPr>
            <w:tcW w:w="4219" w:type="dxa"/>
            <w:gridSpan w:val="2"/>
            <w:shd w:val="clear" w:color="auto" w:fill="auto"/>
          </w:tcPr>
          <w:p w14:paraId="03F4D321" w14:textId="77777777" w:rsidR="00045613" w:rsidRPr="00240583" w:rsidRDefault="00045613" w:rsidP="00CE16B1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กลับรายการการปรับลดมูลค่า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39E1" w14:textId="7C782D81" w:rsidR="00045613" w:rsidRPr="00240583" w:rsidRDefault="00765B63" w:rsidP="00CE16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</w:t>
            </w:r>
            <w:r w:rsidR="00CE16B1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D62F9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DC6C" w14:textId="44CF3003" w:rsidR="00045613" w:rsidRPr="00240583" w:rsidRDefault="003D2616" w:rsidP="00CE16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6FFA4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9F957" w14:textId="3D711473" w:rsidR="00045613" w:rsidRPr="00240583" w:rsidRDefault="00F90545" w:rsidP="00CE16B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F5260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80990" w14:textId="655F4457" w:rsidR="00045613" w:rsidRPr="00240583" w:rsidRDefault="00045613" w:rsidP="00CE16B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5613" w:rsidRPr="00240583" w14:paraId="4405E240" w14:textId="77777777" w:rsidTr="00CE16B1">
        <w:trPr>
          <w:trHeight w:val="232"/>
        </w:trPr>
        <w:tc>
          <w:tcPr>
            <w:tcW w:w="3159" w:type="dxa"/>
            <w:shd w:val="clear" w:color="auto" w:fill="auto"/>
            <w:hideMark/>
          </w:tcPr>
          <w:p w14:paraId="49F3A567" w14:textId="77777777" w:rsidR="00045613" w:rsidRPr="00240583" w:rsidRDefault="00045613" w:rsidP="00CE1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231D3CE2" w14:textId="77777777" w:rsidR="00045613" w:rsidRPr="00240583" w:rsidRDefault="00045613" w:rsidP="00CE16B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B57A20" w14:textId="42A6237B" w:rsidR="00045613" w:rsidRPr="00240583" w:rsidRDefault="00E0240D" w:rsidP="00CE16B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3E4DFE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4,265</w:t>
            </w:r>
          </w:p>
        </w:tc>
        <w:tc>
          <w:tcPr>
            <w:tcW w:w="270" w:type="dxa"/>
            <w:shd w:val="clear" w:color="auto" w:fill="auto"/>
          </w:tcPr>
          <w:p w14:paraId="541AF72A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988E26C" w14:textId="6189BC38" w:rsidR="00045613" w:rsidRPr="00240583" w:rsidRDefault="003D2616" w:rsidP="00CE16B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627,114</w:t>
            </w:r>
          </w:p>
        </w:tc>
        <w:tc>
          <w:tcPr>
            <w:tcW w:w="270" w:type="dxa"/>
            <w:shd w:val="clear" w:color="auto" w:fill="auto"/>
          </w:tcPr>
          <w:p w14:paraId="03630CC0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ECC81E" w14:textId="25CF73DA" w:rsidR="00045613" w:rsidRPr="00240583" w:rsidRDefault="00F90545" w:rsidP="00CE16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49</w:t>
            </w:r>
            <w:r w:rsidR="003E4DFE"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6,704</w:t>
            </w:r>
          </w:p>
        </w:tc>
        <w:tc>
          <w:tcPr>
            <w:tcW w:w="270" w:type="dxa"/>
            <w:shd w:val="clear" w:color="auto" w:fill="auto"/>
          </w:tcPr>
          <w:p w14:paraId="5BC5DA5F" w14:textId="77777777" w:rsidR="00045613" w:rsidRPr="00240583" w:rsidRDefault="00045613" w:rsidP="00CE1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057668C" w14:textId="7C121DC3" w:rsidR="00045613" w:rsidRPr="00240583" w:rsidRDefault="003D2616" w:rsidP="00CE16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143E7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0,92</w:t>
            </w:r>
            <w:r w:rsidR="00823EC2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27EF3DC" w14:textId="77777777" w:rsidR="00DC18FE" w:rsidRPr="00240583" w:rsidRDefault="00DC18FE" w:rsidP="0075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9"/>
        <w:gridCol w:w="1060"/>
        <w:gridCol w:w="1163"/>
        <w:gridCol w:w="270"/>
        <w:gridCol w:w="1080"/>
        <w:gridCol w:w="270"/>
        <w:gridCol w:w="990"/>
        <w:gridCol w:w="270"/>
        <w:gridCol w:w="1008"/>
      </w:tblGrid>
      <w:tr w:rsidR="00974550" w:rsidRPr="00240583" w14:paraId="1CA52351" w14:textId="77777777" w:rsidTr="00941A6B">
        <w:trPr>
          <w:trHeight w:val="308"/>
        </w:trPr>
        <w:tc>
          <w:tcPr>
            <w:tcW w:w="4219" w:type="dxa"/>
            <w:gridSpan w:val="2"/>
            <w:shd w:val="clear" w:color="auto" w:fill="auto"/>
          </w:tcPr>
          <w:p w14:paraId="7D3430FA" w14:textId="7A7B1473" w:rsidR="00974550" w:rsidRPr="00240583" w:rsidRDefault="00974550" w:rsidP="00974550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4058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3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4058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5051" w:type="dxa"/>
            <w:gridSpan w:val="7"/>
            <w:shd w:val="clear" w:color="auto" w:fill="auto"/>
          </w:tcPr>
          <w:p w14:paraId="5647D437" w14:textId="5ECC879F" w:rsidR="00974550" w:rsidRPr="00240583" w:rsidRDefault="00974550" w:rsidP="00C9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9781C" w:rsidRPr="00240583" w14:paraId="0D473113" w14:textId="77777777" w:rsidTr="0008353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06488C08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3" w:type="dxa"/>
            <w:shd w:val="clear" w:color="auto" w:fill="auto"/>
          </w:tcPr>
          <w:p w14:paraId="2830CBD3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082AFA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65A40C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531124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C54F11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7739D5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2F2878E" w14:textId="77777777" w:rsidR="00C9781C" w:rsidRPr="00240583" w:rsidRDefault="00C9781C" w:rsidP="00C9781C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81C" w:rsidRPr="00240583" w14:paraId="15FF0388" w14:textId="77777777" w:rsidTr="0008353E">
        <w:trPr>
          <w:trHeight w:val="249"/>
        </w:trPr>
        <w:tc>
          <w:tcPr>
            <w:tcW w:w="4219" w:type="dxa"/>
            <w:gridSpan w:val="2"/>
            <w:shd w:val="clear" w:color="auto" w:fill="auto"/>
            <w:hideMark/>
          </w:tcPr>
          <w:p w14:paraId="7F325B3F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left="216" w:right="-136" w:hanging="4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รวมในบัญชีต้นทุนขายและบริการ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49E38CAD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98AE60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667770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0C001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2C8AC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692DF3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9149759" w14:textId="77777777" w:rsidR="00C9781C" w:rsidRPr="00240583" w:rsidRDefault="00C9781C" w:rsidP="00C9781C">
            <w:pPr>
              <w:pStyle w:val="acctfourfigures"/>
              <w:tabs>
                <w:tab w:val="clear" w:pos="765"/>
                <w:tab w:val="left" w:pos="720"/>
                <w:tab w:val="decimal" w:pos="836"/>
              </w:tabs>
              <w:spacing w:line="240" w:lineRule="auto"/>
              <w:ind w:left="-109" w:right="-1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81C" w:rsidRPr="00240583" w14:paraId="40EFDF90" w14:textId="77777777" w:rsidTr="0008353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733735D8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24058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163" w:type="dxa"/>
            <w:shd w:val="clear" w:color="auto" w:fill="auto"/>
          </w:tcPr>
          <w:p w14:paraId="28199D93" w14:textId="3FED8CC3" w:rsidR="00C9781C" w:rsidRPr="00240583" w:rsidRDefault="00C9781C" w:rsidP="00C978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</w:t>
            </w:r>
            <w:r w:rsidR="003E4DFE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0,63</w:t>
            </w:r>
            <w:r w:rsidR="006561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BEDED9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7831DB" w14:textId="4B0AB9D6" w:rsidR="00C9781C" w:rsidRPr="00240583" w:rsidRDefault="00C9781C" w:rsidP="00C978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1,333,634</w:t>
            </w:r>
          </w:p>
        </w:tc>
        <w:tc>
          <w:tcPr>
            <w:tcW w:w="270" w:type="dxa"/>
            <w:shd w:val="clear" w:color="auto" w:fill="auto"/>
          </w:tcPr>
          <w:p w14:paraId="601D5E52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B85FBB" w14:textId="25211824" w:rsidR="00C9781C" w:rsidRPr="00240583" w:rsidRDefault="00C9781C" w:rsidP="00C978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</w:t>
            </w:r>
            <w:r w:rsidR="007576E8" w:rsidRPr="00240583">
              <w:rPr>
                <w:rFonts w:asciiTheme="majorBidi" w:hAnsiTheme="majorBidi" w:cs="Angsana New"/>
                <w:sz w:val="30"/>
                <w:szCs w:val="30"/>
                <w:lang w:bidi="th-TH"/>
              </w:rPr>
              <w:t>5,</w:t>
            </w:r>
            <w:r w:rsidR="003E4DFE" w:rsidRPr="00240583">
              <w:rPr>
                <w:rFonts w:asciiTheme="majorBidi" w:hAnsiTheme="majorBidi" w:cs="Angsana New"/>
                <w:sz w:val="30"/>
                <w:szCs w:val="30"/>
                <w:lang w:bidi="th-TH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793D7101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5253F08" w14:textId="370B7574" w:rsidR="00C9781C" w:rsidRPr="00240583" w:rsidRDefault="00C9781C" w:rsidP="00C978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1,297,652</w:t>
            </w:r>
          </w:p>
        </w:tc>
      </w:tr>
      <w:tr w:rsidR="00C9781C" w:rsidRPr="00240583" w14:paraId="3BA04640" w14:textId="77777777" w:rsidTr="0008353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4D605FFE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การปรับลดมูลค่าเป็นมูลค่าสุทธิ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54F7476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37688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572AED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6B90B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58089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E0E1AF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3ECF37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781C" w:rsidRPr="00240583" w14:paraId="103782F5" w14:textId="77777777" w:rsidTr="0008353E">
        <w:trPr>
          <w:trHeight w:val="320"/>
        </w:trPr>
        <w:tc>
          <w:tcPr>
            <w:tcW w:w="4219" w:type="dxa"/>
            <w:gridSpan w:val="2"/>
            <w:shd w:val="clear" w:color="auto" w:fill="auto"/>
            <w:hideMark/>
          </w:tcPr>
          <w:p w14:paraId="0EB3D3DA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ที่คาดว่าจะได้รับ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D31A6E" w14:textId="3C624440" w:rsidR="00C9781C" w:rsidRPr="00240583" w:rsidRDefault="00C9781C" w:rsidP="00C978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</w:t>
            </w:r>
            <w:r w:rsidR="006561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9A554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3890A3" w14:textId="63CE3027" w:rsidR="00C9781C" w:rsidRPr="00240583" w:rsidRDefault="00C9781C" w:rsidP="00C9781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18047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72ED13" w14:textId="4B92B5BC" w:rsidR="00C9781C" w:rsidRPr="00240583" w:rsidRDefault="00C9781C" w:rsidP="00C978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DBE1B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72E13B" w14:textId="32293488" w:rsidR="00C9781C" w:rsidRPr="00240583" w:rsidRDefault="00C9781C" w:rsidP="00C9781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781C" w:rsidRPr="00240583" w14:paraId="33233012" w14:textId="77777777" w:rsidTr="0008353E">
        <w:trPr>
          <w:trHeight w:val="320"/>
        </w:trPr>
        <w:tc>
          <w:tcPr>
            <w:tcW w:w="4219" w:type="dxa"/>
            <w:gridSpan w:val="2"/>
            <w:shd w:val="clear" w:color="auto" w:fill="auto"/>
          </w:tcPr>
          <w:p w14:paraId="3CA7A168" w14:textId="77777777" w:rsidR="00C9781C" w:rsidRPr="00240583" w:rsidRDefault="00C9781C" w:rsidP="00C9781C">
            <w:pPr>
              <w:pStyle w:val="acctfourfigures"/>
              <w:tabs>
                <w:tab w:val="clear" w:pos="765"/>
              </w:tabs>
              <w:spacing w:line="240" w:lineRule="auto"/>
              <w:ind w:right="-136" w:firstLine="23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  กลับรายการการปรับลดมูลค่า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7F9A9" w14:textId="52773313" w:rsidR="00C9781C" w:rsidRPr="00240583" w:rsidRDefault="00C9781C" w:rsidP="00C9781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18AEF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BB1B0" w14:textId="19C3D254" w:rsidR="00C9781C" w:rsidRPr="00240583" w:rsidRDefault="00C9781C" w:rsidP="00C9781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C95FC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2D7B7" w14:textId="21775204" w:rsidR="00C9781C" w:rsidRPr="00240583" w:rsidRDefault="00C9781C" w:rsidP="00C9781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A41EE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EEA5" w14:textId="35C76A45" w:rsidR="00C9781C" w:rsidRPr="00240583" w:rsidRDefault="00C9781C" w:rsidP="00C978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(911)</w:t>
            </w:r>
          </w:p>
        </w:tc>
      </w:tr>
      <w:tr w:rsidR="00C9781C" w:rsidRPr="00240583" w14:paraId="6CDA096F" w14:textId="77777777" w:rsidTr="0008353E">
        <w:trPr>
          <w:trHeight w:val="232"/>
        </w:trPr>
        <w:tc>
          <w:tcPr>
            <w:tcW w:w="3159" w:type="dxa"/>
            <w:shd w:val="clear" w:color="auto" w:fill="auto"/>
            <w:hideMark/>
          </w:tcPr>
          <w:p w14:paraId="67F7ED64" w14:textId="77777777" w:rsidR="00C9781C" w:rsidRPr="00240583" w:rsidRDefault="00C9781C" w:rsidP="00C97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</w:tcPr>
          <w:p w14:paraId="2D5B00C7" w14:textId="77777777" w:rsidR="00C9781C" w:rsidRPr="00240583" w:rsidRDefault="00C9781C" w:rsidP="00C9781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3997E7" w14:textId="5A6E4FD1" w:rsidR="00C9781C" w:rsidRPr="00240583" w:rsidRDefault="00C9781C" w:rsidP="00C9781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</w:t>
            </w:r>
            <w:r w:rsidR="003E4DFE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7,755</w:t>
            </w:r>
          </w:p>
        </w:tc>
        <w:tc>
          <w:tcPr>
            <w:tcW w:w="270" w:type="dxa"/>
            <w:shd w:val="clear" w:color="auto" w:fill="auto"/>
          </w:tcPr>
          <w:p w14:paraId="178548F2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F4C1F16" w14:textId="1818F058" w:rsidR="00C9781C" w:rsidRPr="00240583" w:rsidRDefault="00C9781C" w:rsidP="00C9781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1,329,745</w:t>
            </w:r>
          </w:p>
        </w:tc>
        <w:tc>
          <w:tcPr>
            <w:tcW w:w="270" w:type="dxa"/>
            <w:shd w:val="clear" w:color="auto" w:fill="auto"/>
          </w:tcPr>
          <w:p w14:paraId="56519184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485EFB" w14:textId="7C1CC4BE" w:rsidR="00C9781C" w:rsidRPr="00240583" w:rsidRDefault="00C9781C" w:rsidP="00C9781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13</w:t>
            </w:r>
            <w:r w:rsidR="003E4DFE" w:rsidRPr="0024058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2,417</w:t>
            </w:r>
          </w:p>
        </w:tc>
        <w:tc>
          <w:tcPr>
            <w:tcW w:w="270" w:type="dxa"/>
            <w:shd w:val="clear" w:color="auto" w:fill="auto"/>
          </w:tcPr>
          <w:p w14:paraId="7D70777B" w14:textId="77777777" w:rsidR="00C9781C" w:rsidRPr="00240583" w:rsidRDefault="00C9781C" w:rsidP="00C9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EA4A1A4" w14:textId="6C19CC3E" w:rsidR="00C9781C" w:rsidRPr="00240583" w:rsidRDefault="00C9781C" w:rsidP="00C978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1,296,741</w:t>
            </w:r>
          </w:p>
        </w:tc>
      </w:tr>
    </w:tbl>
    <w:p w14:paraId="2C379879" w14:textId="26A4FCB2" w:rsidR="0075069D" w:rsidRPr="00240583" w:rsidRDefault="0075069D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75069D" w:rsidRPr="00240583" w:rsidSect="0003464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77777777" w:rsidR="00C112BE" w:rsidRPr="00240583" w:rsidRDefault="00C112BE" w:rsidP="00C112B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67EAD9" w14:textId="77777777" w:rsidR="00C112BE" w:rsidRPr="00240583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240583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5E9AC4E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240583" w:rsidDel="00685444" w14:paraId="2F068212" w14:textId="77777777" w:rsidTr="00DE1614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159F79F3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2216254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6C670D13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2EF70D51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045613"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45613" w:rsidRPr="00240583" w14:paraId="618F2DE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75157AA0" w14:textId="681BCA6B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540E4103" w14:textId="23F52D34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4" w:type="dxa"/>
          </w:tcPr>
          <w:p w14:paraId="41E0F7B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  <w:gridSpan w:val="2"/>
          </w:tcPr>
          <w:p w14:paraId="2C5762A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48967BD3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6BE9CF04" w14:textId="50191A3A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03B7AD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FC1D21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081573AB" w14:textId="39A60D8E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16" w:type="dxa"/>
          </w:tcPr>
          <w:p w14:paraId="3A03097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21092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03481714" w14:textId="5D69F802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FAA0DD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7D5593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41F0A722" w14:textId="6ECCF4D0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4848A62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E0D789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  <w:p w14:paraId="2075C83A" w14:textId="05D8EAB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045613" w:rsidRPr="00240583" w14:paraId="2FF05CF3" w14:textId="77777777" w:rsidTr="00DE1614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4" w:type="dxa"/>
          </w:tcPr>
          <w:p w14:paraId="22D14491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  <w:gridSpan w:val="2"/>
          </w:tcPr>
          <w:p w14:paraId="28EBAFF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74CB06A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2BCAFFAC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</w:tcPr>
          <w:p w14:paraId="3483E47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381731F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16" w:type="dxa"/>
          </w:tcPr>
          <w:p w14:paraId="2654B74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64852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183" w:type="dxa"/>
          </w:tcPr>
          <w:p w14:paraId="6F06996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DBA70D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045613" w:rsidRPr="00240583" w14:paraId="1B8D0765" w14:textId="77777777" w:rsidTr="001D1B27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52504951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D197BF8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4" w:type="dxa"/>
          </w:tcPr>
          <w:p w14:paraId="05B5C73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29A9499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5E7955A3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6FD72CF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2CE62A3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14EEA2A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21E2A14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E512A7C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AD791C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1B00DB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0AFD5D7C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F803E3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4" w:type="dxa"/>
            <w:gridSpan w:val="3"/>
          </w:tcPr>
          <w:p w14:paraId="0DE73E51" w14:textId="5D4FDC39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ปรับปรุงใหม่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00" w:type="dxa"/>
          </w:tcPr>
          <w:p w14:paraId="7B4E69F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0A43051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8270238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45613" w:rsidRPr="00240583" w14:paraId="24300CC6" w14:textId="77777777" w:rsidTr="00DE1614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06ADDFA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76A4D9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E0793" w:rsidRPr="00240583" w14:paraId="37F34652" w14:textId="77777777" w:rsidTr="00DE1614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5E0793" w:rsidRPr="00240583" w:rsidRDefault="005E0793" w:rsidP="005E0793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7BA5E76E" w:rsidR="005E0793" w:rsidRPr="00240583" w:rsidRDefault="00A37FB5" w:rsidP="000C1BA6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5E0793" w:rsidRPr="00240583" w:rsidRDefault="005E0793" w:rsidP="0039688F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5354BAA7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489702E" w14:textId="531608E3" w:rsidR="005E0793" w:rsidRPr="00240583" w:rsidRDefault="00A37FB5" w:rsidP="00A37FB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24664E3A" w:rsidR="005E0793" w:rsidRPr="00240583" w:rsidRDefault="005E0793" w:rsidP="005E0793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094A60CA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 w:rsidR="008C1C25"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078AC990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43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06B6C604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</w:tr>
      <w:tr w:rsidR="005E0793" w:rsidRPr="00240583" w14:paraId="3F8998B5" w14:textId="77777777" w:rsidTr="00DE1614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5E0793" w:rsidRPr="00240583" w:rsidRDefault="005E0793" w:rsidP="005E0793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0A593B47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1C43C2E6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03D3B9F3" w:rsidR="005E0793" w:rsidRPr="00240583" w:rsidRDefault="005E0793" w:rsidP="0039688F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7C2E9997" w:rsidR="005E0793" w:rsidRPr="00240583" w:rsidRDefault="005E0793" w:rsidP="005E0793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</w:t>
            </w:r>
            <w:r w:rsidR="008C1C25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770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61FEB8E5" w:rsidR="005E0793" w:rsidRPr="00240583" w:rsidRDefault="005E0793" w:rsidP="005E0793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43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371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5E0793" w:rsidRPr="00240583" w:rsidRDefault="005E0793" w:rsidP="005E0793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6F242CEC" w:rsidR="005E0793" w:rsidRPr="00240583" w:rsidRDefault="005E0793" w:rsidP="005E0793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18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000</w:t>
            </w:r>
          </w:p>
        </w:tc>
      </w:tr>
    </w:tbl>
    <w:p w14:paraId="795DF9F4" w14:textId="2CEFB9D9" w:rsidR="00CB4C89" w:rsidRPr="00240583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240583" w:rsidRDefault="009A33A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240583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240583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240583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240583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240583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240583" w:rsidSect="007C022C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360" w:left="1152" w:header="720" w:footer="720" w:gutter="0"/>
          <w:cols w:space="708"/>
          <w:titlePg/>
          <w:docGrid w:linePitch="360"/>
        </w:sectPr>
      </w:pPr>
    </w:p>
    <w:p w14:paraId="09BB4EA9" w14:textId="48024D87" w:rsidR="00D61673" w:rsidRPr="00240583" w:rsidRDefault="00F23B36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4B36E8" w:rsidRPr="00240583">
        <w:rPr>
          <w:rFonts w:asciiTheme="majorBidi" w:hAnsiTheme="majorBidi" w:cstheme="majorBidi"/>
          <w:sz w:val="30"/>
          <w:szCs w:val="30"/>
          <w:u w:val="none"/>
          <w:cs/>
        </w:rPr>
        <w:t xml:space="preserve">ส่วนปรับปรุงอาคารเช่าและอุปกรณ์ </w:t>
      </w:r>
      <w:r w:rsidR="00F96631" w:rsidRPr="00240583">
        <w:rPr>
          <w:rFonts w:asciiTheme="majorBidi" w:hAnsiTheme="majorBidi" w:cstheme="majorBidi"/>
          <w:sz w:val="30"/>
          <w:szCs w:val="30"/>
          <w:u w:val="none"/>
          <w:cs/>
        </w:rPr>
        <w:t>และสินทรัพย์สิทธิการใช้</w:t>
      </w:r>
      <w:r w:rsidR="004B36E8" w:rsidRPr="00240583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C55A65" w14:textId="77777777" w:rsidR="004B36E8" w:rsidRPr="00240583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08022694" w:rsidR="004313F8" w:rsidRPr="00240583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240583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240583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240583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2405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045613" w:rsidRPr="00240583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45613" w:rsidRPr="0024058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45613" w:rsidRPr="0024058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B07F86" w:rsidRPr="0024058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4058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40583">
        <w:rPr>
          <w:rFonts w:asciiTheme="majorBidi" w:hAnsiTheme="majorBidi" w:cstheme="majorBidi"/>
          <w:sz w:val="30"/>
          <w:szCs w:val="30"/>
          <w:cs/>
          <w:lang w:val="en-US"/>
        </w:rPr>
        <w:t>3</w:t>
      </w:r>
      <w:r w:rsidR="00CF4FF5" w:rsidRPr="0024058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240583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0"/>
        <w:gridCol w:w="270"/>
        <w:gridCol w:w="1170"/>
        <w:gridCol w:w="270"/>
        <w:gridCol w:w="1170"/>
        <w:gridCol w:w="270"/>
        <w:gridCol w:w="1183"/>
      </w:tblGrid>
      <w:tr w:rsidR="00683CDE" w:rsidRPr="00240583" w14:paraId="57500D07" w14:textId="77777777" w:rsidTr="00F10FC0">
        <w:trPr>
          <w:tblHeader/>
        </w:trPr>
        <w:tc>
          <w:tcPr>
            <w:tcW w:w="2065" w:type="pct"/>
          </w:tcPr>
          <w:p w14:paraId="65828936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2" w:type="pct"/>
            <w:gridSpan w:val="3"/>
          </w:tcPr>
          <w:p w14:paraId="5BD6BFBF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40583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5886E823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0" w:type="pct"/>
            <w:gridSpan w:val="3"/>
          </w:tcPr>
          <w:p w14:paraId="4A847A2E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240583" w14:paraId="690CB10F" w14:textId="77777777" w:rsidTr="00F10FC0">
        <w:trPr>
          <w:tblHeader/>
        </w:trPr>
        <w:tc>
          <w:tcPr>
            <w:tcW w:w="2065" w:type="pct"/>
          </w:tcPr>
          <w:p w14:paraId="3510A8F9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2F33B8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DFFCD3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B28AF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2E995E7F" w14:textId="09C08A2B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24C16B48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528F5D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240583" w14:paraId="5A9D21CD" w14:textId="77777777" w:rsidTr="00F10FC0">
        <w:trPr>
          <w:tblHeader/>
        </w:trPr>
        <w:tc>
          <w:tcPr>
            <w:tcW w:w="2065" w:type="pct"/>
          </w:tcPr>
          <w:p w14:paraId="26F17FC4" w14:textId="77777777" w:rsidR="00683CDE" w:rsidRPr="00240583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19BF4A96" w14:textId="77777777" w:rsidR="00683CDE" w:rsidRPr="00240583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10FC0" w:rsidRPr="00240583" w14:paraId="665039A8" w14:textId="77777777" w:rsidTr="00F10FC0">
        <w:trPr>
          <w:tblHeader/>
        </w:trPr>
        <w:tc>
          <w:tcPr>
            <w:tcW w:w="2065" w:type="pct"/>
          </w:tcPr>
          <w:p w14:paraId="59268FFC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4" w:type="pct"/>
          </w:tcPr>
          <w:p w14:paraId="376EA092" w14:textId="33821E51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14,882</w:t>
            </w:r>
          </w:p>
        </w:tc>
        <w:tc>
          <w:tcPr>
            <w:tcW w:w="144" w:type="pct"/>
          </w:tcPr>
          <w:p w14:paraId="2A12DBB4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308359FD" w14:textId="21D1E960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2,846</w:t>
            </w:r>
          </w:p>
        </w:tc>
        <w:tc>
          <w:tcPr>
            <w:tcW w:w="144" w:type="pct"/>
          </w:tcPr>
          <w:p w14:paraId="3A201155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7B45BC39" w14:textId="0CF2BED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13,711</w:t>
            </w:r>
          </w:p>
        </w:tc>
        <w:tc>
          <w:tcPr>
            <w:tcW w:w="144" w:type="pct"/>
          </w:tcPr>
          <w:p w14:paraId="3D52C873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BE0B36D" w14:textId="578FE75A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2,846</w:t>
            </w:r>
          </w:p>
        </w:tc>
      </w:tr>
      <w:tr w:rsidR="00F10FC0" w:rsidRPr="00240583" w14:paraId="6456C1CE" w14:textId="77777777" w:rsidTr="00F10FC0">
        <w:trPr>
          <w:tblHeader/>
        </w:trPr>
        <w:tc>
          <w:tcPr>
            <w:tcW w:w="2065" w:type="pct"/>
          </w:tcPr>
          <w:p w14:paraId="2EC0D2CD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663C41C" w14:textId="46AB5474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14,913</w:t>
            </w:r>
          </w:p>
        </w:tc>
        <w:tc>
          <w:tcPr>
            <w:tcW w:w="144" w:type="pct"/>
          </w:tcPr>
          <w:p w14:paraId="2C674482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0BBFD01" w14:textId="35D3C5C0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10,598</w:t>
            </w:r>
          </w:p>
        </w:tc>
        <w:tc>
          <w:tcPr>
            <w:tcW w:w="144" w:type="pct"/>
          </w:tcPr>
          <w:p w14:paraId="16E5D7AC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A8F9FD4" w14:textId="185627E6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14,910</w:t>
            </w:r>
          </w:p>
        </w:tc>
        <w:tc>
          <w:tcPr>
            <w:tcW w:w="144" w:type="pct"/>
          </w:tcPr>
          <w:p w14:paraId="42F34049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F61A2C" w14:textId="3C457188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10,598</w:t>
            </w:r>
          </w:p>
        </w:tc>
      </w:tr>
      <w:tr w:rsidR="00F10FC0" w:rsidRPr="00240583" w14:paraId="5AF7F9F6" w14:textId="77777777" w:rsidTr="00F10FC0">
        <w:trPr>
          <w:tblHeader/>
        </w:trPr>
        <w:tc>
          <w:tcPr>
            <w:tcW w:w="2065" w:type="pct"/>
          </w:tcPr>
          <w:p w14:paraId="6F55E209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CCD6A2E" w14:textId="4F21331D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29,795</w:t>
            </w:r>
          </w:p>
        </w:tc>
        <w:tc>
          <w:tcPr>
            <w:tcW w:w="144" w:type="pct"/>
          </w:tcPr>
          <w:p w14:paraId="7F6F4ABD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B93214E" w14:textId="47B2CF0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13,444</w:t>
            </w:r>
          </w:p>
        </w:tc>
        <w:tc>
          <w:tcPr>
            <w:tcW w:w="144" w:type="pct"/>
          </w:tcPr>
          <w:p w14:paraId="067195DD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E8F01BF" w14:textId="31BD242C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28,621</w:t>
            </w:r>
          </w:p>
        </w:tc>
        <w:tc>
          <w:tcPr>
            <w:tcW w:w="144" w:type="pct"/>
          </w:tcPr>
          <w:p w14:paraId="5F42DAA5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CAD91D" w14:textId="402183A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13,444</w:t>
            </w:r>
          </w:p>
        </w:tc>
      </w:tr>
    </w:tbl>
    <w:p w14:paraId="1FA89E1C" w14:textId="61A6448C" w:rsidR="00CF4FF5" w:rsidRPr="00240583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1AB68" w14:textId="4C18ED9B" w:rsidR="006B0307" w:rsidRPr="00240583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240583">
        <w:rPr>
          <w:rFonts w:asciiTheme="majorBidi" w:hAnsiTheme="majorBidi" w:cstheme="majorBidi"/>
          <w:sz w:val="30"/>
          <w:szCs w:val="30"/>
          <w:cs/>
        </w:rPr>
        <w:t>้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240583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360"/>
        <w:gridCol w:w="2340"/>
        <w:gridCol w:w="180"/>
        <w:gridCol w:w="2250"/>
      </w:tblGrid>
      <w:tr w:rsidR="006B0307" w:rsidRPr="00240583" w14:paraId="29DAB3FB" w14:textId="77777777" w:rsidTr="00683CDE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45E9E132" w14:textId="05A0CD94" w:rsidR="006B0307" w:rsidRPr="00240583" w:rsidRDefault="009A0F6A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87122A4" w14:textId="3DF40030" w:rsidR="006B0307" w:rsidRPr="00240583" w:rsidRDefault="00FF482C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14:paraId="674AC17F" w14:textId="77777777" w:rsidR="006B0307" w:rsidRPr="00240583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39EE0FC3" w14:textId="1A90BB74" w:rsidR="006B0307" w:rsidRPr="00240583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DF7185" w14:textId="77777777" w:rsidR="006B0307" w:rsidRPr="00240583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2312F8AC" w14:textId="1F9E886F" w:rsidR="006B0307" w:rsidRPr="00240583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512B" w:rsidRPr="00240583" w14:paraId="0EA886D2" w14:textId="77777777" w:rsidTr="00683CDE">
        <w:trPr>
          <w:trHeight w:val="21"/>
          <w:tblHeader/>
        </w:trPr>
        <w:tc>
          <w:tcPr>
            <w:tcW w:w="2970" w:type="dxa"/>
          </w:tcPr>
          <w:p w14:paraId="0C59C632" w14:textId="77777777" w:rsidR="0015512B" w:rsidRPr="00240583" w:rsidRDefault="0015512B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53046" w14:textId="0F620204" w:rsidR="0015512B" w:rsidRPr="00240583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6E9CB8B" w14:textId="77777777" w:rsidR="0015512B" w:rsidRPr="00240583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2A908B9C" w14:textId="6DA336BC" w:rsidR="0015512B" w:rsidRPr="00240583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512B" w:rsidRPr="00240583" w14:paraId="6400873B" w14:textId="77777777" w:rsidTr="00683CDE">
        <w:trPr>
          <w:trHeight w:val="21"/>
        </w:trPr>
        <w:tc>
          <w:tcPr>
            <w:tcW w:w="2970" w:type="dxa"/>
          </w:tcPr>
          <w:p w14:paraId="7248E3A7" w14:textId="77777777" w:rsidR="0015512B" w:rsidRPr="00240583" w:rsidRDefault="0015512B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15274CD" w14:textId="77777777" w:rsidR="0015512B" w:rsidRPr="00240583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0357D57C" w14:textId="77777777" w:rsidR="0015512B" w:rsidRPr="00240583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BA5B702" w14:textId="0CD7A19D" w:rsidR="0015512B" w:rsidRPr="00240583" w:rsidRDefault="00A00922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250,535</w:t>
            </w:r>
          </w:p>
        </w:tc>
        <w:tc>
          <w:tcPr>
            <w:tcW w:w="180" w:type="dxa"/>
          </w:tcPr>
          <w:p w14:paraId="1C19049E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D2E74F" w14:textId="3D92BB5D" w:rsidR="0015512B" w:rsidRPr="00240583" w:rsidRDefault="00A00922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247,962</w:t>
            </w:r>
          </w:p>
        </w:tc>
      </w:tr>
      <w:tr w:rsidR="0015512B" w:rsidRPr="00240583" w14:paraId="1CE0BE7D" w14:textId="77777777" w:rsidTr="00B901C0">
        <w:trPr>
          <w:trHeight w:val="21"/>
        </w:trPr>
        <w:tc>
          <w:tcPr>
            <w:tcW w:w="2970" w:type="dxa"/>
          </w:tcPr>
          <w:p w14:paraId="0350D1DB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14:paraId="4E8F75DB" w14:textId="77777777" w:rsidR="0015512B" w:rsidRPr="00240583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A92E58" w14:textId="77777777" w:rsidR="0015512B" w:rsidRPr="00240583" w:rsidRDefault="0015512B" w:rsidP="00684BD7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2563EA5E" w14:textId="6928ABB7" w:rsidR="0015512B" w:rsidRPr="00240583" w:rsidRDefault="00B901C0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99,5</w:t>
            </w:r>
            <w:r w:rsidR="00C86145" w:rsidRPr="0024058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01E57896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B4FBBB4" w14:textId="3E87F9C6" w:rsidR="0015512B" w:rsidRPr="00240583" w:rsidRDefault="00B901C0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C86145" w:rsidRPr="00240583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15512B" w:rsidRPr="00240583" w14:paraId="1B1C13D6" w14:textId="77777777" w:rsidTr="00B901C0">
        <w:trPr>
          <w:trHeight w:val="21"/>
        </w:trPr>
        <w:tc>
          <w:tcPr>
            <w:tcW w:w="2970" w:type="dxa"/>
          </w:tcPr>
          <w:p w14:paraId="74F88092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</w:tcPr>
          <w:p w14:paraId="7C6965F5" w14:textId="77777777" w:rsidR="0015512B" w:rsidRPr="00240583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97132" w14:textId="77777777" w:rsidR="0015512B" w:rsidRPr="00240583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5BB7169C" w:rsidR="0015512B" w:rsidRPr="00240583" w:rsidRDefault="00A00922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B901C0" w:rsidRPr="00240583">
              <w:rPr>
                <w:rFonts w:asciiTheme="majorBidi" w:hAnsiTheme="majorBidi" w:cstheme="majorBidi"/>
                <w:sz w:val="30"/>
                <w:szCs w:val="30"/>
              </w:rPr>
              <w:t>3,531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1BC295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D04C590" w14:textId="3860C3C4" w:rsidR="0015512B" w:rsidRPr="00240583" w:rsidRDefault="00A00922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901C0"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62,644</w:t>
            </w:r>
            <w:r w:rsidRPr="002405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5512B" w:rsidRPr="00240583" w14:paraId="29B4A77F" w14:textId="77777777" w:rsidTr="00B901C0">
        <w:trPr>
          <w:trHeight w:val="21"/>
        </w:trPr>
        <w:tc>
          <w:tcPr>
            <w:tcW w:w="2970" w:type="dxa"/>
            <w:vAlign w:val="bottom"/>
          </w:tcPr>
          <w:p w14:paraId="1F31A926" w14:textId="7260340D" w:rsidR="0015512B" w:rsidRPr="00240583" w:rsidRDefault="0015512B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F482C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F482C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F32D751" w14:textId="77777777" w:rsidR="0015512B" w:rsidRPr="00240583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7B2753" w14:textId="77777777" w:rsidR="0015512B" w:rsidRPr="00240583" w:rsidRDefault="0015512B" w:rsidP="00684BD7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5B6266B8" w:rsidR="0015512B" w:rsidRPr="00240583" w:rsidRDefault="00A00922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901C0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</w:t>
            </w:r>
            <w:r w:rsidR="00C86145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14:paraId="173972A2" w14:textId="77777777" w:rsidR="0015512B" w:rsidRPr="00240583" w:rsidRDefault="0015512B" w:rsidP="00684BD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3F33127E" w:rsidR="0015512B" w:rsidRPr="00240583" w:rsidRDefault="00A00922" w:rsidP="00A00922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901C0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C86145"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</w:tbl>
    <w:p w14:paraId="128A8556" w14:textId="77777777" w:rsidR="006B0307" w:rsidRPr="00240583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643BCB9" w14:textId="77777777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240583">
        <w:rPr>
          <w:rFonts w:asciiTheme="majorBidi" w:hAnsiTheme="majorBidi" w:cstheme="majorBidi"/>
          <w:sz w:val="30"/>
          <w:szCs w:val="30"/>
        </w:rPr>
        <w:br w:type="page"/>
      </w:r>
    </w:p>
    <w:p w14:paraId="502510E8" w14:textId="2BE96A20" w:rsidR="00B036A2" w:rsidRPr="00240583" w:rsidRDefault="00F23B36" w:rsidP="008927A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Theme="majorBidi" w:hAnsiTheme="majorBidi" w:cstheme="majorBidi"/>
          <w:sz w:val="30"/>
          <w:szCs w:val="30"/>
          <w:u w:val="none"/>
        </w:rPr>
      </w:pPr>
      <w:bookmarkStart w:id="3" w:name="_Hlk47306502"/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10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  <w:cs/>
        </w:rPr>
        <w:tab/>
        <w:t xml:space="preserve">ทุนเรือนหุ้น  </w:t>
      </w:r>
    </w:p>
    <w:p w14:paraId="34991DF3" w14:textId="711EC253" w:rsidR="002E3751" w:rsidRPr="00240583" w:rsidRDefault="002E3751" w:rsidP="002E3751">
      <w:pPr>
        <w:rPr>
          <w:rFonts w:cstheme="minorBidi"/>
          <w:lang w:val="x-none" w:eastAsia="x-none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2861"/>
        <w:gridCol w:w="897"/>
        <w:gridCol w:w="270"/>
        <w:gridCol w:w="1019"/>
        <w:gridCol w:w="269"/>
        <w:gridCol w:w="984"/>
        <w:gridCol w:w="269"/>
        <w:gridCol w:w="1076"/>
        <w:gridCol w:w="269"/>
        <w:gridCol w:w="996"/>
      </w:tblGrid>
      <w:tr w:rsidR="002E3751" w:rsidRPr="00240583" w14:paraId="50130073" w14:textId="77777777" w:rsidTr="0008353E">
        <w:trPr>
          <w:tblHeader/>
        </w:trPr>
        <w:tc>
          <w:tcPr>
            <w:tcW w:w="2861" w:type="dxa"/>
          </w:tcPr>
          <w:p w14:paraId="7C392F52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38D94FBB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3D484FD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FE9F67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6535DC73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572428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center" w:pos="1051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</w:t>
            </w: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2E3751" w:rsidRPr="00240583" w14:paraId="3DA1F259" w14:textId="77777777" w:rsidTr="0008353E">
        <w:trPr>
          <w:tblHeader/>
        </w:trPr>
        <w:tc>
          <w:tcPr>
            <w:tcW w:w="2861" w:type="dxa"/>
          </w:tcPr>
          <w:p w14:paraId="04052787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54CA2129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96707CB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0A2F826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71697E0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8CD76EB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D57E9AA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0AC05DB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269A05E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7939E8B9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contextualSpacing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E3751" w:rsidRPr="00240583" w14:paraId="38B585C1" w14:textId="77777777" w:rsidTr="0008353E">
        <w:trPr>
          <w:tblHeader/>
        </w:trPr>
        <w:tc>
          <w:tcPr>
            <w:tcW w:w="2861" w:type="dxa"/>
          </w:tcPr>
          <w:p w14:paraId="08DB24F7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5A25C908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69E25AC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82" w:type="dxa"/>
            <w:gridSpan w:val="7"/>
          </w:tcPr>
          <w:p w14:paraId="2C183BA9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4058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3751" w:rsidRPr="00240583" w14:paraId="196D56BC" w14:textId="77777777" w:rsidTr="0008353E">
        <w:tc>
          <w:tcPr>
            <w:tcW w:w="2861" w:type="dxa"/>
          </w:tcPr>
          <w:p w14:paraId="26D9224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7" w:type="dxa"/>
          </w:tcPr>
          <w:p w14:paraId="73046CC8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E2BF2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F789CFB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12B409E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35ADBEC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FB39D23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8A02E98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4283FC1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4722B457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E3751" w:rsidRPr="00240583" w14:paraId="139BD9AA" w14:textId="77777777" w:rsidTr="0008353E">
        <w:tc>
          <w:tcPr>
            <w:tcW w:w="2861" w:type="dxa"/>
          </w:tcPr>
          <w:p w14:paraId="12A517B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058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7" w:type="dxa"/>
          </w:tcPr>
          <w:p w14:paraId="628B3113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69A32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79B6200A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AF82275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C4EC209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476C3CF" w14:textId="77777777" w:rsidR="002E3751" w:rsidRPr="00240583" w:rsidRDefault="002E3751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B42D5D0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E11388C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5B31E3D" w14:textId="77777777" w:rsidR="002E3751" w:rsidRPr="00240583" w:rsidRDefault="002E3751" w:rsidP="0008353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0FC0" w:rsidRPr="00240583" w14:paraId="3E0182A7" w14:textId="77777777" w:rsidTr="0008353E">
        <w:tc>
          <w:tcPr>
            <w:tcW w:w="2861" w:type="dxa"/>
          </w:tcPr>
          <w:p w14:paraId="5CF9F784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7C997BF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735739F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8A159ED" w14:textId="436BFD8C" w:rsidR="00F10FC0" w:rsidRPr="00240583" w:rsidRDefault="00671F09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7103B7A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36A98AB6" w14:textId="43FE5361" w:rsidR="00F10FC0" w:rsidRPr="00240583" w:rsidRDefault="00671F09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E5A75"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EE5A75"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9" w:type="dxa"/>
            <w:shd w:val="clear" w:color="auto" w:fill="auto"/>
          </w:tcPr>
          <w:p w14:paraId="213B4A80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AA5D6EE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47335EC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8C7A49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F10FC0" w:rsidRPr="00240583" w14:paraId="7EA8CEC0" w14:textId="77777777" w:rsidTr="0008353E">
        <w:tc>
          <w:tcPr>
            <w:tcW w:w="2861" w:type="dxa"/>
          </w:tcPr>
          <w:p w14:paraId="5AFE260B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63066AFB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8430A1C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EE78F5E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473CFA7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9F236F3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C32D6B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5647E3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2B4B5D33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543373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69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</w:tr>
      <w:tr w:rsidR="00F10FC0" w:rsidRPr="00240583" w14:paraId="3F162E53" w14:textId="77777777" w:rsidTr="0008353E">
        <w:tc>
          <w:tcPr>
            <w:tcW w:w="2861" w:type="dxa"/>
          </w:tcPr>
          <w:p w14:paraId="2D10A34C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7" w:type="dxa"/>
          </w:tcPr>
          <w:p w14:paraId="725564B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58C9B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CF0052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F018F43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79E1FA1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D445530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18516F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9CFA7D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4E66213E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0FC0" w:rsidRPr="00240583" w14:paraId="6B68AE0C" w14:textId="77777777" w:rsidTr="0008353E">
        <w:tc>
          <w:tcPr>
            <w:tcW w:w="2861" w:type="dxa"/>
          </w:tcPr>
          <w:p w14:paraId="50FC081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หุ้นละ</w:t>
            </w:r>
          </w:p>
          <w:p w14:paraId="6FCEF6F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dxa"/>
            <w:vAlign w:val="bottom"/>
          </w:tcPr>
          <w:p w14:paraId="71E5BD7E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15A3818A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CAD3ADD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CB7FEC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9B732D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425AA83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0B1F9B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437,80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49C86A1B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89B5DC2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10FC0" w:rsidRPr="00240583" w14:paraId="7A400184" w14:textId="77777777" w:rsidTr="0008353E">
        <w:tc>
          <w:tcPr>
            <w:tcW w:w="2861" w:type="dxa"/>
          </w:tcPr>
          <w:p w14:paraId="29E9E2A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0CA89728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3ABB8A63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7B8BBED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50E434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F37958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70C96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BEBD22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50E9281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BB4983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</w:tr>
      <w:tr w:rsidR="00F10FC0" w:rsidRPr="00240583" w14:paraId="27236EA2" w14:textId="77777777" w:rsidTr="0008353E">
        <w:tc>
          <w:tcPr>
            <w:tcW w:w="2861" w:type="dxa"/>
          </w:tcPr>
          <w:p w14:paraId="0487241C" w14:textId="6C0AF60B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31 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7" w:type="dxa"/>
          </w:tcPr>
          <w:p w14:paraId="4F810317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056AF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A3C6F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1D4564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BE9B7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641E9E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6DCEB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45FE5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F05A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0FC0" w:rsidRPr="00240583" w14:paraId="4D031945" w14:textId="77777777" w:rsidTr="0008353E">
        <w:tc>
          <w:tcPr>
            <w:tcW w:w="2861" w:type="dxa"/>
          </w:tcPr>
          <w:p w14:paraId="155810B3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6E856051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DCCF399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AA9E4EA" w14:textId="1FAA0DFC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32BF9E8E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7C32743D" w14:textId="59E74EAB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36A2536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</w:tcPr>
          <w:p w14:paraId="0C657699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9" w:type="dxa"/>
            <w:shd w:val="clear" w:color="auto" w:fill="auto"/>
          </w:tcPr>
          <w:p w14:paraId="2B83949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</w:tcPr>
          <w:p w14:paraId="71E72F0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10FC0" w:rsidRPr="00240583" w14:paraId="1E693091" w14:textId="77777777" w:rsidTr="0008353E">
        <w:trPr>
          <w:trHeight w:hRule="exact" w:val="347"/>
        </w:trPr>
        <w:tc>
          <w:tcPr>
            <w:tcW w:w="2861" w:type="dxa"/>
          </w:tcPr>
          <w:p w14:paraId="0AED5917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4E7F85D8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D3E9C0B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9" w:type="dxa"/>
            <w:shd w:val="clear" w:color="auto" w:fill="auto"/>
          </w:tcPr>
          <w:p w14:paraId="35F50D0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5021792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0C4EF4D7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C13837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23A66DC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2CD4793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583FB0A9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10FC0" w:rsidRPr="00240583" w14:paraId="09278EBA" w14:textId="77777777" w:rsidTr="0008353E">
        <w:tc>
          <w:tcPr>
            <w:tcW w:w="2861" w:type="dxa"/>
          </w:tcPr>
          <w:p w14:paraId="4478F71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97" w:type="dxa"/>
          </w:tcPr>
          <w:p w14:paraId="6FAC84C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E8216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2815E0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801432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737A1EB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EF9FDE5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478E0DB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FB1D37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54097057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FC0" w:rsidRPr="00240583" w14:paraId="5FAAB5D6" w14:textId="77777777" w:rsidTr="0008353E">
        <w:tc>
          <w:tcPr>
            <w:tcW w:w="2861" w:type="dxa"/>
          </w:tcPr>
          <w:p w14:paraId="4D9B363C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7" w:type="dxa"/>
          </w:tcPr>
          <w:p w14:paraId="567C6C4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52700D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3BA18C8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F98B67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609BC4A5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2D3E59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261C21D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04BB16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shd w:val="clear" w:color="auto" w:fill="auto"/>
          </w:tcPr>
          <w:p w14:paraId="12E1133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FC0" w:rsidRPr="00240583" w14:paraId="4979A493" w14:textId="77777777" w:rsidTr="0008353E">
        <w:tc>
          <w:tcPr>
            <w:tcW w:w="2861" w:type="dxa"/>
          </w:tcPr>
          <w:p w14:paraId="330ECDED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59FEC840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1E552036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2C16CBE" w14:textId="1D987899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1175868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4B7744F" w14:textId="7D575022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6CF5F787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325E769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9" w:type="dxa"/>
            <w:shd w:val="clear" w:color="auto" w:fill="auto"/>
          </w:tcPr>
          <w:p w14:paraId="502B7A3D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2EFD60D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206,000</w:t>
            </w:r>
          </w:p>
        </w:tc>
      </w:tr>
      <w:tr w:rsidR="00F10FC0" w:rsidRPr="00240583" w14:paraId="6CB22F74" w14:textId="77777777" w:rsidTr="0008353E">
        <w:tc>
          <w:tcPr>
            <w:tcW w:w="2861" w:type="dxa"/>
          </w:tcPr>
          <w:p w14:paraId="5AAB6E4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7DB24938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AFE8B9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67FD2F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CCBAF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92EB91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0800CE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7B7D1BA4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69" w:type="dxa"/>
            <w:shd w:val="clear" w:color="auto" w:fill="auto"/>
          </w:tcPr>
          <w:p w14:paraId="099A554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0C6FBB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14,000</w:t>
            </w:r>
          </w:p>
        </w:tc>
      </w:tr>
      <w:tr w:rsidR="00F10FC0" w:rsidRPr="00240583" w14:paraId="3AF53503" w14:textId="77777777" w:rsidTr="0008353E">
        <w:tc>
          <w:tcPr>
            <w:tcW w:w="2861" w:type="dxa"/>
          </w:tcPr>
          <w:p w14:paraId="0AD36EE7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97" w:type="dxa"/>
          </w:tcPr>
          <w:p w14:paraId="6C525960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BA054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40827215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75F78F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54B0F77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4139376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1E0CE4EB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FB6D70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5464D2BB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10FC0" w:rsidRPr="00240583" w14:paraId="60B23A75" w14:textId="77777777" w:rsidTr="0008353E">
        <w:tc>
          <w:tcPr>
            <w:tcW w:w="2861" w:type="dxa"/>
          </w:tcPr>
          <w:p w14:paraId="6BFF8F33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- 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จากหุ้นละ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บาท เป็น หุ้นละ</w:t>
            </w:r>
          </w:p>
          <w:p w14:paraId="462592EF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dxa"/>
            <w:vAlign w:val="bottom"/>
          </w:tcPr>
          <w:p w14:paraId="2A82BAF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744B2490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1C6A72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07E407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2C3BE5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A836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340A279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437,800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A5C670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FBA7F4A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1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10FC0" w:rsidRPr="00240583" w14:paraId="078E30FE" w14:textId="77777777" w:rsidTr="0008353E">
        <w:tc>
          <w:tcPr>
            <w:tcW w:w="2861" w:type="dxa"/>
          </w:tcPr>
          <w:p w14:paraId="30798F0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7" w:type="dxa"/>
          </w:tcPr>
          <w:p w14:paraId="4270779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FA91F0B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618C98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F731E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942552C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CA1BD3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749A593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9" w:type="dxa"/>
            <w:shd w:val="clear" w:color="auto" w:fill="auto"/>
          </w:tcPr>
          <w:p w14:paraId="605EBFCB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2DF0BCF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80,000</w:t>
            </w:r>
          </w:p>
        </w:tc>
      </w:tr>
      <w:tr w:rsidR="00F10FC0" w:rsidRPr="00240583" w14:paraId="382C8E60" w14:textId="77777777" w:rsidTr="0008353E">
        <w:tc>
          <w:tcPr>
            <w:tcW w:w="2861" w:type="dxa"/>
          </w:tcPr>
          <w:p w14:paraId="74FA2AE8" w14:textId="7EEE7C12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31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3C4CEDAF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471F86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1466D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547890F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1C688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60A578D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D97B6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B41F2A4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4909" w14:textId="77777777" w:rsidR="00F10FC0" w:rsidRPr="00240583" w:rsidRDefault="00F10FC0" w:rsidP="00F10FC0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right="-9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0FC0" w:rsidRPr="00240583" w14:paraId="132D19F9" w14:textId="77777777" w:rsidTr="0008353E">
        <w:tc>
          <w:tcPr>
            <w:tcW w:w="2861" w:type="dxa"/>
          </w:tcPr>
          <w:p w14:paraId="205EC3E1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7" w:type="dxa"/>
          </w:tcPr>
          <w:p w14:paraId="6E8D61C2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0EC3335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4075491A" w14:textId="086E48C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6E8243E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167416D7" w14:textId="09EAAAC6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9" w:type="dxa"/>
            <w:shd w:val="clear" w:color="auto" w:fill="auto"/>
          </w:tcPr>
          <w:p w14:paraId="7E9CFDCF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</w:tabs>
              <w:ind w:right="11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</w:tcPr>
          <w:p w14:paraId="67C1E7E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9" w:type="dxa"/>
            <w:shd w:val="clear" w:color="auto" w:fill="auto"/>
          </w:tcPr>
          <w:p w14:paraId="14E9A258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</w:tcPr>
          <w:p w14:paraId="6205CA41" w14:textId="77777777" w:rsidR="00F10FC0" w:rsidRPr="00240583" w:rsidRDefault="00F10FC0" w:rsidP="00F10FC0">
            <w:pPr>
              <w:pStyle w:val="30"/>
              <w:tabs>
                <w:tab w:val="clear" w:pos="360"/>
                <w:tab w:val="clear" w:pos="720"/>
                <w:tab w:val="decimal" w:pos="710"/>
              </w:tabs>
              <w:ind w:right="-95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4411DC31" w14:textId="7AECB2DD" w:rsidR="002E3751" w:rsidRPr="00240583" w:rsidRDefault="002E3751" w:rsidP="002E3751">
      <w:pPr>
        <w:rPr>
          <w:rFonts w:cstheme="minorBidi"/>
          <w:lang w:val="x-none" w:eastAsia="x-none"/>
        </w:rPr>
      </w:pPr>
    </w:p>
    <w:p w14:paraId="6596C0B1" w14:textId="636B429B" w:rsidR="002E3751" w:rsidRPr="00240583" w:rsidRDefault="002E3751" w:rsidP="002E3751">
      <w:pPr>
        <w:rPr>
          <w:rFonts w:cstheme="minorBidi"/>
          <w:lang w:val="x-none" w:eastAsia="x-none"/>
        </w:rPr>
      </w:pPr>
    </w:p>
    <w:p w14:paraId="257505C1" w14:textId="77777777" w:rsidR="002E3751" w:rsidRPr="00240583" w:rsidRDefault="002E3751" w:rsidP="002E3751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4058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240583">
        <w:rPr>
          <w:rFonts w:ascii="Angsana New" w:hAnsi="Angsana New" w:cs="Angsana New"/>
          <w:sz w:val="30"/>
          <w:szCs w:val="30"/>
        </w:rPr>
        <w:t xml:space="preserve">12 </w:t>
      </w:r>
      <w:r w:rsidRPr="0024058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 xml:space="preserve">2562 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240583">
        <w:rPr>
          <w:rFonts w:ascii="Angsana New" w:hAnsi="Angsana New" w:cs="Angsana New"/>
          <w:sz w:val="30"/>
          <w:szCs w:val="30"/>
        </w:rPr>
        <w:br/>
      </w:r>
      <w:r w:rsidRPr="00240583">
        <w:rPr>
          <w:rFonts w:ascii="Angsana New" w:hAnsi="Angsana New" w:cs="Angsana New"/>
          <w:sz w:val="30"/>
          <w:szCs w:val="30"/>
          <w:cs/>
        </w:rPr>
        <w:t xml:space="preserve">โดยการออกหุ้นสามัญใหม่จำนวน </w:t>
      </w:r>
      <w:r w:rsidRPr="00240583">
        <w:rPr>
          <w:rFonts w:ascii="Angsana New" w:hAnsi="Angsana New" w:cs="Angsana New"/>
          <w:sz w:val="30"/>
          <w:szCs w:val="30"/>
        </w:rPr>
        <w:t xml:space="preserve">14 </w:t>
      </w:r>
      <w:r w:rsidRPr="00240583">
        <w:rPr>
          <w:rFonts w:ascii="Angsana New" w:hAnsi="Angsana New" w:cs="Angsana New"/>
          <w:sz w:val="30"/>
          <w:szCs w:val="30"/>
          <w:cs/>
        </w:rPr>
        <w:t>ล้านบาท (</w:t>
      </w:r>
      <w:r w:rsidRPr="00240583">
        <w:rPr>
          <w:rFonts w:ascii="Angsana New" w:hAnsi="Angsana New" w:cs="Angsana New"/>
          <w:sz w:val="30"/>
          <w:szCs w:val="30"/>
        </w:rPr>
        <w:t xml:space="preserve">0.14 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240583">
        <w:rPr>
          <w:rFonts w:ascii="Angsana New" w:hAnsi="Angsana New" w:cs="Angsana New"/>
          <w:sz w:val="30"/>
          <w:szCs w:val="30"/>
        </w:rPr>
        <w:t xml:space="preserve">100 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บาท) จากทุนจดทะเบียน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240583">
        <w:rPr>
          <w:rFonts w:ascii="Angsana New" w:hAnsi="Angsana New" w:cs="Angsana New"/>
          <w:spacing w:val="-2"/>
          <w:sz w:val="30"/>
          <w:szCs w:val="30"/>
        </w:rPr>
        <w:t xml:space="preserve">206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240583">
        <w:rPr>
          <w:rFonts w:ascii="Angsana New" w:hAnsi="Angsana New" w:cs="Angsana New"/>
          <w:spacing w:val="-2"/>
          <w:sz w:val="30"/>
          <w:szCs w:val="30"/>
        </w:rPr>
        <w:t>2.06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 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บาท) 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>เป็นจำนวน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</w:rPr>
        <w:t xml:space="preserve">220 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240583">
        <w:rPr>
          <w:rFonts w:ascii="Angsana New" w:hAnsi="Angsana New" w:cs="Angsana New"/>
          <w:spacing w:val="-2"/>
          <w:sz w:val="30"/>
          <w:szCs w:val="30"/>
        </w:rPr>
        <w:t xml:space="preserve">2.2 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Pr="002405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t xml:space="preserve"> มูลค่าหุ้นละ</w:t>
      </w:r>
      <w:r w:rsidRPr="00240583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240583">
        <w:rPr>
          <w:rFonts w:ascii="Angsana New" w:hAnsi="Angsana New" w:cs="Angsana New"/>
          <w:sz w:val="30"/>
          <w:szCs w:val="30"/>
        </w:rPr>
        <w:t xml:space="preserve">100 </w:t>
      </w:r>
      <w:r w:rsidRPr="00240583">
        <w:rPr>
          <w:rFonts w:ascii="Angsana New" w:hAnsi="Angsana New" w:cs="Angsana New"/>
          <w:sz w:val="30"/>
          <w:szCs w:val="30"/>
          <w:cs/>
        </w:rPr>
        <w:t>บาท)</w:t>
      </w:r>
      <w:bookmarkStart w:id="4" w:name="_Hlk1912129"/>
      <w:r w:rsidRPr="002405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  <w:cs/>
        </w:rPr>
        <w:t>บริษัท</w:t>
      </w:r>
      <w:bookmarkEnd w:id="4"/>
      <w:r w:rsidRPr="00240583">
        <w:rPr>
          <w:rFonts w:ascii="Angsana New" w:hAnsi="Angsana New" w:cs="Angsana New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240583">
        <w:rPr>
          <w:rFonts w:ascii="Angsana New" w:hAnsi="Angsana New" w:cs="Angsana New"/>
          <w:sz w:val="30"/>
          <w:szCs w:val="30"/>
        </w:rPr>
        <w:t>1</w:t>
      </w:r>
      <w:r w:rsidRPr="00240583">
        <w:rPr>
          <w:rFonts w:ascii="Angsana New" w:hAnsi="Angsana New" w:cs="Angsana New"/>
          <w:sz w:val="30"/>
          <w:szCs w:val="38"/>
        </w:rPr>
        <w:t>8</w:t>
      </w:r>
      <w:r w:rsidRPr="00240583">
        <w:rPr>
          <w:rFonts w:ascii="Angsana New" w:hAnsi="Angsana New" w:cs="Angsana New"/>
          <w:sz w:val="30"/>
          <w:szCs w:val="30"/>
        </w:rPr>
        <w:t xml:space="preserve"> 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40583">
        <w:rPr>
          <w:rFonts w:ascii="Angsana New" w:hAnsi="Angsana New" w:cs="Angsana New"/>
          <w:sz w:val="30"/>
          <w:szCs w:val="30"/>
        </w:rPr>
        <w:t>2562</w:t>
      </w:r>
    </w:p>
    <w:bookmarkEnd w:id="3"/>
    <w:p w14:paraId="156A8AAB" w14:textId="77777777" w:rsidR="002E3751" w:rsidRPr="00240583" w:rsidRDefault="002E3751" w:rsidP="002E3751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567586" w14:textId="77777777" w:rsidR="002E3751" w:rsidRPr="00240583" w:rsidRDefault="002E3751" w:rsidP="002E3751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4058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11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2562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ผู้ถือหุ้นมีมติอนุมัติการเปลี่ยนแปลงมูลค่าหุ้นที่ตราไว้ของบริษัทจากมูลค่าหุ้น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240583">
        <w:rPr>
          <w:rFonts w:asciiTheme="majorBidi" w:hAnsiTheme="majorBidi" w:cstheme="majorBidi"/>
          <w:sz w:val="30"/>
          <w:szCs w:val="30"/>
        </w:rPr>
        <w:t>100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บาท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0.5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บาท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รวมถึงอนุมัติการแก้ไขหนังสือบริคณห์สนธิของบริษัท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เพื่อให้สอดคล้องกับการเปลี่ยนแปลงมูลค่าที่ตราไว้ดังกล่าว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นอกจากนั้น ผู้ถือหุ้นมีมติอนุมัติการเพิ่มทุนจดทะเบียนโดยการออกหุ้นสามัญใหม่จำนวน </w:t>
      </w:r>
      <w:r w:rsidRPr="00240583">
        <w:rPr>
          <w:rFonts w:ascii="Angsana New" w:hAnsi="Angsana New" w:cs="Angsana New"/>
          <w:sz w:val="30"/>
          <w:szCs w:val="30"/>
        </w:rPr>
        <w:t xml:space="preserve">80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40583">
        <w:rPr>
          <w:rFonts w:ascii="Angsana New" w:hAnsi="Angsana New" w:cs="Angsana New"/>
          <w:sz w:val="30"/>
          <w:szCs w:val="30"/>
        </w:rPr>
        <w:t xml:space="preserve">(160 </w:t>
      </w:r>
      <w:r w:rsidRPr="0024058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40583">
        <w:rPr>
          <w:rFonts w:ascii="Angsana New" w:hAnsi="Angsana New" w:cs="Angsana New"/>
          <w:sz w:val="30"/>
          <w:szCs w:val="30"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Pr="00240583">
        <w:rPr>
          <w:rFonts w:ascii="Angsana New" w:hAnsi="Angsana New" w:cs="Angsana New"/>
          <w:sz w:val="30"/>
          <w:szCs w:val="30"/>
        </w:rPr>
        <w:t xml:space="preserve">0.5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บาท</w:t>
      </w:r>
      <w:r w:rsidRPr="00240583">
        <w:rPr>
          <w:rFonts w:ascii="Angsana New" w:hAnsi="Angsana New" w:cs="Angsana New"/>
          <w:sz w:val="30"/>
          <w:szCs w:val="30"/>
        </w:rPr>
        <w:t>)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จากทุนจดทะเบียนจำนวน </w:t>
      </w:r>
      <w:r w:rsidRPr="00240583">
        <w:rPr>
          <w:rFonts w:ascii="Angsana New" w:hAnsi="Angsana New" w:cs="Angsana New"/>
          <w:sz w:val="30"/>
          <w:szCs w:val="30"/>
        </w:rPr>
        <w:t xml:space="preserve">220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40583">
        <w:rPr>
          <w:rFonts w:ascii="Angsana New" w:hAnsi="Angsana New" w:cs="Angsana New"/>
          <w:sz w:val="30"/>
          <w:szCs w:val="30"/>
        </w:rPr>
        <w:t xml:space="preserve">(440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240583">
        <w:rPr>
          <w:rFonts w:ascii="Angsana New" w:hAnsi="Angsana New" w:cs="Angsana New"/>
          <w:sz w:val="30"/>
          <w:szCs w:val="30"/>
        </w:rPr>
        <w:t xml:space="preserve">0.5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บาท</w:t>
      </w:r>
      <w:r w:rsidRPr="00240583">
        <w:rPr>
          <w:rFonts w:ascii="Angsana New" w:hAnsi="Angsana New" w:cs="Angsana New"/>
          <w:sz w:val="30"/>
          <w:szCs w:val="30"/>
        </w:rPr>
        <w:t xml:space="preserve">)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240583">
        <w:rPr>
          <w:rFonts w:ascii="Angsana New" w:hAnsi="Angsana New" w:cs="Angsana New"/>
          <w:sz w:val="30"/>
          <w:szCs w:val="30"/>
        </w:rPr>
        <w:t xml:space="preserve">300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 w:rsidRPr="00240583">
        <w:rPr>
          <w:rFonts w:ascii="Angsana New" w:hAnsi="Angsana New" w:cs="Angsana New"/>
          <w:sz w:val="30"/>
          <w:szCs w:val="30"/>
        </w:rPr>
        <w:t xml:space="preserve">(600 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Pr="00240583">
        <w:rPr>
          <w:rFonts w:ascii="Angsana New" w:hAnsi="Angsana New" w:cs="Angsana New"/>
          <w:sz w:val="30"/>
          <w:szCs w:val="30"/>
        </w:rPr>
        <w:t xml:space="preserve">0.5)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เพื่อรองรับการเสนอขายหุ้นต่อสาธารณชนในอนาคต</w:t>
      </w:r>
      <w:r w:rsidRPr="00240583">
        <w:rPr>
          <w:rFonts w:ascii="Angsana New" w:hAnsi="Angsana New" w:cs="Angsana New"/>
          <w:sz w:val="30"/>
          <w:szCs w:val="30"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บริษัทได้จดทะเบียนการเปลี่ยนแปลงดังกล่าวกับกระทรวงพาณิชย์เมื่อวันที่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25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2562</w:t>
      </w:r>
    </w:p>
    <w:p w14:paraId="16E76063" w14:textId="77777777" w:rsidR="002E3751" w:rsidRPr="00240583" w:rsidRDefault="002E3751" w:rsidP="002E3751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5696D1D" w14:textId="615AECE4" w:rsidR="002E3751" w:rsidRPr="00240583" w:rsidRDefault="002E3751" w:rsidP="002E3751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40583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18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/>
          <w:sz w:val="30"/>
          <w:szCs w:val="30"/>
        </w:rPr>
        <w:t>2562</w:t>
      </w:r>
      <w:r w:rsidRPr="002405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0583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บริษัทได้เสนอขายหุ้นใหม่ต่อประชาชนทั่วไปเป็นครั้งแรกจำนวน</w:t>
      </w:r>
      <w:r w:rsidRPr="00240583">
        <w:rPr>
          <w:rFonts w:ascii="Angsana New" w:hAnsi="Angsana New" w:cs="Angsana New" w:hint="eastAsia"/>
          <w:sz w:val="30"/>
          <w:szCs w:val="30"/>
        </w:rPr>
        <w:t> </w:t>
      </w:r>
      <w:r w:rsidRPr="00240583">
        <w:rPr>
          <w:rFonts w:ascii="Angsana New" w:hAnsi="Angsana New" w:cs="Angsana New"/>
          <w:sz w:val="30"/>
          <w:szCs w:val="30"/>
        </w:rPr>
        <w:t>160 </w:t>
      </w:r>
      <w:r w:rsidRPr="0024058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40583">
        <w:rPr>
          <w:rFonts w:ascii="Angsana New" w:hAnsi="Angsana New" w:cs="Angsana New"/>
          <w:sz w:val="30"/>
          <w:szCs w:val="30"/>
          <w:cs/>
        </w:rPr>
        <w:br/>
      </w:r>
      <w:r w:rsidRPr="00240583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240583">
        <w:rPr>
          <w:rFonts w:ascii="Angsana New" w:hAnsi="Angsana New" w:cs="Angsana New" w:hint="eastAsia"/>
          <w:sz w:val="30"/>
          <w:szCs w:val="30"/>
        </w:rPr>
        <w:t> </w:t>
      </w:r>
      <w:r w:rsidRPr="00240583">
        <w:rPr>
          <w:rFonts w:ascii="Angsana New" w:hAnsi="Angsana New" w:cs="Angsana New"/>
          <w:sz w:val="30"/>
          <w:szCs w:val="30"/>
        </w:rPr>
        <w:t>2.38 </w:t>
      </w:r>
      <w:r w:rsidRPr="00240583">
        <w:rPr>
          <w:rFonts w:ascii="Angsana New" w:hAnsi="Angsana New" w:cs="Angsana New" w:hint="cs"/>
          <w:sz w:val="30"/>
          <w:szCs w:val="30"/>
          <w:cs/>
        </w:rPr>
        <w:t>บาท</w:t>
      </w:r>
      <w:r w:rsidRPr="00240583">
        <w:rPr>
          <w:rFonts w:ascii="Angsana New" w:hAnsi="Angsana New" w:cs="Angsana New"/>
          <w:sz w:val="30"/>
          <w:szCs w:val="30"/>
        </w:rPr>
        <w:t> (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Pr="00240583">
        <w:rPr>
          <w:rFonts w:ascii="Angsana New" w:hAnsi="Angsana New" w:cs="Angsana New"/>
          <w:sz w:val="30"/>
          <w:szCs w:val="30"/>
        </w:rPr>
        <w:t>0.50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 บาทและส่วนเกินมูลค่าหุ้น </w:t>
      </w:r>
      <w:r w:rsidRPr="00240583">
        <w:rPr>
          <w:rFonts w:ascii="Angsana New" w:hAnsi="Angsana New" w:cs="Angsana New"/>
          <w:sz w:val="30"/>
          <w:szCs w:val="30"/>
        </w:rPr>
        <w:t>1.88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240583">
        <w:rPr>
          <w:rFonts w:ascii="Angsana New" w:hAnsi="Angsana New" w:cs="Angsana New"/>
          <w:sz w:val="30"/>
          <w:szCs w:val="30"/>
        </w:rPr>
        <w:t xml:space="preserve">) </w:t>
      </w:r>
      <w:r w:rsidRPr="00240583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240583">
        <w:rPr>
          <w:rFonts w:ascii="Angsana New" w:hAnsi="Angsana New" w:cs="Angsana New"/>
          <w:sz w:val="30"/>
          <w:szCs w:val="30"/>
        </w:rPr>
        <w:t xml:space="preserve"> 380.80 </w:t>
      </w:r>
      <w:r w:rsidRPr="0024058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40583">
        <w:rPr>
          <w:rFonts w:ascii="Angsana New" w:hAnsi="Angsana New" w:cs="Angsana New"/>
          <w:sz w:val="30"/>
          <w:szCs w:val="30"/>
          <w:cs/>
        </w:rPr>
        <w:br/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แบ่งออกเป็นทุนชำระแล้วจำนวน </w:t>
      </w:r>
      <w:r w:rsidRPr="00240583">
        <w:rPr>
          <w:rFonts w:ascii="Angsana New" w:hAnsi="Angsana New" w:cs="Angsana New"/>
          <w:sz w:val="30"/>
          <w:szCs w:val="30"/>
        </w:rPr>
        <w:t>80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 ล้านบาท และส่วนเกินมูลค่าหุ้นจำนวน</w:t>
      </w:r>
      <w:r w:rsidRPr="00240583">
        <w:rPr>
          <w:rFonts w:ascii="Angsana New" w:hAnsi="Angsana New" w:cs="Angsana New"/>
          <w:sz w:val="30"/>
          <w:szCs w:val="30"/>
        </w:rPr>
        <w:t xml:space="preserve"> 300.80</w:t>
      </w:r>
      <w:r w:rsidRPr="00240583">
        <w:rPr>
          <w:rFonts w:ascii="Angsana New" w:hAnsi="Angsana New" w:cs="Angsana New" w:hint="cs"/>
          <w:sz w:val="30"/>
          <w:szCs w:val="30"/>
          <w:cs/>
        </w:rPr>
        <w:t xml:space="preserve"> ล้านบาท ในการนี้บริษัท</w:t>
      </w:r>
      <w:r w:rsidRPr="00240583">
        <w:rPr>
          <w:rFonts w:ascii="Angsana New" w:hAnsi="Angsana New" w:cs="Angsana New"/>
          <w:sz w:val="30"/>
          <w:szCs w:val="30"/>
          <w:cs/>
        </w:rPr>
        <w:br/>
      </w:r>
      <w:r w:rsidRPr="00240583">
        <w:rPr>
          <w:rFonts w:ascii="Angsana New" w:hAnsi="Angsana New" w:cs="Angsana New" w:hint="cs"/>
          <w:sz w:val="30"/>
          <w:szCs w:val="30"/>
          <w:cs/>
        </w:rPr>
        <w:t>มีค่าใช้จ่ายที่เกี่ยวข้องโดยตรงกับการออกหุ้นสามัญจำนวน</w:t>
      </w:r>
      <w:r w:rsidRPr="00240583">
        <w:rPr>
          <w:rFonts w:ascii="Angsana New" w:hAnsi="Angsana New" w:cs="Angsana New" w:hint="eastAsia"/>
          <w:sz w:val="30"/>
          <w:szCs w:val="30"/>
        </w:rPr>
        <w:t> </w:t>
      </w:r>
      <w:r w:rsidRPr="00240583">
        <w:rPr>
          <w:rFonts w:ascii="Angsana New" w:hAnsi="Angsana New" w:cs="Angsana New"/>
          <w:sz w:val="30"/>
          <w:szCs w:val="30"/>
        </w:rPr>
        <w:t>14.74 </w:t>
      </w:r>
      <w:r w:rsidRPr="0024058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40583">
        <w:rPr>
          <w:rFonts w:ascii="Angsana New" w:hAnsi="Angsana New" w:cs="Angsana New" w:hint="eastAsia"/>
          <w:sz w:val="30"/>
          <w:szCs w:val="30"/>
        </w:rPr>
        <w:t> </w:t>
      </w:r>
      <w:r w:rsidRPr="00240583">
        <w:rPr>
          <w:rFonts w:ascii="Angsana New" w:hAnsi="Angsana New" w:cs="Angsana New" w:hint="cs"/>
          <w:sz w:val="30"/>
          <w:szCs w:val="30"/>
          <w:cs/>
        </w:rPr>
        <w:t>โดยได้แสดงหักจากส่วนเกินมูลค่าหุ้นที่ได้รับจากการเสนอขายหุ้นใหม่</w:t>
      </w:r>
    </w:p>
    <w:p w14:paraId="783ED3C5" w14:textId="77777777" w:rsidR="002E3751" w:rsidRPr="00240583" w:rsidRDefault="002E3751" w:rsidP="002E3751">
      <w:pPr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9A59D8C" w14:textId="4D1F9F3A" w:rsidR="00792C02" w:rsidRPr="00240583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bookmarkStart w:id="5" w:name="_Hlk23765408"/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5"/>
    </w:p>
    <w:p w14:paraId="619A046F" w14:textId="77777777" w:rsidR="0079023D" w:rsidRPr="00240583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6CA90AD6" w14:textId="77777777" w:rsidR="004F39B6" w:rsidRPr="00240583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240583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240583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6114" w14:textId="77777777" w:rsidR="0079023D" w:rsidRPr="00240583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 </w:t>
      </w:r>
      <w:r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240583" w:rsidRDefault="00BF6C64" w:rsidP="00BF6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240583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240583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18CCBA07" w14:textId="77777777" w:rsidR="00684BD7" w:rsidRPr="00240583" w:rsidRDefault="00684BD7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0CA" w14:textId="77777777" w:rsidR="00684BD7" w:rsidRPr="00240583" w:rsidRDefault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</w:rPr>
        <w:br w:type="page"/>
      </w:r>
    </w:p>
    <w:p w14:paraId="47FAB4B4" w14:textId="01094EF3" w:rsidR="00A1213F" w:rsidRPr="00240583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240583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48ED1039" w14:textId="262203B9" w:rsidR="007B6BFD" w:rsidRPr="00240583" w:rsidRDefault="007B6BFD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0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848"/>
        <w:gridCol w:w="1170"/>
        <w:gridCol w:w="270"/>
        <w:gridCol w:w="1080"/>
        <w:gridCol w:w="280"/>
        <w:gridCol w:w="1136"/>
        <w:gridCol w:w="236"/>
        <w:gridCol w:w="1030"/>
      </w:tblGrid>
      <w:tr w:rsidR="002E3751" w:rsidRPr="00240583" w14:paraId="7F6E5C0F" w14:textId="77777777" w:rsidTr="00DA0843">
        <w:trPr>
          <w:trHeight w:val="366"/>
        </w:trPr>
        <w:tc>
          <w:tcPr>
            <w:tcW w:w="3848" w:type="dxa"/>
            <w:vAlign w:val="bottom"/>
          </w:tcPr>
          <w:p w14:paraId="1B5F57D0" w14:textId="77777777" w:rsidR="002E3751" w:rsidRPr="00240583" w:rsidRDefault="002E3751" w:rsidP="0008353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33B896F6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80" w:type="dxa"/>
          </w:tcPr>
          <w:p w14:paraId="4B843162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02" w:type="dxa"/>
            <w:gridSpan w:val="3"/>
          </w:tcPr>
          <w:p w14:paraId="29676A86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E3751" w:rsidRPr="00240583" w14:paraId="0BA1744A" w14:textId="77777777" w:rsidTr="00DA0843">
        <w:trPr>
          <w:trHeight w:val="366"/>
        </w:trPr>
        <w:tc>
          <w:tcPr>
            <w:tcW w:w="3848" w:type="dxa"/>
            <w:vAlign w:val="bottom"/>
          </w:tcPr>
          <w:p w14:paraId="7EE0C2E0" w14:textId="4B11517C" w:rsidR="002E3751" w:rsidRPr="00240583" w:rsidRDefault="00DA0843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สำหรับงวดสามเดือนสิ้นสุดวันที่</w:t>
            </w:r>
            <w:r w:rsidRPr="002405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2405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2405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</w:tcPr>
          <w:p w14:paraId="0FA10270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70" w:type="dxa"/>
          </w:tcPr>
          <w:p w14:paraId="2EE74E4B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AB35149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  <w:tc>
          <w:tcPr>
            <w:tcW w:w="280" w:type="dxa"/>
          </w:tcPr>
          <w:p w14:paraId="4C4246A5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259CFBCA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127431AD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0EA283A8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</w:tr>
      <w:tr w:rsidR="002E3751" w:rsidRPr="00240583" w14:paraId="4006A86C" w14:textId="77777777" w:rsidTr="00DA0843">
        <w:trPr>
          <w:trHeight w:val="378"/>
        </w:trPr>
        <w:tc>
          <w:tcPr>
            <w:tcW w:w="3848" w:type="dxa"/>
            <w:vAlign w:val="bottom"/>
          </w:tcPr>
          <w:p w14:paraId="4BF6ED76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202" w:type="dxa"/>
            <w:gridSpan w:val="7"/>
          </w:tcPr>
          <w:p w14:paraId="5B0092A5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2405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240583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E3751" w:rsidRPr="00240583" w14:paraId="5D1298F5" w14:textId="77777777" w:rsidTr="00DA0843">
        <w:trPr>
          <w:trHeight w:val="366"/>
        </w:trPr>
        <w:tc>
          <w:tcPr>
            <w:tcW w:w="3848" w:type="dxa"/>
            <w:hideMark/>
          </w:tcPr>
          <w:p w14:paraId="5A7800F6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48C9D361" w14:textId="77777777" w:rsidR="002E3751" w:rsidRPr="00240583" w:rsidRDefault="002E3751" w:rsidP="00416EB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1BF0D4E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96E0D6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0" w:type="dxa"/>
          </w:tcPr>
          <w:p w14:paraId="2E0403E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6B159DB6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37503A3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1BD5330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2E3751" w:rsidRPr="00240583" w14:paraId="1D2C659D" w14:textId="77777777" w:rsidTr="00DA0843">
        <w:trPr>
          <w:trHeight w:val="366"/>
        </w:trPr>
        <w:tc>
          <w:tcPr>
            <w:tcW w:w="3848" w:type="dxa"/>
            <w:hideMark/>
          </w:tcPr>
          <w:p w14:paraId="2D82E8EA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170" w:type="dxa"/>
            <w:vAlign w:val="bottom"/>
          </w:tcPr>
          <w:p w14:paraId="122E20CB" w14:textId="1641D333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587,854</w:t>
            </w:r>
          </w:p>
        </w:tc>
        <w:tc>
          <w:tcPr>
            <w:tcW w:w="270" w:type="dxa"/>
            <w:vAlign w:val="bottom"/>
          </w:tcPr>
          <w:p w14:paraId="0EACBFA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1441FE9B" w14:textId="213BE12F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80" w:type="dxa"/>
            <w:vAlign w:val="bottom"/>
          </w:tcPr>
          <w:p w14:paraId="42D140F9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70B660ED" w14:textId="12784C0C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560,327</w:t>
            </w:r>
          </w:p>
        </w:tc>
        <w:tc>
          <w:tcPr>
            <w:tcW w:w="236" w:type="dxa"/>
            <w:vAlign w:val="bottom"/>
          </w:tcPr>
          <w:p w14:paraId="1FB16773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73DA6A49" w14:textId="03D7D26D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714,203</w:t>
            </w:r>
          </w:p>
        </w:tc>
      </w:tr>
      <w:tr w:rsidR="002E3751" w:rsidRPr="00240583" w14:paraId="53EF3D97" w14:textId="77777777" w:rsidTr="00DA0843">
        <w:trPr>
          <w:trHeight w:val="378"/>
        </w:trPr>
        <w:tc>
          <w:tcPr>
            <w:tcW w:w="3848" w:type="dxa"/>
            <w:hideMark/>
          </w:tcPr>
          <w:p w14:paraId="4B42EB83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D243" w14:textId="4A03C5AE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587,854</w:t>
            </w:r>
          </w:p>
        </w:tc>
        <w:tc>
          <w:tcPr>
            <w:tcW w:w="270" w:type="dxa"/>
          </w:tcPr>
          <w:p w14:paraId="1AFC2DBB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32D28" w14:textId="6ACD822C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80" w:type="dxa"/>
          </w:tcPr>
          <w:p w14:paraId="789849A5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E3149" w14:textId="51AE1C28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560,327</w:t>
            </w:r>
          </w:p>
        </w:tc>
        <w:tc>
          <w:tcPr>
            <w:tcW w:w="236" w:type="dxa"/>
          </w:tcPr>
          <w:p w14:paraId="23C5783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0ABE4" w14:textId="4463609E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</w:tr>
      <w:tr w:rsidR="002E3751" w:rsidRPr="00240583" w14:paraId="79BBA3A9" w14:textId="77777777" w:rsidTr="00DA0843">
        <w:trPr>
          <w:trHeight w:val="232"/>
        </w:trPr>
        <w:tc>
          <w:tcPr>
            <w:tcW w:w="3848" w:type="dxa"/>
          </w:tcPr>
          <w:p w14:paraId="1C1ABC0C" w14:textId="77777777" w:rsidR="002E3751" w:rsidRPr="00240583" w:rsidRDefault="002E3751" w:rsidP="0008353E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8ACEB4E" w14:textId="77777777" w:rsidR="002E3751" w:rsidRPr="00240583" w:rsidRDefault="002E3751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2CCBEC19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62D4FFA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80" w:type="dxa"/>
          </w:tcPr>
          <w:p w14:paraId="3361FBF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510B2963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343F96D4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068A110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2E3751" w:rsidRPr="00240583" w14:paraId="6197EDDC" w14:textId="77777777" w:rsidTr="00DA0843">
        <w:trPr>
          <w:trHeight w:val="366"/>
        </w:trPr>
        <w:tc>
          <w:tcPr>
            <w:tcW w:w="3848" w:type="dxa"/>
            <w:hideMark/>
          </w:tcPr>
          <w:p w14:paraId="2E82891A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170" w:type="dxa"/>
          </w:tcPr>
          <w:p w14:paraId="60D263EA" w14:textId="77777777" w:rsidR="002E3751" w:rsidRPr="00240583" w:rsidRDefault="002E3751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4FEE10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F6C9E6C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0" w:type="dxa"/>
          </w:tcPr>
          <w:p w14:paraId="15068170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35A054E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2E5994D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1D36FD16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3751" w:rsidRPr="00240583" w14:paraId="2C4B9980" w14:textId="77777777" w:rsidTr="00DA0843">
        <w:trPr>
          <w:trHeight w:val="378"/>
        </w:trPr>
        <w:tc>
          <w:tcPr>
            <w:tcW w:w="3848" w:type="dxa"/>
            <w:hideMark/>
          </w:tcPr>
          <w:p w14:paraId="1C8D0BF5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170" w:type="dxa"/>
          </w:tcPr>
          <w:p w14:paraId="6A107338" w14:textId="2ECFBFC4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574,909</w:t>
            </w:r>
          </w:p>
        </w:tc>
        <w:tc>
          <w:tcPr>
            <w:tcW w:w="270" w:type="dxa"/>
          </w:tcPr>
          <w:p w14:paraId="1421148C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1DF33C" w14:textId="0188C28E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730,385</w:t>
            </w:r>
          </w:p>
        </w:tc>
        <w:tc>
          <w:tcPr>
            <w:tcW w:w="280" w:type="dxa"/>
          </w:tcPr>
          <w:p w14:paraId="1C091D5D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24B84716" w14:textId="23325606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547,387</w:t>
            </w:r>
          </w:p>
        </w:tc>
        <w:tc>
          <w:tcPr>
            <w:tcW w:w="236" w:type="dxa"/>
          </w:tcPr>
          <w:p w14:paraId="4C8BE9B6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2E91D957" w14:textId="4FBC4B44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698,936</w:t>
            </w:r>
          </w:p>
        </w:tc>
      </w:tr>
      <w:tr w:rsidR="002E3751" w:rsidRPr="00240583" w14:paraId="4614E0CB" w14:textId="77777777" w:rsidTr="00DA0843">
        <w:trPr>
          <w:trHeight w:val="366"/>
        </w:trPr>
        <w:tc>
          <w:tcPr>
            <w:tcW w:w="3848" w:type="dxa"/>
            <w:hideMark/>
          </w:tcPr>
          <w:p w14:paraId="6B4C947F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170" w:type="dxa"/>
          </w:tcPr>
          <w:p w14:paraId="73E9B389" w14:textId="558BD6BB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12,945</w:t>
            </w:r>
          </w:p>
        </w:tc>
        <w:tc>
          <w:tcPr>
            <w:tcW w:w="270" w:type="dxa"/>
          </w:tcPr>
          <w:p w14:paraId="67998215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07204E74" w14:textId="59AFA88B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15,246</w:t>
            </w:r>
          </w:p>
        </w:tc>
        <w:tc>
          <w:tcPr>
            <w:tcW w:w="280" w:type="dxa"/>
          </w:tcPr>
          <w:p w14:paraId="7D6E5E0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0E1B157B" w14:textId="3652B8B9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12,94</w:t>
            </w:r>
            <w:r w:rsidR="00060993"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36" w:type="dxa"/>
          </w:tcPr>
          <w:p w14:paraId="4013D3CB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53B0F0DB" w14:textId="421C8D2A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15,267</w:t>
            </w:r>
          </w:p>
        </w:tc>
      </w:tr>
      <w:tr w:rsidR="002E3751" w:rsidRPr="00240583" w14:paraId="7C8BF199" w14:textId="77777777" w:rsidTr="00DA0843">
        <w:trPr>
          <w:trHeight w:val="366"/>
        </w:trPr>
        <w:tc>
          <w:tcPr>
            <w:tcW w:w="3848" w:type="dxa"/>
            <w:hideMark/>
          </w:tcPr>
          <w:p w14:paraId="2A00A06B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6E616" w14:textId="4BB20F62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587,854</w:t>
            </w:r>
          </w:p>
        </w:tc>
        <w:tc>
          <w:tcPr>
            <w:tcW w:w="270" w:type="dxa"/>
          </w:tcPr>
          <w:p w14:paraId="0A85C33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E098A" w14:textId="5D9A8D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80" w:type="dxa"/>
          </w:tcPr>
          <w:p w14:paraId="71E0CBB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36054" w14:textId="0F229054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560,327</w:t>
            </w:r>
          </w:p>
        </w:tc>
        <w:tc>
          <w:tcPr>
            <w:tcW w:w="236" w:type="dxa"/>
          </w:tcPr>
          <w:p w14:paraId="2EC34950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050E4" w14:textId="02618FAA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</w:tr>
      <w:tr w:rsidR="002E3751" w:rsidRPr="00240583" w14:paraId="29B07F87" w14:textId="77777777" w:rsidTr="00DA0843">
        <w:trPr>
          <w:trHeight w:val="219"/>
        </w:trPr>
        <w:tc>
          <w:tcPr>
            <w:tcW w:w="3848" w:type="dxa"/>
          </w:tcPr>
          <w:p w14:paraId="1FC07252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E7175" w14:textId="77777777" w:rsidR="002E3751" w:rsidRPr="00240583" w:rsidRDefault="002E3751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3A835BCA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5166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80" w:type="dxa"/>
          </w:tcPr>
          <w:p w14:paraId="2D18FB82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56366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5C730A3B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C72E4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2E3751" w:rsidRPr="00240583" w14:paraId="19EB1D9A" w14:textId="77777777" w:rsidTr="00DA0843">
        <w:trPr>
          <w:trHeight w:val="366"/>
        </w:trPr>
        <w:tc>
          <w:tcPr>
            <w:tcW w:w="3848" w:type="dxa"/>
            <w:hideMark/>
          </w:tcPr>
          <w:p w14:paraId="73192AB1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787C189" w14:textId="77777777" w:rsidR="002E3751" w:rsidRPr="00240583" w:rsidRDefault="002E3751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E187AB7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2C287F12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0" w:type="dxa"/>
          </w:tcPr>
          <w:p w14:paraId="289F9F0C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0EA54A1B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7618B0DE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2C46244B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3751" w:rsidRPr="00240583" w14:paraId="290F3CC8" w14:textId="77777777" w:rsidTr="00DA0843">
        <w:trPr>
          <w:trHeight w:val="378"/>
        </w:trPr>
        <w:tc>
          <w:tcPr>
            <w:tcW w:w="3848" w:type="dxa"/>
            <w:vAlign w:val="bottom"/>
            <w:hideMark/>
          </w:tcPr>
          <w:p w14:paraId="6BDB53F1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70" w:type="dxa"/>
            <w:vAlign w:val="bottom"/>
          </w:tcPr>
          <w:p w14:paraId="58302AD4" w14:textId="4365839B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587,854</w:t>
            </w:r>
          </w:p>
        </w:tc>
        <w:tc>
          <w:tcPr>
            <w:tcW w:w="270" w:type="dxa"/>
            <w:vAlign w:val="bottom"/>
          </w:tcPr>
          <w:p w14:paraId="4AE7DE9B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3C53C71C" w14:textId="4E7FFE88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80" w:type="dxa"/>
            <w:vAlign w:val="bottom"/>
          </w:tcPr>
          <w:p w14:paraId="750A5F1A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29EF51CC" w14:textId="31FFE563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560,327</w:t>
            </w:r>
          </w:p>
        </w:tc>
        <w:tc>
          <w:tcPr>
            <w:tcW w:w="236" w:type="dxa"/>
            <w:vAlign w:val="bottom"/>
          </w:tcPr>
          <w:p w14:paraId="5D21C19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730BDC4C" w14:textId="40DD66AB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714,203</w:t>
            </w:r>
          </w:p>
        </w:tc>
      </w:tr>
      <w:tr w:rsidR="002E3751" w:rsidRPr="00240583" w14:paraId="7033DFEB" w14:textId="77777777" w:rsidTr="00DA0843">
        <w:trPr>
          <w:trHeight w:val="366"/>
        </w:trPr>
        <w:tc>
          <w:tcPr>
            <w:tcW w:w="3848" w:type="dxa"/>
            <w:hideMark/>
          </w:tcPr>
          <w:p w14:paraId="489B9128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C96D5" w14:textId="2B370023" w:rsidR="002E3751" w:rsidRPr="00240583" w:rsidRDefault="00416EB6" w:rsidP="00416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587,854</w:t>
            </w:r>
          </w:p>
        </w:tc>
        <w:tc>
          <w:tcPr>
            <w:tcW w:w="270" w:type="dxa"/>
          </w:tcPr>
          <w:p w14:paraId="4AD3210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7C7FE" w14:textId="3B126F50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80" w:type="dxa"/>
          </w:tcPr>
          <w:p w14:paraId="5FB00DB3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A6F3D" w14:textId="4B4D34D2" w:rsidR="002E3751" w:rsidRPr="00240583" w:rsidRDefault="00416EB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560,327</w:t>
            </w:r>
          </w:p>
        </w:tc>
        <w:tc>
          <w:tcPr>
            <w:tcW w:w="236" w:type="dxa"/>
          </w:tcPr>
          <w:p w14:paraId="2B5A1728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72283" w14:textId="34C927A5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</w:tr>
    </w:tbl>
    <w:p w14:paraId="01F5A255" w14:textId="0A330272" w:rsidR="002E3751" w:rsidRPr="00240583" w:rsidRDefault="002E3751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50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848"/>
        <w:gridCol w:w="1170"/>
        <w:gridCol w:w="270"/>
        <w:gridCol w:w="1080"/>
        <w:gridCol w:w="280"/>
        <w:gridCol w:w="1136"/>
        <w:gridCol w:w="236"/>
        <w:gridCol w:w="1030"/>
      </w:tblGrid>
      <w:tr w:rsidR="002E3751" w:rsidRPr="00240583" w14:paraId="24A4B21D" w14:textId="77777777" w:rsidTr="00DA0843">
        <w:trPr>
          <w:trHeight w:val="366"/>
        </w:trPr>
        <w:tc>
          <w:tcPr>
            <w:tcW w:w="3848" w:type="dxa"/>
            <w:vAlign w:val="bottom"/>
          </w:tcPr>
          <w:p w14:paraId="091797ED" w14:textId="77777777" w:rsidR="002E3751" w:rsidRPr="00240583" w:rsidRDefault="002E3751" w:rsidP="0008353E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692C1917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80" w:type="dxa"/>
          </w:tcPr>
          <w:p w14:paraId="5BCB77D2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02" w:type="dxa"/>
            <w:gridSpan w:val="3"/>
          </w:tcPr>
          <w:p w14:paraId="27C0A5C8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E3751" w:rsidRPr="00240583" w14:paraId="744CFB7D" w14:textId="77777777" w:rsidTr="00DA0843">
        <w:trPr>
          <w:trHeight w:val="366"/>
        </w:trPr>
        <w:tc>
          <w:tcPr>
            <w:tcW w:w="3848" w:type="dxa"/>
            <w:vAlign w:val="bottom"/>
          </w:tcPr>
          <w:p w14:paraId="4C1B9349" w14:textId="1F8ADD82" w:rsidR="002E3751" w:rsidRPr="00240583" w:rsidRDefault="00DA0843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สำหรับงวดหกเดือนสิ้นสุดวันที่</w:t>
            </w:r>
            <w:r w:rsidRPr="002405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2405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2405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</w:tcPr>
          <w:p w14:paraId="58EE2BF6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70" w:type="dxa"/>
          </w:tcPr>
          <w:p w14:paraId="44197168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F2071FC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  <w:tc>
          <w:tcPr>
            <w:tcW w:w="280" w:type="dxa"/>
          </w:tcPr>
          <w:p w14:paraId="3AC183CC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2CEA0C3E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29E465EA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3A268F1C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2</w:t>
            </w:r>
          </w:p>
        </w:tc>
      </w:tr>
      <w:tr w:rsidR="002E3751" w:rsidRPr="00240583" w14:paraId="7B61B4FF" w14:textId="77777777" w:rsidTr="00DA0843">
        <w:trPr>
          <w:trHeight w:val="378"/>
        </w:trPr>
        <w:tc>
          <w:tcPr>
            <w:tcW w:w="3848" w:type="dxa"/>
            <w:vAlign w:val="bottom"/>
          </w:tcPr>
          <w:p w14:paraId="4858CDD7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202" w:type="dxa"/>
            <w:gridSpan w:val="7"/>
          </w:tcPr>
          <w:p w14:paraId="11DD8C72" w14:textId="77777777" w:rsidR="002E3751" w:rsidRPr="00240583" w:rsidRDefault="002E3751" w:rsidP="0008353E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2405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240583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E3751" w:rsidRPr="00240583" w14:paraId="52AED797" w14:textId="77777777" w:rsidTr="00DA0843">
        <w:trPr>
          <w:trHeight w:val="366"/>
        </w:trPr>
        <w:tc>
          <w:tcPr>
            <w:tcW w:w="3848" w:type="dxa"/>
            <w:hideMark/>
          </w:tcPr>
          <w:p w14:paraId="6E6994B1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637A4675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4EDCF97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241D2F0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0" w:type="dxa"/>
          </w:tcPr>
          <w:p w14:paraId="0245F71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5123EB4A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6A0664DA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1257F06A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2E3751" w:rsidRPr="00240583" w14:paraId="589B5471" w14:textId="77777777" w:rsidTr="00DA0843">
        <w:trPr>
          <w:trHeight w:val="366"/>
        </w:trPr>
        <w:tc>
          <w:tcPr>
            <w:tcW w:w="3848" w:type="dxa"/>
            <w:hideMark/>
          </w:tcPr>
          <w:p w14:paraId="1891A7D4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170" w:type="dxa"/>
            <w:vAlign w:val="bottom"/>
          </w:tcPr>
          <w:p w14:paraId="26E0400A" w14:textId="05C79B46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70" w:type="dxa"/>
            <w:vAlign w:val="bottom"/>
          </w:tcPr>
          <w:p w14:paraId="0405992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65D20925" w14:textId="4BB48B91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80" w:type="dxa"/>
            <w:vAlign w:val="bottom"/>
          </w:tcPr>
          <w:p w14:paraId="45B5BA5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67B98226" w14:textId="58AC2F40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1,289,413</w:t>
            </w:r>
          </w:p>
        </w:tc>
        <w:tc>
          <w:tcPr>
            <w:tcW w:w="236" w:type="dxa"/>
            <w:vAlign w:val="bottom"/>
          </w:tcPr>
          <w:p w14:paraId="52C2EC0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1AE4DA67" w14:textId="30BC714C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1,490,409</w:t>
            </w:r>
          </w:p>
        </w:tc>
      </w:tr>
      <w:tr w:rsidR="002E3751" w:rsidRPr="00240583" w14:paraId="23CEF5B7" w14:textId="77777777" w:rsidTr="00DA0843">
        <w:trPr>
          <w:trHeight w:val="378"/>
        </w:trPr>
        <w:tc>
          <w:tcPr>
            <w:tcW w:w="3848" w:type="dxa"/>
            <w:hideMark/>
          </w:tcPr>
          <w:p w14:paraId="5A0367A3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BCA54" w14:textId="4E5ED6D7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70" w:type="dxa"/>
          </w:tcPr>
          <w:p w14:paraId="0C7DEADC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B471" w14:textId="3055E2EB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80" w:type="dxa"/>
          </w:tcPr>
          <w:p w14:paraId="1DC22793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4E1AF" w14:textId="39F5E0B4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  <w:tc>
          <w:tcPr>
            <w:tcW w:w="236" w:type="dxa"/>
          </w:tcPr>
          <w:p w14:paraId="6B02C1A6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BFDA8" w14:textId="07A086DD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</w:tr>
      <w:tr w:rsidR="002E3751" w:rsidRPr="00240583" w14:paraId="526329A5" w14:textId="77777777" w:rsidTr="00DA0843">
        <w:trPr>
          <w:trHeight w:val="232"/>
        </w:trPr>
        <w:tc>
          <w:tcPr>
            <w:tcW w:w="3848" w:type="dxa"/>
          </w:tcPr>
          <w:p w14:paraId="55B54598" w14:textId="77777777" w:rsidR="002E3751" w:rsidRPr="00240583" w:rsidRDefault="002E3751" w:rsidP="0008353E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3BC970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EAB92C5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72A7B89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80" w:type="dxa"/>
          </w:tcPr>
          <w:p w14:paraId="33D22D28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211B3113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2B365BB4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5F68CBE6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2E3751" w:rsidRPr="00240583" w14:paraId="48354DFD" w14:textId="77777777" w:rsidTr="00DA0843">
        <w:trPr>
          <w:trHeight w:val="366"/>
        </w:trPr>
        <w:tc>
          <w:tcPr>
            <w:tcW w:w="3848" w:type="dxa"/>
            <w:hideMark/>
          </w:tcPr>
          <w:p w14:paraId="414178C8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170" w:type="dxa"/>
          </w:tcPr>
          <w:p w14:paraId="07C36255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A009E7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FA8D782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0" w:type="dxa"/>
          </w:tcPr>
          <w:p w14:paraId="7B6061FA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3B9BA629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D4253ED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549A8D8D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3751" w:rsidRPr="00240583" w14:paraId="4CF3338A" w14:textId="77777777" w:rsidTr="00DA0843">
        <w:trPr>
          <w:trHeight w:val="378"/>
        </w:trPr>
        <w:tc>
          <w:tcPr>
            <w:tcW w:w="3848" w:type="dxa"/>
            <w:hideMark/>
          </w:tcPr>
          <w:p w14:paraId="3FFDAEBD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170" w:type="dxa"/>
          </w:tcPr>
          <w:p w14:paraId="02255B9C" w14:textId="75D324A8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1,340,183</w:t>
            </w:r>
          </w:p>
        </w:tc>
        <w:tc>
          <w:tcPr>
            <w:tcW w:w="270" w:type="dxa"/>
          </w:tcPr>
          <w:p w14:paraId="6E382611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B19556F" w14:textId="7C8D2CC5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1,528,356</w:t>
            </w:r>
          </w:p>
        </w:tc>
        <w:tc>
          <w:tcPr>
            <w:tcW w:w="280" w:type="dxa"/>
          </w:tcPr>
          <w:p w14:paraId="15EF6C74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</w:tcPr>
          <w:p w14:paraId="1D204BA0" w14:textId="6CF2F2CD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1,263,405</w:t>
            </w:r>
          </w:p>
        </w:tc>
        <w:tc>
          <w:tcPr>
            <w:tcW w:w="236" w:type="dxa"/>
          </w:tcPr>
          <w:p w14:paraId="7B01F66A" w14:textId="77777777" w:rsidR="002E3751" w:rsidRPr="00240583" w:rsidRDefault="002E3751" w:rsidP="0008353E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30" w:type="dxa"/>
          </w:tcPr>
          <w:p w14:paraId="155730AE" w14:textId="695BA5C2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1,452,024</w:t>
            </w:r>
          </w:p>
        </w:tc>
      </w:tr>
      <w:tr w:rsidR="002E3751" w:rsidRPr="00240583" w14:paraId="65A58288" w14:textId="77777777" w:rsidTr="00DA0843">
        <w:trPr>
          <w:trHeight w:val="366"/>
        </w:trPr>
        <w:tc>
          <w:tcPr>
            <w:tcW w:w="3848" w:type="dxa"/>
            <w:hideMark/>
          </w:tcPr>
          <w:p w14:paraId="290D150B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170" w:type="dxa"/>
          </w:tcPr>
          <w:p w14:paraId="75ED0DA7" w14:textId="4C775E56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26,012</w:t>
            </w:r>
          </w:p>
        </w:tc>
        <w:tc>
          <w:tcPr>
            <w:tcW w:w="270" w:type="dxa"/>
          </w:tcPr>
          <w:p w14:paraId="2231A486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5816F09" w14:textId="64E84B2E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38,364</w:t>
            </w:r>
          </w:p>
        </w:tc>
        <w:tc>
          <w:tcPr>
            <w:tcW w:w="280" w:type="dxa"/>
          </w:tcPr>
          <w:p w14:paraId="318D9B9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2097ACBB" w14:textId="5D276FBF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26,00</w:t>
            </w:r>
            <w:r w:rsidR="00060993"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75CA3B7A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6A58A457" w14:textId="0AFBBBC0" w:rsidR="002E3751" w:rsidRPr="00240583" w:rsidRDefault="00C610D6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38,385</w:t>
            </w:r>
          </w:p>
        </w:tc>
      </w:tr>
      <w:tr w:rsidR="002E3751" w:rsidRPr="00240583" w14:paraId="5193F797" w14:textId="77777777" w:rsidTr="00DA0843">
        <w:trPr>
          <w:trHeight w:val="366"/>
        </w:trPr>
        <w:tc>
          <w:tcPr>
            <w:tcW w:w="3848" w:type="dxa"/>
            <w:hideMark/>
          </w:tcPr>
          <w:p w14:paraId="198D8EF3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1B733" w14:textId="76D3A5D1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70" w:type="dxa"/>
          </w:tcPr>
          <w:p w14:paraId="4ACDFED6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63361" w14:textId="18FB6EAC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80" w:type="dxa"/>
          </w:tcPr>
          <w:p w14:paraId="77DDEFB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1693E" w14:textId="4D31E13C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  <w:tc>
          <w:tcPr>
            <w:tcW w:w="236" w:type="dxa"/>
          </w:tcPr>
          <w:p w14:paraId="206F2074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CCD11" w14:textId="24E9198B" w:rsidR="002E3751" w:rsidRPr="00240583" w:rsidRDefault="00240583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</w:tr>
      <w:tr w:rsidR="002E3751" w:rsidRPr="00240583" w14:paraId="041F360C" w14:textId="77777777" w:rsidTr="00DA0843">
        <w:trPr>
          <w:trHeight w:val="219"/>
        </w:trPr>
        <w:tc>
          <w:tcPr>
            <w:tcW w:w="3848" w:type="dxa"/>
          </w:tcPr>
          <w:p w14:paraId="348E43B5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4727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2E5E7930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BEDFE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80" w:type="dxa"/>
          </w:tcPr>
          <w:p w14:paraId="56C61505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14274" w14:textId="77777777" w:rsidR="002E3751" w:rsidRPr="00240583" w:rsidRDefault="002E3751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7EFF0340" w14:textId="77777777" w:rsidR="002E3751" w:rsidRPr="00240583" w:rsidRDefault="002E3751" w:rsidP="0008353E">
            <w:pPr>
              <w:pStyle w:val="NoSpacing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CA769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2E3751" w:rsidRPr="00240583" w14:paraId="5EB67C34" w14:textId="77777777" w:rsidTr="00DA0843">
        <w:trPr>
          <w:trHeight w:val="366"/>
        </w:trPr>
        <w:tc>
          <w:tcPr>
            <w:tcW w:w="3848" w:type="dxa"/>
            <w:hideMark/>
          </w:tcPr>
          <w:p w14:paraId="3C69281A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9343AB3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3BCA2EB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06C2EC90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0" w:type="dxa"/>
          </w:tcPr>
          <w:p w14:paraId="7EFA05F5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</w:tcPr>
          <w:p w14:paraId="58C38A4E" w14:textId="77777777" w:rsidR="002E3751" w:rsidRPr="00240583" w:rsidRDefault="002E3751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609DA761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</w:tcPr>
          <w:p w14:paraId="1B2B144D" w14:textId="77777777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3751" w:rsidRPr="00240583" w14:paraId="43D29FDD" w14:textId="77777777" w:rsidTr="00DA0843">
        <w:trPr>
          <w:trHeight w:val="378"/>
        </w:trPr>
        <w:tc>
          <w:tcPr>
            <w:tcW w:w="3848" w:type="dxa"/>
            <w:vAlign w:val="bottom"/>
            <w:hideMark/>
          </w:tcPr>
          <w:p w14:paraId="19C7B381" w14:textId="77777777" w:rsidR="002E3751" w:rsidRPr="00240583" w:rsidRDefault="002E3751" w:rsidP="0008353E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70" w:type="dxa"/>
            <w:vAlign w:val="bottom"/>
          </w:tcPr>
          <w:p w14:paraId="1D3E22D3" w14:textId="340E0585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70" w:type="dxa"/>
            <w:vAlign w:val="bottom"/>
          </w:tcPr>
          <w:p w14:paraId="73CAACA6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14E5EC1" w14:textId="02B5748B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80" w:type="dxa"/>
            <w:vAlign w:val="bottom"/>
          </w:tcPr>
          <w:p w14:paraId="7695F517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vAlign w:val="bottom"/>
          </w:tcPr>
          <w:p w14:paraId="71E87188" w14:textId="10D0BECD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>1,289,413</w:t>
            </w:r>
          </w:p>
        </w:tc>
        <w:tc>
          <w:tcPr>
            <w:tcW w:w="236" w:type="dxa"/>
            <w:vAlign w:val="bottom"/>
          </w:tcPr>
          <w:p w14:paraId="7D586A1C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vAlign w:val="bottom"/>
          </w:tcPr>
          <w:p w14:paraId="43EBB02E" w14:textId="7E02DE3F" w:rsidR="002E3751" w:rsidRPr="00240583" w:rsidRDefault="00F64DCC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4DCC">
              <w:rPr>
                <w:rFonts w:ascii="Angsana New" w:hAnsi="Angsana New"/>
                <w:sz w:val="30"/>
                <w:szCs w:val="30"/>
                <w:lang w:val="en-US" w:eastAsia="en-US"/>
              </w:rPr>
              <w:t>1,490,409</w:t>
            </w:r>
          </w:p>
        </w:tc>
      </w:tr>
      <w:tr w:rsidR="002E3751" w:rsidRPr="00240583" w14:paraId="78DF3FE3" w14:textId="77777777" w:rsidTr="00DA0843">
        <w:trPr>
          <w:trHeight w:val="366"/>
        </w:trPr>
        <w:tc>
          <w:tcPr>
            <w:tcW w:w="3848" w:type="dxa"/>
            <w:hideMark/>
          </w:tcPr>
          <w:p w14:paraId="024BC23F" w14:textId="77777777" w:rsidR="002E3751" w:rsidRPr="00240583" w:rsidRDefault="002E3751" w:rsidP="0008353E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67A003" w14:textId="39BD7F83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1,366,195</w:t>
            </w:r>
          </w:p>
        </w:tc>
        <w:tc>
          <w:tcPr>
            <w:tcW w:w="270" w:type="dxa"/>
          </w:tcPr>
          <w:p w14:paraId="3572649D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ABD7F" w14:textId="5772EB03" w:rsidR="002E3751" w:rsidRPr="00240583" w:rsidRDefault="002E3751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80" w:type="dxa"/>
          </w:tcPr>
          <w:p w14:paraId="6594582C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7822E" w14:textId="7989DDDF" w:rsidR="002E3751" w:rsidRPr="00240583" w:rsidRDefault="00FE4A22" w:rsidP="00FE4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1,289,413</w:t>
            </w:r>
          </w:p>
        </w:tc>
        <w:tc>
          <w:tcPr>
            <w:tcW w:w="236" w:type="dxa"/>
          </w:tcPr>
          <w:p w14:paraId="4619D6C2" w14:textId="77777777" w:rsidR="002E3751" w:rsidRPr="00240583" w:rsidRDefault="002E3751" w:rsidP="0008353E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0A538" w14:textId="318B61F1" w:rsidR="002E3751" w:rsidRPr="00240583" w:rsidRDefault="00F64DCC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4DC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</w:tr>
    </w:tbl>
    <w:p w14:paraId="664E0F4A" w14:textId="2B4B5A1A" w:rsidR="00AA3F82" w:rsidRPr="00240583" w:rsidRDefault="00AA3F82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2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ภาษีเงินได้</w:t>
      </w:r>
    </w:p>
    <w:p w14:paraId="5BAD7122" w14:textId="77777777" w:rsidR="00AF5233" w:rsidRPr="00240583" w:rsidRDefault="00AF5233" w:rsidP="00AF5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72"/>
        <w:jc w:val="thaiDistribute"/>
        <w:textAlignment w:val="baseline"/>
        <w:rPr>
          <w:rFonts w:asciiTheme="majorBidi" w:hAnsiTheme="majorBidi" w:cstheme="majorBidi"/>
          <w:b/>
          <w:sz w:val="30"/>
          <w:szCs w:val="30"/>
        </w:rPr>
      </w:pPr>
    </w:p>
    <w:p w14:paraId="1B43D37C" w14:textId="1690CDF9" w:rsidR="00C025EF" w:rsidRPr="00240583" w:rsidRDefault="00B35DA9" w:rsidP="00C0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42BF7" w:rsidRPr="00240583">
        <w:rPr>
          <w:rFonts w:asciiTheme="majorBidi" w:hAnsiTheme="majorBidi" w:cstheme="majorBidi"/>
          <w:sz w:val="30"/>
          <w:szCs w:val="30"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br/>
      </w:r>
      <w:r w:rsidR="00816428" w:rsidRPr="00240583">
        <w:rPr>
          <w:rFonts w:asciiTheme="majorBidi" w:hAnsiTheme="majorBidi" w:cstheme="majorBidi"/>
          <w:sz w:val="30"/>
          <w:szCs w:val="30"/>
          <w:cs/>
        </w:rPr>
        <w:t>เงินได้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ในงบกำไรขาดทุนเบ็ดเสร็จน้อยกว่าจำนวนภาษีเงินได้ที่คำนวณโดยการใช้อัตราภาษีเงินได้คูณกับยอด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br/>
        <w:t>กำไรสุทธิตามบัญชีสำหรับงวด เนื่องจากความแตกต่างระหว่างการรับรู้ค่าใช้จ่ายทางบัญชีกับค่าใช้จ่ายทางภาษี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br/>
        <w:t>บางรายการ โดยเฉพาะอย่างยิ่งในเรื่องการหักค่าเสื่อมราคาได้เพิ่มจากการใช้สิทธิยกเว้นภาษีเงินได้ที่เกี่ยวข้องและ</w:t>
      </w:r>
      <w:r w:rsidR="00C025EF" w:rsidRPr="00240583">
        <w:rPr>
          <w:rFonts w:asciiTheme="majorBidi" w:hAnsiTheme="majorBidi" w:cstheme="majorBidi"/>
          <w:sz w:val="30"/>
          <w:szCs w:val="30"/>
          <w:cs/>
        </w:rPr>
        <w:br/>
        <w:t>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52E435FC" w14:textId="06663FD8" w:rsidR="00EF71A4" w:rsidRPr="00240583" w:rsidRDefault="00EF7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24FCA82" w14:textId="56BE6733" w:rsidR="00B036A2" w:rsidRPr="00240583" w:rsidRDefault="009E3702" w:rsidP="00AF52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3</w:t>
      </w:r>
      <w:r w:rsidR="00AF5233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</w:t>
      </w:r>
      <w:r w:rsidR="00050D39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ต่อหุ้น</w:t>
      </w:r>
      <w:r w:rsidR="0065619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ขั้นพื้นฐาน</w:t>
      </w:r>
    </w:p>
    <w:p w14:paraId="485C705C" w14:textId="2AA0D049" w:rsidR="00FC57A1" w:rsidRPr="00240583" w:rsidRDefault="00FC57A1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80"/>
        <w:gridCol w:w="90"/>
      </w:tblGrid>
      <w:tr w:rsidR="00C610D6" w:rsidRPr="00240583" w14:paraId="20AFE784" w14:textId="77777777" w:rsidTr="00750496">
        <w:trPr>
          <w:gridAfter w:val="1"/>
          <w:wAfter w:w="90" w:type="dxa"/>
          <w:trHeight w:val="434"/>
        </w:trPr>
        <w:tc>
          <w:tcPr>
            <w:tcW w:w="4320" w:type="dxa"/>
          </w:tcPr>
          <w:p w14:paraId="276CAD4D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/>
                <w:sz w:val="30"/>
                <w:szCs w:val="30"/>
              </w:rPr>
              <w:br w:type="page"/>
            </w:r>
            <w:r w:rsidRPr="00240583">
              <w:rPr>
                <w:rFonts w:ascii="Angsana New" w:hAnsi="Angsana New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2340" w:type="dxa"/>
            <w:gridSpan w:val="3"/>
          </w:tcPr>
          <w:p w14:paraId="0F411DB8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DDEE7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FD3390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0D6" w:rsidRPr="00240583" w14:paraId="3AE2A990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17518261" w14:textId="14B87086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D038B65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C077874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50761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718FD36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B6ECD0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8A7CC7E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CCAF4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C610D6" w:rsidRPr="00240583" w14:paraId="792A2831" w14:textId="77777777" w:rsidTr="00750496">
        <w:tc>
          <w:tcPr>
            <w:tcW w:w="4320" w:type="dxa"/>
          </w:tcPr>
          <w:p w14:paraId="248FD8A0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762766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25383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AB22A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1CC8C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10826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7E28C38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10D6" w:rsidRPr="00240583" w14:paraId="49F2EC4E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6154D68F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left="-24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EB82869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C610D6" w:rsidRPr="00240583" w14:paraId="29C1F13C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076053F7" w14:textId="77777777" w:rsidR="00C610D6" w:rsidRPr="00240583" w:rsidRDefault="00C610D6" w:rsidP="0008353E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1581E63A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-24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69FB17" w14:textId="3CAF7939" w:rsidR="00C610D6" w:rsidRPr="00240583" w:rsidRDefault="00750496" w:rsidP="0008353E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F071CB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</w:tcPr>
          <w:p w14:paraId="03D267CB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1C0F74" w14:textId="7DFE1004" w:rsidR="00C610D6" w:rsidRPr="00240583" w:rsidRDefault="005E5862" w:rsidP="0008353E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shd w:val="clear" w:color="auto" w:fill="9CC2E5" w:themeFill="accent5" w:themeFillTint="99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shd w:val="clear" w:color="auto" w:fill="9CC2E5" w:themeFill="accent5" w:themeFillTint="99"/>
                <w:lang w:val="en-US"/>
              </w:rPr>
              <w:br/>
            </w: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14177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</w:t>
            </w: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65898F0F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421BF2" w14:textId="5C6A08A7" w:rsidR="00C610D6" w:rsidRPr="00240583" w:rsidRDefault="005E5862" w:rsidP="00031CED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F071CB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14:paraId="28370987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5CC36C" w14:textId="71910656" w:rsidR="00C610D6" w:rsidRPr="00240583" w:rsidRDefault="005E5862" w:rsidP="0008353E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br/>
            </w:r>
            <w:r w:rsidR="00F830C9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13,885</w:t>
            </w:r>
          </w:p>
        </w:tc>
      </w:tr>
      <w:tr w:rsidR="00C610D6" w:rsidRPr="00240583" w14:paraId="74E931BA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10504CF6" w14:textId="77777777" w:rsidR="00C610D6" w:rsidRPr="00240583" w:rsidRDefault="00C610D6" w:rsidP="0008353E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A53BC0" w14:textId="77777777" w:rsidR="00C610D6" w:rsidRPr="00240583" w:rsidRDefault="00C610D6" w:rsidP="0008353E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23268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848AC8" w14:textId="77777777" w:rsidR="00C610D6" w:rsidRPr="00240583" w:rsidRDefault="00C610D6" w:rsidP="0008353E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CD140A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86A75C" w14:textId="77777777" w:rsidR="00C610D6" w:rsidRPr="00240583" w:rsidRDefault="00C610D6" w:rsidP="0008353E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CF6B8F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5E1F72" w14:textId="77777777" w:rsidR="00C610D6" w:rsidRPr="00240583" w:rsidRDefault="00C610D6" w:rsidP="0008353E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31CED" w:rsidRPr="00240583" w14:paraId="5C6A8C02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31259A31" w14:textId="17B12CDE" w:rsidR="00031CED" w:rsidRPr="00240583" w:rsidRDefault="00031CED" w:rsidP="00031CE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65619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</w:tcPr>
          <w:p w14:paraId="0A9919C1" w14:textId="437BCA9E" w:rsidR="00031CED" w:rsidRPr="00240583" w:rsidRDefault="00031CED" w:rsidP="00031CE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600,000</w:t>
            </w:r>
          </w:p>
        </w:tc>
        <w:tc>
          <w:tcPr>
            <w:tcW w:w="270" w:type="dxa"/>
          </w:tcPr>
          <w:p w14:paraId="2E7DAD53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6F0313" w14:textId="4DBD2F3E" w:rsidR="00031CED" w:rsidRPr="00240583" w:rsidRDefault="00031CED" w:rsidP="00031CE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2,200</w:t>
            </w:r>
          </w:p>
        </w:tc>
        <w:tc>
          <w:tcPr>
            <w:tcW w:w="270" w:type="dxa"/>
          </w:tcPr>
          <w:p w14:paraId="0BD5B30B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256E2" w14:textId="709F6610" w:rsidR="00031CED" w:rsidRPr="00240583" w:rsidRDefault="00031CED" w:rsidP="00031C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600,</w:t>
            </w:r>
            <w:r w:rsidRPr="00240583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0BE42F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3DAEDF" w14:textId="709B74EA" w:rsidR="00031CED" w:rsidRPr="00240583" w:rsidRDefault="00031CED" w:rsidP="00031CED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2,200</w:t>
            </w:r>
          </w:p>
        </w:tc>
      </w:tr>
      <w:tr w:rsidR="00031CED" w:rsidRPr="00240583" w14:paraId="05B32A4E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7E8A113F" w14:textId="601531DA" w:rsidR="00031CED" w:rsidRPr="00240583" w:rsidRDefault="00031CED" w:rsidP="00031CED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C4AD01" w14:textId="0FB3ED88" w:rsidR="00031CED" w:rsidRPr="00240583" w:rsidRDefault="00031CED" w:rsidP="00031CED">
            <w:pPr>
              <w:pStyle w:val="30"/>
              <w:tabs>
                <w:tab w:val="clear" w:pos="360"/>
                <w:tab w:val="clear" w:pos="720"/>
              </w:tabs>
              <w:ind w:right="-192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2DB071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D6B7EB" w14:textId="282658B4" w:rsidR="00031CED" w:rsidRPr="00240583" w:rsidRDefault="00031CED" w:rsidP="00031CE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437,800</w:t>
            </w:r>
          </w:p>
        </w:tc>
        <w:tc>
          <w:tcPr>
            <w:tcW w:w="270" w:type="dxa"/>
          </w:tcPr>
          <w:p w14:paraId="185A762F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74AB4F" w14:textId="69D7C1E5" w:rsidR="00031CED" w:rsidRPr="00240583" w:rsidRDefault="00031CED" w:rsidP="00031CED">
            <w:pPr>
              <w:pStyle w:val="30"/>
              <w:tabs>
                <w:tab w:val="clear" w:pos="360"/>
                <w:tab w:val="clear" w:pos="720"/>
              </w:tabs>
              <w:ind w:right="-105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DCE56B" w14:textId="77777777" w:rsidR="00031CED" w:rsidRPr="00240583" w:rsidRDefault="00031CED" w:rsidP="0003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5A0D0A" w14:textId="6225C96E" w:rsidR="00031CED" w:rsidRPr="00240583" w:rsidRDefault="00031CED" w:rsidP="00031CED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437,800</w:t>
            </w:r>
          </w:p>
        </w:tc>
      </w:tr>
      <w:tr w:rsidR="00750496" w:rsidRPr="00240583" w14:paraId="6B813103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456A9481" w14:textId="3DF6BFD3" w:rsidR="00750496" w:rsidRPr="00240583" w:rsidRDefault="00750496" w:rsidP="001972FF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FEC1C" w14:textId="30AA6EAB" w:rsidR="00750496" w:rsidRPr="00240583" w:rsidRDefault="00750496" w:rsidP="001972FF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A1C071" w14:textId="77777777" w:rsidR="00750496" w:rsidRPr="00240583" w:rsidRDefault="00750496" w:rsidP="0019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6099D2" w14:textId="3E29C6E3" w:rsidR="00750496" w:rsidRPr="00240583" w:rsidRDefault="00750496" w:rsidP="001972FF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5BFA0745" w14:textId="77777777" w:rsidR="00750496" w:rsidRPr="00240583" w:rsidRDefault="00750496" w:rsidP="0019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F5D72E" w14:textId="0EED2A5A" w:rsidR="00750496" w:rsidRPr="00240583" w:rsidRDefault="00750496" w:rsidP="001972FF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4CD5E0" w14:textId="77777777" w:rsidR="00750496" w:rsidRPr="00240583" w:rsidRDefault="00750496" w:rsidP="0019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B5EE3B" w14:textId="63BFC602" w:rsidR="00750496" w:rsidRPr="00240583" w:rsidRDefault="00750496" w:rsidP="001972FF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50496" w:rsidRPr="00240583" w14:paraId="327EF2AE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5642295D" w14:textId="0658CD4E" w:rsidR="00750496" w:rsidRPr="00240583" w:rsidRDefault="00750496" w:rsidP="001972FF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39B691" w14:textId="6E5B9C8F" w:rsidR="00750496" w:rsidRPr="00240583" w:rsidRDefault="00750496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81DB417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692A0E9" w14:textId="17C8D818" w:rsidR="00750496" w:rsidRPr="00240583" w:rsidRDefault="00750496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440,000</w:t>
            </w:r>
          </w:p>
        </w:tc>
        <w:tc>
          <w:tcPr>
            <w:tcW w:w="270" w:type="dxa"/>
          </w:tcPr>
          <w:p w14:paraId="0233DA39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A476C70" w14:textId="2861DA4A" w:rsidR="00750496" w:rsidRPr="00240583" w:rsidRDefault="00750496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4117D337" w14:textId="77777777" w:rsidR="00750496" w:rsidRPr="00240583" w:rsidRDefault="00750496" w:rsidP="001972FF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A0EBD3F" w14:textId="0F16D163" w:rsidR="00750496" w:rsidRPr="00240583" w:rsidRDefault="00750496" w:rsidP="001972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440,000</w:t>
            </w:r>
          </w:p>
        </w:tc>
      </w:tr>
      <w:tr w:rsidR="00750496" w:rsidRPr="00240583" w14:paraId="75EB6F35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4B30BA0D" w14:textId="796B6D12" w:rsidR="00750496" w:rsidRPr="00240583" w:rsidRDefault="00750496" w:rsidP="001972FF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5E7172" w14:textId="156459DC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2EB64" w14:textId="77777777" w:rsidR="00750496" w:rsidRPr="00240583" w:rsidRDefault="00750496" w:rsidP="0019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57D5862" w14:textId="29444EE4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B48796" w14:textId="77777777" w:rsidR="00750496" w:rsidRPr="00240583" w:rsidRDefault="00750496" w:rsidP="001972FF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C2531E" w14:textId="3B7E69B4" w:rsidR="00750496" w:rsidRPr="00240583" w:rsidRDefault="00750496" w:rsidP="001972FF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</w:tcPr>
          <w:p w14:paraId="25FB86A2" w14:textId="77777777" w:rsidR="00750496" w:rsidRPr="00240583" w:rsidRDefault="00750496" w:rsidP="001972FF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D68BB6F" w14:textId="3C934457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496" w:rsidRPr="00240583" w14:paraId="6E5DB9DA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641634F2" w14:textId="78B18A54" w:rsidR="00750496" w:rsidRPr="00240583" w:rsidRDefault="00750496" w:rsidP="001972FF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FA08F2" w14:textId="1D3F283B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5E5862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071CB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360E60" w14:textId="77777777" w:rsidR="00750496" w:rsidRPr="00240583" w:rsidRDefault="00750496" w:rsidP="0019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DD21FE9" w14:textId="6F90AD0F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914177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F071CB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1F1FD6" w14:textId="77777777" w:rsidR="00750496" w:rsidRPr="00240583" w:rsidRDefault="00750496" w:rsidP="001972FF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21527B1" w14:textId="43FBE8FD" w:rsidR="00750496" w:rsidRPr="00240583" w:rsidRDefault="00750496" w:rsidP="001972FF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5E5862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071CB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0A067B3" w14:textId="77777777" w:rsidR="00750496" w:rsidRPr="00240583" w:rsidRDefault="00750496" w:rsidP="001972FF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B712EC" w14:textId="4AADA038" w:rsidR="00750496" w:rsidRPr="00240583" w:rsidRDefault="00750496" w:rsidP="001972FF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F830C9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F071CB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766351D0" w14:textId="1BABFF36" w:rsidR="00C610D6" w:rsidRPr="00240583" w:rsidRDefault="00C610D6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A87DF" w14:textId="01EB33E8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001B" w14:textId="3A97E7D3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5563A" w14:textId="11E9E157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67A3B" w14:textId="603C090A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3BC24" w14:textId="2DC5A66B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E1BBC" w14:textId="77777777" w:rsidR="00EC59EB" w:rsidRPr="00240583" w:rsidRDefault="00EC59EB" w:rsidP="0038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80"/>
        <w:gridCol w:w="90"/>
      </w:tblGrid>
      <w:tr w:rsidR="00C610D6" w:rsidRPr="00240583" w14:paraId="0F0ABAED" w14:textId="77777777" w:rsidTr="00750496">
        <w:trPr>
          <w:gridAfter w:val="1"/>
          <w:wAfter w:w="90" w:type="dxa"/>
          <w:trHeight w:val="434"/>
        </w:trPr>
        <w:tc>
          <w:tcPr>
            <w:tcW w:w="4320" w:type="dxa"/>
          </w:tcPr>
          <w:p w14:paraId="349E33B9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40583">
              <w:rPr>
                <w:rFonts w:ascii="Angsana New" w:hAnsi="Angsana New"/>
                <w:sz w:val="30"/>
                <w:szCs w:val="30"/>
              </w:rPr>
              <w:br w:type="page"/>
            </w:r>
            <w:r w:rsidRPr="00240583">
              <w:rPr>
                <w:rFonts w:ascii="Angsana New" w:hAnsi="Angsana New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2340" w:type="dxa"/>
            <w:gridSpan w:val="3"/>
          </w:tcPr>
          <w:p w14:paraId="34330152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C67AB6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5E5C61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0D6" w:rsidRPr="00240583" w14:paraId="6C3F758E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29B1C6BA" w14:textId="0BF5503A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405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421A2FE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976A073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61BC5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A940CAF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B797A7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A41A1BB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66863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4058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C610D6" w:rsidRPr="00240583" w14:paraId="4CC8DEEA" w14:textId="77777777" w:rsidTr="00750496">
        <w:tc>
          <w:tcPr>
            <w:tcW w:w="4320" w:type="dxa"/>
          </w:tcPr>
          <w:p w14:paraId="598DAF63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8E4AE6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C1C8B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FC2CE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14F85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F496BB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A474FAF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10D6" w:rsidRPr="00240583" w14:paraId="68F45DF9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511C97E4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left="-24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0FBDA59" w14:textId="77777777" w:rsidR="00C610D6" w:rsidRPr="00240583" w:rsidRDefault="00C610D6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750496" w:rsidRPr="00240583" w14:paraId="26D649F6" w14:textId="77777777" w:rsidTr="00FB7459">
        <w:trPr>
          <w:gridAfter w:val="1"/>
          <w:wAfter w:w="90" w:type="dxa"/>
        </w:trPr>
        <w:tc>
          <w:tcPr>
            <w:tcW w:w="4320" w:type="dxa"/>
          </w:tcPr>
          <w:p w14:paraId="01C60AE7" w14:textId="77777777" w:rsidR="00750496" w:rsidRPr="00240583" w:rsidRDefault="00750496" w:rsidP="00750496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259CF38C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-24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137FB1C" w14:textId="42BE14DD" w:rsidR="00750496" w:rsidRPr="0065619B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65619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12,779</w:t>
            </w:r>
          </w:p>
        </w:tc>
        <w:tc>
          <w:tcPr>
            <w:tcW w:w="270" w:type="dxa"/>
            <w:shd w:val="clear" w:color="auto" w:fill="auto"/>
          </w:tcPr>
          <w:p w14:paraId="2BA922F6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2AEFD47" w14:textId="6F06B9D9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914177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26,48</w:t>
            </w: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375253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B5E2993" w14:textId="476235BA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65619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12,779</w:t>
            </w:r>
          </w:p>
        </w:tc>
        <w:tc>
          <w:tcPr>
            <w:tcW w:w="270" w:type="dxa"/>
            <w:shd w:val="clear" w:color="auto" w:fill="auto"/>
          </w:tcPr>
          <w:p w14:paraId="366DA3B3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2DE5D1" w14:textId="24175B6B" w:rsidR="00750496" w:rsidRPr="00240583" w:rsidRDefault="00750496" w:rsidP="00750496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B7459"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6,485</w:t>
            </w:r>
          </w:p>
        </w:tc>
      </w:tr>
      <w:tr w:rsidR="00750496" w:rsidRPr="00240583" w14:paraId="7397F2E7" w14:textId="77777777" w:rsidTr="009004DB">
        <w:trPr>
          <w:gridAfter w:val="1"/>
          <w:wAfter w:w="90" w:type="dxa"/>
          <w:trHeight w:val="251"/>
        </w:trPr>
        <w:tc>
          <w:tcPr>
            <w:tcW w:w="4320" w:type="dxa"/>
          </w:tcPr>
          <w:p w14:paraId="05E01D57" w14:textId="77777777" w:rsidR="00750496" w:rsidRPr="00240583" w:rsidRDefault="00750496" w:rsidP="00750496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1D24436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8F8888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5BD18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E44406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248DC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1FFFC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4614C7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14177" w:rsidRPr="00240583" w14:paraId="4CACFFCA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274E753D" w14:textId="77777777" w:rsidR="00914177" w:rsidRPr="00240583" w:rsidRDefault="00914177" w:rsidP="00914177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7F47F9A" w14:textId="51697C4C" w:rsidR="00914177" w:rsidRPr="00240583" w:rsidRDefault="0040209C" w:rsidP="004020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49CFF3A3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C29300" w14:textId="0A11F83B" w:rsidR="00914177" w:rsidRPr="00240583" w:rsidRDefault="00914177" w:rsidP="00914177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  <w:tc>
          <w:tcPr>
            <w:tcW w:w="270" w:type="dxa"/>
          </w:tcPr>
          <w:p w14:paraId="488E3839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FB8A7" w14:textId="709AFEB4" w:rsidR="00914177" w:rsidRPr="00240583" w:rsidRDefault="0040209C" w:rsidP="004020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600,000</w:t>
            </w:r>
          </w:p>
        </w:tc>
        <w:tc>
          <w:tcPr>
            <w:tcW w:w="270" w:type="dxa"/>
          </w:tcPr>
          <w:p w14:paraId="5D2B9F41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89707B" w14:textId="3389DC53" w:rsidR="00914177" w:rsidRPr="00240583" w:rsidRDefault="00914177" w:rsidP="00914177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</w:tr>
      <w:tr w:rsidR="00914177" w:rsidRPr="00240583" w14:paraId="1BDC8B7A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3DAD5872" w14:textId="142AE1DB" w:rsidR="00914177" w:rsidRPr="00240583" w:rsidRDefault="00914177" w:rsidP="00914177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080" w:type="dxa"/>
          </w:tcPr>
          <w:p w14:paraId="3E26E455" w14:textId="1B000F38" w:rsidR="00914177" w:rsidRPr="00240583" w:rsidRDefault="00914177" w:rsidP="007B609E">
            <w:pPr>
              <w:pStyle w:val="30"/>
              <w:tabs>
                <w:tab w:val="clear" w:pos="360"/>
                <w:tab w:val="clear" w:pos="720"/>
              </w:tabs>
              <w:ind w:right="-192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125F53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DFFA2C" w14:textId="57E67F7F" w:rsidR="00914177" w:rsidRPr="00240583" w:rsidRDefault="00914177" w:rsidP="00914177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81</w:t>
            </w:r>
          </w:p>
        </w:tc>
        <w:tc>
          <w:tcPr>
            <w:tcW w:w="270" w:type="dxa"/>
          </w:tcPr>
          <w:p w14:paraId="178D501D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7321E" w14:textId="7BB131CE" w:rsidR="00914177" w:rsidRPr="00240583" w:rsidRDefault="00E0035D" w:rsidP="007B609E">
            <w:pPr>
              <w:pStyle w:val="30"/>
              <w:tabs>
                <w:tab w:val="clear" w:pos="360"/>
                <w:tab w:val="clear" w:pos="720"/>
              </w:tabs>
              <w:ind w:right="-105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5A6A9B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B8C7FA" w14:textId="4AD61912" w:rsidR="00914177" w:rsidRPr="00240583" w:rsidRDefault="00914177" w:rsidP="00914177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81</w:t>
            </w:r>
          </w:p>
        </w:tc>
      </w:tr>
      <w:tr w:rsidR="00914177" w:rsidRPr="00240583" w14:paraId="50ADB838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23DDD1CF" w14:textId="26A38AA3" w:rsidR="00914177" w:rsidRPr="00240583" w:rsidRDefault="00914177" w:rsidP="00914177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6BB7B" w14:textId="6D7F0FBA" w:rsidR="00914177" w:rsidRPr="00240583" w:rsidRDefault="0040209C" w:rsidP="0040209C">
            <w:pPr>
              <w:pStyle w:val="30"/>
              <w:tabs>
                <w:tab w:val="clear" w:pos="360"/>
                <w:tab w:val="clear" w:pos="720"/>
              </w:tabs>
              <w:ind w:right="-192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1329E2" w14:textId="77777777" w:rsidR="00914177" w:rsidRPr="00240583" w:rsidRDefault="00914177" w:rsidP="00914177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3AB8E4" w14:textId="436AD7DA" w:rsidR="00914177" w:rsidRPr="00240583" w:rsidRDefault="00914177" w:rsidP="00914177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426,059</w:t>
            </w:r>
          </w:p>
        </w:tc>
        <w:tc>
          <w:tcPr>
            <w:tcW w:w="270" w:type="dxa"/>
          </w:tcPr>
          <w:p w14:paraId="3FD3CAFC" w14:textId="77777777" w:rsidR="00914177" w:rsidRPr="00240583" w:rsidRDefault="00914177" w:rsidP="00914177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EFC51" w14:textId="25FE52A6" w:rsidR="00914177" w:rsidRPr="00240583" w:rsidRDefault="0040209C" w:rsidP="0040209C">
            <w:pPr>
              <w:pStyle w:val="30"/>
              <w:tabs>
                <w:tab w:val="clear" w:pos="360"/>
                <w:tab w:val="clear" w:pos="720"/>
              </w:tabs>
              <w:ind w:right="-105" w:hanging="9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C26FF1" w14:textId="77777777" w:rsidR="00914177" w:rsidRPr="00240583" w:rsidRDefault="00914177" w:rsidP="00914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4D3316" w14:textId="3637CD82" w:rsidR="00914177" w:rsidRPr="00240583" w:rsidRDefault="00914177" w:rsidP="00914177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lang w:bidi="th-TH"/>
              </w:rPr>
              <w:t>426,059</w:t>
            </w:r>
          </w:p>
        </w:tc>
      </w:tr>
      <w:tr w:rsidR="00750496" w:rsidRPr="00240583" w14:paraId="5D5978E2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33812578" w14:textId="5C5C1213" w:rsidR="00750496" w:rsidRPr="00240583" w:rsidRDefault="00750496" w:rsidP="00750496">
            <w:pPr>
              <w:tabs>
                <w:tab w:val="left" w:pos="2133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24058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87405C" w14:textId="2D3EC257" w:rsidR="00750496" w:rsidRPr="00240583" w:rsidRDefault="00750496" w:rsidP="0075049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D0C78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944BF5" w14:textId="5BB259D9" w:rsidR="00750496" w:rsidRPr="00240583" w:rsidRDefault="00750496" w:rsidP="00750496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2A32D34B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E09D30" w14:textId="642DB64B" w:rsidR="00750496" w:rsidRPr="00240583" w:rsidRDefault="00750496" w:rsidP="00750496">
            <w:pPr>
              <w:pStyle w:val="30"/>
              <w:tabs>
                <w:tab w:val="clear" w:pos="360"/>
                <w:tab w:val="clear" w:pos="720"/>
              </w:tabs>
              <w:ind w:right="-40" w:hanging="90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FB3C71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1"/>
                <w:tab w:val="left" w:pos="21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4A7438" w14:textId="48B73AA1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0496" w:rsidRPr="00240583" w14:paraId="187B31AD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4C7F6F8F" w14:textId="37AC8A3E" w:rsidR="00750496" w:rsidRPr="00240583" w:rsidRDefault="00750496" w:rsidP="00750496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E7ABA5" w14:textId="38511518" w:rsidR="00750496" w:rsidRPr="00240583" w:rsidRDefault="00750496" w:rsidP="000C1BA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600,000</w:t>
            </w:r>
          </w:p>
        </w:tc>
        <w:tc>
          <w:tcPr>
            <w:tcW w:w="270" w:type="dxa"/>
          </w:tcPr>
          <w:p w14:paraId="05B0CBF6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8D48DF" w14:textId="4F4F9413" w:rsidR="00750496" w:rsidRPr="00240583" w:rsidRDefault="00750496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14177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14177"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49318F2B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4E3DA4" w14:textId="206BA409" w:rsidR="00750496" w:rsidRPr="00240583" w:rsidRDefault="00750496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0D9F67F7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6428BA" w14:textId="6847139C" w:rsidR="00750496" w:rsidRPr="00240583" w:rsidRDefault="00914177" w:rsidP="007504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428,200</w:t>
            </w:r>
          </w:p>
        </w:tc>
      </w:tr>
      <w:tr w:rsidR="00750496" w:rsidRPr="00240583" w14:paraId="3D7E0754" w14:textId="77777777" w:rsidTr="00750496">
        <w:trPr>
          <w:gridAfter w:val="1"/>
          <w:wAfter w:w="90" w:type="dxa"/>
        </w:trPr>
        <w:tc>
          <w:tcPr>
            <w:tcW w:w="4320" w:type="dxa"/>
          </w:tcPr>
          <w:p w14:paraId="492D85F9" w14:textId="7E304401" w:rsidR="00750496" w:rsidRPr="00240583" w:rsidRDefault="00750496" w:rsidP="00750496">
            <w:pPr>
              <w:ind w:left="-2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799046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A0C012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DF54914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017C9A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15EEFF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</w:tcPr>
          <w:p w14:paraId="5E7E7850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4DA8070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0496" w:rsidRPr="00240583" w14:paraId="3409E051" w14:textId="77777777" w:rsidTr="00914177">
        <w:trPr>
          <w:gridAfter w:val="1"/>
          <w:wAfter w:w="90" w:type="dxa"/>
        </w:trPr>
        <w:tc>
          <w:tcPr>
            <w:tcW w:w="4320" w:type="dxa"/>
          </w:tcPr>
          <w:p w14:paraId="26EBF5A9" w14:textId="1CADC404" w:rsidR="00750496" w:rsidRPr="00240583" w:rsidRDefault="00750496" w:rsidP="00750496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2405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3C2D8F" w14:textId="5DA4431A" w:rsidR="00750496" w:rsidRPr="00DE490B" w:rsidRDefault="00750496" w:rsidP="0075049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0.02</w:t>
            </w:r>
            <w:r w:rsidR="00DE49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ACA6A2" w14:textId="77777777" w:rsidR="00750496" w:rsidRPr="00240583" w:rsidRDefault="00750496" w:rsidP="0075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816CF7" w14:textId="01AF2F64" w:rsidR="00750496" w:rsidRPr="00240583" w:rsidRDefault="00750496" w:rsidP="000C1BA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914177"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E4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3E30F4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E89F5D" w14:textId="38B9B4DE" w:rsidR="00750496" w:rsidRPr="00240583" w:rsidRDefault="00750496" w:rsidP="000C1B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</w:t>
            </w:r>
            <w:r w:rsidR="00DE49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5367865" w14:textId="77777777" w:rsidR="00750496" w:rsidRPr="00240583" w:rsidRDefault="00750496" w:rsidP="0075049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B5A1B8" w14:textId="475C8291" w:rsidR="00750496" w:rsidRPr="00240583" w:rsidRDefault="00750496" w:rsidP="000C1BA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914177" w:rsidRPr="0024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E4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2A355863" w14:textId="77777777" w:rsidR="00EC59EB" w:rsidRPr="00240583" w:rsidRDefault="00EC59EB" w:rsidP="00684BD7">
      <w:pPr>
        <w:pStyle w:val="NormalWeb"/>
        <w:spacing w:before="0" w:beforeAutospacing="0" w:after="0" w:afterAutospacing="0"/>
        <w:ind w:firstLine="547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A814825" w14:textId="70CAABFF" w:rsidR="00916EB1" w:rsidRPr="00240583" w:rsidRDefault="00916EB1" w:rsidP="00684BD7">
      <w:pPr>
        <w:pStyle w:val="NormalWeb"/>
        <w:spacing w:before="0" w:beforeAutospacing="0" w:after="0" w:afterAutospacing="0"/>
        <w:ind w:firstLine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ผลกระทบจากการเปลี่ยนแปลงมูลค่าหุ้นที่ตราไว้</w:t>
      </w:r>
    </w:p>
    <w:p w14:paraId="234BFF0F" w14:textId="77777777" w:rsidR="00684BD7" w:rsidRPr="00240583" w:rsidRDefault="00684BD7" w:rsidP="00684BD7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B61C8F" w14:textId="49ECCAD8" w:rsidR="00684BD7" w:rsidRPr="00240583" w:rsidRDefault="00916EB1" w:rsidP="00684BD7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เมื่อเดือน</w:t>
      </w:r>
      <w:r w:rsidR="00624D3E" w:rsidRPr="00240583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51E1" w:rsidRPr="00240583">
        <w:rPr>
          <w:rFonts w:asciiTheme="majorBidi" w:hAnsiTheme="majorBidi" w:cstheme="majorBidi"/>
          <w:sz w:val="30"/>
          <w:szCs w:val="30"/>
        </w:rPr>
        <w:t>2562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E51E1" w:rsidRPr="00240583">
        <w:rPr>
          <w:rFonts w:asciiTheme="majorBidi" w:hAnsiTheme="majorBidi" w:cstheme="majorBidi"/>
          <w:sz w:val="30"/>
          <w:szCs w:val="30"/>
          <w:cs/>
        </w:rPr>
        <w:t>ได้</w:t>
      </w:r>
      <w:r w:rsidRPr="00240583">
        <w:rPr>
          <w:rFonts w:asciiTheme="majorBidi" w:hAnsiTheme="majorBidi" w:cstheme="majorBidi"/>
          <w:sz w:val="30"/>
          <w:szCs w:val="30"/>
          <w:cs/>
        </w:rPr>
        <w:t>เปลี่ยนแปลงมูลค่าที่ตราไว้ของหุ้นสามัญของบริษัทจากเดิม</w:t>
      </w:r>
      <w:r w:rsidR="001D1B27" w:rsidRPr="00240583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240583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E426E8">
        <w:rPr>
          <w:rFonts w:asciiTheme="majorBidi" w:hAnsiTheme="majorBidi" w:cstheme="majorBidi"/>
          <w:sz w:val="30"/>
          <w:szCs w:val="30"/>
        </w:rPr>
        <w:t xml:space="preserve"> 100</w:t>
      </w:r>
      <w:r w:rsidR="00C610D6" w:rsidRPr="002405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บาท</w:t>
      </w:r>
      <w:r w:rsidR="00624D3E" w:rsidRPr="00240583">
        <w:rPr>
          <w:rFonts w:asciiTheme="majorBidi" w:hAnsiTheme="majorBidi" w:cstheme="majorBidi"/>
          <w:sz w:val="30"/>
          <w:szCs w:val="30"/>
          <w:cs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เป็น</w:t>
      </w:r>
      <w:r w:rsidR="001D1B27" w:rsidRPr="00240583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240583">
        <w:rPr>
          <w:rFonts w:asciiTheme="majorBidi" w:hAnsiTheme="majorBidi" w:cstheme="majorBidi"/>
          <w:sz w:val="30"/>
          <w:szCs w:val="30"/>
        </w:rPr>
        <w:t xml:space="preserve">0.5 </w:t>
      </w:r>
      <w:r w:rsidRPr="00240583">
        <w:rPr>
          <w:rFonts w:asciiTheme="majorBidi" w:hAnsiTheme="majorBidi" w:cstheme="majorBidi"/>
          <w:sz w:val="30"/>
          <w:szCs w:val="30"/>
          <w:cs/>
        </w:rPr>
        <w:t>บาท</w:t>
      </w:r>
      <w:r w:rsidR="001D1B27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</w:t>
      </w:r>
      <w:r w:rsidR="009959DE" w:rsidRPr="00240583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941A6B" w:rsidRPr="00240583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9959DE" w:rsidRPr="00240583">
        <w:rPr>
          <w:rFonts w:asciiTheme="majorBidi" w:hAnsiTheme="majorBidi" w:cstheme="majorBidi"/>
          <w:sz w:val="30"/>
          <w:szCs w:val="30"/>
          <w:cs/>
        </w:rPr>
        <w:t xml:space="preserve">สิ้นสุด วันที่ </w:t>
      </w:r>
      <w:r w:rsidR="009959DE" w:rsidRPr="00240583">
        <w:rPr>
          <w:rFonts w:asciiTheme="majorBidi" w:hAnsiTheme="majorBidi" w:cstheme="majorBidi"/>
          <w:sz w:val="30"/>
          <w:szCs w:val="30"/>
        </w:rPr>
        <w:t>3</w:t>
      </w:r>
      <w:r w:rsidR="00941A6B" w:rsidRPr="00240583">
        <w:rPr>
          <w:rFonts w:asciiTheme="majorBidi" w:hAnsiTheme="majorBidi" w:cstheme="majorBidi"/>
          <w:sz w:val="30"/>
          <w:szCs w:val="30"/>
        </w:rPr>
        <w:t>0</w:t>
      </w:r>
      <w:r w:rsidR="009959DE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1A6B" w:rsidRPr="0024058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E51E1" w:rsidRPr="00240583">
        <w:rPr>
          <w:rFonts w:asciiTheme="majorBidi" w:hAnsiTheme="majorBidi" w:cstheme="majorBidi"/>
          <w:sz w:val="30"/>
          <w:szCs w:val="30"/>
        </w:rPr>
        <w:t xml:space="preserve"> 256</w:t>
      </w:r>
      <w:r w:rsidR="0065619B">
        <w:rPr>
          <w:rFonts w:asciiTheme="majorBidi" w:hAnsiTheme="majorBidi" w:cstheme="majorBidi"/>
          <w:sz w:val="30"/>
          <w:szCs w:val="30"/>
        </w:rPr>
        <w:t>2</w:t>
      </w:r>
      <w:r w:rsidR="009959DE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โดยถือเสมือนว่าการเปลี่ยนแปลงมูลค่าหุ้นดังกล่าวเกิดขึ้น</w:t>
      </w:r>
      <w:r w:rsidR="001D1B27" w:rsidRPr="00240583">
        <w:rPr>
          <w:rFonts w:asciiTheme="majorBidi" w:hAnsiTheme="majorBidi" w:cstheme="majorBidi"/>
          <w:sz w:val="30"/>
          <w:szCs w:val="30"/>
          <w:cs/>
        </w:rPr>
        <w:t>ตั้งแต่แรก</w:t>
      </w:r>
      <w:r w:rsidR="001D1B27" w:rsidRPr="00240583">
        <w:rPr>
          <w:rFonts w:asciiTheme="majorBidi" w:hAnsiTheme="majorBidi" w:cstheme="majorBidi"/>
          <w:sz w:val="30"/>
          <w:szCs w:val="30"/>
        </w:rPr>
        <w:t xml:space="preserve"> </w:t>
      </w:r>
    </w:p>
    <w:p w14:paraId="049233BE" w14:textId="77777777" w:rsidR="00684BD7" w:rsidRPr="00240583" w:rsidRDefault="00684BD7" w:rsidP="00684BD7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CCC1E37" w14:textId="0E5EE6D7" w:rsidR="00024FAF" w:rsidRPr="00240583" w:rsidRDefault="00564A00" w:rsidP="00684BD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4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024FAF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2BD4073B" w14:textId="77777777" w:rsidR="00684BD7" w:rsidRPr="00240583" w:rsidRDefault="00684BD7" w:rsidP="00684B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</w:rPr>
      </w:pPr>
    </w:p>
    <w:p w14:paraId="3C91808F" w14:textId="77D7C601" w:rsidR="006B4C71" w:rsidRPr="00240583" w:rsidRDefault="006B4C71" w:rsidP="00684B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 จ่ายให้ผู้ถือหุ้น มีดังนี้</w:t>
      </w:r>
      <w:r w:rsidRPr="00240583">
        <w:rPr>
          <w:rFonts w:asciiTheme="majorBidi" w:hAnsiTheme="majorBidi" w:cstheme="majorBidi"/>
          <w:sz w:val="30"/>
          <w:szCs w:val="30"/>
        </w:rPr>
        <w:br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890"/>
        <w:gridCol w:w="1710"/>
        <w:gridCol w:w="1350"/>
        <w:gridCol w:w="236"/>
        <w:gridCol w:w="1474"/>
      </w:tblGrid>
      <w:tr w:rsidR="00651367" w:rsidRPr="00240583" w14:paraId="3704F3E2" w14:textId="77777777" w:rsidTr="009D6F27">
        <w:tc>
          <w:tcPr>
            <w:tcW w:w="2430" w:type="dxa"/>
            <w:vAlign w:val="bottom"/>
          </w:tcPr>
          <w:p w14:paraId="7C8E9177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6F6D88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1C9B214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1C18187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7931733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EDBC71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B632EBD" w14:textId="77777777" w:rsidR="00651367" w:rsidRPr="00240583" w:rsidDel="00D43E7A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51367" w:rsidRPr="00240583" w14:paraId="2570F825" w14:textId="77777777" w:rsidTr="009D6F27">
        <w:tc>
          <w:tcPr>
            <w:tcW w:w="2430" w:type="dxa"/>
          </w:tcPr>
          <w:p w14:paraId="540CFC2B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132DA03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E25724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35E6CF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2E447CC" w14:textId="77777777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AA34A95" w14:textId="48DB1B18" w:rsidR="00651367" w:rsidRPr="00240583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43DAA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5C3D" w:rsidRPr="00240583" w14:paraId="5CE64446" w14:textId="77777777" w:rsidTr="009D6F27">
        <w:tc>
          <w:tcPr>
            <w:tcW w:w="2430" w:type="dxa"/>
          </w:tcPr>
          <w:p w14:paraId="01C51F9E" w14:textId="6EAE817F" w:rsidR="00025C3D" w:rsidRPr="00240583" w:rsidRDefault="00985DFF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="00025C3D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025C3D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7B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025AB017" w14:textId="77777777" w:rsidR="00025C3D" w:rsidRPr="00240583" w:rsidRDefault="00025C3D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224F7" w14:textId="77777777" w:rsidR="00025C3D" w:rsidRPr="00240583" w:rsidRDefault="00025C3D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F11AEC" w14:textId="77777777" w:rsidR="00025C3D" w:rsidRPr="00240583" w:rsidRDefault="00025C3D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A2CA64" w14:textId="77777777" w:rsidR="00025C3D" w:rsidRPr="00240583" w:rsidRDefault="00025C3D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603B4581" w14:textId="77777777" w:rsidR="00025C3D" w:rsidRPr="00240583" w:rsidRDefault="00025C3D" w:rsidP="0002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D7BB1" w:rsidRPr="00240583" w14:paraId="36C16CCE" w14:textId="77777777" w:rsidTr="00434E11">
        <w:tc>
          <w:tcPr>
            <w:tcW w:w="2430" w:type="dxa"/>
          </w:tcPr>
          <w:p w14:paraId="4DA62D89" w14:textId="287F1804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7B2DD069" w14:textId="0D31DD81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7A14A2D" w14:textId="479FBB93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1A767E7" w14:textId="02C4FEF8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0.059</w:t>
            </w:r>
          </w:p>
        </w:tc>
        <w:tc>
          <w:tcPr>
            <w:tcW w:w="236" w:type="dxa"/>
          </w:tcPr>
          <w:p w14:paraId="3E49F4AA" w14:textId="77777777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63BFF64" w14:textId="0017570A" w:rsidR="008D7BB1" w:rsidRPr="008D7BB1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35,400</w:t>
            </w:r>
          </w:p>
        </w:tc>
      </w:tr>
      <w:tr w:rsidR="008D7BB1" w:rsidRPr="00240583" w14:paraId="6C76F054" w14:textId="77777777" w:rsidTr="00434E11">
        <w:tc>
          <w:tcPr>
            <w:tcW w:w="2430" w:type="dxa"/>
          </w:tcPr>
          <w:p w14:paraId="5236539B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243D8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616379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320706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46ADD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60C47986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7BB1" w:rsidRPr="00240583" w14:paraId="053AE906" w14:textId="77777777" w:rsidTr="009D6F27">
        <w:tc>
          <w:tcPr>
            <w:tcW w:w="2430" w:type="dxa"/>
          </w:tcPr>
          <w:p w14:paraId="5BACA74A" w14:textId="7F4CD2A5" w:rsidR="008D7BB1" w:rsidRPr="00240583" w:rsidRDefault="00985DFF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="008D7BB1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D7BB1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7B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099AB25B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B8F2D3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48511B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C6B73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92F12C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BB1" w:rsidRPr="00240583" w14:paraId="360E1CB8" w14:textId="77777777" w:rsidTr="009D6F27">
        <w:tc>
          <w:tcPr>
            <w:tcW w:w="2430" w:type="dxa"/>
          </w:tcPr>
          <w:p w14:paraId="0F62DD8A" w14:textId="25D22ABD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shd w:val="clear" w:color="auto" w:fill="auto"/>
          </w:tcPr>
          <w:p w14:paraId="5ED9BDB7" w14:textId="25A1BA5B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2405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058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05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624FF35D" w14:textId="15141DD3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405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058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3038277B" w14:textId="176E93F5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54F5459" w14:textId="77777777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63E326" w14:textId="07832939" w:rsidR="008D7BB1" w:rsidRPr="00240583" w:rsidRDefault="008D7BB1" w:rsidP="008D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</w:rPr>
              <w:t>103,000</w:t>
            </w:r>
          </w:p>
        </w:tc>
      </w:tr>
    </w:tbl>
    <w:p w14:paraId="4DE56163" w14:textId="638BAAE7" w:rsidR="00E737A7" w:rsidRPr="008D7BB1" w:rsidRDefault="00E737A7" w:rsidP="008D7BB1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2147F59" w14:textId="77777777" w:rsidR="00B67CD2" w:rsidRPr="00240583" w:rsidRDefault="00B67CD2" w:rsidP="00684BD7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891E6F8" w14:textId="3999489F" w:rsidR="00A9493D" w:rsidRPr="00240583" w:rsidRDefault="00A9493D" w:rsidP="00037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883C02C" w14:textId="77777777" w:rsidR="00A9493D" w:rsidRPr="00240583" w:rsidRDefault="00A9493D" w:rsidP="00A94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D20EE2" w14:textId="5E37DD87" w:rsidR="00A9493D" w:rsidRDefault="00A9493D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03A5E42" w14:textId="77777777" w:rsidR="0065619B" w:rsidRPr="00240583" w:rsidRDefault="0065619B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29"/>
        <w:gridCol w:w="273"/>
        <w:gridCol w:w="1639"/>
      </w:tblGrid>
      <w:tr w:rsidR="0059016C" w:rsidRPr="00240583" w14:paraId="479E4618" w14:textId="77777777" w:rsidTr="0059016C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1724425" w14:textId="10DA900C" w:rsidR="0059016C" w:rsidRPr="00240583" w:rsidRDefault="0059016C" w:rsidP="00AE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bookmarkStart w:id="6" w:name="_Hlk36150781"/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29" w:type="dxa"/>
            <w:vAlign w:val="bottom"/>
          </w:tcPr>
          <w:p w14:paraId="2962C4C8" w14:textId="0EA04D11" w:rsidR="0059016C" w:rsidRPr="00240583" w:rsidRDefault="0059016C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vAlign w:val="bottom"/>
          </w:tcPr>
          <w:p w14:paraId="45937B3C" w14:textId="4F87D77D" w:rsidR="0059016C" w:rsidRPr="00240583" w:rsidRDefault="0059016C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9" w:type="dxa"/>
            <w:vAlign w:val="bottom"/>
          </w:tcPr>
          <w:p w14:paraId="65C1369E" w14:textId="77777777" w:rsidR="0059016C" w:rsidRPr="00240583" w:rsidRDefault="0059016C" w:rsidP="006C267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7AD1F7F" w14:textId="405930A0" w:rsidR="0059016C" w:rsidRPr="00240583" w:rsidRDefault="0059016C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6"/>
      <w:tr w:rsidR="0059016C" w:rsidRPr="00240583" w14:paraId="511DDF1E" w14:textId="77777777" w:rsidTr="0059016C">
        <w:trPr>
          <w:trHeight w:val="20"/>
        </w:trPr>
        <w:tc>
          <w:tcPr>
            <w:tcW w:w="5400" w:type="dxa"/>
          </w:tcPr>
          <w:p w14:paraId="261899DD" w14:textId="77777777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1" w:type="dxa"/>
            <w:gridSpan w:val="3"/>
          </w:tcPr>
          <w:p w14:paraId="0B3A2804" w14:textId="43372243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016C" w:rsidRPr="00240583" w14:paraId="3C5CF9C8" w14:textId="77777777" w:rsidTr="0059016C">
        <w:trPr>
          <w:trHeight w:val="20"/>
        </w:trPr>
        <w:tc>
          <w:tcPr>
            <w:tcW w:w="5400" w:type="dxa"/>
          </w:tcPr>
          <w:p w14:paraId="7AD5550A" w14:textId="4DC42C54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561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29" w:type="dxa"/>
          </w:tcPr>
          <w:p w14:paraId="240B4D86" w14:textId="77777777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0A9C38D" w14:textId="77777777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6BBFE910" w14:textId="77777777" w:rsidR="0059016C" w:rsidRPr="00240583" w:rsidRDefault="0059016C" w:rsidP="0059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FC0" w:rsidRPr="00240583" w14:paraId="66A9FA45" w14:textId="77777777" w:rsidTr="00632261">
        <w:trPr>
          <w:trHeight w:val="20"/>
        </w:trPr>
        <w:tc>
          <w:tcPr>
            <w:tcW w:w="5400" w:type="dxa"/>
          </w:tcPr>
          <w:p w14:paraId="5349B81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29" w:type="dxa"/>
            <w:shd w:val="clear" w:color="auto" w:fill="auto"/>
          </w:tcPr>
          <w:p w14:paraId="1CAF943C" w14:textId="6CAB73AF" w:rsidR="00F10FC0" w:rsidRPr="00240583" w:rsidRDefault="00F25124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444</w:t>
            </w:r>
          </w:p>
        </w:tc>
        <w:tc>
          <w:tcPr>
            <w:tcW w:w="273" w:type="dxa"/>
          </w:tcPr>
          <w:p w14:paraId="16D67C78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014C4970" w14:textId="3CD9BED9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F10FC0" w:rsidRPr="00240583" w14:paraId="7262F9F6" w14:textId="77777777" w:rsidTr="00632261">
        <w:trPr>
          <w:trHeight w:val="20"/>
        </w:trPr>
        <w:tc>
          <w:tcPr>
            <w:tcW w:w="5400" w:type="dxa"/>
          </w:tcPr>
          <w:p w14:paraId="21F305D5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9" w:type="dxa"/>
            <w:shd w:val="clear" w:color="auto" w:fill="auto"/>
          </w:tcPr>
          <w:p w14:paraId="081F0B51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01DB86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30136052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124" w:rsidRPr="00240583" w14:paraId="459755E2" w14:textId="77777777" w:rsidTr="00632261">
        <w:trPr>
          <w:trHeight w:val="20"/>
        </w:trPr>
        <w:tc>
          <w:tcPr>
            <w:tcW w:w="5400" w:type="dxa"/>
          </w:tcPr>
          <w:p w14:paraId="5A1C39D8" w14:textId="1008BC3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513D41" w:rsidRPr="0024058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29" w:type="dxa"/>
            <w:shd w:val="clear" w:color="auto" w:fill="auto"/>
          </w:tcPr>
          <w:p w14:paraId="4D79EF6E" w14:textId="43E57348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5,57</w:t>
            </w:r>
            <w:r w:rsidRPr="0024058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</w:tcPr>
          <w:p w14:paraId="59E32653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5F9DD8E9" w14:textId="144589B3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1,872</w:t>
            </w:r>
          </w:p>
        </w:tc>
      </w:tr>
      <w:tr w:rsidR="00F25124" w:rsidRPr="00240583" w14:paraId="06909298" w14:textId="77777777" w:rsidTr="00632261">
        <w:trPr>
          <w:trHeight w:val="20"/>
        </w:trPr>
        <w:tc>
          <w:tcPr>
            <w:tcW w:w="5400" w:type="dxa"/>
          </w:tcPr>
          <w:p w14:paraId="59C6A6E0" w14:textId="72DA4CC5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13D41" w:rsidRPr="0024058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13D41" w:rsidRPr="0024058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29" w:type="dxa"/>
            <w:shd w:val="clear" w:color="auto" w:fill="auto"/>
          </w:tcPr>
          <w:p w14:paraId="7E9FC605" w14:textId="7987AD98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3" w:type="dxa"/>
          </w:tcPr>
          <w:p w14:paraId="527C9D16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</w:tcPr>
          <w:p w14:paraId="099725C4" w14:textId="58B32B2E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B2342" w:rsidRPr="002405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0FC0" w:rsidRPr="00240583" w14:paraId="68953DD3" w14:textId="77777777" w:rsidTr="00632261">
        <w:trPr>
          <w:trHeight w:val="20"/>
        </w:trPr>
        <w:tc>
          <w:tcPr>
            <w:tcW w:w="5400" w:type="dxa"/>
          </w:tcPr>
          <w:p w14:paraId="6F0D98D5" w14:textId="71A2B61A" w:rsidR="00F10FC0" w:rsidRPr="00240583" w:rsidRDefault="00513D41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14:paraId="77AD254D" w14:textId="6C65E512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3" w:type="dxa"/>
          </w:tcPr>
          <w:p w14:paraId="487CF9FA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7D8EC129" w14:textId="62FB98B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7B2342" w:rsidRPr="002405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25124" w:rsidRPr="00240583" w14:paraId="325D44CF" w14:textId="77777777" w:rsidTr="00632261">
        <w:trPr>
          <w:trHeight w:val="20"/>
        </w:trPr>
        <w:tc>
          <w:tcPr>
            <w:tcW w:w="5400" w:type="dxa"/>
          </w:tcPr>
          <w:p w14:paraId="359E92F2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55A81F23" w14:textId="48EDB922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174</w:t>
            </w:r>
          </w:p>
        </w:tc>
        <w:tc>
          <w:tcPr>
            <w:tcW w:w="273" w:type="dxa"/>
          </w:tcPr>
          <w:p w14:paraId="2DBF6C0A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2E0FE1FC" w14:textId="118F6F1E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3,298</w:t>
            </w:r>
          </w:p>
        </w:tc>
      </w:tr>
      <w:tr w:rsidR="00F25124" w:rsidRPr="00240583" w14:paraId="1399361A" w14:textId="77777777" w:rsidTr="0059016C">
        <w:trPr>
          <w:trHeight w:val="20"/>
        </w:trPr>
        <w:tc>
          <w:tcPr>
            <w:tcW w:w="5400" w:type="dxa"/>
          </w:tcPr>
          <w:p w14:paraId="3F257EE2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ED6A441" w14:textId="67FC5ABC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(996)</w:t>
            </w:r>
          </w:p>
        </w:tc>
        <w:tc>
          <w:tcPr>
            <w:tcW w:w="273" w:type="dxa"/>
          </w:tcPr>
          <w:p w14:paraId="2B68119B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FEC9EE9" w14:textId="7D579C8C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</w:tr>
      <w:tr w:rsidR="00F25124" w:rsidRPr="00240583" w14:paraId="36D6D11D" w14:textId="77777777" w:rsidTr="0059016C">
        <w:trPr>
          <w:trHeight w:val="20"/>
        </w:trPr>
        <w:tc>
          <w:tcPr>
            <w:tcW w:w="5400" w:type="dxa"/>
          </w:tcPr>
          <w:p w14:paraId="77BD34AC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715A4820" w14:textId="2CF59FE9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05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178</w:t>
            </w:r>
          </w:p>
        </w:tc>
        <w:tc>
          <w:tcPr>
            <w:tcW w:w="273" w:type="dxa"/>
          </w:tcPr>
          <w:p w14:paraId="2F8DDC4D" w14:textId="77777777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74D8A8F6" w14:textId="7C31D2E8" w:rsidR="00F25124" w:rsidRPr="00240583" w:rsidRDefault="00F25124" w:rsidP="00F2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2,760</w:t>
            </w:r>
          </w:p>
        </w:tc>
      </w:tr>
    </w:tbl>
    <w:p w14:paraId="34A63E8C" w14:textId="1A6D322E" w:rsidR="0065619B" w:rsidRDefault="0065619B" w:rsidP="00BD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AD6CA" w14:textId="77777777" w:rsidR="0065619B" w:rsidRDefault="00656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25"/>
      </w:tblGrid>
      <w:tr w:rsidR="00A474D9" w:rsidRPr="00240583" w14:paraId="78E5BD5C" w14:textId="77777777" w:rsidTr="006C2670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AC6D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CF7A" w14:textId="68B63053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5B26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692CD38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8D7C678" w14:textId="3068BF76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474D9" w:rsidRPr="00240583" w14:paraId="70B34436" w14:textId="77777777" w:rsidTr="006C2670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09E7579" w14:textId="3D85ED81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D70F4" w14:textId="39861A92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A0956"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4D9" w:rsidRPr="00240583" w14:paraId="7F03AFF6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CA53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FA8BA0" w14:textId="77777777" w:rsidR="00A474D9" w:rsidRPr="00240583" w:rsidRDefault="00A474D9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B38D1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14F6C8A" w14:textId="77777777" w:rsidR="00A474D9" w:rsidRPr="00240583" w:rsidRDefault="00A474D9" w:rsidP="00AE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4D9" w:rsidRPr="00240583" w14:paraId="24A5C6B6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7BA9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CECFA5" w14:textId="0A67FB1A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30,900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0D133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E66465A" w14:textId="47F99C46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1,537</w:t>
            </w:r>
          </w:p>
        </w:tc>
      </w:tr>
      <w:tr w:rsidR="00A474D9" w:rsidRPr="00240583" w14:paraId="18DB1820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4E9B2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460045" w14:textId="77777777" w:rsidR="00A474D9" w:rsidRPr="00240583" w:rsidRDefault="00A474D9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53028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95473F" w14:textId="77777777" w:rsidR="00A474D9" w:rsidRPr="00240583" w:rsidRDefault="00A474D9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D9" w:rsidRPr="00240583" w14:paraId="4F580735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4E1B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762A6A" w14:textId="7CE6B0DD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12,382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45FEBA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949CD5B" w14:textId="0B90A41D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</w:tr>
      <w:tr w:rsidR="00A474D9" w:rsidRPr="00240583" w14:paraId="5A1047A5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98015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398F1" w14:textId="5F6C217A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F445F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EBCDD" w14:textId="1504ABC3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A474D9" w:rsidRPr="00240583" w14:paraId="68F8CF3B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96B38" w14:textId="2561C70F" w:rsidR="00A474D9" w:rsidRPr="00240583" w:rsidRDefault="003A2C5B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31ADC" w14:textId="7CD640B4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A49C2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C572A" w14:textId="41E4D372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3,603</w:t>
            </w:r>
          </w:p>
        </w:tc>
      </w:tr>
      <w:tr w:rsidR="00A474D9" w:rsidRPr="00240583" w14:paraId="4A07CA9E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2F6B5" w14:textId="55F54D52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F434A" w14:textId="3FDB8E03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536F0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972DA" w14:textId="5F06170C" w:rsidR="00A474D9" w:rsidRPr="00240583" w:rsidRDefault="000856E0" w:rsidP="00CA1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(538)</w:t>
            </w:r>
          </w:p>
        </w:tc>
      </w:tr>
      <w:tr w:rsidR="00A474D9" w:rsidRPr="00240583" w14:paraId="093F978D" w14:textId="77777777" w:rsidTr="006C2670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FCCC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2D913" w14:textId="4A4BB314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EAC3C" w14:textId="77777777" w:rsidR="00A474D9" w:rsidRPr="00240583" w:rsidRDefault="00A474D9" w:rsidP="00AE2C5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236DC" w14:textId="04567956" w:rsidR="00A474D9" w:rsidRPr="00240583" w:rsidRDefault="000856E0" w:rsidP="006C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3,065</w:t>
            </w:r>
          </w:p>
        </w:tc>
      </w:tr>
    </w:tbl>
    <w:p w14:paraId="4EC02C49" w14:textId="3D5C4C3E" w:rsidR="00E74CE7" w:rsidRPr="00240583" w:rsidRDefault="00E74CE7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3BD17E" w14:textId="1A4B4ACE" w:rsidR="00B036A2" w:rsidRPr="00240583" w:rsidRDefault="00024FAF" w:rsidP="00834DE0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F23B36"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B036A2" w:rsidRPr="0024058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434EBA3" w14:textId="2B486AAE" w:rsidR="00F23B36" w:rsidRPr="00240583" w:rsidRDefault="00F23B36" w:rsidP="00F23B3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23B36" w:rsidRPr="00240583" w14:paraId="3275C437" w14:textId="77777777" w:rsidTr="001052F4">
        <w:trPr>
          <w:trHeight w:val="418"/>
        </w:trPr>
        <w:tc>
          <w:tcPr>
            <w:tcW w:w="2993" w:type="pct"/>
          </w:tcPr>
          <w:p w14:paraId="66C217D9" w14:textId="77777777" w:rsidR="00214BDD" w:rsidRPr="00240583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1B8AE211" w14:textId="4850590A" w:rsidR="00F23B36" w:rsidRPr="00240583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 w:rsidR="006026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9B2566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0 </w:t>
            </w:r>
            <w:r w:rsidR="009B2566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มิถุนายน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948" w:type="pct"/>
          </w:tcPr>
          <w:p w14:paraId="6AFB97CB" w14:textId="77777777" w:rsidR="00214BDD" w:rsidRPr="00240583" w:rsidRDefault="00214BDD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A0F59BA" w14:textId="5DCBB56A" w:rsidR="00F23B36" w:rsidRPr="00240583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9F20D35" w14:textId="77777777" w:rsidR="00F23B36" w:rsidRPr="00240583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5253B03B" w14:textId="77777777" w:rsidR="00214BDD" w:rsidRPr="00240583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55F1A5E2" w14:textId="50FB435A" w:rsidR="00F23B36" w:rsidRPr="00240583" w:rsidRDefault="00F23B36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23CFA" w:rsidRPr="00240583" w14:paraId="4597678E" w14:textId="77777777" w:rsidTr="00C23CFA">
        <w:trPr>
          <w:trHeight w:val="434"/>
        </w:trPr>
        <w:tc>
          <w:tcPr>
            <w:tcW w:w="2993" w:type="pct"/>
          </w:tcPr>
          <w:p w14:paraId="6AF54825" w14:textId="3F19D9F7" w:rsidR="00C23CFA" w:rsidRPr="00240583" w:rsidRDefault="00C23CFA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47DB5D4E" w14:textId="4D08F4B1" w:rsidR="00C23CFA" w:rsidRPr="00240583" w:rsidRDefault="00C23CFA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052F4" w:rsidRPr="00240583" w14:paraId="1C499884" w14:textId="77777777" w:rsidTr="00422C46">
        <w:trPr>
          <w:trHeight w:val="418"/>
        </w:trPr>
        <w:tc>
          <w:tcPr>
            <w:tcW w:w="2993" w:type="pct"/>
          </w:tcPr>
          <w:p w14:paraId="125B25CE" w14:textId="77777777" w:rsidR="001052F4" w:rsidRPr="00240583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E2C9E2E" w14:textId="77777777" w:rsidR="001052F4" w:rsidRPr="00240583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0BD34BD" w14:textId="77777777" w:rsidR="001052F4" w:rsidRPr="00240583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307C627" w14:textId="77777777" w:rsidR="001052F4" w:rsidRPr="00240583" w:rsidRDefault="001052F4" w:rsidP="00D90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10FC0" w:rsidRPr="00240583" w14:paraId="35C93ABF" w14:textId="77777777" w:rsidTr="00422C46">
        <w:trPr>
          <w:trHeight w:val="405"/>
        </w:trPr>
        <w:tc>
          <w:tcPr>
            <w:tcW w:w="2993" w:type="pct"/>
          </w:tcPr>
          <w:p w14:paraId="061ABBC9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460C6302" w14:textId="657AEFE8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9" w:type="pct"/>
          </w:tcPr>
          <w:p w14:paraId="643F1B77" w14:textId="77777777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68AC51C1" w14:textId="38527ED5" w:rsidR="00F10FC0" w:rsidRPr="00240583" w:rsidRDefault="00F10FC0" w:rsidP="00A0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</w:tr>
      <w:tr w:rsidR="00F10FC0" w:rsidRPr="00240583" w14:paraId="4CA96C8F" w14:textId="77777777" w:rsidTr="00166549">
        <w:trPr>
          <w:trHeight w:val="405"/>
        </w:trPr>
        <w:tc>
          <w:tcPr>
            <w:tcW w:w="2993" w:type="pct"/>
          </w:tcPr>
          <w:p w14:paraId="54FDC755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723F0BBE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7B272C1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631B995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FC0" w:rsidRPr="00240583" w14:paraId="7AA7619F" w14:textId="77777777" w:rsidTr="00166549">
        <w:trPr>
          <w:trHeight w:val="405"/>
        </w:trPr>
        <w:tc>
          <w:tcPr>
            <w:tcW w:w="2993" w:type="pct"/>
          </w:tcPr>
          <w:p w14:paraId="5025249F" w14:textId="245EBE9E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024D0694" w14:textId="6382E418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020DF7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59B1CAA" w14:textId="746861F5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FC0" w:rsidRPr="00A858D9" w14:paraId="03EA0DAE" w14:textId="77777777" w:rsidTr="00166549">
        <w:trPr>
          <w:trHeight w:val="405"/>
        </w:trPr>
        <w:tc>
          <w:tcPr>
            <w:tcW w:w="2993" w:type="pct"/>
          </w:tcPr>
          <w:p w14:paraId="26527237" w14:textId="47272115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71B7519E" w14:textId="439F9549" w:rsidR="00F10FC0" w:rsidRPr="00240583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9" w:type="pct"/>
          </w:tcPr>
          <w:p w14:paraId="20C31F2C" w14:textId="77777777" w:rsidR="00F10FC0" w:rsidRPr="00240583" w:rsidRDefault="00F10FC0" w:rsidP="00F1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54E22D20" w14:textId="5C2EF194" w:rsidR="00F10FC0" w:rsidRPr="00A858D9" w:rsidRDefault="00F10FC0" w:rsidP="00F1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</w:tbl>
    <w:p w14:paraId="65A4C573" w14:textId="2624C516" w:rsidR="00501373" w:rsidRPr="00A858D9" w:rsidRDefault="00501373">
      <w:pPr>
        <w:rPr>
          <w:rFonts w:asciiTheme="majorBidi" w:hAnsiTheme="majorBidi" w:cstheme="majorBidi"/>
          <w:sz w:val="30"/>
          <w:szCs w:val="30"/>
        </w:rPr>
      </w:pPr>
    </w:p>
    <w:p w14:paraId="30AC1F98" w14:textId="37D3480F" w:rsidR="00853ECE" w:rsidRPr="00A858D9" w:rsidRDefault="00853ECE" w:rsidP="0059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53ECE" w:rsidRPr="00A858D9" w:rsidSect="0059016C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DA3C0" w14:textId="77777777" w:rsidR="00FC70B3" w:rsidRDefault="00FC70B3">
      <w:r>
        <w:separator/>
      </w:r>
    </w:p>
  </w:endnote>
  <w:endnote w:type="continuationSeparator" w:id="0">
    <w:p w14:paraId="78082C46" w14:textId="77777777" w:rsidR="00FC70B3" w:rsidRDefault="00FC70B3">
      <w:r>
        <w:continuationSeparator/>
      </w:r>
    </w:p>
  </w:endnote>
  <w:endnote w:type="continuationNotice" w:id="1">
    <w:p w14:paraId="07EEA6F3" w14:textId="77777777" w:rsidR="00FC70B3" w:rsidRDefault="00FC70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4825" w14:textId="77777777" w:rsidR="00411FFE" w:rsidRPr="003F549D" w:rsidRDefault="004C73ED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411FFE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11FFE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11FFE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1FFE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11FFE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13129" w14:textId="06D2CC2B" w:rsidR="00411FFE" w:rsidRPr="00E96CB5" w:rsidRDefault="00411FFE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B5B8E" w14:textId="77777777" w:rsidR="00411FFE" w:rsidRPr="002B54E9" w:rsidRDefault="00411FFE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411FFE" w:rsidRPr="0059016C" w:rsidRDefault="00411F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00CE7" w14:textId="77777777" w:rsidR="004C73ED" w:rsidRPr="002B54E9" w:rsidRDefault="004C73ED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411FFE" w:rsidRPr="0059016C" w:rsidRDefault="00411F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82A9F" w14:textId="77777777" w:rsidR="00FC70B3" w:rsidRDefault="00FC70B3">
      <w:r>
        <w:separator/>
      </w:r>
    </w:p>
  </w:footnote>
  <w:footnote w:type="continuationSeparator" w:id="0">
    <w:p w14:paraId="0D4D1911" w14:textId="77777777" w:rsidR="00FC70B3" w:rsidRDefault="00FC70B3">
      <w:r>
        <w:continuationSeparator/>
      </w:r>
    </w:p>
  </w:footnote>
  <w:footnote w:type="continuationNotice" w:id="1">
    <w:p w14:paraId="35BFAB15" w14:textId="77777777" w:rsidR="00FC70B3" w:rsidRDefault="00FC70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2D30B" w14:textId="77777777" w:rsidR="00411FFE" w:rsidRPr="00FA7747" w:rsidRDefault="00411FFE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411FFE" w:rsidRPr="00FA7747" w:rsidRDefault="00411FFE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411FFE" w:rsidRPr="00074891" w:rsidRDefault="00411FFE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4EFA" w14:textId="7BB48C9D" w:rsidR="00411FFE" w:rsidRPr="00D50A39" w:rsidRDefault="00411FFE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411FFE" w:rsidRPr="00D50A39" w:rsidRDefault="00411FFE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3E5AC66B" w:rsidR="00411FFE" w:rsidRDefault="00411FFE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411FFE" w:rsidRPr="00E86EA7" w:rsidRDefault="00411FFE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1F2E1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411FFE" w:rsidRPr="00D50A39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411FFE" w:rsidRPr="00EF71A4" w:rsidRDefault="00411FFE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83D2F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396B906D" w:rsidR="00411FFE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>0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411FFE" w:rsidRPr="00D50A39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18233" w14:textId="77777777" w:rsidR="004C73ED" w:rsidRPr="00D50A39" w:rsidRDefault="004C73ED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D9CCBD9" w14:textId="77777777" w:rsidR="004C73ED" w:rsidRPr="00D50A39" w:rsidRDefault="004C73ED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3451E46" w14:textId="77777777" w:rsidR="004C73ED" w:rsidRDefault="004C73ED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DA7201F" w14:textId="77777777" w:rsidR="004C73ED" w:rsidRPr="00E86EA7" w:rsidRDefault="004C73ED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6C9AF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411FFE" w:rsidRPr="00D50A39" w:rsidRDefault="00411FFE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77777777" w:rsidR="00411FFE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>0 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411FFE" w:rsidRPr="00D50A39" w:rsidRDefault="00411FFE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CF3"/>
    <w:rsid w:val="000672F9"/>
    <w:rsid w:val="000675C1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E4F"/>
    <w:rsid w:val="00143F40"/>
    <w:rsid w:val="0014408E"/>
    <w:rsid w:val="0014517B"/>
    <w:rsid w:val="0014562F"/>
    <w:rsid w:val="0014738E"/>
    <w:rsid w:val="001476E8"/>
    <w:rsid w:val="00147FF3"/>
    <w:rsid w:val="00150273"/>
    <w:rsid w:val="001504E8"/>
    <w:rsid w:val="00150A11"/>
    <w:rsid w:val="00150DDF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30EB"/>
    <w:rsid w:val="0024351C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3E7"/>
    <w:rsid w:val="00314B8A"/>
    <w:rsid w:val="00315F55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24DC"/>
    <w:rsid w:val="00392A7D"/>
    <w:rsid w:val="00393A9B"/>
    <w:rsid w:val="00393B38"/>
    <w:rsid w:val="00393D16"/>
    <w:rsid w:val="00393E88"/>
    <w:rsid w:val="00394980"/>
    <w:rsid w:val="0039519B"/>
    <w:rsid w:val="003955B1"/>
    <w:rsid w:val="00395D09"/>
    <w:rsid w:val="0039688F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2C5B"/>
    <w:rsid w:val="003A318B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D5"/>
    <w:rsid w:val="00434652"/>
    <w:rsid w:val="00434E11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DC9"/>
    <w:rsid w:val="0047202B"/>
    <w:rsid w:val="004725CF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77C7D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19CD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3ED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045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09D"/>
    <w:rsid w:val="005654C0"/>
    <w:rsid w:val="00565C0A"/>
    <w:rsid w:val="0056643C"/>
    <w:rsid w:val="005664D4"/>
    <w:rsid w:val="00567E72"/>
    <w:rsid w:val="00570159"/>
    <w:rsid w:val="005707AF"/>
    <w:rsid w:val="00571200"/>
    <w:rsid w:val="0057161B"/>
    <w:rsid w:val="005717B1"/>
    <w:rsid w:val="0057213F"/>
    <w:rsid w:val="00572958"/>
    <w:rsid w:val="005734D5"/>
    <w:rsid w:val="00573E0B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162D"/>
    <w:rsid w:val="005A2674"/>
    <w:rsid w:val="005A27A4"/>
    <w:rsid w:val="005A33EA"/>
    <w:rsid w:val="005A356F"/>
    <w:rsid w:val="005A3ACE"/>
    <w:rsid w:val="005A3BC4"/>
    <w:rsid w:val="005A3F43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98"/>
    <w:rsid w:val="005C4256"/>
    <w:rsid w:val="005C478E"/>
    <w:rsid w:val="005C4DA6"/>
    <w:rsid w:val="005C5019"/>
    <w:rsid w:val="005C52A1"/>
    <w:rsid w:val="005C55F6"/>
    <w:rsid w:val="005C56C2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E48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654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D30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A02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37C8"/>
    <w:rsid w:val="00673A47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7AB4"/>
    <w:rsid w:val="00687E1C"/>
    <w:rsid w:val="00687F1A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18"/>
    <w:rsid w:val="0074136C"/>
    <w:rsid w:val="00741486"/>
    <w:rsid w:val="0074161F"/>
    <w:rsid w:val="00742C89"/>
    <w:rsid w:val="00743106"/>
    <w:rsid w:val="007432E4"/>
    <w:rsid w:val="007436C9"/>
    <w:rsid w:val="00743970"/>
    <w:rsid w:val="00743992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A6B"/>
    <w:rsid w:val="00752892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AE"/>
    <w:rsid w:val="0085643B"/>
    <w:rsid w:val="0085663D"/>
    <w:rsid w:val="00856CF6"/>
    <w:rsid w:val="00856D89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F47"/>
    <w:rsid w:val="008D06F6"/>
    <w:rsid w:val="008D0CCA"/>
    <w:rsid w:val="008D0D85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52B"/>
    <w:rsid w:val="009668FC"/>
    <w:rsid w:val="0096698E"/>
    <w:rsid w:val="00966A86"/>
    <w:rsid w:val="00966FD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0D06"/>
    <w:rsid w:val="00A61497"/>
    <w:rsid w:val="00A619CC"/>
    <w:rsid w:val="00A61DEF"/>
    <w:rsid w:val="00A629EA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19F3"/>
    <w:rsid w:val="00A71B5D"/>
    <w:rsid w:val="00A71C40"/>
    <w:rsid w:val="00A720C2"/>
    <w:rsid w:val="00A72795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4047"/>
    <w:rsid w:val="00B0420D"/>
    <w:rsid w:val="00B048DB"/>
    <w:rsid w:val="00B04DC2"/>
    <w:rsid w:val="00B0511F"/>
    <w:rsid w:val="00B05316"/>
    <w:rsid w:val="00B05467"/>
    <w:rsid w:val="00B05880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5CB"/>
    <w:rsid w:val="00B518BF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126D"/>
    <w:rsid w:val="00B634AD"/>
    <w:rsid w:val="00B63D0A"/>
    <w:rsid w:val="00B6664B"/>
    <w:rsid w:val="00B6667E"/>
    <w:rsid w:val="00B67BC4"/>
    <w:rsid w:val="00B67CD2"/>
    <w:rsid w:val="00B70329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F03"/>
    <w:rsid w:val="00B8009E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F0F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1FD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6370"/>
    <w:rsid w:val="00CF7221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6735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979"/>
    <w:rsid w:val="00E00F89"/>
    <w:rsid w:val="00E01414"/>
    <w:rsid w:val="00E01E6D"/>
    <w:rsid w:val="00E0240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4CE7"/>
    <w:rsid w:val="00E7569F"/>
    <w:rsid w:val="00E758DE"/>
    <w:rsid w:val="00E76B72"/>
    <w:rsid w:val="00E77372"/>
    <w:rsid w:val="00E778DC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987"/>
    <w:rsid w:val="00E86B5E"/>
    <w:rsid w:val="00E86EA7"/>
    <w:rsid w:val="00E8735B"/>
    <w:rsid w:val="00E909EB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CDF"/>
    <w:rsid w:val="00EA7D20"/>
    <w:rsid w:val="00EB0080"/>
    <w:rsid w:val="00EB0FC7"/>
    <w:rsid w:val="00EB1C45"/>
    <w:rsid w:val="00EB2AB1"/>
    <w:rsid w:val="00EB2D2A"/>
    <w:rsid w:val="00EB30F6"/>
    <w:rsid w:val="00EB3C1D"/>
    <w:rsid w:val="00EB49AD"/>
    <w:rsid w:val="00EB49E6"/>
    <w:rsid w:val="00EB4FD8"/>
    <w:rsid w:val="00EB63D2"/>
    <w:rsid w:val="00EB6D0C"/>
    <w:rsid w:val="00EB7701"/>
    <w:rsid w:val="00EC038B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59EB"/>
    <w:rsid w:val="00EC62F8"/>
    <w:rsid w:val="00EC6840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85"/>
    <w:rsid w:val="00F404A1"/>
    <w:rsid w:val="00F40941"/>
    <w:rsid w:val="00F40942"/>
    <w:rsid w:val="00F40A78"/>
    <w:rsid w:val="00F40AD3"/>
    <w:rsid w:val="00F40CCE"/>
    <w:rsid w:val="00F41962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E38"/>
    <w:rsid w:val="00F67E48"/>
    <w:rsid w:val="00F702DB"/>
    <w:rsid w:val="00F70AC2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A90"/>
    <w:rsid w:val="00FC3C36"/>
    <w:rsid w:val="00FC3CA0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0A542-F7F0-4DF9-A910-FE4BCFE0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243</TotalTime>
  <Pages>21</Pages>
  <Words>4538</Words>
  <Characters>19484</Characters>
  <Application>Microsoft Office Word</Application>
  <DocSecurity>0</DocSecurity>
  <Lines>162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14</cp:revision>
  <cp:lastPrinted>2020-08-11T10:13:00Z</cp:lastPrinted>
  <dcterms:created xsi:type="dcterms:W3CDTF">2020-08-11T03:53:00Z</dcterms:created>
  <dcterms:modified xsi:type="dcterms:W3CDTF">2020-08-13T09:03:00Z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