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219FB8E0" w14:textId="77777777" w:rsidTr="00A341BF">
        <w:trPr>
          <w:trHeight w:val="2865"/>
        </w:trPr>
        <w:tc>
          <w:tcPr>
            <w:tcW w:w="2268" w:type="dxa"/>
          </w:tcPr>
          <w:p w14:paraId="42378F89" w14:textId="77777777" w:rsidR="00E0585C" w:rsidRPr="00E0585C" w:rsidRDefault="00E0585C">
            <w:pPr>
              <w:rPr>
                <w:rFonts w:ascii="Angsana New" w:hAnsi="Angsana New"/>
                <w:sz w:val="36"/>
                <w:szCs w:val="36"/>
              </w:rPr>
            </w:pPr>
          </w:p>
        </w:tc>
        <w:tc>
          <w:tcPr>
            <w:tcW w:w="7320" w:type="dxa"/>
            <w:vAlign w:val="center"/>
          </w:tcPr>
          <w:p w14:paraId="688A5EB9" w14:textId="77777777" w:rsidR="00B93794" w:rsidRDefault="00205D2A"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 xml:space="preserve">Veranda Resort </w:t>
            </w:r>
            <w:r w:rsidR="00FB54F8">
              <w:rPr>
                <w:rFonts w:hAnsi="CordiaUPC" w:cs="Times New Roman"/>
                <w:color w:val="7F7E82"/>
                <w:sz w:val="28"/>
                <w:szCs w:val="30"/>
              </w:rPr>
              <w:t>Public</w:t>
            </w:r>
            <w:r w:rsidR="00B93794">
              <w:rPr>
                <w:rFonts w:hAnsi="CordiaUPC" w:cs="Times New Roman"/>
                <w:color w:val="7F7E82"/>
                <w:sz w:val="28"/>
                <w:szCs w:val="30"/>
              </w:rPr>
              <w:t xml:space="preserve"> Company Limited </w:t>
            </w:r>
          </w:p>
          <w:p w14:paraId="1F60C4E3" w14:textId="77777777" w:rsidR="00184F41" w:rsidRDefault="00B93794"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and its subsidiaries</w:t>
            </w:r>
          </w:p>
          <w:p w14:paraId="5E6DFE99" w14:textId="0D4AF4AC" w:rsidR="00FF4556" w:rsidRPr="00FF4556" w:rsidRDefault="00B93794"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Review report</w:t>
            </w:r>
            <w:r w:rsidR="00FF4556" w:rsidRPr="00FF4556">
              <w:rPr>
                <w:rFonts w:hAnsi="CordiaUPC" w:cs="Times New Roman"/>
                <w:color w:val="7F7E82"/>
                <w:sz w:val="28"/>
                <w:szCs w:val="30"/>
              </w:rPr>
              <w:t xml:space="preserve"> and</w:t>
            </w:r>
            <w:r>
              <w:rPr>
                <w:rFonts w:hAnsi="CordiaUPC" w:cs="Times New Roman"/>
                <w:color w:val="7F7E82"/>
                <w:sz w:val="28"/>
                <w:szCs w:val="30"/>
              </w:rPr>
              <w:t xml:space="preserve"> interim</w:t>
            </w:r>
            <w:r w:rsidR="00FF4556" w:rsidRPr="00FF4556">
              <w:rPr>
                <w:rFonts w:hAnsi="CordiaUPC" w:cs="Times New Roman"/>
                <w:color w:val="7F7E82"/>
                <w:sz w:val="28"/>
                <w:szCs w:val="30"/>
              </w:rPr>
              <w:t xml:space="preserve"> financial </w:t>
            </w:r>
            <w:r w:rsidR="002F4625">
              <w:rPr>
                <w:rFonts w:hAnsi="CordiaUPC" w:cs="Times New Roman"/>
                <w:color w:val="7F7E82"/>
                <w:sz w:val="28"/>
                <w:szCs w:val="30"/>
              </w:rPr>
              <w:t>information</w:t>
            </w:r>
          </w:p>
          <w:p w14:paraId="3CCD0E05" w14:textId="596D642B" w:rsidR="006F04B3" w:rsidRPr="00FF4556" w:rsidRDefault="003424CD" w:rsidP="00D30DF1">
            <w:pPr>
              <w:widowControl w:val="0"/>
              <w:spacing w:line="380" w:lineRule="exact"/>
              <w:ind w:left="14"/>
              <w:rPr>
                <w:rFonts w:hAnsi="CordiaUPC" w:cs="Cordia New"/>
                <w:color w:val="7F7E82"/>
                <w:sz w:val="28"/>
                <w:szCs w:val="30"/>
              </w:rPr>
            </w:pPr>
            <w:r w:rsidRPr="002C6183">
              <w:rPr>
                <w:rFonts w:cs="Times New Roman"/>
                <w:color w:val="7E7F82"/>
                <w:sz w:val="28"/>
              </w:rPr>
              <w:t xml:space="preserve">For the </w:t>
            </w:r>
            <w:r>
              <w:rPr>
                <w:rFonts w:cs="Times New Roman"/>
                <w:color w:val="7E7F82"/>
                <w:sz w:val="28"/>
              </w:rPr>
              <w:t xml:space="preserve">three-month </w:t>
            </w:r>
            <w:r w:rsidR="000473B0">
              <w:rPr>
                <w:rFonts w:cs="Times New Roman"/>
                <w:color w:val="7E7F82"/>
                <w:sz w:val="28"/>
              </w:rPr>
              <w:t xml:space="preserve">and six-month </w:t>
            </w:r>
            <w:r w:rsidRPr="002C6183">
              <w:rPr>
                <w:rFonts w:cs="Times New Roman"/>
                <w:color w:val="7E7F82"/>
                <w:sz w:val="28"/>
              </w:rPr>
              <w:t>period</w:t>
            </w:r>
            <w:r w:rsidR="00582826">
              <w:rPr>
                <w:color w:val="7E7F82"/>
                <w:sz w:val="28"/>
                <w:szCs w:val="35"/>
              </w:rPr>
              <w:t>s</w:t>
            </w:r>
            <w:r w:rsidRPr="002C6183">
              <w:rPr>
                <w:rFonts w:cs="Times New Roman"/>
                <w:color w:val="7E7F82"/>
                <w:sz w:val="28"/>
              </w:rPr>
              <w:t xml:space="preserve"> ended</w:t>
            </w:r>
            <w:r w:rsidR="00037E61">
              <w:rPr>
                <w:rFonts w:cs="Times New Roman"/>
                <w:color w:val="7E7F82"/>
                <w:sz w:val="28"/>
              </w:rPr>
              <w:t xml:space="preserve"> </w:t>
            </w:r>
            <w:r w:rsidR="000473B0">
              <w:rPr>
                <w:rFonts w:cs="Times New Roman"/>
                <w:color w:val="7E7F82"/>
                <w:sz w:val="28"/>
              </w:rPr>
              <w:t xml:space="preserve">                  </w:t>
            </w:r>
            <w:r w:rsidR="000473B0">
              <w:rPr>
                <w:rFonts w:hAnsi="CordiaUPC" w:cs="Times New Roman"/>
                <w:color w:val="7F7E82"/>
                <w:sz w:val="28"/>
                <w:szCs w:val="30"/>
              </w:rPr>
              <w:t>30 June</w:t>
            </w:r>
            <w:r w:rsidR="00037E61">
              <w:rPr>
                <w:rFonts w:hAnsi="CordiaUPC" w:cs="Times New Roman"/>
                <w:color w:val="7F7E82"/>
                <w:sz w:val="28"/>
                <w:szCs w:val="30"/>
              </w:rPr>
              <w:t xml:space="preserve"> </w:t>
            </w:r>
            <w:r w:rsidR="00A82837">
              <w:rPr>
                <w:rFonts w:hAnsi="CordiaUPC" w:cs="Times New Roman"/>
                <w:color w:val="7F7E82"/>
                <w:sz w:val="28"/>
                <w:szCs w:val="30"/>
              </w:rPr>
              <w:t>2020</w:t>
            </w:r>
            <w:r w:rsidR="00FF4556" w:rsidRPr="00FF4556">
              <w:rPr>
                <w:rFonts w:hAnsi="CordiaUPC" w:cs="Times New Roman"/>
                <w:color w:val="7F7E82"/>
                <w:sz w:val="28"/>
                <w:szCs w:val="30"/>
              </w:rPr>
              <w:t xml:space="preserve"> </w:t>
            </w:r>
          </w:p>
        </w:tc>
      </w:tr>
    </w:tbl>
    <w:p w14:paraId="078421CD" w14:textId="77777777" w:rsidR="00B626F4" w:rsidRDefault="00B626F4">
      <w:pPr>
        <w:sectPr w:rsidR="00B626F4" w:rsidSect="00A341BF">
          <w:headerReference w:type="first" r:id="rId7"/>
          <w:footerReference w:type="first" r:id="rId8"/>
          <w:pgSz w:w="11907" w:h="16840" w:code="9"/>
          <w:pgMar w:top="1728" w:right="1080" w:bottom="11520" w:left="360" w:header="720" w:footer="720" w:gutter="0"/>
          <w:cols w:space="720"/>
          <w:docGrid w:linePitch="360"/>
        </w:sectPr>
      </w:pPr>
    </w:p>
    <w:p w14:paraId="73116054" w14:textId="77777777" w:rsidR="00494D89" w:rsidRDefault="00494D89" w:rsidP="00FF4556">
      <w:pPr>
        <w:overflowPunct/>
        <w:autoSpaceDE/>
        <w:autoSpaceDN/>
        <w:adjustRightInd/>
        <w:spacing w:line="380" w:lineRule="exact"/>
        <w:textAlignment w:val="auto"/>
        <w:rPr>
          <w:rFonts w:ascii="Arial" w:hAnsi="Arial" w:cstheme="minorBidi"/>
          <w:b/>
          <w:bCs/>
          <w:color w:val="000000"/>
          <w:sz w:val="22"/>
          <w:szCs w:val="22"/>
        </w:rPr>
      </w:pPr>
    </w:p>
    <w:p w14:paraId="7CA972D1" w14:textId="77777777" w:rsidR="00FF4556" w:rsidRPr="00E833D4" w:rsidRDefault="00FF4556" w:rsidP="00FF4556">
      <w:pPr>
        <w:overflowPunct/>
        <w:autoSpaceDE/>
        <w:autoSpaceDN/>
        <w:adjustRightInd/>
        <w:spacing w:line="380" w:lineRule="exact"/>
        <w:textAlignment w:val="auto"/>
        <w:rPr>
          <w:rFonts w:ascii="Arial" w:hAnsi="Arial" w:cs="Arial"/>
          <w:b/>
          <w:bCs/>
          <w:color w:val="000000"/>
          <w:sz w:val="22"/>
          <w:szCs w:val="22"/>
        </w:rPr>
      </w:pPr>
      <w:r w:rsidRPr="00E833D4">
        <w:rPr>
          <w:rFonts w:ascii="Arial" w:hAnsi="Arial" w:cs="Arial"/>
          <w:b/>
          <w:bCs/>
          <w:color w:val="000000"/>
          <w:sz w:val="22"/>
          <w:szCs w:val="22"/>
        </w:rPr>
        <w:t>Independent Auditor's Report</w:t>
      </w:r>
      <w:r w:rsidR="00F51483">
        <w:rPr>
          <w:rFonts w:ascii="Arial" w:hAnsi="Arial" w:cs="Arial"/>
          <w:b/>
          <w:bCs/>
          <w:color w:val="000000"/>
          <w:sz w:val="22"/>
          <w:szCs w:val="22"/>
        </w:rPr>
        <w:t xml:space="preserve"> on Review of Interim Financial Information</w:t>
      </w:r>
    </w:p>
    <w:p w14:paraId="0BA6C952" w14:textId="77777777" w:rsidR="00FF4556" w:rsidRPr="00E833D4" w:rsidRDefault="00FF4556" w:rsidP="00FF4556">
      <w:pPr>
        <w:tabs>
          <w:tab w:val="left" w:pos="90"/>
        </w:tabs>
        <w:spacing w:line="380" w:lineRule="exact"/>
        <w:ind w:right="-43"/>
        <w:rPr>
          <w:rFonts w:ascii="Arial" w:hAnsi="Arial"/>
          <w:sz w:val="22"/>
          <w:szCs w:val="22"/>
        </w:rPr>
      </w:pPr>
      <w:r w:rsidRPr="00E833D4">
        <w:rPr>
          <w:rFonts w:ascii="Arial" w:hAnsi="Arial"/>
          <w:sz w:val="22"/>
          <w:szCs w:val="22"/>
        </w:rPr>
        <w:t xml:space="preserve">To the Shareholders of </w:t>
      </w:r>
      <w:r w:rsidR="00205D2A" w:rsidRPr="00E833D4">
        <w:rPr>
          <w:rFonts w:ascii="Arial" w:hAnsi="Arial"/>
          <w:sz w:val="22"/>
          <w:szCs w:val="22"/>
        </w:rPr>
        <w:t xml:space="preserve">Veranda Resort </w:t>
      </w:r>
      <w:r w:rsidR="00FB54F8">
        <w:rPr>
          <w:rFonts w:ascii="Arial" w:hAnsi="Arial"/>
          <w:sz w:val="22"/>
          <w:szCs w:val="22"/>
        </w:rPr>
        <w:t xml:space="preserve">Public </w:t>
      </w:r>
      <w:r w:rsidR="00184F41" w:rsidRPr="00E833D4">
        <w:rPr>
          <w:rFonts w:ascii="Arial" w:hAnsi="Arial"/>
          <w:sz w:val="22"/>
          <w:szCs w:val="22"/>
        </w:rPr>
        <w:t>Company Limited</w:t>
      </w:r>
    </w:p>
    <w:p w14:paraId="1885F8FA" w14:textId="6A348E22" w:rsidR="00590688" w:rsidRPr="00590688" w:rsidRDefault="003424CD" w:rsidP="00724A0B">
      <w:pPr>
        <w:spacing w:before="360" w:after="120" w:line="380" w:lineRule="exact"/>
        <w:rPr>
          <w:rFonts w:ascii="Arial" w:hAnsi="Arial" w:cs="Arial"/>
          <w:sz w:val="22"/>
          <w:szCs w:val="22"/>
        </w:rPr>
      </w:pPr>
      <w:r w:rsidRPr="00E833D4">
        <w:rPr>
          <w:rFonts w:ascii="Arial" w:hAnsi="Arial" w:cs="Arial"/>
          <w:sz w:val="22"/>
          <w:szCs w:val="22"/>
        </w:rPr>
        <w:t xml:space="preserve">I have reviewed the accompanying consolidated statement of financial position of </w:t>
      </w:r>
      <w:r w:rsidRPr="00E833D4">
        <w:rPr>
          <w:rFonts w:ascii="Arial" w:hAnsi="Arial"/>
          <w:sz w:val="22"/>
          <w:szCs w:val="22"/>
        </w:rPr>
        <w:t xml:space="preserve">Veranda Resort </w:t>
      </w:r>
      <w:r w:rsidR="00FB54F8">
        <w:rPr>
          <w:rFonts w:ascii="Arial" w:hAnsi="Arial"/>
          <w:sz w:val="22"/>
          <w:szCs w:val="22"/>
        </w:rPr>
        <w:t>Public</w:t>
      </w:r>
      <w:r w:rsidR="00FB54F8" w:rsidRPr="00E833D4">
        <w:rPr>
          <w:rFonts w:ascii="Arial" w:hAnsi="Arial"/>
          <w:sz w:val="22"/>
          <w:szCs w:val="22"/>
        </w:rPr>
        <w:t xml:space="preserve"> </w:t>
      </w:r>
      <w:r w:rsidRPr="00EE199D">
        <w:rPr>
          <w:rFonts w:ascii="Arial" w:hAnsi="Arial"/>
          <w:sz w:val="22"/>
          <w:szCs w:val="22"/>
        </w:rPr>
        <w:t>Company Limited</w:t>
      </w:r>
      <w:r w:rsidRPr="00EE199D">
        <w:rPr>
          <w:rFonts w:ascii="Arial" w:hAnsi="Arial" w:cs="Arial"/>
          <w:sz w:val="22"/>
          <w:szCs w:val="22"/>
        </w:rPr>
        <w:t xml:space="preserve"> and its subsidiaries </w:t>
      </w:r>
      <w:r w:rsidR="00511BCE">
        <w:rPr>
          <w:rFonts w:ascii="Arial" w:hAnsi="Arial" w:cs="Arial"/>
          <w:sz w:val="22"/>
          <w:szCs w:val="22"/>
        </w:rPr>
        <w:t xml:space="preserve">(the Group) </w:t>
      </w:r>
      <w:r w:rsidRPr="00EE199D">
        <w:rPr>
          <w:rFonts w:ascii="Arial" w:hAnsi="Arial" w:cs="Arial"/>
          <w:sz w:val="22"/>
          <w:szCs w:val="22"/>
        </w:rPr>
        <w:t xml:space="preserve">as at </w:t>
      </w:r>
      <w:r w:rsidR="000473B0">
        <w:rPr>
          <w:rFonts w:ascii="Arial" w:hAnsi="Arial" w:cs="Arial"/>
          <w:sz w:val="22"/>
          <w:szCs w:val="22"/>
        </w:rPr>
        <w:t>30 June</w:t>
      </w:r>
      <w:r w:rsidR="00037E61">
        <w:rPr>
          <w:rFonts w:ascii="Arial" w:hAnsi="Arial" w:cs="Arial"/>
          <w:sz w:val="22"/>
          <w:szCs w:val="22"/>
        </w:rPr>
        <w:t xml:space="preserve"> 20</w:t>
      </w:r>
      <w:r w:rsidR="00A82837">
        <w:rPr>
          <w:rFonts w:ascii="Arial" w:hAnsi="Arial" w:cs="Arial"/>
          <w:sz w:val="22"/>
          <w:szCs w:val="22"/>
        </w:rPr>
        <w:t>20</w:t>
      </w:r>
      <w:r w:rsidR="00EE199D" w:rsidRPr="00EE199D">
        <w:rPr>
          <w:rFonts w:ascii="Arial" w:hAnsi="Arial" w:cs="Arial"/>
          <w:sz w:val="22"/>
          <w:szCs w:val="22"/>
        </w:rPr>
        <w:t>,</w:t>
      </w:r>
      <w:r w:rsidR="002726EA">
        <w:rPr>
          <w:rFonts w:ascii="Arial" w:hAnsi="Arial" w:cs="Browallia New" w:hint="cs"/>
          <w:sz w:val="22"/>
          <w:cs/>
        </w:rPr>
        <w:t xml:space="preserve"> </w:t>
      </w:r>
      <w:r w:rsidR="00EE199D" w:rsidRPr="00EE199D">
        <w:rPr>
          <w:rFonts w:ascii="Arial" w:hAnsi="Arial" w:cs="Arial"/>
          <w:sz w:val="22"/>
          <w:szCs w:val="22"/>
        </w:rPr>
        <w:t xml:space="preserve">the related consolidated </w:t>
      </w:r>
      <w:r w:rsidR="00917F7D">
        <w:rPr>
          <w:rFonts w:ascii="Arial" w:hAnsi="Arial" w:cs="Arial"/>
          <w:sz w:val="22"/>
          <w:szCs w:val="22"/>
        </w:rPr>
        <w:t xml:space="preserve">statements of </w:t>
      </w:r>
      <w:r w:rsidR="002726EA">
        <w:rPr>
          <w:rFonts w:ascii="Arial" w:hAnsi="Arial" w:cs="Arial"/>
          <w:sz w:val="22"/>
          <w:szCs w:val="22"/>
        </w:rPr>
        <w:t>comprehensive income</w:t>
      </w:r>
      <w:r w:rsidR="000473B0" w:rsidRPr="000473B0">
        <w:rPr>
          <w:rFonts w:ascii="Arial" w:hAnsi="Arial" w:cs="Arial"/>
          <w:sz w:val="22"/>
          <w:szCs w:val="22"/>
        </w:rPr>
        <w:t xml:space="preserve"> </w:t>
      </w:r>
      <w:r w:rsidR="000473B0" w:rsidRPr="00E833D4">
        <w:rPr>
          <w:rFonts w:ascii="Arial" w:hAnsi="Arial" w:cs="Arial"/>
          <w:sz w:val="22"/>
          <w:szCs w:val="22"/>
        </w:rPr>
        <w:t xml:space="preserve">for the </w:t>
      </w:r>
      <w:r w:rsidR="000473B0">
        <w:rPr>
          <w:rFonts w:ascii="Arial" w:hAnsi="Arial" w:cs="Arial"/>
          <w:sz w:val="22"/>
          <w:szCs w:val="22"/>
        </w:rPr>
        <w:t>three</w:t>
      </w:r>
      <w:r w:rsidR="000473B0" w:rsidRPr="00E833D4">
        <w:rPr>
          <w:rFonts w:ascii="Arial" w:hAnsi="Arial" w:cs="Arial"/>
          <w:sz w:val="22"/>
          <w:szCs w:val="22"/>
        </w:rPr>
        <w:t xml:space="preserve">-month </w:t>
      </w:r>
      <w:r w:rsidR="000473B0">
        <w:rPr>
          <w:rFonts w:ascii="Arial" w:hAnsi="Arial" w:cs="Arial"/>
          <w:sz w:val="22"/>
          <w:szCs w:val="22"/>
        </w:rPr>
        <w:t xml:space="preserve">and six-month </w:t>
      </w:r>
      <w:r w:rsidR="000473B0" w:rsidRPr="00E833D4">
        <w:rPr>
          <w:rFonts w:ascii="Arial" w:hAnsi="Arial" w:cs="Arial"/>
          <w:sz w:val="22"/>
          <w:szCs w:val="22"/>
        </w:rPr>
        <w:t>period</w:t>
      </w:r>
      <w:r w:rsidR="00937D9D">
        <w:rPr>
          <w:rFonts w:ascii="Arial" w:hAnsi="Arial" w:cs="Browallia New"/>
          <w:sz w:val="22"/>
        </w:rPr>
        <w:t>s</w:t>
      </w:r>
      <w:r w:rsidR="000473B0" w:rsidRPr="00E833D4">
        <w:rPr>
          <w:rFonts w:ascii="Arial" w:hAnsi="Arial" w:cs="Arial"/>
          <w:sz w:val="22"/>
          <w:szCs w:val="22"/>
        </w:rPr>
        <w:t xml:space="preserve"> then ended</w:t>
      </w:r>
      <w:r w:rsidR="002726EA">
        <w:rPr>
          <w:rFonts w:ascii="Arial" w:hAnsi="Arial" w:cs="Arial"/>
          <w:sz w:val="22"/>
          <w:szCs w:val="22"/>
        </w:rPr>
        <w:t xml:space="preserve">, </w:t>
      </w:r>
      <w:r w:rsidR="00917F7D">
        <w:rPr>
          <w:rFonts w:ascii="Arial" w:hAnsi="Arial" w:cs="Arial"/>
          <w:sz w:val="22"/>
          <w:szCs w:val="22"/>
        </w:rPr>
        <w:t xml:space="preserve">and the related consolidated statements of </w:t>
      </w:r>
      <w:r w:rsidRPr="00E833D4">
        <w:rPr>
          <w:rFonts w:ascii="Arial" w:hAnsi="Arial" w:cs="Arial"/>
          <w:sz w:val="22"/>
          <w:szCs w:val="22"/>
        </w:rPr>
        <w:t xml:space="preserve">changes in shareholders’ equity and cash flows for the </w:t>
      </w:r>
      <w:r w:rsidR="000473B0">
        <w:rPr>
          <w:rFonts w:ascii="Arial" w:hAnsi="Arial" w:cs="Arial"/>
          <w:sz w:val="22"/>
          <w:szCs w:val="22"/>
        </w:rPr>
        <w:t>six</w:t>
      </w:r>
      <w:r w:rsidRPr="00E833D4">
        <w:rPr>
          <w:rFonts w:ascii="Arial" w:hAnsi="Arial" w:cs="Arial"/>
          <w:sz w:val="22"/>
          <w:szCs w:val="22"/>
        </w:rPr>
        <w:t xml:space="preserve">-month period then ended, </w:t>
      </w:r>
      <w:r w:rsidRPr="00E833D4">
        <w:rPr>
          <w:rFonts w:ascii="Arial" w:hAnsi="Arial" w:cs="Cordia New"/>
          <w:sz w:val="22"/>
          <w:szCs w:val="22"/>
        </w:rPr>
        <w:t xml:space="preserve">as well as </w:t>
      </w:r>
      <w:r w:rsidRPr="00E833D4">
        <w:rPr>
          <w:rFonts w:ascii="Arial" w:hAnsi="Arial" w:cs="Arial"/>
          <w:sz w:val="22"/>
          <w:szCs w:val="22"/>
        </w:rPr>
        <w:t>the condensed notes to the consolidated financial statements.</w:t>
      </w:r>
      <w:r w:rsidR="00511BCE">
        <w:rPr>
          <w:rFonts w:ascii="Arial" w:hAnsi="Arial" w:cs="Arial"/>
          <w:sz w:val="22"/>
          <w:szCs w:val="22"/>
        </w:rPr>
        <w:t xml:space="preserve"> </w:t>
      </w:r>
      <w:r w:rsidRPr="00E833D4">
        <w:rPr>
          <w:rFonts w:ascii="Arial" w:hAnsi="Arial" w:cs="Arial"/>
          <w:sz w:val="22"/>
          <w:szCs w:val="22"/>
        </w:rPr>
        <w:t xml:space="preserve">I have also reviewed the separate financial information of </w:t>
      </w:r>
      <w:r w:rsidRPr="00E833D4">
        <w:rPr>
          <w:rFonts w:ascii="Arial" w:hAnsi="Arial"/>
          <w:sz w:val="22"/>
          <w:szCs w:val="22"/>
        </w:rPr>
        <w:t xml:space="preserve">Veranda Resort </w:t>
      </w:r>
      <w:r w:rsidR="00FB54F8">
        <w:rPr>
          <w:rFonts w:ascii="Arial" w:hAnsi="Arial"/>
          <w:sz w:val="22"/>
          <w:szCs w:val="22"/>
        </w:rPr>
        <w:t>Public</w:t>
      </w:r>
      <w:r w:rsidRPr="00E833D4">
        <w:rPr>
          <w:rFonts w:ascii="Arial" w:hAnsi="Arial"/>
          <w:sz w:val="22"/>
          <w:szCs w:val="22"/>
        </w:rPr>
        <w:t xml:space="preserve"> Company Limited</w:t>
      </w:r>
      <w:r w:rsidRPr="00E833D4">
        <w:rPr>
          <w:rFonts w:ascii="Arial" w:hAnsi="Arial" w:cs="Arial"/>
          <w:sz w:val="22"/>
          <w:szCs w:val="22"/>
        </w:rPr>
        <w:t xml:space="preserve"> for the same period</w:t>
      </w:r>
      <w:r w:rsidR="00917F7D">
        <w:rPr>
          <w:rFonts w:ascii="Arial" w:hAnsi="Arial" w:cs="Arial"/>
          <w:sz w:val="22"/>
          <w:szCs w:val="22"/>
        </w:rPr>
        <w:t>s</w:t>
      </w:r>
      <w:r w:rsidR="00511BCE">
        <w:rPr>
          <w:rFonts w:ascii="Arial" w:hAnsi="Arial" w:cs="Arial"/>
          <w:sz w:val="22"/>
          <w:szCs w:val="22"/>
        </w:rPr>
        <w:t xml:space="preserve"> (collectively “interim financial information”)</w:t>
      </w:r>
      <w:r w:rsidRPr="00E833D4">
        <w:rPr>
          <w:rFonts w:ascii="Arial" w:hAnsi="Arial" w:cs="Arial"/>
          <w:sz w:val="22"/>
          <w:szCs w:val="22"/>
        </w:rPr>
        <w:t>. Management is responsible for the preparation and presentation of this interim</w:t>
      </w:r>
      <w:r w:rsidRPr="009D4E6F">
        <w:rPr>
          <w:rFonts w:ascii="Arial" w:hAnsi="Arial" w:cs="Arial"/>
          <w:sz w:val="22"/>
          <w:szCs w:val="22"/>
        </w:rPr>
        <w:t xml:space="preserve"> financial information in accordance with</w:t>
      </w:r>
      <w:r w:rsidRPr="009D4E6F">
        <w:rPr>
          <w:rFonts w:ascii="Arial" w:hAnsi="Arial" w:hint="cs"/>
          <w:sz w:val="22"/>
          <w:szCs w:val="22"/>
          <w:cs/>
        </w:rPr>
        <w:t xml:space="preserve"> </w:t>
      </w:r>
      <w:r w:rsidRPr="009D4E6F">
        <w:rPr>
          <w:rFonts w:ascii="Arial" w:hAnsi="Arial"/>
          <w:sz w:val="22"/>
          <w:szCs w:val="22"/>
        </w:rPr>
        <w:t xml:space="preserve">Thai </w:t>
      </w:r>
      <w:r w:rsidRPr="009D4E6F">
        <w:rPr>
          <w:rFonts w:ascii="Arial" w:hAnsi="Arial" w:cs="Arial"/>
          <w:sz w:val="22"/>
          <w:szCs w:val="22"/>
        </w:rPr>
        <w:t xml:space="preserve">Accounting Standard 34 </w:t>
      </w:r>
      <w:r w:rsidRPr="009D4E6F">
        <w:rPr>
          <w:rFonts w:ascii="Arial" w:hAnsi="Arial" w:cs="Arial"/>
          <w:i/>
          <w:iCs/>
          <w:sz w:val="22"/>
          <w:szCs w:val="22"/>
        </w:rPr>
        <w:t>Interim Financial Reporting</w:t>
      </w:r>
      <w:r w:rsidRPr="009D4E6F">
        <w:rPr>
          <w:rFonts w:ascii="Arial" w:hAnsi="Arial" w:cs="Arial"/>
          <w:sz w:val="22"/>
          <w:szCs w:val="22"/>
        </w:rPr>
        <w:t>. My responsibility is to express a conclusion on this interim financial information based on my review.</w:t>
      </w:r>
    </w:p>
    <w:p w14:paraId="66AD4C69" w14:textId="77777777" w:rsidR="003E25BF" w:rsidRPr="009D4E6F" w:rsidRDefault="003E25BF" w:rsidP="00724A0B">
      <w:pPr>
        <w:spacing w:before="240" w:after="120" w:line="380" w:lineRule="exact"/>
        <w:rPr>
          <w:rFonts w:ascii="Arial" w:hAnsi="Arial" w:cs="Arial"/>
          <w:b/>
          <w:bCs/>
          <w:sz w:val="22"/>
          <w:szCs w:val="22"/>
        </w:rPr>
      </w:pPr>
      <w:r w:rsidRPr="009D4E6F">
        <w:rPr>
          <w:rFonts w:ascii="Arial" w:hAnsi="Arial" w:cs="Arial"/>
          <w:b/>
          <w:bCs/>
          <w:sz w:val="22"/>
          <w:szCs w:val="22"/>
        </w:rPr>
        <w:t>Scope of Review</w:t>
      </w:r>
    </w:p>
    <w:p w14:paraId="21593DD3" w14:textId="77777777" w:rsidR="003E25BF" w:rsidRDefault="003E25BF" w:rsidP="003E25BF">
      <w:pPr>
        <w:spacing w:before="80" w:after="60" w:line="380" w:lineRule="exact"/>
        <w:rPr>
          <w:rFonts w:ascii="Arial" w:hAnsi="Arial" w:cs="Arial"/>
          <w:b/>
          <w:bCs/>
          <w:sz w:val="22"/>
          <w:szCs w:val="22"/>
        </w:rPr>
      </w:pPr>
      <w:r w:rsidRPr="009D4E6F">
        <w:rPr>
          <w:rFonts w:ascii="Arial" w:hAnsi="Arial" w:cs="Arial"/>
          <w:sz w:val="22"/>
          <w:szCs w:val="22"/>
        </w:rPr>
        <w:t xml:space="preserve">I conducted my review in accordance with Thai Standard on Review Engagements </w:t>
      </w:r>
      <w:r w:rsidRPr="009D4E6F">
        <w:rPr>
          <w:rFonts w:ascii="Arial" w:hAnsi="Arial" w:cs="Arial"/>
          <w:sz w:val="22"/>
          <w:szCs w:val="22"/>
          <w:cs/>
        </w:rPr>
        <w:t>2410</w:t>
      </w:r>
      <w:r w:rsidRPr="009D4E6F">
        <w:rPr>
          <w:rFonts w:ascii="Arial" w:hAnsi="Arial" w:cs="Arial"/>
          <w:sz w:val="22"/>
          <w:szCs w:val="22"/>
        </w:rPr>
        <w:t xml:space="preserve">, </w:t>
      </w:r>
      <w:r w:rsidRPr="009D4E6F">
        <w:rPr>
          <w:rFonts w:ascii="Arial" w:hAnsi="Arial" w:cs="Arial"/>
          <w:i/>
          <w:iCs/>
          <w:sz w:val="22"/>
          <w:szCs w:val="22"/>
        </w:rPr>
        <w:t>Review of Interim Financial Information Performed by the Independent Auditor of the Entity</w:t>
      </w:r>
      <w:r w:rsidRPr="009D4E6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rial" w:hAnsi="Arial" w:cs="Arial"/>
          <w:b/>
          <w:bCs/>
          <w:sz w:val="22"/>
          <w:szCs w:val="22"/>
        </w:rPr>
        <w:t xml:space="preserve"> </w:t>
      </w:r>
    </w:p>
    <w:p w14:paraId="77A58DC8" w14:textId="77777777" w:rsidR="003E25BF" w:rsidRPr="009D4E6F" w:rsidRDefault="003E25BF" w:rsidP="00724A0B">
      <w:pPr>
        <w:spacing w:before="240" w:after="120" w:line="380" w:lineRule="exact"/>
        <w:rPr>
          <w:rFonts w:ascii="Arial" w:hAnsi="Arial" w:cs="Arial"/>
          <w:b/>
          <w:bCs/>
          <w:sz w:val="22"/>
          <w:szCs w:val="22"/>
        </w:rPr>
      </w:pPr>
      <w:r w:rsidRPr="009D4E6F">
        <w:rPr>
          <w:rFonts w:ascii="Arial" w:hAnsi="Arial" w:cs="Arial"/>
          <w:b/>
          <w:bCs/>
          <w:sz w:val="22"/>
          <w:szCs w:val="22"/>
        </w:rPr>
        <w:t>Conclusion</w:t>
      </w:r>
    </w:p>
    <w:p w14:paraId="253D3276" w14:textId="77777777" w:rsidR="003E25BF" w:rsidRPr="009D4E6F" w:rsidRDefault="003E25BF" w:rsidP="003E25BF">
      <w:pPr>
        <w:spacing w:before="80" w:after="60" w:line="380" w:lineRule="exact"/>
        <w:rPr>
          <w:rFonts w:ascii="Arial" w:hAnsi="Arial" w:cs="Arial"/>
          <w:sz w:val="22"/>
          <w:szCs w:val="22"/>
        </w:rPr>
      </w:pPr>
      <w:r w:rsidRPr="009D4E6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D4E6F">
        <w:rPr>
          <w:rFonts w:ascii="Arial" w:hAnsi="Arial" w:cs="Arial"/>
          <w:i/>
          <w:iCs/>
          <w:sz w:val="22"/>
          <w:szCs w:val="22"/>
        </w:rPr>
        <w:t>Interim Financial Reporting</w:t>
      </w:r>
      <w:r w:rsidRPr="009D4E6F">
        <w:rPr>
          <w:rFonts w:ascii="Arial" w:hAnsi="Arial" w:cs="Arial"/>
          <w:sz w:val="22"/>
          <w:szCs w:val="22"/>
        </w:rPr>
        <w:t>.</w:t>
      </w:r>
    </w:p>
    <w:p w14:paraId="37C595A3" w14:textId="77777777" w:rsidR="00724A0B" w:rsidRDefault="00724A0B" w:rsidP="00724A0B">
      <w:pPr>
        <w:pStyle w:val="ps-000-normal"/>
        <w:spacing w:before="240" w:line="380" w:lineRule="exact"/>
        <w:rPr>
          <w:rFonts w:ascii="Arial" w:hAnsi="Arial" w:cs="Arial"/>
          <w:b/>
          <w:bCs/>
          <w:sz w:val="22"/>
          <w:szCs w:val="22"/>
        </w:rPr>
        <w:sectPr w:rsidR="00724A0B" w:rsidSect="00724A0B">
          <w:headerReference w:type="first" r:id="rId9"/>
          <w:footerReference w:type="first" r:id="rId10"/>
          <w:pgSz w:w="11909" w:h="16834" w:code="9"/>
          <w:pgMar w:top="2880" w:right="1080" w:bottom="1080" w:left="1296" w:header="706" w:footer="706" w:gutter="0"/>
          <w:pgNumType w:start="2"/>
          <w:cols w:space="720"/>
          <w:titlePg/>
          <w:docGrid w:linePitch="326"/>
        </w:sectPr>
      </w:pPr>
    </w:p>
    <w:p w14:paraId="6CA89E9C" w14:textId="77777777" w:rsidR="00056B0F" w:rsidRDefault="00056B0F" w:rsidP="001309AB">
      <w:pPr>
        <w:spacing w:before="120" w:after="120" w:line="380" w:lineRule="exact"/>
        <w:rPr>
          <w:rFonts w:ascii="Arial" w:hAnsi="Arial" w:cs="Arial"/>
          <w:b/>
          <w:bCs/>
          <w:sz w:val="22"/>
          <w:szCs w:val="22"/>
        </w:rPr>
      </w:pPr>
      <w:r>
        <w:rPr>
          <w:rFonts w:ascii="Arial" w:hAnsi="Arial" w:cs="Arial"/>
          <w:b/>
          <w:bCs/>
          <w:sz w:val="22"/>
          <w:szCs w:val="22"/>
        </w:rPr>
        <w:lastRenderedPageBreak/>
        <w:t>Emphasis of matters</w:t>
      </w:r>
    </w:p>
    <w:p w14:paraId="5ED0AF33" w14:textId="37D7226D" w:rsidR="00056B0F" w:rsidRDefault="00056B0F" w:rsidP="001309AB">
      <w:pPr>
        <w:pStyle w:val="HTMLPreformatted"/>
        <w:spacing w:before="120" w:after="120" w:line="380" w:lineRule="exact"/>
        <w:rPr>
          <w:rFonts w:ascii="Arial" w:hAnsi="Arial" w:cs="Arial"/>
          <w:sz w:val="22"/>
          <w:szCs w:val="22"/>
        </w:rPr>
      </w:pPr>
      <w:r>
        <w:rPr>
          <w:rFonts w:ascii="Arial" w:hAnsi="Arial" w:cs="Arial"/>
          <w:sz w:val="22"/>
          <w:szCs w:val="22"/>
        </w:rPr>
        <w:t>I draw attention to the following notes to the interim consolidated financial statements.</w:t>
      </w:r>
    </w:p>
    <w:p w14:paraId="143567D1" w14:textId="07B91BCB" w:rsidR="00056B0F" w:rsidRPr="0031175F" w:rsidRDefault="0031175F" w:rsidP="001309AB">
      <w:pPr>
        <w:spacing w:before="120" w:after="120" w:line="380" w:lineRule="exact"/>
        <w:ind w:left="540" w:hanging="540"/>
        <w:rPr>
          <w:rFonts w:ascii="Arial" w:hAnsi="Arial" w:cs="Arial"/>
          <w:color w:val="000000" w:themeColor="text1"/>
          <w:sz w:val="22"/>
          <w:szCs w:val="22"/>
        </w:rPr>
      </w:pPr>
      <w:r>
        <w:rPr>
          <w:rFonts w:ascii="Arial" w:hAnsi="Arial" w:cs="Arial"/>
          <w:color w:val="000000" w:themeColor="text1"/>
          <w:sz w:val="22"/>
          <w:szCs w:val="22"/>
        </w:rPr>
        <w:t>a)</w:t>
      </w:r>
      <w:r>
        <w:rPr>
          <w:rFonts w:ascii="Arial" w:hAnsi="Arial" w:cs="Arial"/>
          <w:color w:val="000000" w:themeColor="text1"/>
          <w:sz w:val="22"/>
          <w:szCs w:val="22"/>
        </w:rPr>
        <w:tab/>
      </w:r>
      <w:r w:rsidR="00971252" w:rsidRPr="0031175F">
        <w:rPr>
          <w:rFonts w:ascii="Arial" w:hAnsi="Arial" w:cs="Arial"/>
          <w:color w:val="000000" w:themeColor="text1"/>
          <w:sz w:val="22"/>
          <w:szCs w:val="22"/>
        </w:rPr>
        <w:t xml:space="preserve">Note </w:t>
      </w:r>
      <w:r w:rsidR="00143053">
        <w:rPr>
          <w:rFonts w:ascii="Arial" w:hAnsi="Arial" w:cs="Arial"/>
          <w:color w:val="000000" w:themeColor="text1"/>
          <w:sz w:val="22"/>
          <w:szCs w:val="22"/>
        </w:rPr>
        <w:t>1.</w:t>
      </w:r>
      <w:r w:rsidR="005E04E4">
        <w:rPr>
          <w:rFonts w:ascii="Arial" w:hAnsi="Arial" w:cs="Arial"/>
          <w:color w:val="000000" w:themeColor="text1"/>
          <w:sz w:val="22"/>
          <w:szCs w:val="22"/>
        </w:rPr>
        <w:t>5</w:t>
      </w:r>
      <w:r w:rsidR="00143053">
        <w:rPr>
          <w:rFonts w:ascii="Arial" w:hAnsi="Arial" w:cs="Arial"/>
          <w:color w:val="000000" w:themeColor="text1"/>
          <w:sz w:val="22"/>
          <w:szCs w:val="22"/>
        </w:rPr>
        <w:t xml:space="preserve"> and Note </w:t>
      </w:r>
      <w:r w:rsidR="00971252" w:rsidRPr="0031175F">
        <w:rPr>
          <w:rFonts w:ascii="Arial" w:hAnsi="Arial" w:cs="Arial"/>
          <w:color w:val="000000" w:themeColor="text1"/>
          <w:sz w:val="22"/>
          <w:szCs w:val="22"/>
        </w:rPr>
        <w:t>2 to the</w:t>
      </w:r>
      <w:r w:rsidR="00315A13" w:rsidRPr="0031175F">
        <w:rPr>
          <w:rFonts w:ascii="Arial" w:hAnsi="Arial" w:cs="Arial"/>
          <w:color w:val="000000" w:themeColor="text1"/>
          <w:sz w:val="22"/>
          <w:szCs w:val="22"/>
        </w:rPr>
        <w:t xml:space="preserve"> interim consolidated</w:t>
      </w:r>
      <w:r w:rsidR="00971252" w:rsidRPr="0031175F">
        <w:rPr>
          <w:rFonts w:ascii="Arial" w:hAnsi="Arial" w:cs="Arial"/>
          <w:color w:val="000000" w:themeColor="text1"/>
          <w:sz w:val="22"/>
          <w:szCs w:val="22"/>
        </w:rPr>
        <w:t xml:space="preserve"> financial statements, during the current period, the Group </w:t>
      </w:r>
      <w:r w:rsidR="00143053">
        <w:rPr>
          <w:rFonts w:ascii="Arial" w:hAnsi="Arial" w:cs="Arial"/>
          <w:color w:val="000000" w:themeColor="text1"/>
          <w:sz w:val="22"/>
          <w:szCs w:val="22"/>
        </w:rPr>
        <w:t>has</w:t>
      </w:r>
      <w:r w:rsidR="00971252" w:rsidRPr="0031175F">
        <w:rPr>
          <w:rFonts w:ascii="Arial" w:hAnsi="Arial" w:cs="Arial"/>
          <w:color w:val="000000" w:themeColor="text1"/>
          <w:sz w:val="22"/>
          <w:szCs w:val="22"/>
        </w:rPr>
        <w:t xml:space="preserve"> adopted</w:t>
      </w:r>
      <w:r w:rsidR="00DE707F">
        <w:rPr>
          <w:rFonts w:ascii="Arial" w:hAnsi="Arial" w:cs="Arial"/>
          <w:color w:val="000000" w:themeColor="text1"/>
          <w:sz w:val="22"/>
          <w:szCs w:val="22"/>
        </w:rPr>
        <w:t xml:space="preserve"> a</w:t>
      </w:r>
      <w:r w:rsidR="00971252" w:rsidRPr="0031175F">
        <w:rPr>
          <w:rFonts w:ascii="Arial" w:hAnsi="Arial" w:cs="Arial"/>
          <w:color w:val="000000" w:themeColor="text1"/>
          <w:sz w:val="22"/>
          <w:szCs w:val="22"/>
        </w:rPr>
        <w:t xml:space="preserve"> set of TFRSs related to financial instrument</w:t>
      </w:r>
      <w:r w:rsidR="00143053">
        <w:rPr>
          <w:rFonts w:ascii="Arial" w:hAnsi="Arial" w:cs="Arial"/>
          <w:color w:val="000000" w:themeColor="text1"/>
          <w:sz w:val="22"/>
          <w:szCs w:val="22"/>
        </w:rPr>
        <w:t xml:space="preserve">s and </w:t>
      </w:r>
      <w:r w:rsidR="00143053" w:rsidRPr="0031175F">
        <w:rPr>
          <w:rFonts w:ascii="Arial" w:hAnsi="Arial" w:cs="Arial"/>
          <w:color w:val="000000" w:themeColor="text1"/>
          <w:sz w:val="22"/>
          <w:szCs w:val="22"/>
        </w:rPr>
        <w:t>TFRS 16 Leases</w:t>
      </w:r>
      <w:r w:rsidR="00971252" w:rsidRPr="0031175F">
        <w:rPr>
          <w:rFonts w:ascii="Arial" w:hAnsi="Arial" w:cs="Arial"/>
          <w:color w:val="000000" w:themeColor="text1"/>
          <w:sz w:val="22"/>
          <w:szCs w:val="22"/>
        </w:rPr>
        <w:t>.</w:t>
      </w:r>
    </w:p>
    <w:p w14:paraId="1D2EB79E" w14:textId="77777777" w:rsidR="00917F7D" w:rsidRDefault="0031175F" w:rsidP="001309AB">
      <w:pPr>
        <w:spacing w:before="120" w:after="120" w:line="380" w:lineRule="exact"/>
        <w:ind w:left="540" w:hanging="540"/>
        <w:rPr>
          <w:rFonts w:ascii="Arial" w:hAnsi="Arial" w:cs="Arial"/>
          <w:color w:val="000000" w:themeColor="text1"/>
          <w:sz w:val="22"/>
          <w:szCs w:val="22"/>
        </w:rPr>
      </w:pPr>
      <w:r>
        <w:rPr>
          <w:rFonts w:ascii="Arial" w:hAnsi="Arial" w:cs="Arial"/>
          <w:color w:val="000000" w:themeColor="text1"/>
          <w:sz w:val="22"/>
          <w:szCs w:val="22"/>
        </w:rPr>
        <w:t>b)</w:t>
      </w:r>
      <w:r>
        <w:rPr>
          <w:rFonts w:ascii="Arial" w:hAnsi="Arial" w:cs="Arial"/>
          <w:color w:val="000000" w:themeColor="text1"/>
          <w:sz w:val="22"/>
          <w:szCs w:val="22"/>
        </w:rPr>
        <w:tab/>
      </w:r>
      <w:r w:rsidR="005242DD" w:rsidRPr="0031175F">
        <w:rPr>
          <w:rFonts w:ascii="Arial" w:hAnsi="Arial" w:cs="Arial"/>
          <w:color w:val="000000" w:themeColor="text1"/>
          <w:sz w:val="22"/>
          <w:szCs w:val="22"/>
        </w:rPr>
        <w:t>Note 1.</w:t>
      </w:r>
      <w:r w:rsidR="00917F7D">
        <w:rPr>
          <w:rFonts w:ascii="Arial" w:hAnsi="Arial" w:cs="Arial"/>
          <w:color w:val="000000" w:themeColor="text1"/>
          <w:sz w:val="22"/>
          <w:szCs w:val="22"/>
        </w:rPr>
        <w:t>5</w:t>
      </w:r>
      <w:r w:rsidR="005242DD" w:rsidRPr="0031175F">
        <w:rPr>
          <w:rFonts w:ascii="Arial" w:hAnsi="Arial" w:cs="Arial"/>
          <w:color w:val="000000" w:themeColor="text1"/>
          <w:sz w:val="22"/>
          <w:szCs w:val="22"/>
        </w:rPr>
        <w:t xml:space="preserve"> to the interim consolidated financial statements</w:t>
      </w:r>
      <w:r w:rsidR="00143053">
        <w:rPr>
          <w:rFonts w:ascii="Arial" w:hAnsi="Arial" w:cs="Arial"/>
          <w:color w:val="000000" w:themeColor="text1"/>
          <w:sz w:val="22"/>
          <w:szCs w:val="22"/>
        </w:rPr>
        <w:t>. D</w:t>
      </w:r>
      <w:r w:rsidR="00971252" w:rsidRPr="0031175F">
        <w:rPr>
          <w:rFonts w:ascii="Arial" w:hAnsi="Arial" w:cs="Arial"/>
          <w:color w:val="000000" w:themeColor="text1"/>
          <w:sz w:val="22"/>
          <w:szCs w:val="22"/>
        </w:rPr>
        <w:t xml:space="preserve">ue to the impact of the </w:t>
      </w:r>
      <w:r w:rsidR="00143053">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COVID-19 outbreak, in preparing the</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 xml:space="preserve">interim financial information for the </w:t>
      </w:r>
      <w:r w:rsidR="00937D9D">
        <w:rPr>
          <w:rFonts w:ascii="Arial" w:hAnsi="Arial" w:cs="Arial"/>
          <w:color w:val="000000" w:themeColor="text1"/>
          <w:sz w:val="22"/>
          <w:szCs w:val="22"/>
        </w:rPr>
        <w:t xml:space="preserve">three-month and </w:t>
      </w:r>
      <w:r w:rsidR="00582826">
        <w:rPr>
          <w:rFonts w:ascii="Arial" w:hAnsi="Arial" w:cs="Arial"/>
          <w:color w:val="000000" w:themeColor="text1"/>
          <w:sz w:val="22"/>
          <w:szCs w:val="22"/>
        </w:rPr>
        <w:t>six</w:t>
      </w:r>
      <w:r w:rsidR="00971252" w:rsidRPr="0031175F">
        <w:rPr>
          <w:rFonts w:ascii="Arial" w:hAnsi="Arial" w:cs="Arial"/>
          <w:color w:val="000000" w:themeColor="text1"/>
          <w:sz w:val="22"/>
          <w:szCs w:val="22"/>
        </w:rPr>
        <w:t>-month</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period</w:t>
      </w:r>
      <w:r w:rsidR="00937D9D">
        <w:rPr>
          <w:rFonts w:ascii="Arial" w:hAnsi="Arial" w:cs="Arial"/>
          <w:color w:val="000000" w:themeColor="text1"/>
          <w:sz w:val="22"/>
          <w:szCs w:val="22"/>
        </w:rPr>
        <w:t>s</w:t>
      </w:r>
      <w:r w:rsidR="00971252" w:rsidRPr="0031175F">
        <w:rPr>
          <w:rFonts w:ascii="Arial" w:hAnsi="Arial" w:cs="Arial"/>
          <w:color w:val="000000" w:themeColor="text1"/>
          <w:sz w:val="22"/>
          <w:szCs w:val="22"/>
        </w:rPr>
        <w:t xml:space="preserve"> ended </w:t>
      </w:r>
      <w:r w:rsidR="00582826">
        <w:rPr>
          <w:rFonts w:ascii="Arial" w:hAnsi="Arial" w:cs="Arial"/>
          <w:color w:val="000000" w:themeColor="text1"/>
          <w:sz w:val="22"/>
          <w:szCs w:val="22"/>
        </w:rPr>
        <w:t>30 June</w:t>
      </w:r>
      <w:r w:rsidR="005242DD" w:rsidRPr="0031175F">
        <w:rPr>
          <w:rFonts w:ascii="Arial" w:hAnsi="Arial" w:cs="Arial"/>
          <w:color w:val="000000" w:themeColor="text1"/>
          <w:sz w:val="22"/>
          <w:szCs w:val="22"/>
        </w:rPr>
        <w:t xml:space="preserve"> 2020</w:t>
      </w:r>
      <w:r w:rsidR="00971252" w:rsidRPr="0031175F">
        <w:rPr>
          <w:rFonts w:ascii="Arial" w:hAnsi="Arial" w:cs="Arial"/>
          <w:color w:val="000000" w:themeColor="text1"/>
          <w:sz w:val="22"/>
          <w:szCs w:val="22"/>
        </w:rPr>
        <w:t>, the Group has adopted the Accounting Guidance on Temporary Relief Measures for Accounting Alternatives in Response to the Impact of the COVID-19 Pandemic issued by the Federation of Accounting Professions.</w:t>
      </w:r>
      <w:r w:rsidR="005242DD" w:rsidRPr="0031175F">
        <w:rPr>
          <w:rFonts w:ascii="Arial" w:hAnsi="Arial" w:cs="Arial"/>
          <w:color w:val="000000" w:themeColor="text1"/>
          <w:sz w:val="22"/>
          <w:szCs w:val="22"/>
        </w:rPr>
        <w:t xml:space="preserve"> </w:t>
      </w:r>
    </w:p>
    <w:p w14:paraId="20BF325F" w14:textId="517B6FE0" w:rsidR="003E39E0" w:rsidRPr="003D50AB" w:rsidRDefault="00917F7D" w:rsidP="001309AB">
      <w:pPr>
        <w:spacing w:before="120" w:after="120" w:line="380" w:lineRule="exact"/>
        <w:ind w:left="540" w:hanging="540"/>
        <w:rPr>
          <w:rFonts w:ascii="Arial" w:hAnsi="Arial" w:cstheme="minorBidi" w:hint="cs"/>
          <w:color w:val="000000" w:themeColor="text1"/>
          <w:sz w:val="22"/>
          <w:szCs w:val="22"/>
        </w:rPr>
      </w:pPr>
      <w:r>
        <w:rPr>
          <w:rFonts w:ascii="Arial" w:hAnsi="Arial" w:cs="Arial"/>
          <w:color w:val="000000" w:themeColor="text1"/>
          <w:sz w:val="22"/>
          <w:szCs w:val="22"/>
        </w:rPr>
        <w:tab/>
      </w:r>
      <w:r w:rsidR="00971252" w:rsidRPr="0031175F">
        <w:rPr>
          <w:rFonts w:ascii="Arial" w:hAnsi="Arial" w:cs="Arial"/>
          <w:color w:val="000000" w:themeColor="text1"/>
          <w:sz w:val="22"/>
          <w:szCs w:val="22"/>
        </w:rPr>
        <w:t>The COVID-19 pandemic is continuing to evolve, resulting in an economic slowdown and adversely impacting most businesses and industries.</w:t>
      </w:r>
      <w:r w:rsidR="00B35009">
        <w:rPr>
          <w:rFonts w:ascii="Arial" w:hAnsi="Arial" w:cs="Arial"/>
          <w:color w:val="000000" w:themeColor="text1"/>
          <w:sz w:val="22"/>
          <w:szCs w:val="22"/>
        </w:rPr>
        <w:t xml:space="preserve"> </w:t>
      </w:r>
      <w:r w:rsidR="003E39E0" w:rsidRPr="003E39E0">
        <w:rPr>
          <w:rFonts w:ascii="Arial" w:hAnsi="Arial" w:cs="Arial"/>
          <w:color w:val="000000" w:themeColor="text1"/>
          <w:sz w:val="22"/>
          <w:szCs w:val="22"/>
        </w:rPr>
        <w:t>This situation significantly affects the Group’s business activities, leading to temporary suspension of the hotel operations</w:t>
      </w:r>
      <w:r w:rsidR="003E39E0" w:rsidRPr="003E39E0">
        <w:rPr>
          <w:rFonts w:ascii="Arial" w:hAnsi="Arial" w:cs="Arial"/>
          <w:color w:val="000000" w:themeColor="text1"/>
          <w:sz w:val="22"/>
          <w:szCs w:val="22"/>
          <w:cs/>
        </w:rPr>
        <w:t xml:space="preserve"> </w:t>
      </w:r>
      <w:r>
        <w:rPr>
          <w:rFonts w:ascii="Arial" w:hAnsi="Arial" w:cs="Arial"/>
          <w:color w:val="000000" w:themeColor="text1"/>
          <w:sz w:val="22"/>
          <w:szCs w:val="22"/>
        </w:rPr>
        <w:t xml:space="preserve">for a period as described in Note 1.2 to the interim consolidated financial statements. </w:t>
      </w:r>
      <w:r w:rsidR="003E39E0" w:rsidRPr="003E39E0">
        <w:rPr>
          <w:rFonts w:ascii="Arial" w:hAnsi="Arial" w:cs="Arial"/>
          <w:color w:val="000000" w:themeColor="text1"/>
          <w:sz w:val="22"/>
          <w:szCs w:val="22"/>
        </w:rPr>
        <w:t xml:space="preserve">Moreover, investment in the General Fixed Income Fund managed by a fund management company that announced the termination of the fund in late </w:t>
      </w:r>
      <w:proofErr w:type="gramStart"/>
      <w:r w:rsidR="003E39E0" w:rsidRPr="003E39E0">
        <w:rPr>
          <w:rFonts w:ascii="Arial" w:hAnsi="Arial" w:cs="Arial"/>
          <w:color w:val="000000" w:themeColor="text1"/>
          <w:sz w:val="22"/>
          <w:szCs w:val="22"/>
        </w:rPr>
        <w:t>March 2020, and</w:t>
      </w:r>
      <w:proofErr w:type="gramEnd"/>
      <w:r w:rsidR="003E39E0" w:rsidRPr="003E39E0">
        <w:rPr>
          <w:rFonts w:ascii="Arial" w:hAnsi="Arial" w:cs="Arial"/>
          <w:color w:val="000000" w:themeColor="text1"/>
          <w:sz w:val="22"/>
          <w:szCs w:val="22"/>
        </w:rPr>
        <w:t xml:space="preserve"> is currently </w:t>
      </w:r>
      <w:r>
        <w:rPr>
          <w:rFonts w:ascii="Arial" w:hAnsi="Arial" w:cs="Arial"/>
          <w:color w:val="000000" w:themeColor="text1"/>
          <w:sz w:val="22"/>
          <w:szCs w:val="22"/>
        </w:rPr>
        <w:t xml:space="preserve">under </w:t>
      </w:r>
      <w:r w:rsidR="003E39E0" w:rsidRPr="003E39E0">
        <w:rPr>
          <w:rFonts w:ascii="Arial" w:hAnsi="Arial" w:cs="Arial"/>
          <w:color w:val="000000" w:themeColor="text1"/>
          <w:sz w:val="22"/>
          <w:szCs w:val="22"/>
        </w:rPr>
        <w:t>liquidation as described in Note 5 to the interim consolidated financial statements. These situations are impacting the Group’s financial position, operating results and cash flows at present and are expected to do so in the future.</w:t>
      </w:r>
    </w:p>
    <w:p w14:paraId="61FC3CD4" w14:textId="4A9A16B0" w:rsidR="003E39E0" w:rsidRPr="003E39E0" w:rsidRDefault="003E39E0" w:rsidP="001309AB">
      <w:pPr>
        <w:spacing w:before="120" w:after="120" w:line="380" w:lineRule="exact"/>
        <w:ind w:left="540" w:hanging="540"/>
        <w:rPr>
          <w:rFonts w:ascii="Arial" w:hAnsi="Arial" w:cs="Arial"/>
          <w:color w:val="000000" w:themeColor="text1"/>
          <w:sz w:val="22"/>
          <w:szCs w:val="22"/>
        </w:rPr>
      </w:pPr>
      <w:r w:rsidRPr="003E39E0">
        <w:rPr>
          <w:rFonts w:ascii="Arial" w:hAnsi="Arial" w:cs="Arial"/>
          <w:color w:val="000000" w:themeColor="text1"/>
          <w:sz w:val="22"/>
          <w:szCs w:val="22"/>
        </w:rPr>
        <w:tab/>
        <w:t xml:space="preserve">The Group’s management has continuously monitored ongoing developments and assessed the financial impact in respect of the valuation of assets, provisions and contingent liabilities, and will record the impact when it is </w:t>
      </w:r>
      <w:r w:rsidR="003D50AB" w:rsidRPr="003E39E0">
        <w:rPr>
          <w:rFonts w:ascii="Arial" w:hAnsi="Arial" w:cs="Arial"/>
          <w:color w:val="000000" w:themeColor="text1"/>
          <w:sz w:val="22"/>
          <w:szCs w:val="22"/>
        </w:rPr>
        <w:t>reasonably estimated</w:t>
      </w:r>
      <w:bookmarkStart w:id="0" w:name="_GoBack"/>
      <w:bookmarkEnd w:id="0"/>
      <w:r w:rsidRPr="003E39E0">
        <w:rPr>
          <w:rFonts w:ascii="Arial" w:hAnsi="Arial" w:cs="Arial"/>
          <w:color w:val="000000" w:themeColor="text1"/>
          <w:sz w:val="22"/>
          <w:szCs w:val="22"/>
        </w:rPr>
        <w:t>.</w:t>
      </w:r>
    </w:p>
    <w:p w14:paraId="4FB04DA8" w14:textId="39A010F4" w:rsidR="0031175F" w:rsidRPr="00B7414D" w:rsidRDefault="0031175F" w:rsidP="001309AB">
      <w:pPr>
        <w:pStyle w:val="ListParagraph"/>
        <w:spacing w:before="120" w:after="120" w:line="380" w:lineRule="exact"/>
        <w:ind w:left="0"/>
        <w:contextualSpacing w:val="0"/>
        <w:rPr>
          <w:rFonts w:ascii="Arial" w:hAnsi="Arial" w:cstheme="minorBidi"/>
          <w:color w:val="000000" w:themeColor="text1"/>
          <w:sz w:val="22"/>
          <w:szCs w:val="22"/>
        </w:rPr>
      </w:pPr>
      <w:r>
        <w:rPr>
          <w:rFonts w:ascii="Arial" w:hAnsi="Arial" w:cstheme="minorBidi"/>
          <w:sz w:val="22"/>
          <w:szCs w:val="22"/>
        </w:rPr>
        <w:t>My conclusion is not modified in respect of these matters.</w:t>
      </w:r>
    </w:p>
    <w:p w14:paraId="5FA7EADF" w14:textId="5F54020F" w:rsidR="00205D2A" w:rsidRPr="00C020C9" w:rsidRDefault="00582826" w:rsidP="003E39E0">
      <w:pPr>
        <w:tabs>
          <w:tab w:val="left" w:pos="720"/>
          <w:tab w:val="center" w:pos="6480"/>
        </w:tabs>
        <w:spacing w:before="1000" w:line="380" w:lineRule="exact"/>
        <w:ind w:right="-43"/>
        <w:jc w:val="thaiDistribute"/>
        <w:rPr>
          <w:rFonts w:ascii="Arial" w:hAnsi="Arial"/>
          <w:sz w:val="22"/>
          <w:szCs w:val="22"/>
        </w:rPr>
      </w:pPr>
      <w:r>
        <w:rPr>
          <w:rFonts w:ascii="Arial" w:hAnsi="Arial"/>
          <w:sz w:val="22"/>
          <w:szCs w:val="22"/>
        </w:rPr>
        <w:t>Rosaporn Decharkom</w:t>
      </w:r>
      <w:r w:rsidR="00205D2A" w:rsidRPr="00C020C9">
        <w:rPr>
          <w:rFonts w:ascii="Arial" w:hAnsi="Arial"/>
          <w:sz w:val="22"/>
          <w:szCs w:val="22"/>
        </w:rPr>
        <w:t xml:space="preserve"> </w:t>
      </w:r>
    </w:p>
    <w:p w14:paraId="47EA4FFE" w14:textId="3D6AAD5D" w:rsidR="00FF4556" w:rsidRPr="00FF4556" w:rsidRDefault="00FF4556" w:rsidP="003E39E0">
      <w:pPr>
        <w:tabs>
          <w:tab w:val="left" w:pos="90"/>
          <w:tab w:val="center" w:pos="6480"/>
        </w:tabs>
        <w:spacing w:after="120" w:line="380" w:lineRule="exact"/>
        <w:ind w:right="-43"/>
        <w:rPr>
          <w:rFonts w:ascii="Arial" w:hAnsi="Arial"/>
          <w:sz w:val="22"/>
          <w:szCs w:val="22"/>
        </w:rPr>
      </w:pPr>
      <w:r w:rsidRPr="00FF4556">
        <w:rPr>
          <w:rFonts w:ascii="Arial" w:hAnsi="Arial"/>
          <w:sz w:val="22"/>
          <w:szCs w:val="22"/>
        </w:rPr>
        <w:t>Certified Pu</w:t>
      </w:r>
      <w:r w:rsidR="00041743">
        <w:rPr>
          <w:rFonts w:ascii="Arial" w:hAnsi="Arial"/>
          <w:sz w:val="22"/>
          <w:szCs w:val="22"/>
        </w:rPr>
        <w:t>bli</w:t>
      </w:r>
      <w:r w:rsidR="00205D2A">
        <w:rPr>
          <w:rFonts w:ascii="Arial" w:hAnsi="Arial"/>
          <w:sz w:val="22"/>
          <w:szCs w:val="22"/>
        </w:rPr>
        <w:t xml:space="preserve">c Accountant (Thailand) No. </w:t>
      </w:r>
      <w:r w:rsidR="00582826">
        <w:rPr>
          <w:rFonts w:ascii="Arial" w:hAnsi="Arial"/>
          <w:sz w:val="22"/>
          <w:szCs w:val="22"/>
        </w:rPr>
        <w:t>5659</w:t>
      </w:r>
    </w:p>
    <w:p w14:paraId="030B9B18" w14:textId="77777777" w:rsidR="00493C82" w:rsidRDefault="00493C82" w:rsidP="003E39E0">
      <w:pPr>
        <w:tabs>
          <w:tab w:val="left" w:pos="720"/>
        </w:tabs>
        <w:spacing w:before="120" w:line="380" w:lineRule="exact"/>
        <w:ind w:right="-43"/>
        <w:rPr>
          <w:rFonts w:ascii="Arial" w:hAnsi="Arial"/>
          <w:sz w:val="22"/>
          <w:szCs w:val="22"/>
        </w:rPr>
      </w:pPr>
      <w:r>
        <w:rPr>
          <w:rFonts w:ascii="Arial" w:hAnsi="Arial"/>
          <w:sz w:val="22"/>
          <w:szCs w:val="22"/>
        </w:rPr>
        <w:t>EY</w:t>
      </w:r>
      <w:r w:rsidRPr="0048140D">
        <w:rPr>
          <w:rFonts w:ascii="Arial" w:hAnsi="Arial"/>
          <w:sz w:val="22"/>
          <w:szCs w:val="22"/>
        </w:rPr>
        <w:t xml:space="preserve"> Office Limited</w:t>
      </w:r>
    </w:p>
    <w:p w14:paraId="6F4996B2" w14:textId="14B0F0DE" w:rsidR="00A341BF" w:rsidRPr="00A946C0" w:rsidRDefault="00FF4556" w:rsidP="00FF4556">
      <w:pPr>
        <w:tabs>
          <w:tab w:val="left" w:pos="720"/>
        </w:tabs>
        <w:spacing w:line="380" w:lineRule="exact"/>
        <w:rPr>
          <w:rFonts w:ascii="Arial" w:hAnsi="Arial"/>
          <w:sz w:val="22"/>
          <w:szCs w:val="22"/>
        </w:rPr>
      </w:pPr>
      <w:r w:rsidRPr="00FF4556">
        <w:rPr>
          <w:rFonts w:ascii="Arial" w:hAnsi="Arial"/>
          <w:sz w:val="22"/>
          <w:szCs w:val="22"/>
        </w:rPr>
        <w:t>Bangkok:</w:t>
      </w:r>
      <w:r w:rsidR="00041743">
        <w:rPr>
          <w:rFonts w:ascii="Arial" w:hAnsi="Arial"/>
          <w:sz w:val="22"/>
          <w:szCs w:val="22"/>
        </w:rPr>
        <w:t xml:space="preserve"> </w:t>
      </w:r>
      <w:r w:rsidR="00582826">
        <w:rPr>
          <w:rFonts w:ascii="Arial" w:hAnsi="Arial"/>
          <w:sz w:val="22"/>
          <w:szCs w:val="22"/>
        </w:rPr>
        <w:t>13 August</w:t>
      </w:r>
      <w:r w:rsidR="00A82837">
        <w:rPr>
          <w:rFonts w:ascii="Arial" w:hAnsi="Arial"/>
          <w:sz w:val="22"/>
          <w:szCs w:val="22"/>
        </w:rPr>
        <w:t xml:space="preserve"> 2020</w:t>
      </w:r>
    </w:p>
    <w:sectPr w:rsidR="00A341BF" w:rsidRPr="00A946C0" w:rsidSect="00724A0B">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C06C" w14:textId="77777777" w:rsidR="00D51857" w:rsidRDefault="00D51857" w:rsidP="0077481E">
      <w:r>
        <w:separator/>
      </w:r>
    </w:p>
  </w:endnote>
  <w:endnote w:type="continuationSeparator" w:id="0">
    <w:p w14:paraId="42EC2E06" w14:textId="77777777" w:rsidR="00D51857" w:rsidRDefault="00D5185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14:paraId="5EAB0C84"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30C0D27"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491C2" w14:textId="77777777" w:rsidR="00F60E3A" w:rsidRDefault="00F60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9690857"/>
      <w:docPartObj>
        <w:docPartGallery w:val="Page Numbers (Bottom of Page)"/>
        <w:docPartUnique/>
      </w:docPartObj>
    </w:sdtPr>
    <w:sdtEndPr>
      <w:rPr>
        <w:rFonts w:ascii="Arial" w:hAnsi="Arial" w:cs="Arial"/>
        <w:noProof/>
        <w:sz w:val="22"/>
        <w:szCs w:val="22"/>
      </w:rPr>
    </w:sdtEndPr>
    <w:sdtContent>
      <w:p w14:paraId="314B1D4C" w14:textId="77777777" w:rsidR="00724A0B" w:rsidRPr="00724A0B" w:rsidRDefault="00724A0B" w:rsidP="00724A0B">
        <w:pPr>
          <w:pStyle w:val="Footer"/>
          <w:jc w:val="right"/>
          <w:rPr>
            <w:rFonts w:ascii="Arial" w:hAnsi="Arial" w:cs="Arial"/>
            <w:sz w:val="22"/>
            <w:szCs w:val="22"/>
          </w:rPr>
        </w:pPr>
        <w:r w:rsidRPr="00724A0B">
          <w:rPr>
            <w:rFonts w:ascii="Arial" w:hAnsi="Arial" w:cs="Arial"/>
            <w:sz w:val="22"/>
            <w:szCs w:val="22"/>
          </w:rPr>
          <w:fldChar w:fldCharType="begin"/>
        </w:r>
        <w:r w:rsidRPr="00724A0B">
          <w:rPr>
            <w:rFonts w:ascii="Arial" w:hAnsi="Arial" w:cs="Arial"/>
            <w:sz w:val="22"/>
            <w:szCs w:val="22"/>
          </w:rPr>
          <w:instrText xml:space="preserve"> PAGE   \* MERGEFORMAT </w:instrText>
        </w:r>
        <w:r w:rsidRPr="00724A0B">
          <w:rPr>
            <w:rFonts w:ascii="Arial" w:hAnsi="Arial" w:cs="Arial"/>
            <w:sz w:val="22"/>
            <w:szCs w:val="22"/>
          </w:rPr>
          <w:fldChar w:fldCharType="separate"/>
        </w:r>
        <w:r w:rsidR="00DA57C0">
          <w:rPr>
            <w:rFonts w:ascii="Arial" w:hAnsi="Arial" w:cs="Arial"/>
            <w:noProof/>
            <w:sz w:val="22"/>
            <w:szCs w:val="22"/>
          </w:rPr>
          <w:t>2</w:t>
        </w:r>
        <w:r w:rsidRPr="00724A0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FA607" w14:textId="77777777" w:rsidR="00D51857" w:rsidRDefault="00D51857" w:rsidP="0077481E">
      <w:r>
        <w:separator/>
      </w:r>
    </w:p>
  </w:footnote>
  <w:footnote w:type="continuationSeparator" w:id="0">
    <w:p w14:paraId="01E11084" w14:textId="77777777" w:rsidR="00D51857" w:rsidRDefault="00D5185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DEEF2" w14:textId="77777777" w:rsidR="0077481E" w:rsidRDefault="0077481E" w:rsidP="0077481E">
    <w:pPr>
      <w:pStyle w:val="Header"/>
      <w:spacing w:before="240"/>
    </w:pPr>
  </w:p>
  <w:p w14:paraId="29B472C9"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7BD9" w14:textId="77777777" w:rsidR="00140AAC" w:rsidRDefault="00140AAC" w:rsidP="0077481E">
    <w:pPr>
      <w:pStyle w:val="Header"/>
      <w:spacing w:before="240"/>
    </w:pPr>
  </w:p>
  <w:p w14:paraId="7A1D0221"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B4240E"/>
    <w:multiLevelType w:val="hybridMultilevel"/>
    <w:tmpl w:val="F36E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7E61"/>
    <w:rsid w:val="0004069A"/>
    <w:rsid w:val="000410D2"/>
    <w:rsid w:val="00041666"/>
    <w:rsid w:val="00041743"/>
    <w:rsid w:val="0004219F"/>
    <w:rsid w:val="0004557E"/>
    <w:rsid w:val="000468F6"/>
    <w:rsid w:val="000473B0"/>
    <w:rsid w:val="000479E0"/>
    <w:rsid w:val="00051090"/>
    <w:rsid w:val="00051FCC"/>
    <w:rsid w:val="000528F9"/>
    <w:rsid w:val="0005438D"/>
    <w:rsid w:val="00056B0F"/>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0BD8"/>
    <w:rsid w:val="00081294"/>
    <w:rsid w:val="00081F68"/>
    <w:rsid w:val="00083464"/>
    <w:rsid w:val="00087B56"/>
    <w:rsid w:val="00087E33"/>
    <w:rsid w:val="00090166"/>
    <w:rsid w:val="0009034F"/>
    <w:rsid w:val="000905FD"/>
    <w:rsid w:val="00093351"/>
    <w:rsid w:val="000934F6"/>
    <w:rsid w:val="00094A3D"/>
    <w:rsid w:val="000958A4"/>
    <w:rsid w:val="000A026D"/>
    <w:rsid w:val="000A0EC6"/>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9AB"/>
    <w:rsid w:val="00130CA8"/>
    <w:rsid w:val="00130EFF"/>
    <w:rsid w:val="00131991"/>
    <w:rsid w:val="00131D7F"/>
    <w:rsid w:val="001325B6"/>
    <w:rsid w:val="00133DEC"/>
    <w:rsid w:val="001349EC"/>
    <w:rsid w:val="001352D8"/>
    <w:rsid w:val="00135DE4"/>
    <w:rsid w:val="00135E3F"/>
    <w:rsid w:val="001360CB"/>
    <w:rsid w:val="00136377"/>
    <w:rsid w:val="001378EA"/>
    <w:rsid w:val="001400BF"/>
    <w:rsid w:val="0014037B"/>
    <w:rsid w:val="00140AAC"/>
    <w:rsid w:val="0014128A"/>
    <w:rsid w:val="00141594"/>
    <w:rsid w:val="00142528"/>
    <w:rsid w:val="00143053"/>
    <w:rsid w:val="001445D3"/>
    <w:rsid w:val="00146D49"/>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4F41"/>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D2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26EA"/>
    <w:rsid w:val="002739F3"/>
    <w:rsid w:val="002757CB"/>
    <w:rsid w:val="00275BBF"/>
    <w:rsid w:val="00275DBE"/>
    <w:rsid w:val="00277674"/>
    <w:rsid w:val="002826CB"/>
    <w:rsid w:val="00285272"/>
    <w:rsid w:val="0028527A"/>
    <w:rsid w:val="00286E86"/>
    <w:rsid w:val="00287E0F"/>
    <w:rsid w:val="0029000D"/>
    <w:rsid w:val="00291111"/>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4625"/>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175F"/>
    <w:rsid w:val="0031252C"/>
    <w:rsid w:val="00312960"/>
    <w:rsid w:val="00312BD8"/>
    <w:rsid w:val="003132A7"/>
    <w:rsid w:val="003139A5"/>
    <w:rsid w:val="0031423B"/>
    <w:rsid w:val="00314257"/>
    <w:rsid w:val="0031462A"/>
    <w:rsid w:val="00314867"/>
    <w:rsid w:val="00314C25"/>
    <w:rsid w:val="00315976"/>
    <w:rsid w:val="00315A13"/>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2BA7"/>
    <w:rsid w:val="00334F04"/>
    <w:rsid w:val="00335070"/>
    <w:rsid w:val="00335E5D"/>
    <w:rsid w:val="003366E1"/>
    <w:rsid w:val="00336DEE"/>
    <w:rsid w:val="00340089"/>
    <w:rsid w:val="00340DD9"/>
    <w:rsid w:val="003424CD"/>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475E"/>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2975"/>
    <w:rsid w:val="003C50D0"/>
    <w:rsid w:val="003C5CA4"/>
    <w:rsid w:val="003C62F2"/>
    <w:rsid w:val="003C7408"/>
    <w:rsid w:val="003C79B0"/>
    <w:rsid w:val="003C7B1A"/>
    <w:rsid w:val="003D168C"/>
    <w:rsid w:val="003D1CE6"/>
    <w:rsid w:val="003D2F1C"/>
    <w:rsid w:val="003D3E9D"/>
    <w:rsid w:val="003D4098"/>
    <w:rsid w:val="003D41A9"/>
    <w:rsid w:val="003D46B8"/>
    <w:rsid w:val="003D50AB"/>
    <w:rsid w:val="003D635B"/>
    <w:rsid w:val="003D6F3F"/>
    <w:rsid w:val="003D6FE0"/>
    <w:rsid w:val="003D7574"/>
    <w:rsid w:val="003D790F"/>
    <w:rsid w:val="003D7D78"/>
    <w:rsid w:val="003E25BF"/>
    <w:rsid w:val="003E2CA4"/>
    <w:rsid w:val="003E36DD"/>
    <w:rsid w:val="003E39E0"/>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36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C82"/>
    <w:rsid w:val="00493F31"/>
    <w:rsid w:val="00494A32"/>
    <w:rsid w:val="00494D89"/>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3ED"/>
    <w:rsid w:val="004F0942"/>
    <w:rsid w:val="004F0B5C"/>
    <w:rsid w:val="004F138C"/>
    <w:rsid w:val="004F24E1"/>
    <w:rsid w:val="004F321F"/>
    <w:rsid w:val="004F56D0"/>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1BCE"/>
    <w:rsid w:val="0051252E"/>
    <w:rsid w:val="00512B33"/>
    <w:rsid w:val="00514EB8"/>
    <w:rsid w:val="005152D9"/>
    <w:rsid w:val="00515D54"/>
    <w:rsid w:val="00520950"/>
    <w:rsid w:val="00520A69"/>
    <w:rsid w:val="00520FB3"/>
    <w:rsid w:val="00522874"/>
    <w:rsid w:val="00522D75"/>
    <w:rsid w:val="00523975"/>
    <w:rsid w:val="005242DD"/>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6C1A"/>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6E05"/>
    <w:rsid w:val="00580EAF"/>
    <w:rsid w:val="005812AA"/>
    <w:rsid w:val="00582373"/>
    <w:rsid w:val="00582812"/>
    <w:rsid w:val="00582826"/>
    <w:rsid w:val="00582C63"/>
    <w:rsid w:val="005847BC"/>
    <w:rsid w:val="00586130"/>
    <w:rsid w:val="0058736B"/>
    <w:rsid w:val="0059068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04E4"/>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15BF"/>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43F"/>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2FE9"/>
    <w:rsid w:val="00724A0B"/>
    <w:rsid w:val="00725308"/>
    <w:rsid w:val="00725351"/>
    <w:rsid w:val="0072575D"/>
    <w:rsid w:val="0073063A"/>
    <w:rsid w:val="007313EA"/>
    <w:rsid w:val="00732249"/>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1E40"/>
    <w:rsid w:val="007A218F"/>
    <w:rsid w:val="007A304A"/>
    <w:rsid w:val="007A310D"/>
    <w:rsid w:val="007A47DA"/>
    <w:rsid w:val="007A6665"/>
    <w:rsid w:val="007A6B2B"/>
    <w:rsid w:val="007A73A4"/>
    <w:rsid w:val="007A77B5"/>
    <w:rsid w:val="007B03B2"/>
    <w:rsid w:val="007B443D"/>
    <w:rsid w:val="007B5455"/>
    <w:rsid w:val="007B635C"/>
    <w:rsid w:val="007B69F2"/>
    <w:rsid w:val="007B6DCB"/>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2E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F7D"/>
    <w:rsid w:val="00920484"/>
    <w:rsid w:val="009212FE"/>
    <w:rsid w:val="0092220D"/>
    <w:rsid w:val="009228E7"/>
    <w:rsid w:val="009232C8"/>
    <w:rsid w:val="009239F1"/>
    <w:rsid w:val="00924DAE"/>
    <w:rsid w:val="00924F35"/>
    <w:rsid w:val="00926399"/>
    <w:rsid w:val="009264B1"/>
    <w:rsid w:val="009264E4"/>
    <w:rsid w:val="009269EE"/>
    <w:rsid w:val="00927C35"/>
    <w:rsid w:val="009340D1"/>
    <w:rsid w:val="009351EC"/>
    <w:rsid w:val="009375EB"/>
    <w:rsid w:val="009378E2"/>
    <w:rsid w:val="00937D9D"/>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52"/>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C07"/>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EC"/>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2CFB"/>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837"/>
    <w:rsid w:val="00A8290B"/>
    <w:rsid w:val="00A82AE6"/>
    <w:rsid w:val="00A8305F"/>
    <w:rsid w:val="00A8353D"/>
    <w:rsid w:val="00A83CA6"/>
    <w:rsid w:val="00A84A5E"/>
    <w:rsid w:val="00A84DC7"/>
    <w:rsid w:val="00A85704"/>
    <w:rsid w:val="00A85F6F"/>
    <w:rsid w:val="00A877A7"/>
    <w:rsid w:val="00A87816"/>
    <w:rsid w:val="00A937A8"/>
    <w:rsid w:val="00A94F14"/>
    <w:rsid w:val="00A96001"/>
    <w:rsid w:val="00A9633E"/>
    <w:rsid w:val="00AA0E67"/>
    <w:rsid w:val="00AA1579"/>
    <w:rsid w:val="00AA2467"/>
    <w:rsid w:val="00AA2830"/>
    <w:rsid w:val="00AA3A96"/>
    <w:rsid w:val="00AA4903"/>
    <w:rsid w:val="00AA5005"/>
    <w:rsid w:val="00AA5742"/>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009"/>
    <w:rsid w:val="00B357BE"/>
    <w:rsid w:val="00B360B4"/>
    <w:rsid w:val="00B405F8"/>
    <w:rsid w:val="00B40977"/>
    <w:rsid w:val="00B409EC"/>
    <w:rsid w:val="00B4164A"/>
    <w:rsid w:val="00B418CB"/>
    <w:rsid w:val="00B418DA"/>
    <w:rsid w:val="00B4190C"/>
    <w:rsid w:val="00B43236"/>
    <w:rsid w:val="00B439DD"/>
    <w:rsid w:val="00B441DC"/>
    <w:rsid w:val="00B44412"/>
    <w:rsid w:val="00B446CE"/>
    <w:rsid w:val="00B469DB"/>
    <w:rsid w:val="00B51DBC"/>
    <w:rsid w:val="00B51F0B"/>
    <w:rsid w:val="00B523D1"/>
    <w:rsid w:val="00B579CE"/>
    <w:rsid w:val="00B60977"/>
    <w:rsid w:val="00B60A65"/>
    <w:rsid w:val="00B6124E"/>
    <w:rsid w:val="00B62201"/>
    <w:rsid w:val="00B626F4"/>
    <w:rsid w:val="00B63C45"/>
    <w:rsid w:val="00B63D61"/>
    <w:rsid w:val="00B647C3"/>
    <w:rsid w:val="00B649FE"/>
    <w:rsid w:val="00B64FED"/>
    <w:rsid w:val="00B65910"/>
    <w:rsid w:val="00B66AFD"/>
    <w:rsid w:val="00B66DA0"/>
    <w:rsid w:val="00B72CBF"/>
    <w:rsid w:val="00B732FC"/>
    <w:rsid w:val="00B73E26"/>
    <w:rsid w:val="00B7414D"/>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794"/>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388C"/>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2FC"/>
    <w:rsid w:val="00CB7BB1"/>
    <w:rsid w:val="00CC027A"/>
    <w:rsid w:val="00CC1F75"/>
    <w:rsid w:val="00CC220E"/>
    <w:rsid w:val="00CC3C22"/>
    <w:rsid w:val="00CC4F2F"/>
    <w:rsid w:val="00CC5DAC"/>
    <w:rsid w:val="00CC6633"/>
    <w:rsid w:val="00CC6C0D"/>
    <w:rsid w:val="00CC7733"/>
    <w:rsid w:val="00CC7AD2"/>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0DF1"/>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1857"/>
    <w:rsid w:val="00D55155"/>
    <w:rsid w:val="00D60F34"/>
    <w:rsid w:val="00D61161"/>
    <w:rsid w:val="00D62ADF"/>
    <w:rsid w:val="00D634B9"/>
    <w:rsid w:val="00D63AAF"/>
    <w:rsid w:val="00D675F2"/>
    <w:rsid w:val="00D706EF"/>
    <w:rsid w:val="00D75662"/>
    <w:rsid w:val="00D76455"/>
    <w:rsid w:val="00D76A3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7C0"/>
    <w:rsid w:val="00DA5BD3"/>
    <w:rsid w:val="00DA6D03"/>
    <w:rsid w:val="00DA72B3"/>
    <w:rsid w:val="00DA7C84"/>
    <w:rsid w:val="00DB1A8C"/>
    <w:rsid w:val="00DB20CE"/>
    <w:rsid w:val="00DB32F5"/>
    <w:rsid w:val="00DB386C"/>
    <w:rsid w:val="00DB5CCA"/>
    <w:rsid w:val="00DB670E"/>
    <w:rsid w:val="00DB6A24"/>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07F"/>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4BF"/>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3FE3"/>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33D4"/>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CB"/>
    <w:rsid w:val="00ED2AEE"/>
    <w:rsid w:val="00ED3E53"/>
    <w:rsid w:val="00ED4787"/>
    <w:rsid w:val="00ED4F96"/>
    <w:rsid w:val="00ED6861"/>
    <w:rsid w:val="00ED6FB5"/>
    <w:rsid w:val="00ED78B7"/>
    <w:rsid w:val="00ED79B7"/>
    <w:rsid w:val="00ED7E83"/>
    <w:rsid w:val="00EE1044"/>
    <w:rsid w:val="00EE199D"/>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113E"/>
    <w:rsid w:val="00F51483"/>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54F8"/>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D7C9A"/>
    <w:rsid w:val="00FE2028"/>
    <w:rsid w:val="00FE2D1C"/>
    <w:rsid w:val="00FE5F08"/>
    <w:rsid w:val="00FE6BC2"/>
    <w:rsid w:val="00FF1673"/>
    <w:rsid w:val="00FF4556"/>
    <w:rsid w:val="00FF4CF7"/>
    <w:rsid w:val="00FF5064"/>
    <w:rsid w:val="00FF59F2"/>
    <w:rsid w:val="00FF5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AC340BB"/>
  <w15:docId w15:val="{2FDBCBED-02C5-45CD-BA3F-710576C4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205D2A"/>
    <w:pPr>
      <w:spacing w:after="120"/>
    </w:pPr>
    <w:rPr>
      <w:rFonts w:hAnsi="Tms Rmn"/>
      <w:szCs w:val="24"/>
    </w:rPr>
  </w:style>
  <w:style w:type="character" w:customStyle="1" w:styleId="BodyTextChar">
    <w:name w:val="Body Text Char"/>
    <w:basedOn w:val="DefaultParagraphFont"/>
    <w:link w:val="BodyText"/>
    <w:rsid w:val="00205D2A"/>
    <w:rPr>
      <w:rFonts w:eastAsia="Times New Roman" w:hAnsi="Tms Rmn"/>
      <w:sz w:val="24"/>
      <w:szCs w:val="24"/>
    </w:rPr>
  </w:style>
  <w:style w:type="paragraph" w:customStyle="1" w:styleId="ps-000-normal">
    <w:name w:val="ps-000-normal"/>
    <w:basedOn w:val="Normal"/>
    <w:rsid w:val="00205D2A"/>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semiHidden/>
    <w:unhideWhenUsed/>
    <w:rsid w:val="00056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056B0F"/>
    <w:rPr>
      <w:rFonts w:ascii="Courier New" w:eastAsia="Times New Roman" w:hAnsi="Courier New" w:cs="Courier New"/>
    </w:rPr>
  </w:style>
  <w:style w:type="paragraph" w:styleId="ListParagraph">
    <w:name w:val="List Paragraph"/>
    <w:basedOn w:val="Normal"/>
    <w:uiPriority w:val="34"/>
    <w:qFormat/>
    <w:rsid w:val="00971252"/>
    <w:pPr>
      <w:ind w:left="720"/>
      <w:contextualSpacing/>
    </w:pPr>
  </w:style>
  <w:style w:type="paragraph" w:customStyle="1" w:styleId="a">
    <w:name w:val="???????????"/>
    <w:basedOn w:val="Normal"/>
    <w:uiPriority w:val="99"/>
    <w:rsid w:val="00546C1A"/>
    <w:pPr>
      <w:widowControl w:val="0"/>
      <w:ind w:right="386"/>
      <w:textAlignment w:val="auto"/>
    </w:pPr>
    <w:rPr>
      <w:rFonts w:hAnsi="CordiaUPC"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16385">
      <w:bodyDiv w:val="1"/>
      <w:marLeft w:val="0"/>
      <w:marRight w:val="0"/>
      <w:marTop w:val="0"/>
      <w:marBottom w:val="0"/>
      <w:divBdr>
        <w:top w:val="none" w:sz="0" w:space="0" w:color="auto"/>
        <w:left w:val="none" w:sz="0" w:space="0" w:color="auto"/>
        <w:bottom w:val="none" w:sz="0" w:space="0" w:color="auto"/>
        <w:right w:val="none" w:sz="0" w:space="0" w:color="auto"/>
      </w:divBdr>
    </w:div>
    <w:div w:id="489755830">
      <w:bodyDiv w:val="1"/>
      <w:marLeft w:val="0"/>
      <w:marRight w:val="0"/>
      <w:marTop w:val="0"/>
      <w:marBottom w:val="0"/>
      <w:divBdr>
        <w:top w:val="none" w:sz="0" w:space="0" w:color="auto"/>
        <w:left w:val="none" w:sz="0" w:space="0" w:color="auto"/>
        <w:bottom w:val="none" w:sz="0" w:space="0" w:color="auto"/>
        <w:right w:val="none" w:sz="0" w:space="0" w:color="auto"/>
      </w:divBdr>
    </w:div>
    <w:div w:id="56742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643</TotalTime>
  <Pages>3</Pages>
  <Words>603</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20</cp:revision>
  <cp:lastPrinted>2020-08-13T08:44:00Z</cp:lastPrinted>
  <dcterms:created xsi:type="dcterms:W3CDTF">2020-05-10T13:14:00Z</dcterms:created>
  <dcterms:modified xsi:type="dcterms:W3CDTF">2020-08-13T08:47:00Z</dcterms:modified>
</cp:coreProperties>
</file>