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8715C" w14:textId="77777777" w:rsidR="0080432B" w:rsidRPr="00A415EF" w:rsidRDefault="0080432B" w:rsidP="0080432B">
      <w:pPr>
        <w:spacing w:line="240" w:lineRule="atLeast"/>
        <w:rPr>
          <w:rFonts w:cs="Cordia New"/>
          <w:b/>
          <w:bCs/>
          <w:szCs w:val="28"/>
          <w:cs/>
          <w:lang w:val="en-US" w:bidi="th-TH"/>
        </w:rPr>
      </w:pPr>
      <w:bookmarkStart w:id="0" w:name="_GoBack"/>
      <w:bookmarkEnd w:id="0"/>
    </w:p>
    <w:p w14:paraId="5B61B38E" w14:textId="77777777" w:rsidR="0080432B" w:rsidRDefault="0080432B" w:rsidP="0080432B">
      <w:pPr>
        <w:spacing w:line="240" w:lineRule="atLeast"/>
        <w:rPr>
          <w:b/>
          <w:bCs/>
          <w:szCs w:val="22"/>
        </w:rPr>
      </w:pPr>
    </w:p>
    <w:p w14:paraId="4E324652" w14:textId="77777777" w:rsidR="0080432B" w:rsidRDefault="0080432B" w:rsidP="0080432B">
      <w:pPr>
        <w:spacing w:line="240" w:lineRule="atLeast"/>
        <w:rPr>
          <w:b/>
          <w:bCs/>
          <w:szCs w:val="22"/>
        </w:rPr>
      </w:pPr>
    </w:p>
    <w:p w14:paraId="79C09BAA" w14:textId="77777777" w:rsidR="0080432B" w:rsidRDefault="0080432B" w:rsidP="0080432B">
      <w:pPr>
        <w:spacing w:line="240" w:lineRule="atLeast"/>
        <w:rPr>
          <w:rFonts w:cs="Cordia New"/>
          <w:b/>
          <w:bCs/>
          <w:szCs w:val="28"/>
          <w:cs/>
          <w:lang w:bidi="th-TH"/>
        </w:rPr>
      </w:pPr>
    </w:p>
    <w:p w14:paraId="6D20CDD4" w14:textId="77777777" w:rsidR="0080432B" w:rsidRPr="00FE5E3D" w:rsidRDefault="0080432B" w:rsidP="0080432B">
      <w:pPr>
        <w:spacing w:line="240" w:lineRule="atLeast"/>
        <w:rPr>
          <w:rFonts w:cs="Cordia New"/>
          <w:b/>
          <w:bCs/>
          <w:szCs w:val="28"/>
          <w:lang w:val="en-US" w:bidi="th-TH"/>
        </w:rPr>
      </w:pPr>
    </w:p>
    <w:p w14:paraId="1E852EA3" w14:textId="77777777" w:rsidR="0080432B" w:rsidRPr="008F4B69" w:rsidRDefault="0080432B" w:rsidP="0080432B">
      <w:pPr>
        <w:pStyle w:val="Heading3"/>
        <w:rPr>
          <w:lang w:val="en-US" w:bidi="th-TH"/>
        </w:rPr>
      </w:pPr>
    </w:p>
    <w:p w14:paraId="765AD6FD" w14:textId="77777777" w:rsidR="0080432B" w:rsidRDefault="0080432B" w:rsidP="0080432B">
      <w:pPr>
        <w:spacing w:line="240" w:lineRule="atLeast"/>
        <w:rPr>
          <w:b/>
          <w:bCs/>
          <w:szCs w:val="22"/>
        </w:rPr>
      </w:pPr>
    </w:p>
    <w:p w14:paraId="15F69575" w14:textId="77777777" w:rsidR="0080432B" w:rsidRDefault="0080432B" w:rsidP="0080432B">
      <w:pPr>
        <w:spacing w:line="240" w:lineRule="atLeast"/>
        <w:rPr>
          <w:b/>
          <w:bCs/>
          <w:szCs w:val="22"/>
        </w:rPr>
      </w:pPr>
    </w:p>
    <w:p w14:paraId="2FD0728F" w14:textId="77777777" w:rsidR="0080432B" w:rsidRDefault="0080432B" w:rsidP="0080432B">
      <w:pPr>
        <w:spacing w:line="240" w:lineRule="atLeast"/>
        <w:rPr>
          <w:b/>
          <w:bCs/>
          <w:szCs w:val="22"/>
        </w:rPr>
      </w:pPr>
    </w:p>
    <w:p w14:paraId="6AC7B59B" w14:textId="77777777" w:rsidR="0080432B" w:rsidRDefault="0080432B" w:rsidP="0080432B">
      <w:pPr>
        <w:spacing w:line="240" w:lineRule="atLeast"/>
        <w:rPr>
          <w:b/>
          <w:bCs/>
          <w:szCs w:val="22"/>
        </w:rPr>
      </w:pPr>
    </w:p>
    <w:p w14:paraId="0A8EFD76" w14:textId="77777777" w:rsidR="0080432B" w:rsidRDefault="0080432B" w:rsidP="0080432B">
      <w:pPr>
        <w:spacing w:line="240" w:lineRule="atLeast"/>
        <w:rPr>
          <w:b/>
          <w:bCs/>
          <w:szCs w:val="22"/>
        </w:rPr>
      </w:pPr>
    </w:p>
    <w:p w14:paraId="2A9E5EFA" w14:textId="77777777" w:rsidR="0080432B" w:rsidRDefault="0080432B" w:rsidP="0080432B">
      <w:pPr>
        <w:spacing w:line="240" w:lineRule="atLeast"/>
        <w:rPr>
          <w:b/>
          <w:bCs/>
          <w:szCs w:val="22"/>
        </w:rPr>
      </w:pPr>
    </w:p>
    <w:p w14:paraId="18AE5EC3" w14:textId="77777777" w:rsidR="0080432B" w:rsidRDefault="0080432B" w:rsidP="0080432B">
      <w:pPr>
        <w:spacing w:line="240" w:lineRule="atLeast"/>
        <w:rPr>
          <w:b/>
          <w:bCs/>
          <w:szCs w:val="22"/>
        </w:rPr>
      </w:pPr>
    </w:p>
    <w:p w14:paraId="74760C52" w14:textId="77777777" w:rsidR="0080432B" w:rsidRPr="00FA1495" w:rsidRDefault="0080432B" w:rsidP="0080432B">
      <w:pPr>
        <w:spacing w:line="240" w:lineRule="atLeast"/>
        <w:jc w:val="center"/>
        <w:rPr>
          <w:b/>
          <w:bCs/>
          <w:sz w:val="40"/>
          <w:szCs w:val="40"/>
        </w:rPr>
      </w:pPr>
      <w:r w:rsidRPr="00FA1495">
        <w:rPr>
          <w:b/>
          <w:bCs/>
          <w:sz w:val="40"/>
          <w:szCs w:val="40"/>
        </w:rPr>
        <w:t>Nation Broadcasting Corporation Public Company Limited and its Subsidiar</w:t>
      </w:r>
      <w:r>
        <w:rPr>
          <w:b/>
          <w:bCs/>
          <w:sz w:val="40"/>
          <w:szCs w:val="40"/>
        </w:rPr>
        <w:t>ies</w:t>
      </w:r>
    </w:p>
    <w:p w14:paraId="6FC38971" w14:textId="77777777" w:rsidR="0080432B" w:rsidRPr="00FA1495" w:rsidRDefault="0080432B" w:rsidP="0080432B">
      <w:pPr>
        <w:spacing w:line="240" w:lineRule="atLeast"/>
        <w:jc w:val="center"/>
        <w:rPr>
          <w:sz w:val="36"/>
          <w:szCs w:val="36"/>
        </w:rPr>
      </w:pPr>
    </w:p>
    <w:p w14:paraId="3B7CA45E" w14:textId="14A88112" w:rsidR="0080432B" w:rsidRPr="00FA1495" w:rsidRDefault="006901C2" w:rsidP="0080432B">
      <w:pPr>
        <w:pStyle w:val="CoverTitle"/>
        <w:spacing w:line="240" w:lineRule="atLeast"/>
        <w:jc w:val="center"/>
        <w:rPr>
          <w:spacing w:val="-3"/>
          <w:szCs w:val="36"/>
        </w:rPr>
      </w:pPr>
      <w:r w:rsidRPr="002F1846">
        <w:rPr>
          <w:spacing w:val="-3"/>
          <w:szCs w:val="36"/>
        </w:rPr>
        <w:t>Condensed</w:t>
      </w:r>
      <w:r w:rsidRPr="00FA1495">
        <w:rPr>
          <w:spacing w:val="-3"/>
          <w:szCs w:val="36"/>
        </w:rPr>
        <w:t xml:space="preserve"> </w:t>
      </w:r>
      <w:r w:rsidR="001801EA">
        <w:rPr>
          <w:spacing w:val="-3"/>
          <w:szCs w:val="36"/>
        </w:rPr>
        <w:t>i</w:t>
      </w:r>
      <w:r w:rsidR="0080432B" w:rsidRPr="00FA1495">
        <w:rPr>
          <w:spacing w:val="-3"/>
          <w:szCs w:val="36"/>
        </w:rPr>
        <w:t>nterim financial statements</w:t>
      </w:r>
    </w:p>
    <w:p w14:paraId="37BA8EC7" w14:textId="77777777" w:rsidR="00250715" w:rsidRPr="003C6F56" w:rsidRDefault="00250715" w:rsidP="00250715">
      <w:pPr>
        <w:spacing w:line="240" w:lineRule="atLeast"/>
        <w:jc w:val="center"/>
        <w:rPr>
          <w:sz w:val="36"/>
          <w:szCs w:val="36"/>
        </w:rPr>
      </w:pPr>
      <w:r w:rsidRPr="003C6F56">
        <w:rPr>
          <w:sz w:val="36"/>
          <w:szCs w:val="36"/>
        </w:rPr>
        <w:t>for the three-month and six-month periods ended</w:t>
      </w:r>
    </w:p>
    <w:p w14:paraId="0B043FF6" w14:textId="77777777" w:rsidR="0080432B" w:rsidRPr="00FA1495" w:rsidRDefault="00250715" w:rsidP="00250715">
      <w:pPr>
        <w:spacing w:line="240" w:lineRule="atLeast"/>
        <w:jc w:val="center"/>
        <w:rPr>
          <w:sz w:val="36"/>
          <w:szCs w:val="36"/>
        </w:rPr>
      </w:pPr>
      <w:r w:rsidRPr="003C6F56">
        <w:rPr>
          <w:sz w:val="36"/>
          <w:szCs w:val="36"/>
        </w:rPr>
        <w:t xml:space="preserve">30 June </w:t>
      </w:r>
      <w:r w:rsidR="0080432B">
        <w:rPr>
          <w:sz w:val="36"/>
          <w:szCs w:val="36"/>
        </w:rPr>
        <w:t>2020</w:t>
      </w:r>
    </w:p>
    <w:p w14:paraId="3D1687C6" w14:textId="77777777" w:rsidR="0080432B" w:rsidRPr="00393281" w:rsidRDefault="0080432B" w:rsidP="0080432B">
      <w:pPr>
        <w:shd w:val="clear" w:color="auto" w:fill="FFFFFF"/>
        <w:spacing w:line="240" w:lineRule="atLeast"/>
        <w:jc w:val="center"/>
        <w:rPr>
          <w:sz w:val="36"/>
          <w:szCs w:val="36"/>
          <w:lang w:val="en-US"/>
        </w:rPr>
      </w:pPr>
      <w:r w:rsidRPr="00FA1495">
        <w:rPr>
          <w:sz w:val="36"/>
          <w:szCs w:val="36"/>
        </w:rPr>
        <w:t>and</w:t>
      </w:r>
    </w:p>
    <w:p w14:paraId="246394BE" w14:textId="77777777" w:rsidR="0080432B" w:rsidRPr="00FA1495" w:rsidRDefault="0080432B" w:rsidP="0080432B">
      <w:pPr>
        <w:spacing w:line="240" w:lineRule="atLeast"/>
        <w:jc w:val="center"/>
        <w:rPr>
          <w:rFonts w:cs="Cordia New"/>
          <w:spacing w:val="-3"/>
          <w:sz w:val="36"/>
          <w:szCs w:val="45"/>
          <w:lang w:bidi="th-TH"/>
        </w:rPr>
      </w:pPr>
      <w:r w:rsidRPr="00FA1495">
        <w:rPr>
          <w:spacing w:val="-3"/>
          <w:sz w:val="36"/>
          <w:szCs w:val="36"/>
        </w:rPr>
        <w:t xml:space="preserve">Independent auditor’s report </w:t>
      </w:r>
    </w:p>
    <w:p w14:paraId="1B4E0063" w14:textId="77777777" w:rsidR="0080432B" w:rsidRPr="00FA1495" w:rsidRDefault="0080432B" w:rsidP="0080432B">
      <w:pPr>
        <w:spacing w:line="240" w:lineRule="atLeast"/>
        <w:jc w:val="center"/>
        <w:rPr>
          <w:sz w:val="36"/>
          <w:szCs w:val="36"/>
        </w:rPr>
      </w:pPr>
      <w:r w:rsidRPr="00FA1495">
        <w:rPr>
          <w:spacing w:val="-3"/>
          <w:sz w:val="36"/>
          <w:szCs w:val="36"/>
        </w:rPr>
        <w:t>on review of interim financial information</w:t>
      </w:r>
    </w:p>
    <w:p w14:paraId="1A7194C2" w14:textId="77777777" w:rsidR="0080432B" w:rsidRDefault="0080432B" w:rsidP="0080432B">
      <w:pPr>
        <w:pStyle w:val="acctmainheading"/>
        <w:tabs>
          <w:tab w:val="left" w:pos="7810"/>
        </w:tabs>
        <w:spacing w:after="0" w:line="240" w:lineRule="atLeast"/>
        <w:outlineLvl w:val="0"/>
        <w:rPr>
          <w:rFonts w:cs="Cordia New"/>
          <w:lang w:bidi="th-TH"/>
        </w:rPr>
      </w:pPr>
    </w:p>
    <w:p w14:paraId="12649233" w14:textId="77777777" w:rsidR="0080432B" w:rsidRDefault="0080432B" w:rsidP="0080432B">
      <w:pPr>
        <w:pStyle w:val="acctmainheading"/>
        <w:tabs>
          <w:tab w:val="left" w:pos="7810"/>
        </w:tabs>
        <w:spacing w:after="0" w:line="240" w:lineRule="atLeast"/>
        <w:outlineLvl w:val="0"/>
        <w:rPr>
          <w:rFonts w:cs="Cordia New"/>
          <w:lang w:bidi="th-TH"/>
        </w:rPr>
      </w:pPr>
    </w:p>
    <w:p w14:paraId="37495916" w14:textId="77777777" w:rsidR="0080432B" w:rsidRDefault="0080432B" w:rsidP="0080432B">
      <w:pPr>
        <w:pStyle w:val="acctmainheading"/>
        <w:tabs>
          <w:tab w:val="left" w:pos="7810"/>
        </w:tabs>
        <w:spacing w:after="0" w:line="240" w:lineRule="atLeast"/>
        <w:outlineLvl w:val="0"/>
        <w:rPr>
          <w:rFonts w:cs="Cordia New"/>
          <w:lang w:bidi="th-TH"/>
        </w:rPr>
      </w:pPr>
    </w:p>
    <w:p w14:paraId="13EB816E" w14:textId="77777777" w:rsidR="0080432B" w:rsidRDefault="0080432B" w:rsidP="0080432B">
      <w:pPr>
        <w:pStyle w:val="acctmainheading"/>
        <w:tabs>
          <w:tab w:val="left" w:pos="7810"/>
        </w:tabs>
        <w:spacing w:after="0" w:line="240" w:lineRule="atLeast"/>
        <w:outlineLvl w:val="0"/>
        <w:rPr>
          <w:rFonts w:cs="Cordia New"/>
          <w:lang w:bidi="th-TH"/>
        </w:rPr>
      </w:pPr>
    </w:p>
    <w:p w14:paraId="4CD103AB" w14:textId="77777777" w:rsidR="0080432B" w:rsidRPr="00FA1495" w:rsidRDefault="0080432B" w:rsidP="0080432B">
      <w:pPr>
        <w:pStyle w:val="acctmainheading"/>
        <w:tabs>
          <w:tab w:val="left" w:pos="7810"/>
        </w:tabs>
        <w:spacing w:after="0" w:line="240" w:lineRule="atLeast"/>
        <w:outlineLvl w:val="0"/>
        <w:rPr>
          <w:rFonts w:cs="Cordia New"/>
          <w:cs/>
          <w:lang w:bidi="th-TH"/>
        </w:rPr>
        <w:sectPr w:rsidR="0080432B" w:rsidRPr="00FA1495" w:rsidSect="00963133">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0986A57E" w14:textId="77777777" w:rsidR="0080432B" w:rsidRPr="00FA1495" w:rsidRDefault="0080432B" w:rsidP="0080432B">
      <w:pPr>
        <w:rPr>
          <w:b/>
          <w:bCs/>
          <w:sz w:val="28"/>
          <w:szCs w:val="28"/>
        </w:rPr>
      </w:pPr>
    </w:p>
    <w:p w14:paraId="0D879B9B" w14:textId="77777777" w:rsidR="0080432B" w:rsidRPr="00FA1495" w:rsidRDefault="0080432B" w:rsidP="0080432B">
      <w:pPr>
        <w:rPr>
          <w:b/>
          <w:bCs/>
          <w:sz w:val="28"/>
          <w:szCs w:val="28"/>
        </w:rPr>
      </w:pPr>
    </w:p>
    <w:p w14:paraId="26695211" w14:textId="77777777" w:rsidR="0080432B" w:rsidRPr="00FA1495" w:rsidRDefault="0080432B" w:rsidP="0080432B">
      <w:pPr>
        <w:rPr>
          <w:b/>
          <w:bCs/>
          <w:sz w:val="28"/>
          <w:szCs w:val="28"/>
        </w:rPr>
      </w:pPr>
    </w:p>
    <w:p w14:paraId="317E17F7" w14:textId="77777777" w:rsidR="0080432B" w:rsidRPr="00FA1495" w:rsidRDefault="0080432B" w:rsidP="0080432B">
      <w:pPr>
        <w:rPr>
          <w:b/>
          <w:bCs/>
          <w:sz w:val="28"/>
          <w:szCs w:val="28"/>
        </w:rPr>
      </w:pPr>
    </w:p>
    <w:p w14:paraId="4D6A24A3" w14:textId="77777777" w:rsidR="0080432B" w:rsidRPr="00FA1495" w:rsidRDefault="0080432B" w:rsidP="0080432B">
      <w:pPr>
        <w:rPr>
          <w:b/>
          <w:bCs/>
          <w:sz w:val="28"/>
          <w:szCs w:val="28"/>
        </w:rPr>
      </w:pPr>
    </w:p>
    <w:p w14:paraId="7C0C6D1C" w14:textId="77777777" w:rsidR="0080432B" w:rsidRPr="00FA1495" w:rsidRDefault="0080432B" w:rsidP="0080432B">
      <w:pPr>
        <w:rPr>
          <w:b/>
          <w:bCs/>
          <w:sz w:val="28"/>
          <w:szCs w:val="28"/>
        </w:rPr>
      </w:pPr>
    </w:p>
    <w:p w14:paraId="03C2BA98" w14:textId="77777777" w:rsidR="0080432B" w:rsidRPr="00FA1495" w:rsidRDefault="0080432B" w:rsidP="0080432B">
      <w:pPr>
        <w:rPr>
          <w:b/>
          <w:bCs/>
          <w:sz w:val="28"/>
          <w:szCs w:val="28"/>
        </w:rPr>
      </w:pPr>
    </w:p>
    <w:p w14:paraId="607D1097" w14:textId="77777777" w:rsidR="0080432B" w:rsidRPr="00FA1495" w:rsidRDefault="0080432B" w:rsidP="0080432B">
      <w:pPr>
        <w:rPr>
          <w:b/>
          <w:bCs/>
          <w:sz w:val="28"/>
          <w:szCs w:val="28"/>
        </w:rPr>
      </w:pPr>
    </w:p>
    <w:p w14:paraId="38F2539D" w14:textId="77777777" w:rsidR="0080432B" w:rsidRPr="00FA1495" w:rsidRDefault="0080432B" w:rsidP="0080432B">
      <w:pPr>
        <w:rPr>
          <w:b/>
          <w:bCs/>
          <w:sz w:val="28"/>
          <w:szCs w:val="28"/>
        </w:rPr>
      </w:pPr>
    </w:p>
    <w:p w14:paraId="437E70F2" w14:textId="77777777" w:rsidR="0080432B" w:rsidRPr="00FA1495" w:rsidRDefault="0080432B" w:rsidP="0080432B">
      <w:pPr>
        <w:rPr>
          <w:b/>
          <w:bCs/>
          <w:sz w:val="28"/>
          <w:szCs w:val="28"/>
        </w:rPr>
      </w:pPr>
      <w:r w:rsidRPr="00FA1495">
        <w:rPr>
          <w:b/>
          <w:bCs/>
          <w:sz w:val="28"/>
          <w:szCs w:val="28"/>
        </w:rPr>
        <w:t>Indepe</w:t>
      </w:r>
      <w:r>
        <w:rPr>
          <w:b/>
          <w:bCs/>
          <w:sz w:val="28"/>
          <w:szCs w:val="28"/>
        </w:rPr>
        <w:t>ndent A</w:t>
      </w:r>
      <w:r w:rsidRPr="00FA1495">
        <w:rPr>
          <w:b/>
          <w:bCs/>
          <w:sz w:val="28"/>
          <w:szCs w:val="28"/>
        </w:rPr>
        <w:t xml:space="preserve">uditor’s </w:t>
      </w:r>
      <w:r>
        <w:rPr>
          <w:b/>
          <w:bCs/>
          <w:sz w:val="28"/>
          <w:szCs w:val="28"/>
        </w:rPr>
        <w:t>R</w:t>
      </w:r>
      <w:r w:rsidRPr="00FA1495">
        <w:rPr>
          <w:b/>
          <w:bCs/>
          <w:sz w:val="28"/>
          <w:szCs w:val="28"/>
        </w:rPr>
        <w:t>eport</w:t>
      </w:r>
      <w:r>
        <w:rPr>
          <w:b/>
          <w:bCs/>
          <w:sz w:val="28"/>
          <w:szCs w:val="28"/>
        </w:rPr>
        <w:t xml:space="preserve"> on Review of Interim F</w:t>
      </w:r>
      <w:r w:rsidRPr="00FA1495">
        <w:rPr>
          <w:b/>
          <w:bCs/>
          <w:sz w:val="28"/>
          <w:szCs w:val="28"/>
        </w:rPr>
        <w:t xml:space="preserve">inancial </w:t>
      </w:r>
      <w:r>
        <w:rPr>
          <w:b/>
          <w:bCs/>
          <w:sz w:val="28"/>
          <w:szCs w:val="28"/>
        </w:rPr>
        <w:t>I</w:t>
      </w:r>
      <w:r w:rsidRPr="00FA1495">
        <w:rPr>
          <w:b/>
          <w:bCs/>
          <w:sz w:val="28"/>
          <w:szCs w:val="28"/>
        </w:rPr>
        <w:t>nformation</w:t>
      </w:r>
    </w:p>
    <w:p w14:paraId="64BFD59E" w14:textId="77777777" w:rsidR="0080432B" w:rsidRPr="00FA1495" w:rsidRDefault="0080432B" w:rsidP="0080432B">
      <w:pPr>
        <w:pStyle w:val="acctmainheading"/>
        <w:tabs>
          <w:tab w:val="left" w:pos="7810"/>
        </w:tabs>
        <w:spacing w:after="0" w:line="240" w:lineRule="atLeast"/>
        <w:outlineLvl w:val="0"/>
        <w:rPr>
          <w:sz w:val="24"/>
          <w:szCs w:val="24"/>
        </w:rPr>
      </w:pPr>
    </w:p>
    <w:p w14:paraId="2E730935" w14:textId="77777777" w:rsidR="0080432B" w:rsidRPr="00FA1495" w:rsidRDefault="0080432B" w:rsidP="0080432B">
      <w:pPr>
        <w:pStyle w:val="acctmainheading"/>
        <w:tabs>
          <w:tab w:val="left" w:pos="7810"/>
        </w:tabs>
        <w:spacing w:after="0" w:line="240" w:lineRule="atLeast"/>
        <w:outlineLvl w:val="0"/>
        <w:rPr>
          <w:sz w:val="24"/>
          <w:szCs w:val="24"/>
        </w:rPr>
      </w:pPr>
    </w:p>
    <w:p w14:paraId="0E3504EF" w14:textId="77777777" w:rsidR="0080432B" w:rsidRPr="00FA1495" w:rsidRDefault="0080432B" w:rsidP="0080432B">
      <w:pPr>
        <w:pStyle w:val="acctmainheading"/>
        <w:tabs>
          <w:tab w:val="left" w:pos="7810"/>
        </w:tabs>
        <w:spacing w:after="0" w:line="240" w:lineRule="atLeast"/>
        <w:outlineLvl w:val="0"/>
        <w:rPr>
          <w:sz w:val="24"/>
          <w:szCs w:val="24"/>
        </w:rPr>
      </w:pPr>
      <w:r w:rsidRPr="00FA1495">
        <w:rPr>
          <w:sz w:val="24"/>
          <w:szCs w:val="24"/>
        </w:rPr>
        <w:t xml:space="preserve">To the </w:t>
      </w:r>
      <w:r w:rsidRPr="00FA1495">
        <w:rPr>
          <w:rFonts w:cs="Angsana New"/>
          <w:sz w:val="24"/>
          <w:szCs w:val="30"/>
          <w:lang w:bidi="th-TH"/>
        </w:rPr>
        <w:t>Board of Directors</w:t>
      </w:r>
      <w:r w:rsidRPr="00FA1495">
        <w:rPr>
          <w:sz w:val="24"/>
          <w:szCs w:val="24"/>
        </w:rPr>
        <w:t xml:space="preserve"> of Nation Broadcasting Corporation Public Company Limited</w:t>
      </w:r>
    </w:p>
    <w:p w14:paraId="230AEDAA" w14:textId="77777777" w:rsidR="0080432B" w:rsidRPr="00FA1495" w:rsidRDefault="0080432B" w:rsidP="0080432B">
      <w:pPr>
        <w:jc w:val="both"/>
        <w:rPr>
          <w:rFonts w:cs="Angsana New"/>
          <w:szCs w:val="22"/>
          <w:lang w:bidi="th-TH"/>
        </w:rPr>
      </w:pPr>
    </w:p>
    <w:p w14:paraId="754C4601" w14:textId="77777777" w:rsidR="0080432B" w:rsidRPr="00FA1495" w:rsidRDefault="0080432B" w:rsidP="0080432B">
      <w:pPr>
        <w:jc w:val="both"/>
        <w:rPr>
          <w:rFonts w:cs="Angsana New"/>
          <w:szCs w:val="22"/>
          <w:lang w:bidi="th-TH"/>
        </w:rPr>
      </w:pPr>
    </w:p>
    <w:p w14:paraId="0A269DDC" w14:textId="2AEAD6C4" w:rsidR="00250715" w:rsidRPr="00FA1495" w:rsidRDefault="00250715" w:rsidP="00250715">
      <w:pPr>
        <w:tabs>
          <w:tab w:val="left" w:pos="2160"/>
        </w:tabs>
        <w:jc w:val="thaiDistribute"/>
        <w:rPr>
          <w:rFonts w:cs="Cordia New"/>
          <w:szCs w:val="28"/>
          <w:lang w:bidi="th-TH"/>
        </w:rPr>
      </w:pPr>
      <w:r w:rsidRPr="003C6F56">
        <w:rPr>
          <w:szCs w:val="22"/>
          <w:lang w:bidi="th-TH"/>
        </w:rPr>
        <w:t xml:space="preserve">I have reviewed the accompanying consolidated and separate statements of financial position of </w:t>
      </w:r>
      <w:r w:rsidRPr="003C6F56">
        <w:rPr>
          <w:szCs w:val="22"/>
        </w:rPr>
        <w:t>Nation Broadcasting Corporation</w:t>
      </w:r>
      <w:r w:rsidRPr="003C6F56">
        <w:rPr>
          <w:szCs w:val="22"/>
          <w:lang w:bidi="th-TH"/>
        </w:rPr>
        <w:t xml:space="preserve"> Public Company Limited and its subsidiar</w:t>
      </w:r>
      <w:r w:rsidR="00046CC3">
        <w:rPr>
          <w:szCs w:val="22"/>
          <w:lang w:bidi="th-TH"/>
        </w:rPr>
        <w:t>ies</w:t>
      </w:r>
      <w:r w:rsidRPr="003C6F56">
        <w:rPr>
          <w:szCs w:val="22"/>
          <w:lang w:bidi="th-TH"/>
        </w:rPr>
        <w:t xml:space="preserve">, and of </w:t>
      </w:r>
      <w:r w:rsidRPr="003C6F56">
        <w:rPr>
          <w:szCs w:val="22"/>
        </w:rPr>
        <w:t xml:space="preserve">Nation Broadcasting Corporation </w:t>
      </w:r>
      <w:r w:rsidRPr="003C6F56">
        <w:rPr>
          <w:szCs w:val="22"/>
          <w:lang w:bidi="th-TH"/>
        </w:rPr>
        <w:t>Public Company Limited, respectively, as at 30 June 20</w:t>
      </w:r>
      <w:r>
        <w:rPr>
          <w:szCs w:val="22"/>
          <w:lang w:bidi="th-TH"/>
        </w:rPr>
        <w:t>20</w:t>
      </w:r>
      <w:r w:rsidRPr="003C6F56">
        <w:rPr>
          <w:szCs w:val="22"/>
          <w:lang w:bidi="th-TH"/>
        </w:rPr>
        <w:t>; the consolidated and separate statements of comprehensive income</w:t>
      </w:r>
      <w:r w:rsidRPr="003C6F56">
        <w:rPr>
          <w:szCs w:val="22"/>
          <w:cs/>
          <w:lang w:bidi="th-TH"/>
        </w:rPr>
        <w:t xml:space="preserve"> </w:t>
      </w:r>
      <w:r w:rsidRPr="003C6F56">
        <w:rPr>
          <w:szCs w:val="22"/>
          <w:lang w:val="en-US" w:bidi="th-TH"/>
        </w:rPr>
        <w:t xml:space="preserve">for the </w:t>
      </w:r>
      <w:r>
        <w:rPr>
          <w:szCs w:val="22"/>
          <w:lang w:val="en-US" w:bidi="th-TH"/>
        </w:rPr>
        <w:t xml:space="preserve">three-month </w:t>
      </w:r>
      <w:r w:rsidRPr="003C6F56">
        <w:rPr>
          <w:szCs w:val="22"/>
          <w:lang w:val="en-US" w:bidi="th-TH"/>
        </w:rPr>
        <w:t>and six-month periods ended 30 June 20</w:t>
      </w:r>
      <w:r>
        <w:rPr>
          <w:szCs w:val="22"/>
          <w:lang w:val="en-US" w:bidi="th-TH"/>
        </w:rPr>
        <w:t>20</w:t>
      </w:r>
      <w:r w:rsidRPr="003C6F56">
        <w:rPr>
          <w:szCs w:val="22"/>
          <w:lang w:val="en-US" w:bidi="th-TH"/>
        </w:rPr>
        <w:t xml:space="preserve">, and the consolidated and separate </w:t>
      </w:r>
      <w:r w:rsidRPr="003C6F56">
        <w:rPr>
          <w:szCs w:val="22"/>
          <w:lang w:bidi="th-TH"/>
        </w:rPr>
        <w:t>statements</w:t>
      </w:r>
      <w:r w:rsidRPr="003C6F56">
        <w:rPr>
          <w:szCs w:val="22"/>
          <w:lang w:val="en-US" w:bidi="th-TH"/>
        </w:rPr>
        <w:t xml:space="preserve"> of </w:t>
      </w:r>
      <w:r w:rsidRPr="003C6F56">
        <w:rPr>
          <w:szCs w:val="22"/>
          <w:lang w:bidi="th-TH"/>
        </w:rPr>
        <w:t xml:space="preserve">changes in equity and cash flows for the six-month period ended </w:t>
      </w:r>
      <w:r>
        <w:rPr>
          <w:szCs w:val="22"/>
          <w:lang w:bidi="th-TH"/>
        </w:rPr>
        <w:t xml:space="preserve">         </w:t>
      </w:r>
      <w:r w:rsidRPr="003C6F56">
        <w:rPr>
          <w:szCs w:val="22"/>
          <w:lang w:bidi="th-TH"/>
        </w:rPr>
        <w:t>30 June 20</w:t>
      </w:r>
      <w:r>
        <w:rPr>
          <w:szCs w:val="22"/>
          <w:lang w:bidi="th-TH"/>
        </w:rPr>
        <w:t>20</w:t>
      </w:r>
      <w:r w:rsidRPr="003C6F56">
        <w:rPr>
          <w:szCs w:val="22"/>
          <w:lang w:bidi="th-TH"/>
        </w:rPr>
        <w:t xml:space="preserve">; and condensed notes (“interim financial information”). </w:t>
      </w:r>
      <w:r w:rsidRPr="003C6F56">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3C6F56">
        <w:rPr>
          <w:szCs w:val="28"/>
          <w:lang w:bidi="th-TH"/>
        </w:rPr>
        <w:t xml:space="preserve"> </w:t>
      </w:r>
      <w:r w:rsidRPr="00FA1495">
        <w:rPr>
          <w:rFonts w:cs="Cordia New"/>
          <w:szCs w:val="28"/>
          <w:lang w:bidi="th-TH"/>
        </w:rPr>
        <w:t xml:space="preserve"> </w:t>
      </w:r>
    </w:p>
    <w:p w14:paraId="0682C064" w14:textId="77777777" w:rsidR="00250715" w:rsidRPr="00FA1495" w:rsidRDefault="00250715" w:rsidP="00250715">
      <w:pPr>
        <w:pStyle w:val="RNormal"/>
        <w:rPr>
          <w:lang w:val="en-GB"/>
        </w:rPr>
      </w:pPr>
    </w:p>
    <w:p w14:paraId="611B6A08" w14:textId="77777777" w:rsidR="00250715" w:rsidRPr="00FA1495" w:rsidRDefault="00250715" w:rsidP="00250715">
      <w:pPr>
        <w:jc w:val="both"/>
        <w:rPr>
          <w:i/>
        </w:rPr>
      </w:pPr>
      <w:r w:rsidRPr="00FA1495">
        <w:rPr>
          <w:i/>
        </w:rPr>
        <w:t>Scope of Review</w:t>
      </w:r>
    </w:p>
    <w:p w14:paraId="73BFAD77" w14:textId="77777777" w:rsidR="00250715" w:rsidRPr="00FA1495" w:rsidRDefault="00250715" w:rsidP="00250715">
      <w:pPr>
        <w:jc w:val="both"/>
      </w:pPr>
    </w:p>
    <w:p w14:paraId="1B6E920A" w14:textId="77777777" w:rsidR="00250715" w:rsidRPr="00FA1495" w:rsidRDefault="00250715" w:rsidP="00250715">
      <w:pPr>
        <w:jc w:val="both"/>
        <w:rPr>
          <w:szCs w:val="22"/>
        </w:rPr>
      </w:pPr>
      <w:r w:rsidRPr="00FA1495">
        <w:t xml:space="preserve">I conducted my review in accordance with Thai Standard on Review Engagements 2410, “Review of Interim Financial Information Performed by the Independent Auditor of the Entity”. A review of interim financial </w:t>
      </w:r>
      <w:r w:rsidRPr="00FA149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A1495">
        <w:rPr>
          <w:rFonts w:cs="Angsana New"/>
          <w:szCs w:val="28"/>
          <w:lang w:bidi="th-TH"/>
        </w:rPr>
        <w:t>me</w:t>
      </w:r>
      <w:r w:rsidRPr="00FA1495">
        <w:rPr>
          <w:szCs w:val="22"/>
        </w:rPr>
        <w:t xml:space="preserve"> to obtain assurance that I would become aware of all significant matters that might be identified in an audit. Accordingly, </w:t>
      </w:r>
      <w:r w:rsidRPr="00FA1495">
        <w:rPr>
          <w:rFonts w:cs="Cordia New"/>
          <w:szCs w:val="28"/>
          <w:lang w:bidi="th-TH"/>
        </w:rPr>
        <w:t>I</w:t>
      </w:r>
      <w:r w:rsidRPr="00FA1495">
        <w:rPr>
          <w:szCs w:val="22"/>
        </w:rPr>
        <w:t xml:space="preserve"> do not express an audit opinion.</w:t>
      </w:r>
    </w:p>
    <w:p w14:paraId="7BE53B02" w14:textId="77777777" w:rsidR="00250715" w:rsidRPr="00FA1495" w:rsidRDefault="00250715" w:rsidP="00250715">
      <w:pPr>
        <w:jc w:val="both"/>
      </w:pPr>
    </w:p>
    <w:p w14:paraId="2415B078" w14:textId="77777777" w:rsidR="00250715" w:rsidRPr="00FA1495" w:rsidRDefault="00250715" w:rsidP="00250715">
      <w:pPr>
        <w:jc w:val="both"/>
        <w:rPr>
          <w:szCs w:val="22"/>
        </w:rPr>
      </w:pPr>
      <w:r w:rsidRPr="00FA1495">
        <w:rPr>
          <w:i/>
          <w:szCs w:val="22"/>
        </w:rPr>
        <w:t>Conclusion</w:t>
      </w:r>
    </w:p>
    <w:p w14:paraId="6F1F9F11" w14:textId="77777777" w:rsidR="00250715" w:rsidRPr="00FA1495" w:rsidRDefault="00250715" w:rsidP="00250715">
      <w:pPr>
        <w:jc w:val="both"/>
      </w:pPr>
    </w:p>
    <w:p w14:paraId="2B264736" w14:textId="77777777" w:rsidR="00250715" w:rsidRDefault="00250715" w:rsidP="00250715">
      <w:pPr>
        <w:jc w:val="both"/>
        <w:rPr>
          <w:szCs w:val="22"/>
        </w:rPr>
      </w:pPr>
      <w:r w:rsidRPr="00FA1495">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686BC27" w14:textId="77777777" w:rsidR="00250715" w:rsidRDefault="00250715" w:rsidP="00250715">
      <w:pPr>
        <w:jc w:val="both"/>
        <w:sectPr w:rsidR="00250715" w:rsidSect="005C7023">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14:paraId="29ED26B2" w14:textId="77777777" w:rsidR="00250715" w:rsidRDefault="00250715" w:rsidP="00250715">
      <w:pPr>
        <w:pageBreakBefore/>
        <w:jc w:val="both"/>
        <w:rPr>
          <w:i/>
          <w:iCs/>
        </w:rPr>
      </w:pPr>
      <w:r w:rsidRPr="00BA2BBC">
        <w:rPr>
          <w:i/>
          <w:iCs/>
        </w:rPr>
        <w:lastRenderedPageBreak/>
        <w:t>Emphasis of Matter</w:t>
      </w:r>
      <w:r>
        <w:rPr>
          <w:i/>
          <w:iCs/>
        </w:rPr>
        <w:t>s</w:t>
      </w:r>
    </w:p>
    <w:p w14:paraId="09F23E54" w14:textId="77777777" w:rsidR="00250715" w:rsidRDefault="00250715" w:rsidP="00250715">
      <w:pPr>
        <w:jc w:val="both"/>
        <w:rPr>
          <w:i/>
          <w:iCs/>
        </w:rPr>
      </w:pPr>
    </w:p>
    <w:p w14:paraId="2D4DD0D1" w14:textId="22EF8789" w:rsidR="00BC7E0C" w:rsidRDefault="00BC7E0C" w:rsidP="00BC7E0C">
      <w:pPr>
        <w:jc w:val="both"/>
        <w:rPr>
          <w:szCs w:val="22"/>
        </w:rPr>
      </w:pPr>
      <w:r>
        <w:rPr>
          <w:iCs/>
        </w:rPr>
        <w:t xml:space="preserve">I draw attention to </w:t>
      </w:r>
      <w:r>
        <w:rPr>
          <w:rFonts w:cs="Angsana New"/>
          <w:szCs w:val="28"/>
          <w:lang w:bidi="th-TH"/>
        </w:rPr>
        <w:t>n</w:t>
      </w:r>
      <w:r>
        <w:rPr>
          <w:szCs w:val="22"/>
        </w:rPr>
        <w:t xml:space="preserve">ote 2 to the interim financial information, which indicates that the Group </w:t>
      </w:r>
      <w:r w:rsidR="006F4627">
        <w:rPr>
          <w:szCs w:val="22"/>
        </w:rPr>
        <w:t>incurred a net loss of Baht 4.64 million and Baht 27.60 million for the three-month and six-month periods ended 30 June 2020</w:t>
      </w:r>
      <w:r w:rsidR="00462E3D">
        <w:rPr>
          <w:szCs w:val="22"/>
        </w:rPr>
        <w:t>, respectively</w:t>
      </w:r>
      <w:r w:rsidR="006F4627">
        <w:rPr>
          <w:szCs w:val="22"/>
        </w:rPr>
        <w:t>. T</w:t>
      </w:r>
      <w:r>
        <w:rPr>
          <w:szCs w:val="22"/>
        </w:rPr>
        <w:t>he Company incurred a net loss of Baht</w:t>
      </w:r>
      <w:r w:rsidR="00B936DA">
        <w:rPr>
          <w:szCs w:val="22"/>
        </w:rPr>
        <w:t xml:space="preserve"> 1</w:t>
      </w:r>
      <w:r w:rsidR="00040FE0">
        <w:rPr>
          <w:szCs w:val="22"/>
        </w:rPr>
        <w:t>1.11</w:t>
      </w:r>
      <w:r>
        <w:rPr>
          <w:szCs w:val="22"/>
        </w:rPr>
        <w:t xml:space="preserve"> million for</w:t>
      </w:r>
      <w:r w:rsidRPr="008B33BC">
        <w:rPr>
          <w:szCs w:val="22"/>
        </w:rPr>
        <w:t xml:space="preserve"> the </w:t>
      </w:r>
      <w:r w:rsidR="00614433">
        <w:rPr>
          <w:szCs w:val="22"/>
        </w:rPr>
        <w:t>six</w:t>
      </w:r>
      <w:r w:rsidRPr="008B33BC">
        <w:rPr>
          <w:szCs w:val="22"/>
        </w:rPr>
        <w:t>-month period ended 3</w:t>
      </w:r>
      <w:r w:rsidR="00614433">
        <w:rPr>
          <w:szCs w:val="22"/>
        </w:rPr>
        <w:t>0 June</w:t>
      </w:r>
      <w:r w:rsidRPr="008B33BC">
        <w:rPr>
          <w:szCs w:val="22"/>
        </w:rPr>
        <w:t xml:space="preserve"> 20</w:t>
      </w:r>
      <w:r>
        <w:rPr>
          <w:szCs w:val="22"/>
        </w:rPr>
        <w:t>20 and,</w:t>
      </w:r>
      <w:r w:rsidRPr="007C1577">
        <w:rPr>
          <w:szCs w:val="22"/>
        </w:rPr>
        <w:t xml:space="preserve"> as of that date, the Group and the Company had deficit of Baht</w:t>
      </w:r>
      <w:r w:rsidR="00B936DA">
        <w:rPr>
          <w:szCs w:val="22"/>
        </w:rPr>
        <w:t xml:space="preserve"> 97</w:t>
      </w:r>
      <w:r w:rsidR="00040FE0">
        <w:rPr>
          <w:szCs w:val="22"/>
        </w:rPr>
        <w:t>1</w:t>
      </w:r>
      <w:r w:rsidR="00B936DA">
        <w:rPr>
          <w:szCs w:val="22"/>
        </w:rPr>
        <w:t>.</w:t>
      </w:r>
      <w:r w:rsidR="00040FE0">
        <w:rPr>
          <w:szCs w:val="22"/>
        </w:rPr>
        <w:t>00</w:t>
      </w:r>
      <w:r>
        <w:rPr>
          <w:szCs w:val="22"/>
        </w:rPr>
        <w:t xml:space="preserve"> </w:t>
      </w:r>
      <w:r w:rsidRPr="007C1577">
        <w:rPr>
          <w:szCs w:val="22"/>
        </w:rPr>
        <w:t>million and Baht</w:t>
      </w:r>
      <w:r>
        <w:rPr>
          <w:szCs w:val="22"/>
        </w:rPr>
        <w:t xml:space="preserve"> </w:t>
      </w:r>
      <w:r w:rsidR="00B936DA">
        <w:rPr>
          <w:szCs w:val="22"/>
        </w:rPr>
        <w:t>1,22</w:t>
      </w:r>
      <w:r w:rsidR="00040FE0">
        <w:rPr>
          <w:szCs w:val="22"/>
        </w:rPr>
        <w:t>7.13</w:t>
      </w:r>
      <w:r>
        <w:rPr>
          <w:szCs w:val="22"/>
        </w:rPr>
        <w:t xml:space="preserve"> million, respectively.</w:t>
      </w:r>
      <w:r w:rsidRPr="007C1577">
        <w:rPr>
          <w:szCs w:val="22"/>
        </w:rPr>
        <w:t xml:space="preserve"> </w:t>
      </w:r>
      <w:r>
        <w:rPr>
          <w:szCs w:val="22"/>
        </w:rPr>
        <w:t>T</w:t>
      </w:r>
      <w:r w:rsidRPr="007C1577">
        <w:rPr>
          <w:szCs w:val="22"/>
        </w:rPr>
        <w:t>hese events or conditions, along with</w:t>
      </w:r>
      <w:r>
        <w:rPr>
          <w:szCs w:val="22"/>
        </w:rPr>
        <w:t xml:space="preserve"> other matters as set forth in</w:t>
      </w:r>
      <w:r w:rsidR="00614433">
        <w:rPr>
          <w:szCs w:val="22"/>
        </w:rPr>
        <w:t xml:space="preserve"> </w:t>
      </w:r>
      <w:r>
        <w:rPr>
          <w:szCs w:val="22"/>
        </w:rPr>
        <w:t>n</w:t>
      </w:r>
      <w:r w:rsidRPr="007C1577">
        <w:rPr>
          <w:szCs w:val="22"/>
        </w:rPr>
        <w:t>ote 2</w:t>
      </w:r>
      <w:r>
        <w:rPr>
          <w:szCs w:val="22"/>
        </w:rPr>
        <w:t xml:space="preserve"> to the interim financial information</w:t>
      </w:r>
      <w:r w:rsidRPr="007C1577">
        <w:rPr>
          <w:szCs w:val="22"/>
        </w:rPr>
        <w:t xml:space="preserve">, indicate that a material uncertainty </w:t>
      </w:r>
      <w:r w:rsidRPr="00AB4A13">
        <w:rPr>
          <w:szCs w:val="22"/>
        </w:rPr>
        <w:t>exists that may cast significant doubt on the Group’s and the Company’s ability to continue as a going concern</w:t>
      </w:r>
      <w:r w:rsidRPr="00AB4A13">
        <w:rPr>
          <w:rFonts w:cs="Angsana New"/>
          <w:szCs w:val="28"/>
          <w:lang w:bidi="th-TH"/>
        </w:rPr>
        <w:t>.</w:t>
      </w:r>
      <w:r w:rsidRPr="00AB4A13">
        <w:rPr>
          <w:szCs w:val="22"/>
        </w:rPr>
        <w:t xml:space="preserve"> </w:t>
      </w:r>
    </w:p>
    <w:p w14:paraId="1D50B386" w14:textId="77777777" w:rsidR="00BC7E0C" w:rsidRDefault="00BC7E0C" w:rsidP="00BC7E0C">
      <w:pPr>
        <w:jc w:val="both"/>
        <w:rPr>
          <w:szCs w:val="22"/>
        </w:rPr>
      </w:pPr>
    </w:p>
    <w:p w14:paraId="3C03EE1A" w14:textId="77777777" w:rsidR="00BC7E0C" w:rsidRDefault="00BC7E0C" w:rsidP="00BC7E0C">
      <w:pPr>
        <w:jc w:val="both"/>
        <w:rPr>
          <w:szCs w:val="22"/>
        </w:rPr>
      </w:pPr>
      <w:r w:rsidRPr="00AB4A13">
        <w:rPr>
          <w:szCs w:val="22"/>
        </w:rPr>
        <w:t xml:space="preserve">I draw attention to note 3 to the interim financial information describing the effect of the </w:t>
      </w:r>
      <w:r>
        <w:rPr>
          <w:szCs w:val="22"/>
        </w:rPr>
        <w:t>Group</w:t>
      </w:r>
      <w:r w:rsidRPr="00AB4A13">
        <w:rPr>
          <w:szCs w:val="22"/>
        </w:rPr>
        <w:t xml:space="preserve"> and </w:t>
      </w:r>
      <w:r>
        <w:rPr>
          <w:szCs w:val="22"/>
        </w:rPr>
        <w:t xml:space="preserve">the Company, </w:t>
      </w:r>
      <w:r w:rsidRPr="00AB4A13">
        <w:rPr>
          <w:szCs w:val="22"/>
        </w:rPr>
        <w:t>adoption from</w:t>
      </w:r>
      <w:r>
        <w:rPr>
          <w:szCs w:val="22"/>
        </w:rPr>
        <w:t xml:space="preserve"> </w:t>
      </w:r>
      <w:r w:rsidRPr="00AB4A13">
        <w:rPr>
          <w:szCs w:val="22"/>
        </w:rPr>
        <w:t xml:space="preserve">1 January 2020 of certain new accounting policies. </w:t>
      </w:r>
    </w:p>
    <w:p w14:paraId="7DD22DCA" w14:textId="77777777" w:rsidR="00BC7E0C" w:rsidRDefault="00BC7E0C" w:rsidP="00BC7E0C">
      <w:pPr>
        <w:jc w:val="both"/>
        <w:rPr>
          <w:szCs w:val="22"/>
        </w:rPr>
      </w:pPr>
    </w:p>
    <w:p w14:paraId="03339021" w14:textId="77777777" w:rsidR="00BC7E0C" w:rsidRDefault="00BC7E0C" w:rsidP="00BC7E0C">
      <w:pPr>
        <w:jc w:val="both"/>
        <w:rPr>
          <w:szCs w:val="22"/>
        </w:rPr>
      </w:pPr>
      <w:r w:rsidRPr="00AB4A13">
        <w:rPr>
          <w:szCs w:val="22"/>
        </w:rPr>
        <w:t>My conclusion is not modified in respect of th</w:t>
      </w:r>
      <w:r>
        <w:rPr>
          <w:szCs w:val="22"/>
        </w:rPr>
        <w:t>ese</w:t>
      </w:r>
      <w:r w:rsidRPr="00AB4A13">
        <w:rPr>
          <w:szCs w:val="22"/>
        </w:rPr>
        <w:t xml:space="preserve"> matter</w:t>
      </w:r>
      <w:r>
        <w:rPr>
          <w:szCs w:val="22"/>
        </w:rPr>
        <w:t>s</w:t>
      </w:r>
      <w:r w:rsidRPr="00AB4A13">
        <w:rPr>
          <w:szCs w:val="22"/>
        </w:rPr>
        <w:t>.</w:t>
      </w:r>
    </w:p>
    <w:p w14:paraId="6C2CEB45" w14:textId="77777777" w:rsidR="00250715" w:rsidRPr="00FA1495" w:rsidRDefault="00250715" w:rsidP="00250715">
      <w:pPr>
        <w:jc w:val="both"/>
        <w:rPr>
          <w:i/>
          <w:iCs/>
        </w:rPr>
      </w:pPr>
    </w:p>
    <w:p w14:paraId="124AB97F" w14:textId="77777777" w:rsidR="00250715" w:rsidRPr="00FA1495" w:rsidRDefault="00250715" w:rsidP="00250715">
      <w:pPr>
        <w:jc w:val="both"/>
        <w:rPr>
          <w:i/>
          <w:iCs/>
        </w:rPr>
      </w:pPr>
    </w:p>
    <w:p w14:paraId="57BAF841" w14:textId="77777777" w:rsidR="00250715" w:rsidRPr="00FA1495" w:rsidRDefault="00250715" w:rsidP="00250715">
      <w:pPr>
        <w:jc w:val="both"/>
      </w:pPr>
    </w:p>
    <w:p w14:paraId="3AD2BB84" w14:textId="77777777" w:rsidR="00250715" w:rsidRPr="00FA1495" w:rsidRDefault="00250715" w:rsidP="00250715">
      <w:pPr>
        <w:jc w:val="both"/>
      </w:pPr>
    </w:p>
    <w:p w14:paraId="417091FE" w14:textId="77777777" w:rsidR="00250715" w:rsidRDefault="00250715" w:rsidP="00250715">
      <w:pPr>
        <w:pStyle w:val="E"/>
        <w:spacing w:line="240" w:lineRule="atLeast"/>
        <w:ind w:left="0" w:right="2"/>
        <w:jc w:val="both"/>
        <w:rPr>
          <w:rFonts w:ascii="Times New Roman" w:hAnsi="Times New Roman" w:cs="Times New Roman"/>
          <w:szCs w:val="20"/>
          <w:lang w:val="en-GB" w:bidi="ar-SA"/>
        </w:rPr>
      </w:pPr>
    </w:p>
    <w:p w14:paraId="169D8B5A" w14:textId="77777777" w:rsidR="00250715" w:rsidRPr="00FA1495" w:rsidRDefault="00250715" w:rsidP="00250715">
      <w:pPr>
        <w:pStyle w:val="E"/>
        <w:spacing w:line="240" w:lineRule="atLeast"/>
        <w:ind w:left="0" w:right="2"/>
        <w:jc w:val="both"/>
        <w:rPr>
          <w:rFonts w:ascii="Times New Roman" w:hAnsi="Times New Roman" w:cs="Times New Roman"/>
          <w:lang w:val="en-US"/>
        </w:rPr>
      </w:pPr>
      <w:r w:rsidRPr="00FA1495">
        <w:rPr>
          <w:rFonts w:ascii="Times New Roman" w:hAnsi="Times New Roman" w:cs="Times New Roman"/>
          <w:lang w:val="en-US"/>
        </w:rPr>
        <w:t>(</w:t>
      </w:r>
      <w:r w:rsidR="000565BA" w:rsidRPr="003A27E3">
        <w:rPr>
          <w:rFonts w:ascii="Times New Roman" w:hAnsi="Times New Roman" w:cs="Times New Roman"/>
          <w:lang w:val="en-US"/>
        </w:rPr>
        <w:t>Pornthip Rimdusit</w:t>
      </w:r>
      <w:r w:rsidRPr="00FA1495">
        <w:rPr>
          <w:rFonts w:ascii="Times New Roman" w:hAnsi="Times New Roman" w:cs="Times New Roman"/>
          <w:lang w:val="en-US"/>
        </w:rPr>
        <w:t>)</w:t>
      </w:r>
    </w:p>
    <w:p w14:paraId="34F7B983" w14:textId="77777777" w:rsidR="00250715" w:rsidRPr="00FA1495" w:rsidRDefault="00250715" w:rsidP="00250715">
      <w:pPr>
        <w:tabs>
          <w:tab w:val="left" w:pos="540"/>
          <w:tab w:val="left" w:pos="5760"/>
          <w:tab w:val="left" w:pos="9540"/>
        </w:tabs>
        <w:spacing w:line="240" w:lineRule="atLeast"/>
        <w:ind w:right="99"/>
        <w:jc w:val="both"/>
        <w:rPr>
          <w:lang w:val="en-US"/>
        </w:rPr>
      </w:pPr>
      <w:r w:rsidRPr="00FA1495">
        <w:rPr>
          <w:lang w:val="en-US"/>
        </w:rPr>
        <w:t>Certified Public Accountant</w:t>
      </w:r>
    </w:p>
    <w:p w14:paraId="1E94AAD0" w14:textId="77777777" w:rsidR="00250715" w:rsidRPr="00FA1495" w:rsidRDefault="00250715" w:rsidP="00250715">
      <w:pPr>
        <w:spacing w:line="240" w:lineRule="atLeast"/>
        <w:ind w:right="2"/>
        <w:jc w:val="both"/>
        <w:rPr>
          <w:b/>
          <w:bCs/>
          <w:szCs w:val="22"/>
        </w:rPr>
      </w:pPr>
      <w:r w:rsidRPr="00FA1495">
        <w:rPr>
          <w:lang w:val="en-US"/>
        </w:rPr>
        <w:t xml:space="preserve">Registration No. </w:t>
      </w:r>
      <w:r w:rsidR="0011504A" w:rsidRPr="003A27E3">
        <w:rPr>
          <w:szCs w:val="22"/>
        </w:rPr>
        <w:t>5565</w:t>
      </w:r>
    </w:p>
    <w:p w14:paraId="4869A755" w14:textId="77777777" w:rsidR="00250715" w:rsidRPr="00FA1495" w:rsidRDefault="00250715" w:rsidP="00250715">
      <w:pPr>
        <w:tabs>
          <w:tab w:val="left" w:pos="540"/>
          <w:tab w:val="left" w:pos="5760"/>
          <w:tab w:val="left" w:pos="9540"/>
        </w:tabs>
        <w:spacing w:line="240" w:lineRule="atLeast"/>
        <w:ind w:right="99"/>
        <w:jc w:val="both"/>
        <w:rPr>
          <w:lang w:val="en-US"/>
        </w:rPr>
      </w:pPr>
    </w:p>
    <w:p w14:paraId="18454372" w14:textId="77777777" w:rsidR="00250715" w:rsidRPr="00FA1495" w:rsidRDefault="00250715" w:rsidP="00250715">
      <w:pPr>
        <w:tabs>
          <w:tab w:val="left" w:pos="540"/>
          <w:tab w:val="left" w:pos="9540"/>
        </w:tabs>
        <w:spacing w:line="240" w:lineRule="atLeast"/>
        <w:ind w:right="99"/>
        <w:rPr>
          <w:lang w:val="en-US"/>
        </w:rPr>
      </w:pPr>
    </w:p>
    <w:p w14:paraId="34391E8B" w14:textId="77777777" w:rsidR="00250715" w:rsidRPr="00FA1495" w:rsidRDefault="00250715" w:rsidP="00250715">
      <w:pPr>
        <w:tabs>
          <w:tab w:val="left" w:pos="540"/>
          <w:tab w:val="left" w:pos="9540"/>
        </w:tabs>
        <w:spacing w:line="240" w:lineRule="atLeast"/>
        <w:ind w:right="99"/>
        <w:rPr>
          <w:lang w:val="en-US"/>
        </w:rPr>
      </w:pPr>
      <w:r w:rsidRPr="00FA1495">
        <w:rPr>
          <w:lang w:val="en-US"/>
        </w:rPr>
        <w:t xml:space="preserve">KPMG </w:t>
      </w:r>
      <w:proofErr w:type="spellStart"/>
      <w:r w:rsidRPr="00FA1495">
        <w:rPr>
          <w:lang w:val="en-US"/>
        </w:rPr>
        <w:t>Phoomchai</w:t>
      </w:r>
      <w:proofErr w:type="spellEnd"/>
      <w:r w:rsidRPr="00FA1495">
        <w:rPr>
          <w:lang w:val="en-US"/>
        </w:rPr>
        <w:t xml:space="preserve"> Audit Ltd.</w:t>
      </w:r>
    </w:p>
    <w:p w14:paraId="0E5581D5" w14:textId="77777777" w:rsidR="00250715" w:rsidRPr="00FA1495" w:rsidRDefault="00250715" w:rsidP="00250715">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FA1495">
            <w:rPr>
              <w:lang w:val="en-US"/>
            </w:rPr>
            <w:t>Bangkok</w:t>
          </w:r>
        </w:smartTag>
      </w:smartTag>
      <w:r w:rsidRPr="00FA1495">
        <w:rPr>
          <w:lang w:val="en-US"/>
        </w:rPr>
        <w:t xml:space="preserve"> </w:t>
      </w:r>
    </w:p>
    <w:p w14:paraId="016278DD" w14:textId="77777777" w:rsidR="0080432B" w:rsidRPr="00FA1495" w:rsidRDefault="00363117" w:rsidP="00250715">
      <w:pPr>
        <w:tabs>
          <w:tab w:val="left" w:pos="540"/>
          <w:tab w:val="left" w:pos="9540"/>
        </w:tabs>
        <w:spacing w:line="240" w:lineRule="atLeast"/>
        <w:ind w:right="99"/>
        <w:rPr>
          <w:rStyle w:val="Emphasis"/>
          <w:rFonts w:cs="Cordia New"/>
          <w:i w:val="0"/>
          <w:iCs w:val="0"/>
          <w:cs/>
          <w:lang w:val="en-US" w:bidi="th-TH"/>
        </w:rPr>
      </w:pPr>
      <w:r>
        <w:rPr>
          <w:rFonts w:cs="Cordia New"/>
          <w:lang w:val="en-US" w:bidi="th-TH"/>
        </w:rPr>
        <w:t>13</w:t>
      </w:r>
      <w:r w:rsidR="00250715">
        <w:rPr>
          <w:rFonts w:cs="Cordia New"/>
          <w:lang w:val="en-US" w:bidi="th-TH"/>
        </w:rPr>
        <w:t xml:space="preserve"> </w:t>
      </w:r>
      <w:r w:rsidR="00250715">
        <w:rPr>
          <w:lang w:val="en-US" w:bidi="th-TH"/>
        </w:rPr>
        <w:t>August</w:t>
      </w:r>
      <w:r w:rsidR="0080432B">
        <w:rPr>
          <w:rFonts w:cs="Cordia New"/>
          <w:lang w:val="en-US" w:bidi="th-TH"/>
        </w:rPr>
        <w:t xml:space="preserve"> 2020</w:t>
      </w:r>
    </w:p>
    <w:p w14:paraId="39C35767" w14:textId="77777777" w:rsidR="0080432B" w:rsidRPr="0080432B" w:rsidRDefault="0080432B" w:rsidP="001D21AA">
      <w:pPr>
        <w:spacing w:line="240" w:lineRule="atLeast"/>
        <w:rPr>
          <w:lang w:val="en-US"/>
        </w:rPr>
      </w:pPr>
    </w:p>
    <w:sectPr w:rsidR="0080432B" w:rsidRPr="0080432B" w:rsidSect="00CD0011">
      <w:headerReference w:type="default" r:id="rId16"/>
      <w:footerReference w:type="first" r:id="rId17"/>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1D7BE" w14:textId="77777777" w:rsidR="00B8664C" w:rsidRDefault="00B8664C">
      <w:r>
        <w:separator/>
      </w:r>
    </w:p>
  </w:endnote>
  <w:endnote w:type="continuationSeparator" w:id="0">
    <w:p w14:paraId="3AD66EEC" w14:textId="77777777" w:rsidR="00B8664C" w:rsidRDefault="00B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1D1FD" w14:textId="77777777" w:rsidR="007D5F63" w:rsidRDefault="007D5F63"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2D190FB" w14:textId="77777777" w:rsidR="007D5F63" w:rsidRDefault="007D5F63"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B1FD" w14:textId="77777777" w:rsidR="007D5F63" w:rsidRPr="007C40DD" w:rsidRDefault="007D5F63" w:rsidP="00303244">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11ABE" w14:textId="77777777" w:rsidR="007D5F63" w:rsidRPr="00836171" w:rsidRDefault="007D5F63" w:rsidP="00844429">
    <w:pPr>
      <w:pStyle w:val="Footer"/>
      <w:framePr w:wrap="around" w:vAnchor="text" w:hAnchor="margin" w:xAlign="center" w:y="1"/>
      <w:rPr>
        <w:rStyle w:val="PageNumber"/>
        <w:szCs w:val="22"/>
      </w:rPr>
    </w:pPr>
    <w:r w:rsidRPr="00836171">
      <w:rPr>
        <w:rStyle w:val="PageNumber"/>
        <w:szCs w:val="22"/>
      </w:rPr>
      <w:fldChar w:fldCharType="begin"/>
    </w:r>
    <w:r w:rsidRPr="00836171">
      <w:rPr>
        <w:rStyle w:val="PageNumber"/>
        <w:szCs w:val="22"/>
      </w:rPr>
      <w:instrText xml:space="preserve">PAGE  </w:instrText>
    </w:r>
    <w:r w:rsidRPr="00836171">
      <w:rPr>
        <w:rStyle w:val="PageNumber"/>
        <w:szCs w:val="22"/>
      </w:rPr>
      <w:fldChar w:fldCharType="separate"/>
    </w:r>
    <w:r>
      <w:rPr>
        <w:rStyle w:val="PageNumber"/>
        <w:noProof/>
        <w:szCs w:val="22"/>
      </w:rPr>
      <w:t>23</w:t>
    </w:r>
    <w:r w:rsidRPr="00836171">
      <w:rPr>
        <w:rStyle w:val="PageNumber"/>
        <w:szCs w:val="22"/>
      </w:rPr>
      <w:fldChar w:fldCharType="end"/>
    </w:r>
  </w:p>
  <w:p w14:paraId="0CFBBFC5" w14:textId="77777777" w:rsidR="007D5F63" w:rsidRPr="00402552" w:rsidRDefault="007D5F63" w:rsidP="00402552">
    <w:pPr>
      <w:pStyle w:val="Footer"/>
      <w:rPr>
        <w:i/>
        <w:iCs/>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AC753" w14:textId="77777777" w:rsidR="007D5F63" w:rsidRPr="00B54476" w:rsidRDefault="007D5F63">
    <w:pPr>
      <w:pStyle w:val="Footer"/>
      <w:jc w:val="center"/>
      <w:rPr>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717710988"/>
      <w:docPartObj>
        <w:docPartGallery w:val="Page Numbers (Bottom of Page)"/>
        <w:docPartUnique/>
      </w:docPartObj>
    </w:sdtPr>
    <w:sdtEndPr>
      <w:rPr>
        <w:noProof/>
      </w:rPr>
    </w:sdtEndPr>
    <w:sdtContent>
      <w:p w14:paraId="7888A9A2" w14:textId="2C292B15" w:rsidR="00CD0011" w:rsidRPr="00CD0011" w:rsidRDefault="00CD0011" w:rsidP="00CD0011">
        <w:pPr>
          <w:pStyle w:val="Footer"/>
          <w:jc w:val="center"/>
          <w:rPr>
            <w:sz w:val="22"/>
            <w:szCs w:val="22"/>
          </w:rPr>
        </w:pPr>
        <w:r w:rsidRPr="00CD0011">
          <w:rPr>
            <w:sz w:val="22"/>
            <w:szCs w:val="22"/>
          </w:rPr>
          <w:fldChar w:fldCharType="begin"/>
        </w:r>
        <w:r w:rsidRPr="00CD0011">
          <w:rPr>
            <w:sz w:val="22"/>
            <w:szCs w:val="22"/>
          </w:rPr>
          <w:instrText xml:space="preserve"> PAGE   \* MERGEFORMAT </w:instrText>
        </w:r>
        <w:r w:rsidRPr="00CD0011">
          <w:rPr>
            <w:sz w:val="22"/>
            <w:szCs w:val="22"/>
          </w:rPr>
          <w:fldChar w:fldCharType="separate"/>
        </w:r>
        <w:r w:rsidR="0005604E">
          <w:rPr>
            <w:noProof/>
            <w:sz w:val="22"/>
            <w:szCs w:val="22"/>
          </w:rPr>
          <w:t>2</w:t>
        </w:r>
        <w:r w:rsidRPr="00CD0011">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067A7" w14:textId="77777777" w:rsidR="00B8664C" w:rsidRDefault="00B8664C">
      <w:r>
        <w:separator/>
      </w:r>
    </w:p>
  </w:footnote>
  <w:footnote w:type="continuationSeparator" w:id="0">
    <w:p w14:paraId="383DBEA7" w14:textId="77777777" w:rsidR="00B8664C" w:rsidRDefault="00B86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8208C" w14:textId="77777777" w:rsidR="007D5F63" w:rsidRPr="00544758" w:rsidRDefault="007D5F63"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1C557E97" w14:textId="77777777" w:rsidR="007D5F63" w:rsidRPr="00544758" w:rsidRDefault="007D5F63" w:rsidP="00544758">
    <w:pPr>
      <w:pStyle w:val="acctmainheading"/>
      <w:tabs>
        <w:tab w:val="left" w:pos="7810"/>
      </w:tabs>
      <w:spacing w:after="0" w:line="240" w:lineRule="atLeast"/>
      <w:rPr>
        <w:szCs w:val="28"/>
      </w:rPr>
    </w:pPr>
    <w:r w:rsidRPr="00544758">
      <w:rPr>
        <w:szCs w:val="28"/>
      </w:rPr>
      <w:t>(Formerly Nation Broadcasting Corporation Limited)</w:t>
    </w:r>
  </w:p>
  <w:p w14:paraId="16E637A2" w14:textId="77777777" w:rsidR="007D5F63" w:rsidRPr="0093722D" w:rsidRDefault="007D5F63" w:rsidP="004306A0">
    <w:pPr>
      <w:pStyle w:val="acctmainheading"/>
      <w:spacing w:after="0" w:line="240" w:lineRule="atLeast"/>
      <w:rPr>
        <w:sz w:val="24"/>
        <w:szCs w:val="24"/>
      </w:rPr>
    </w:pPr>
    <w:r w:rsidRPr="0093722D">
      <w:rPr>
        <w:sz w:val="24"/>
        <w:szCs w:val="24"/>
      </w:rPr>
      <w:t>Notes to the financial statements</w:t>
    </w:r>
  </w:p>
  <w:p w14:paraId="18F0EDFD" w14:textId="77777777" w:rsidR="007D5F63" w:rsidRDefault="007D5F63"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6DE6B5DC" w14:textId="77777777" w:rsidR="007D5F63" w:rsidRDefault="007D5F63" w:rsidP="004306A0">
    <w:pPr>
      <w:pStyle w:val="acctmainheading"/>
      <w:spacing w:after="0" w:line="240" w:lineRule="atLeast"/>
      <w:rPr>
        <w:rFonts w:cs="Angsana New"/>
        <w:sz w:val="24"/>
        <w:szCs w:val="24"/>
        <w:lang w:bidi="th-TH"/>
      </w:rPr>
    </w:pPr>
  </w:p>
  <w:p w14:paraId="46DBA68B" w14:textId="77777777" w:rsidR="007D5F63" w:rsidRPr="007C40DD" w:rsidRDefault="007D5F63"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E26FE" w14:textId="77777777" w:rsidR="007D5F63" w:rsidRDefault="007D5F63" w:rsidP="007C40DD">
    <w:pPr>
      <w:pStyle w:val="Header"/>
      <w:spacing w:line="240" w:lineRule="atLeast"/>
      <w:jc w:val="left"/>
      <w:rPr>
        <w:rFonts w:cs="Angsana New"/>
        <w:sz w:val="22"/>
        <w:szCs w:val="22"/>
        <w:lang w:val="en-US" w:bidi="th-TH"/>
      </w:rPr>
    </w:pPr>
  </w:p>
  <w:p w14:paraId="606AC66C" w14:textId="77777777" w:rsidR="007D5F63" w:rsidRDefault="007D5F63" w:rsidP="007C40DD">
    <w:pPr>
      <w:pStyle w:val="Header"/>
      <w:spacing w:line="240" w:lineRule="atLeast"/>
      <w:jc w:val="left"/>
      <w:rPr>
        <w:rFonts w:cs="Angsana New"/>
        <w:sz w:val="22"/>
        <w:szCs w:val="22"/>
        <w:lang w:val="en-US" w:bidi="th-TH"/>
      </w:rPr>
    </w:pPr>
  </w:p>
  <w:p w14:paraId="7B4B09A7" w14:textId="77777777" w:rsidR="007D5F63" w:rsidRDefault="007D5F63" w:rsidP="007C40DD">
    <w:pPr>
      <w:pStyle w:val="Header"/>
      <w:spacing w:line="240" w:lineRule="atLeast"/>
      <w:jc w:val="left"/>
      <w:rPr>
        <w:rFonts w:cs="Angsana New"/>
        <w:sz w:val="22"/>
        <w:szCs w:val="22"/>
        <w:lang w:val="en-US" w:bidi="th-TH"/>
      </w:rPr>
    </w:pPr>
  </w:p>
  <w:p w14:paraId="08BE4581" w14:textId="77777777" w:rsidR="007D5F63" w:rsidRPr="00A260EA" w:rsidRDefault="007D5F63"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75901" w14:textId="77777777" w:rsidR="007D5F63" w:rsidRPr="007A2A66" w:rsidRDefault="007D5F63"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14:paraId="6E2E2180" w14:textId="77777777" w:rsidR="007D5F63" w:rsidRPr="007A2A66" w:rsidRDefault="007D5F63" w:rsidP="002774BA">
    <w:pPr>
      <w:pStyle w:val="acctmainheading"/>
      <w:spacing w:after="0" w:line="240" w:lineRule="atLeast"/>
      <w:rPr>
        <w:sz w:val="24"/>
        <w:szCs w:val="24"/>
      </w:rPr>
    </w:pPr>
    <w:r w:rsidRPr="007A2A66">
      <w:rPr>
        <w:sz w:val="24"/>
        <w:szCs w:val="24"/>
      </w:rPr>
      <w:t xml:space="preserve">Notes to the </w:t>
    </w:r>
    <w:r w:rsidRPr="007A2A66">
      <w:rPr>
        <w:rFonts w:cs="Angsana New"/>
        <w:sz w:val="24"/>
        <w:szCs w:val="24"/>
        <w:lang w:val="en-US" w:bidi="th-TH"/>
      </w:rPr>
      <w:t xml:space="preserve">interim </w:t>
    </w:r>
    <w:r w:rsidRPr="007A2A66">
      <w:rPr>
        <w:sz w:val="24"/>
        <w:szCs w:val="24"/>
      </w:rPr>
      <w:t>financial statements</w:t>
    </w:r>
  </w:p>
  <w:p w14:paraId="7AC816CB" w14:textId="77777777" w:rsidR="007D5F63" w:rsidRPr="007A2A66" w:rsidRDefault="007D5F63" w:rsidP="002774BA">
    <w:pPr>
      <w:pStyle w:val="acctmainheading"/>
      <w:spacing w:after="0" w:line="240" w:lineRule="atLeast"/>
      <w:rPr>
        <w:sz w:val="24"/>
        <w:szCs w:val="24"/>
      </w:rPr>
    </w:pPr>
    <w:r w:rsidRPr="007A2A66">
      <w:rPr>
        <w:sz w:val="24"/>
        <w:szCs w:val="24"/>
      </w:rPr>
      <w:t>For the three-month period ended 31 March 2019 (Unaudited but reviewed)</w:t>
    </w:r>
  </w:p>
  <w:p w14:paraId="691F6E24" w14:textId="77777777" w:rsidR="007D5F63" w:rsidRDefault="007D5F63" w:rsidP="002774BA">
    <w:pPr>
      <w:pStyle w:val="acctmainheading"/>
      <w:spacing w:after="0" w:line="240" w:lineRule="atLeast"/>
      <w:rPr>
        <w:rFonts w:cs="Angsana New"/>
        <w:sz w:val="24"/>
        <w:szCs w:val="24"/>
        <w:lang w:bidi="th-TH"/>
      </w:rPr>
    </w:pPr>
  </w:p>
  <w:p w14:paraId="75D159C7" w14:textId="77777777" w:rsidR="007D5F63" w:rsidRPr="004E5A16" w:rsidRDefault="007D5F63" w:rsidP="002774B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826D4" w14:textId="77777777" w:rsidR="007D5F63" w:rsidRDefault="007D5F63" w:rsidP="00B54476">
    <w:pPr>
      <w:pStyle w:val="acctmainheading"/>
      <w:spacing w:after="0" w:line="240" w:lineRule="atLeast"/>
      <w:rPr>
        <w:rFonts w:cs="Angsana New"/>
        <w:sz w:val="24"/>
        <w:szCs w:val="24"/>
        <w:lang w:bidi="th-TH"/>
      </w:rPr>
    </w:pPr>
  </w:p>
  <w:p w14:paraId="06C66E22" w14:textId="77777777" w:rsidR="007D5F63" w:rsidRDefault="007D5F63" w:rsidP="00B54476">
    <w:pPr>
      <w:pStyle w:val="acctmainheading"/>
      <w:spacing w:after="0" w:line="240" w:lineRule="atLeast"/>
      <w:rPr>
        <w:rFonts w:cs="Angsana New"/>
        <w:sz w:val="24"/>
        <w:szCs w:val="24"/>
        <w:lang w:bidi="th-TH"/>
      </w:rPr>
    </w:pPr>
  </w:p>
  <w:p w14:paraId="057BBD09" w14:textId="77777777" w:rsidR="007D5F63" w:rsidRPr="004E5A16" w:rsidRDefault="007D5F63" w:rsidP="00B54476">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8EBC4" w14:textId="77777777" w:rsidR="007D5F63" w:rsidRPr="00867487" w:rsidRDefault="007D5F63"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4B5981A3" w14:textId="77777777" w:rsidR="007D5F63" w:rsidRPr="00054AA9" w:rsidRDefault="007D5F63"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43CF3656" w14:textId="77777777" w:rsidR="007D5F63" w:rsidRPr="00054AA9" w:rsidRDefault="007D5F63" w:rsidP="000108C5">
    <w:pPr>
      <w:pStyle w:val="acctmainheading"/>
      <w:tabs>
        <w:tab w:val="left" w:pos="7810"/>
      </w:tabs>
      <w:spacing w:after="0" w:line="240" w:lineRule="atLeast"/>
      <w:ind w:right="-90"/>
      <w:rPr>
        <w:sz w:val="22"/>
        <w:szCs w:val="22"/>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w:t>
    </w:r>
    <w:r w:rsidRPr="00054AA9">
      <w:rPr>
        <w:sz w:val="24"/>
        <w:szCs w:val="24"/>
      </w:rPr>
      <w:t>20</w:t>
    </w:r>
    <w:r>
      <w:rPr>
        <w:sz w:val="24"/>
        <w:szCs w:val="24"/>
      </w:rPr>
      <w:t>20</w:t>
    </w:r>
    <w:r w:rsidRPr="00054AA9">
      <w:rPr>
        <w:sz w:val="24"/>
        <w:szCs w:val="24"/>
      </w:rPr>
      <w:t xml:space="preserve"> (Unaudite</w:t>
    </w:r>
    <w:r>
      <w:rPr>
        <w:sz w:val="24"/>
        <w:szCs w:val="24"/>
      </w:rPr>
      <w:t>d</w:t>
    </w:r>
    <w:r w:rsidRPr="00054AA9">
      <w:rPr>
        <w:sz w:val="24"/>
        <w:szCs w:val="24"/>
      </w:rPr>
      <w:t>)</w:t>
    </w:r>
  </w:p>
  <w:p w14:paraId="7F646AAA" w14:textId="77777777" w:rsidR="007D5F63" w:rsidRDefault="007D5F63" w:rsidP="00826ED4">
    <w:pPr>
      <w:pStyle w:val="acctmainheading"/>
      <w:spacing w:after="0" w:line="240" w:lineRule="atLeast"/>
      <w:rPr>
        <w:rFonts w:cs="Angsana New"/>
        <w:sz w:val="24"/>
        <w:szCs w:val="24"/>
        <w:lang w:bidi="th-TH"/>
      </w:rPr>
    </w:pPr>
  </w:p>
  <w:p w14:paraId="4A5CEB67" w14:textId="77777777" w:rsidR="007D5F63" w:rsidRPr="004E5A16" w:rsidRDefault="007D5F63"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23">
    <w:nsid w:val="696E6F70"/>
    <w:multiLevelType w:val="hybridMultilevel"/>
    <w:tmpl w:val="C8108E74"/>
    <w:lvl w:ilvl="0" w:tplc="2A242622">
      <w:start w:val="34"/>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6">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10"/>
  </w:num>
  <w:num w:numId="4">
    <w:abstractNumId w:val="28"/>
  </w:num>
  <w:num w:numId="5">
    <w:abstractNumId w:val="9"/>
  </w:num>
  <w:num w:numId="6">
    <w:abstractNumId w:val="29"/>
  </w:num>
  <w:num w:numId="7">
    <w:abstractNumId w:val="27"/>
  </w:num>
  <w:num w:numId="8">
    <w:abstractNumId w:val="14"/>
  </w:num>
  <w:num w:numId="9">
    <w:abstractNumId w:val="21"/>
  </w:num>
  <w:num w:numId="10">
    <w:abstractNumId w:val="0"/>
  </w:num>
  <w:num w:numId="11">
    <w:abstractNumId w:val="17"/>
  </w:num>
  <w:num w:numId="12">
    <w:abstractNumId w:val="3"/>
  </w:num>
  <w:num w:numId="13">
    <w:abstractNumId w:val="27"/>
  </w:num>
  <w:num w:numId="14">
    <w:abstractNumId w:val="19"/>
  </w:num>
  <w:num w:numId="15">
    <w:abstractNumId w:val="15"/>
  </w:num>
  <w:num w:numId="16">
    <w:abstractNumId w:val="11"/>
  </w:num>
  <w:num w:numId="17">
    <w:abstractNumId w:val="12"/>
  </w:num>
  <w:num w:numId="18">
    <w:abstractNumId w:val="18"/>
  </w:num>
  <w:num w:numId="19">
    <w:abstractNumId w:val="22"/>
  </w:num>
  <w:num w:numId="20">
    <w:abstractNumId w:val="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lvlOverride w:ilvl="2"/>
    <w:lvlOverride w:ilvl="3"/>
    <w:lvlOverride w:ilvl="4"/>
    <w:lvlOverride w:ilvl="5"/>
    <w:lvlOverride w:ilvl="6"/>
    <w:lvlOverride w:ilvl="7"/>
    <w:lvlOverride w:ilvl="8"/>
  </w:num>
  <w:num w:numId="24">
    <w:abstractNumId w:val="6"/>
  </w:num>
  <w:num w:numId="25">
    <w:abstractNumId w:val="20"/>
  </w:num>
  <w:num w:numId="26">
    <w:abstractNumId w:val="30"/>
  </w:num>
  <w:num w:numId="27">
    <w:abstractNumId w:val="31"/>
  </w:num>
  <w:num w:numId="28">
    <w:abstractNumId w:val="4"/>
  </w:num>
  <w:num w:numId="29">
    <w:abstractNumId w:val="5"/>
  </w:num>
  <w:num w:numId="30">
    <w:abstractNumId w:val="13"/>
  </w:num>
  <w:num w:numId="31">
    <w:abstractNumId w:val="16"/>
  </w:num>
  <w:num w:numId="32">
    <w:abstractNumId w:val="7"/>
  </w:num>
  <w:num w:numId="33">
    <w:abstractNumId w:val="26"/>
  </w:num>
  <w:num w:numId="34">
    <w:abstractNumId w:val="24"/>
  </w:num>
  <w:num w:numId="35">
    <w:abstractNumId w:val="30"/>
    <w:lvlOverride w:ilvl="0">
      <w:startOverride w:val="1"/>
    </w:lvlOverride>
    <w:lvlOverride w:ilvl="1"/>
    <w:lvlOverride w:ilvl="2"/>
    <w:lvlOverride w:ilvl="3"/>
    <w:lvlOverride w:ilvl="4"/>
    <w:lvlOverride w:ilvl="5"/>
    <w:lvlOverride w:ilvl="6"/>
    <w:lvlOverride w:ilvl="7"/>
    <w:lvlOverride w:ilvl="8"/>
  </w:num>
  <w:num w:numId="3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1435"/>
    <w:rsid w:val="000018D5"/>
    <w:rsid w:val="0000217C"/>
    <w:rsid w:val="00002B34"/>
    <w:rsid w:val="00002EA2"/>
    <w:rsid w:val="00002F56"/>
    <w:rsid w:val="00003FFF"/>
    <w:rsid w:val="0000408F"/>
    <w:rsid w:val="000046FA"/>
    <w:rsid w:val="000048CB"/>
    <w:rsid w:val="00004907"/>
    <w:rsid w:val="00005078"/>
    <w:rsid w:val="00005797"/>
    <w:rsid w:val="0000597B"/>
    <w:rsid w:val="0000631D"/>
    <w:rsid w:val="000066D1"/>
    <w:rsid w:val="00006AF4"/>
    <w:rsid w:val="00006C83"/>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0B9A"/>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AB1"/>
    <w:rsid w:val="00027CC7"/>
    <w:rsid w:val="0003041B"/>
    <w:rsid w:val="00030984"/>
    <w:rsid w:val="000316E4"/>
    <w:rsid w:val="0003180A"/>
    <w:rsid w:val="00031C84"/>
    <w:rsid w:val="00031D23"/>
    <w:rsid w:val="0003209C"/>
    <w:rsid w:val="00032871"/>
    <w:rsid w:val="000329C1"/>
    <w:rsid w:val="00032D61"/>
    <w:rsid w:val="000332D0"/>
    <w:rsid w:val="00033B2C"/>
    <w:rsid w:val="00033CEB"/>
    <w:rsid w:val="00033E95"/>
    <w:rsid w:val="00034248"/>
    <w:rsid w:val="00034545"/>
    <w:rsid w:val="00034AF9"/>
    <w:rsid w:val="00035FCC"/>
    <w:rsid w:val="000367D7"/>
    <w:rsid w:val="00036C9B"/>
    <w:rsid w:val="00036FC1"/>
    <w:rsid w:val="00037060"/>
    <w:rsid w:val="0003746A"/>
    <w:rsid w:val="0003781E"/>
    <w:rsid w:val="00037DE0"/>
    <w:rsid w:val="000408A2"/>
    <w:rsid w:val="00040C97"/>
    <w:rsid w:val="00040FE0"/>
    <w:rsid w:val="000412B5"/>
    <w:rsid w:val="00041939"/>
    <w:rsid w:val="00041AFD"/>
    <w:rsid w:val="00041B3A"/>
    <w:rsid w:val="00041C39"/>
    <w:rsid w:val="00041F8A"/>
    <w:rsid w:val="0004220C"/>
    <w:rsid w:val="00042323"/>
    <w:rsid w:val="00042CE5"/>
    <w:rsid w:val="000435E9"/>
    <w:rsid w:val="00043746"/>
    <w:rsid w:val="00043B51"/>
    <w:rsid w:val="00043C6F"/>
    <w:rsid w:val="00043CD6"/>
    <w:rsid w:val="00043FA8"/>
    <w:rsid w:val="00044082"/>
    <w:rsid w:val="00044464"/>
    <w:rsid w:val="00044662"/>
    <w:rsid w:val="00044A7D"/>
    <w:rsid w:val="00044D7E"/>
    <w:rsid w:val="000453B4"/>
    <w:rsid w:val="00045DBE"/>
    <w:rsid w:val="000460B1"/>
    <w:rsid w:val="00046845"/>
    <w:rsid w:val="000468A3"/>
    <w:rsid w:val="00046CC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DB0"/>
    <w:rsid w:val="00055F33"/>
    <w:rsid w:val="00055FCC"/>
    <w:rsid w:val="0005604E"/>
    <w:rsid w:val="000565BA"/>
    <w:rsid w:val="00056776"/>
    <w:rsid w:val="000570F0"/>
    <w:rsid w:val="000574BF"/>
    <w:rsid w:val="00057850"/>
    <w:rsid w:val="000578B6"/>
    <w:rsid w:val="00060E45"/>
    <w:rsid w:val="000611D7"/>
    <w:rsid w:val="000613E0"/>
    <w:rsid w:val="000619A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3FB6"/>
    <w:rsid w:val="000846AD"/>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7C5"/>
    <w:rsid w:val="00096B69"/>
    <w:rsid w:val="00096D0F"/>
    <w:rsid w:val="000975FA"/>
    <w:rsid w:val="000979A2"/>
    <w:rsid w:val="00097BE1"/>
    <w:rsid w:val="000A02DA"/>
    <w:rsid w:val="000A0AE1"/>
    <w:rsid w:val="000A1107"/>
    <w:rsid w:val="000A139A"/>
    <w:rsid w:val="000A1B01"/>
    <w:rsid w:val="000A1CED"/>
    <w:rsid w:val="000A2BA7"/>
    <w:rsid w:val="000A356C"/>
    <w:rsid w:val="000A45CC"/>
    <w:rsid w:val="000A4851"/>
    <w:rsid w:val="000A506B"/>
    <w:rsid w:val="000A50D3"/>
    <w:rsid w:val="000A5EF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3AA"/>
    <w:rsid w:val="000B558C"/>
    <w:rsid w:val="000B7D3D"/>
    <w:rsid w:val="000B7F24"/>
    <w:rsid w:val="000C0271"/>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6735"/>
    <w:rsid w:val="000C6C01"/>
    <w:rsid w:val="000C72F3"/>
    <w:rsid w:val="000C753C"/>
    <w:rsid w:val="000C7592"/>
    <w:rsid w:val="000C7B8C"/>
    <w:rsid w:val="000C7BED"/>
    <w:rsid w:val="000D0654"/>
    <w:rsid w:val="000D0DD9"/>
    <w:rsid w:val="000D1458"/>
    <w:rsid w:val="000D15C6"/>
    <w:rsid w:val="000D358D"/>
    <w:rsid w:val="000D3628"/>
    <w:rsid w:val="000D3F19"/>
    <w:rsid w:val="000D3FD5"/>
    <w:rsid w:val="000D3FD7"/>
    <w:rsid w:val="000D4238"/>
    <w:rsid w:val="000D590B"/>
    <w:rsid w:val="000D6304"/>
    <w:rsid w:val="000D6A14"/>
    <w:rsid w:val="000D6D59"/>
    <w:rsid w:val="000D6EC4"/>
    <w:rsid w:val="000D7051"/>
    <w:rsid w:val="000E01BC"/>
    <w:rsid w:val="000E0706"/>
    <w:rsid w:val="000E094B"/>
    <w:rsid w:val="000E0E35"/>
    <w:rsid w:val="000E1365"/>
    <w:rsid w:val="000E143E"/>
    <w:rsid w:val="000E2C8B"/>
    <w:rsid w:val="000E3818"/>
    <w:rsid w:val="000E3983"/>
    <w:rsid w:val="000E3F60"/>
    <w:rsid w:val="000E4772"/>
    <w:rsid w:val="000E4AAA"/>
    <w:rsid w:val="000E615D"/>
    <w:rsid w:val="000E61E0"/>
    <w:rsid w:val="000E6368"/>
    <w:rsid w:val="000E7DB3"/>
    <w:rsid w:val="000F0698"/>
    <w:rsid w:val="000F1829"/>
    <w:rsid w:val="000F1BEE"/>
    <w:rsid w:val="000F2343"/>
    <w:rsid w:val="000F2445"/>
    <w:rsid w:val="000F3F43"/>
    <w:rsid w:val="000F4527"/>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DF9"/>
    <w:rsid w:val="001034EE"/>
    <w:rsid w:val="0010351E"/>
    <w:rsid w:val="00103908"/>
    <w:rsid w:val="00103D84"/>
    <w:rsid w:val="0010403F"/>
    <w:rsid w:val="00104939"/>
    <w:rsid w:val="00104A69"/>
    <w:rsid w:val="00105028"/>
    <w:rsid w:val="00105D1F"/>
    <w:rsid w:val="00106D32"/>
    <w:rsid w:val="00106D8B"/>
    <w:rsid w:val="001075C2"/>
    <w:rsid w:val="00107940"/>
    <w:rsid w:val="00107D2C"/>
    <w:rsid w:val="00107F69"/>
    <w:rsid w:val="00110315"/>
    <w:rsid w:val="00110562"/>
    <w:rsid w:val="00110D11"/>
    <w:rsid w:val="00110FAA"/>
    <w:rsid w:val="001116AD"/>
    <w:rsid w:val="00111C62"/>
    <w:rsid w:val="001120E0"/>
    <w:rsid w:val="0011261D"/>
    <w:rsid w:val="00112F3C"/>
    <w:rsid w:val="00113033"/>
    <w:rsid w:val="00113286"/>
    <w:rsid w:val="001133AB"/>
    <w:rsid w:val="00113534"/>
    <w:rsid w:val="0011392B"/>
    <w:rsid w:val="001139BE"/>
    <w:rsid w:val="00114331"/>
    <w:rsid w:val="0011504A"/>
    <w:rsid w:val="00115655"/>
    <w:rsid w:val="001156FE"/>
    <w:rsid w:val="00115949"/>
    <w:rsid w:val="00115D45"/>
    <w:rsid w:val="00115D53"/>
    <w:rsid w:val="001166EA"/>
    <w:rsid w:val="0011692B"/>
    <w:rsid w:val="00116B25"/>
    <w:rsid w:val="00116E94"/>
    <w:rsid w:val="001176A1"/>
    <w:rsid w:val="00117716"/>
    <w:rsid w:val="001179CA"/>
    <w:rsid w:val="00117A88"/>
    <w:rsid w:val="001202F0"/>
    <w:rsid w:val="0012054C"/>
    <w:rsid w:val="00120A39"/>
    <w:rsid w:val="001210B0"/>
    <w:rsid w:val="00121287"/>
    <w:rsid w:val="00121454"/>
    <w:rsid w:val="00121CF0"/>
    <w:rsid w:val="00121CFD"/>
    <w:rsid w:val="00121D0B"/>
    <w:rsid w:val="00121D98"/>
    <w:rsid w:val="001227C2"/>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288B"/>
    <w:rsid w:val="00132BB0"/>
    <w:rsid w:val="00132BEE"/>
    <w:rsid w:val="00132FF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40933"/>
    <w:rsid w:val="00140AE7"/>
    <w:rsid w:val="00140D62"/>
    <w:rsid w:val="00140E6C"/>
    <w:rsid w:val="00141148"/>
    <w:rsid w:val="001419B9"/>
    <w:rsid w:val="00141F51"/>
    <w:rsid w:val="001424CC"/>
    <w:rsid w:val="001429A1"/>
    <w:rsid w:val="00142DEE"/>
    <w:rsid w:val="0014345E"/>
    <w:rsid w:val="00143F7E"/>
    <w:rsid w:val="00144281"/>
    <w:rsid w:val="001444F1"/>
    <w:rsid w:val="00144A07"/>
    <w:rsid w:val="00144B9C"/>
    <w:rsid w:val="00144B9F"/>
    <w:rsid w:val="00144D44"/>
    <w:rsid w:val="0014506D"/>
    <w:rsid w:val="0014569A"/>
    <w:rsid w:val="0014578D"/>
    <w:rsid w:val="0014582E"/>
    <w:rsid w:val="00145D3E"/>
    <w:rsid w:val="00145DD5"/>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C04"/>
    <w:rsid w:val="00152D72"/>
    <w:rsid w:val="001533F7"/>
    <w:rsid w:val="001534E7"/>
    <w:rsid w:val="00153773"/>
    <w:rsid w:val="001538EF"/>
    <w:rsid w:val="001541F4"/>
    <w:rsid w:val="00154577"/>
    <w:rsid w:val="0015484A"/>
    <w:rsid w:val="00154BE5"/>
    <w:rsid w:val="00155007"/>
    <w:rsid w:val="00155647"/>
    <w:rsid w:val="001557AC"/>
    <w:rsid w:val="00155DEC"/>
    <w:rsid w:val="001568A5"/>
    <w:rsid w:val="00156B90"/>
    <w:rsid w:val="00156C98"/>
    <w:rsid w:val="00157383"/>
    <w:rsid w:val="00157AF1"/>
    <w:rsid w:val="00157B37"/>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EE5"/>
    <w:rsid w:val="00164308"/>
    <w:rsid w:val="001645CE"/>
    <w:rsid w:val="00164B95"/>
    <w:rsid w:val="00165FB3"/>
    <w:rsid w:val="0016645B"/>
    <w:rsid w:val="001668F6"/>
    <w:rsid w:val="00166A94"/>
    <w:rsid w:val="001674A1"/>
    <w:rsid w:val="001675E1"/>
    <w:rsid w:val="00170AC4"/>
    <w:rsid w:val="00170B08"/>
    <w:rsid w:val="00170ED7"/>
    <w:rsid w:val="0017135B"/>
    <w:rsid w:val="00172F89"/>
    <w:rsid w:val="001731DA"/>
    <w:rsid w:val="0017354F"/>
    <w:rsid w:val="00173578"/>
    <w:rsid w:val="0017376F"/>
    <w:rsid w:val="00173938"/>
    <w:rsid w:val="00173A84"/>
    <w:rsid w:val="00173CEA"/>
    <w:rsid w:val="0017418A"/>
    <w:rsid w:val="00174203"/>
    <w:rsid w:val="00174481"/>
    <w:rsid w:val="001753B8"/>
    <w:rsid w:val="0017602B"/>
    <w:rsid w:val="00176207"/>
    <w:rsid w:val="0017643E"/>
    <w:rsid w:val="0017648A"/>
    <w:rsid w:val="00176862"/>
    <w:rsid w:val="00177211"/>
    <w:rsid w:val="0017787E"/>
    <w:rsid w:val="001801EA"/>
    <w:rsid w:val="00180959"/>
    <w:rsid w:val="001809D1"/>
    <w:rsid w:val="00180B85"/>
    <w:rsid w:val="001811A6"/>
    <w:rsid w:val="00181AF2"/>
    <w:rsid w:val="00182829"/>
    <w:rsid w:val="00182B36"/>
    <w:rsid w:val="001836BC"/>
    <w:rsid w:val="00184B00"/>
    <w:rsid w:val="00184CE8"/>
    <w:rsid w:val="0018533C"/>
    <w:rsid w:val="001853AB"/>
    <w:rsid w:val="00185990"/>
    <w:rsid w:val="00185C64"/>
    <w:rsid w:val="0018632D"/>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31C0"/>
    <w:rsid w:val="001A3358"/>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BC5"/>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124C"/>
    <w:rsid w:val="001C19AF"/>
    <w:rsid w:val="001C1B78"/>
    <w:rsid w:val="001C1D28"/>
    <w:rsid w:val="001C1D45"/>
    <w:rsid w:val="001C234D"/>
    <w:rsid w:val="001C2621"/>
    <w:rsid w:val="001C2CD4"/>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DB6"/>
    <w:rsid w:val="001D4324"/>
    <w:rsid w:val="001D4871"/>
    <w:rsid w:val="001D4F61"/>
    <w:rsid w:val="001D51E7"/>
    <w:rsid w:val="001D5966"/>
    <w:rsid w:val="001D5D19"/>
    <w:rsid w:val="001D60BD"/>
    <w:rsid w:val="001D73BE"/>
    <w:rsid w:val="001D7744"/>
    <w:rsid w:val="001D7E3A"/>
    <w:rsid w:val="001D7EEF"/>
    <w:rsid w:val="001E039E"/>
    <w:rsid w:val="001E10D6"/>
    <w:rsid w:val="001E1829"/>
    <w:rsid w:val="001E1B70"/>
    <w:rsid w:val="001E1DCA"/>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3B60"/>
    <w:rsid w:val="001F3D87"/>
    <w:rsid w:val="001F3FCB"/>
    <w:rsid w:val="001F44B7"/>
    <w:rsid w:val="001F483E"/>
    <w:rsid w:val="001F4901"/>
    <w:rsid w:val="001F4D3F"/>
    <w:rsid w:val="001F512D"/>
    <w:rsid w:val="001F525E"/>
    <w:rsid w:val="001F6456"/>
    <w:rsid w:val="001F64EC"/>
    <w:rsid w:val="001F65AB"/>
    <w:rsid w:val="001F69CC"/>
    <w:rsid w:val="001F6A85"/>
    <w:rsid w:val="001F78E5"/>
    <w:rsid w:val="001F7C6C"/>
    <w:rsid w:val="002002E0"/>
    <w:rsid w:val="002013E9"/>
    <w:rsid w:val="00201E73"/>
    <w:rsid w:val="00202B74"/>
    <w:rsid w:val="002030F2"/>
    <w:rsid w:val="00203526"/>
    <w:rsid w:val="00203602"/>
    <w:rsid w:val="002045D1"/>
    <w:rsid w:val="00204D46"/>
    <w:rsid w:val="00204DA3"/>
    <w:rsid w:val="00204DB1"/>
    <w:rsid w:val="00204DCE"/>
    <w:rsid w:val="00205A75"/>
    <w:rsid w:val="00205FCF"/>
    <w:rsid w:val="002068D8"/>
    <w:rsid w:val="002073BF"/>
    <w:rsid w:val="002077C1"/>
    <w:rsid w:val="002104DB"/>
    <w:rsid w:val="0021160F"/>
    <w:rsid w:val="002117A2"/>
    <w:rsid w:val="00211FAA"/>
    <w:rsid w:val="002121EB"/>
    <w:rsid w:val="002123BC"/>
    <w:rsid w:val="00212FE6"/>
    <w:rsid w:val="0021430E"/>
    <w:rsid w:val="00214914"/>
    <w:rsid w:val="00214D08"/>
    <w:rsid w:val="00214E2F"/>
    <w:rsid w:val="0021522C"/>
    <w:rsid w:val="00215258"/>
    <w:rsid w:val="00215398"/>
    <w:rsid w:val="00215984"/>
    <w:rsid w:val="0021652B"/>
    <w:rsid w:val="00217780"/>
    <w:rsid w:val="00217CCB"/>
    <w:rsid w:val="0022044E"/>
    <w:rsid w:val="00220DB6"/>
    <w:rsid w:val="00222077"/>
    <w:rsid w:val="002227B2"/>
    <w:rsid w:val="00222A7F"/>
    <w:rsid w:val="00222BBC"/>
    <w:rsid w:val="00222E1F"/>
    <w:rsid w:val="00223EEA"/>
    <w:rsid w:val="00224694"/>
    <w:rsid w:val="002248AB"/>
    <w:rsid w:val="00224937"/>
    <w:rsid w:val="00224D06"/>
    <w:rsid w:val="00224E38"/>
    <w:rsid w:val="002251AB"/>
    <w:rsid w:val="00225A5D"/>
    <w:rsid w:val="00225A8B"/>
    <w:rsid w:val="00225C08"/>
    <w:rsid w:val="00225D57"/>
    <w:rsid w:val="00226308"/>
    <w:rsid w:val="002264A6"/>
    <w:rsid w:val="0022669F"/>
    <w:rsid w:val="002272D5"/>
    <w:rsid w:val="00227665"/>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F3F"/>
    <w:rsid w:val="00232424"/>
    <w:rsid w:val="00232D9D"/>
    <w:rsid w:val="002330E9"/>
    <w:rsid w:val="00233723"/>
    <w:rsid w:val="00233B98"/>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D4A"/>
    <w:rsid w:val="00244DCD"/>
    <w:rsid w:val="002450AC"/>
    <w:rsid w:val="00245C11"/>
    <w:rsid w:val="00246E6A"/>
    <w:rsid w:val="00247B29"/>
    <w:rsid w:val="0025010C"/>
    <w:rsid w:val="00250715"/>
    <w:rsid w:val="002510B6"/>
    <w:rsid w:val="00251224"/>
    <w:rsid w:val="002513DA"/>
    <w:rsid w:val="00251B7B"/>
    <w:rsid w:val="00251C1C"/>
    <w:rsid w:val="00251E93"/>
    <w:rsid w:val="002521D6"/>
    <w:rsid w:val="002524AF"/>
    <w:rsid w:val="00253611"/>
    <w:rsid w:val="00253688"/>
    <w:rsid w:val="00253693"/>
    <w:rsid w:val="00253F85"/>
    <w:rsid w:val="002556D8"/>
    <w:rsid w:val="00255A11"/>
    <w:rsid w:val="00255FBE"/>
    <w:rsid w:val="002560CF"/>
    <w:rsid w:val="00257C8E"/>
    <w:rsid w:val="00257EAD"/>
    <w:rsid w:val="002607BA"/>
    <w:rsid w:val="00260A9A"/>
    <w:rsid w:val="00260EDD"/>
    <w:rsid w:val="00260FDF"/>
    <w:rsid w:val="00261397"/>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709"/>
    <w:rsid w:val="00270B81"/>
    <w:rsid w:val="00270ECC"/>
    <w:rsid w:val="002713EE"/>
    <w:rsid w:val="00271DD3"/>
    <w:rsid w:val="00271F4D"/>
    <w:rsid w:val="00271FB2"/>
    <w:rsid w:val="00272089"/>
    <w:rsid w:val="00272304"/>
    <w:rsid w:val="0027289F"/>
    <w:rsid w:val="00272C41"/>
    <w:rsid w:val="00273409"/>
    <w:rsid w:val="002739EA"/>
    <w:rsid w:val="002746A3"/>
    <w:rsid w:val="00274C75"/>
    <w:rsid w:val="00275083"/>
    <w:rsid w:val="002752FF"/>
    <w:rsid w:val="002755AF"/>
    <w:rsid w:val="00275769"/>
    <w:rsid w:val="00275827"/>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329"/>
    <w:rsid w:val="0028444E"/>
    <w:rsid w:val="0028454E"/>
    <w:rsid w:val="002846E4"/>
    <w:rsid w:val="002847AF"/>
    <w:rsid w:val="00285648"/>
    <w:rsid w:val="00285984"/>
    <w:rsid w:val="00285DE7"/>
    <w:rsid w:val="0028690D"/>
    <w:rsid w:val="0028728A"/>
    <w:rsid w:val="00287BE9"/>
    <w:rsid w:val="00287CCA"/>
    <w:rsid w:val="00291531"/>
    <w:rsid w:val="002918FE"/>
    <w:rsid w:val="00291A65"/>
    <w:rsid w:val="00291FDE"/>
    <w:rsid w:val="002927C8"/>
    <w:rsid w:val="00292881"/>
    <w:rsid w:val="00292C94"/>
    <w:rsid w:val="00292CC1"/>
    <w:rsid w:val="002932CE"/>
    <w:rsid w:val="00293A28"/>
    <w:rsid w:val="00293DD4"/>
    <w:rsid w:val="00293F2E"/>
    <w:rsid w:val="002944B8"/>
    <w:rsid w:val="002947B9"/>
    <w:rsid w:val="00294E5E"/>
    <w:rsid w:val="00295937"/>
    <w:rsid w:val="002959FD"/>
    <w:rsid w:val="00295B13"/>
    <w:rsid w:val="00295F78"/>
    <w:rsid w:val="00296245"/>
    <w:rsid w:val="00296C0C"/>
    <w:rsid w:val="00297033"/>
    <w:rsid w:val="0029708F"/>
    <w:rsid w:val="00297DEB"/>
    <w:rsid w:val="00297EEC"/>
    <w:rsid w:val="002A00C3"/>
    <w:rsid w:val="002A02D6"/>
    <w:rsid w:val="002A0906"/>
    <w:rsid w:val="002A0CA4"/>
    <w:rsid w:val="002A18F0"/>
    <w:rsid w:val="002A195E"/>
    <w:rsid w:val="002A1EE6"/>
    <w:rsid w:val="002A3A19"/>
    <w:rsid w:val="002A3CEA"/>
    <w:rsid w:val="002A3D68"/>
    <w:rsid w:val="002A40FC"/>
    <w:rsid w:val="002A5F7C"/>
    <w:rsid w:val="002A610D"/>
    <w:rsid w:val="002A6DB0"/>
    <w:rsid w:val="002A7417"/>
    <w:rsid w:val="002A75DD"/>
    <w:rsid w:val="002A76C7"/>
    <w:rsid w:val="002A7709"/>
    <w:rsid w:val="002A7835"/>
    <w:rsid w:val="002A795E"/>
    <w:rsid w:val="002B0B2D"/>
    <w:rsid w:val="002B0E07"/>
    <w:rsid w:val="002B137A"/>
    <w:rsid w:val="002B18D3"/>
    <w:rsid w:val="002B1A41"/>
    <w:rsid w:val="002B2461"/>
    <w:rsid w:val="002B37EE"/>
    <w:rsid w:val="002B3B6A"/>
    <w:rsid w:val="002B4060"/>
    <w:rsid w:val="002B40A4"/>
    <w:rsid w:val="002B42C8"/>
    <w:rsid w:val="002B576C"/>
    <w:rsid w:val="002B5898"/>
    <w:rsid w:val="002B690F"/>
    <w:rsid w:val="002B75DB"/>
    <w:rsid w:val="002B7C35"/>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822"/>
    <w:rsid w:val="002D3DF4"/>
    <w:rsid w:val="002D4633"/>
    <w:rsid w:val="002D4752"/>
    <w:rsid w:val="002D4791"/>
    <w:rsid w:val="002D4ADC"/>
    <w:rsid w:val="002D4CC4"/>
    <w:rsid w:val="002D4F9C"/>
    <w:rsid w:val="002D5927"/>
    <w:rsid w:val="002D5C47"/>
    <w:rsid w:val="002D66CC"/>
    <w:rsid w:val="002D72C9"/>
    <w:rsid w:val="002D76BE"/>
    <w:rsid w:val="002D7B93"/>
    <w:rsid w:val="002D7FA9"/>
    <w:rsid w:val="002E0207"/>
    <w:rsid w:val="002E042B"/>
    <w:rsid w:val="002E079D"/>
    <w:rsid w:val="002E0FDB"/>
    <w:rsid w:val="002E172D"/>
    <w:rsid w:val="002E1E6D"/>
    <w:rsid w:val="002E1EB5"/>
    <w:rsid w:val="002E2042"/>
    <w:rsid w:val="002E2DD5"/>
    <w:rsid w:val="002E324E"/>
    <w:rsid w:val="002E3523"/>
    <w:rsid w:val="002E387A"/>
    <w:rsid w:val="002E3C0E"/>
    <w:rsid w:val="002E42A1"/>
    <w:rsid w:val="002E439A"/>
    <w:rsid w:val="002E4C5D"/>
    <w:rsid w:val="002E4FB8"/>
    <w:rsid w:val="002E55EB"/>
    <w:rsid w:val="002E661D"/>
    <w:rsid w:val="002E6E36"/>
    <w:rsid w:val="002E6EE5"/>
    <w:rsid w:val="002F019A"/>
    <w:rsid w:val="002F08C7"/>
    <w:rsid w:val="002F0DE9"/>
    <w:rsid w:val="002F14DB"/>
    <w:rsid w:val="002F1621"/>
    <w:rsid w:val="002F2049"/>
    <w:rsid w:val="002F24A1"/>
    <w:rsid w:val="002F2642"/>
    <w:rsid w:val="002F327B"/>
    <w:rsid w:val="002F38CC"/>
    <w:rsid w:val="002F3A36"/>
    <w:rsid w:val="002F3C11"/>
    <w:rsid w:val="002F3ED6"/>
    <w:rsid w:val="002F48E2"/>
    <w:rsid w:val="002F4DA1"/>
    <w:rsid w:val="002F5919"/>
    <w:rsid w:val="002F5EA4"/>
    <w:rsid w:val="002F6064"/>
    <w:rsid w:val="002F60FC"/>
    <w:rsid w:val="002F738B"/>
    <w:rsid w:val="002F7FEC"/>
    <w:rsid w:val="002F7FFC"/>
    <w:rsid w:val="003001B0"/>
    <w:rsid w:val="0030095B"/>
    <w:rsid w:val="00300966"/>
    <w:rsid w:val="00300C5D"/>
    <w:rsid w:val="00300F09"/>
    <w:rsid w:val="003011D4"/>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D73"/>
    <w:rsid w:val="00310DDB"/>
    <w:rsid w:val="003112F5"/>
    <w:rsid w:val="003113E9"/>
    <w:rsid w:val="003114CB"/>
    <w:rsid w:val="00311B4E"/>
    <w:rsid w:val="00311E9C"/>
    <w:rsid w:val="00311EC7"/>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7D9"/>
    <w:rsid w:val="00320AF9"/>
    <w:rsid w:val="00320C65"/>
    <w:rsid w:val="003211A8"/>
    <w:rsid w:val="00321864"/>
    <w:rsid w:val="003218FE"/>
    <w:rsid w:val="0032253A"/>
    <w:rsid w:val="00322BF6"/>
    <w:rsid w:val="00323767"/>
    <w:rsid w:val="003239B0"/>
    <w:rsid w:val="00323A39"/>
    <w:rsid w:val="00323B88"/>
    <w:rsid w:val="00323CA1"/>
    <w:rsid w:val="00324194"/>
    <w:rsid w:val="003253EB"/>
    <w:rsid w:val="00325690"/>
    <w:rsid w:val="00325D6F"/>
    <w:rsid w:val="00326B54"/>
    <w:rsid w:val="0032713F"/>
    <w:rsid w:val="003274D8"/>
    <w:rsid w:val="00327B1D"/>
    <w:rsid w:val="00327EA2"/>
    <w:rsid w:val="00330B49"/>
    <w:rsid w:val="0033120D"/>
    <w:rsid w:val="00332622"/>
    <w:rsid w:val="00332BD0"/>
    <w:rsid w:val="00332C06"/>
    <w:rsid w:val="00332DBF"/>
    <w:rsid w:val="003333A7"/>
    <w:rsid w:val="00333716"/>
    <w:rsid w:val="0033393E"/>
    <w:rsid w:val="00334618"/>
    <w:rsid w:val="00334C9F"/>
    <w:rsid w:val="0033584D"/>
    <w:rsid w:val="00335874"/>
    <w:rsid w:val="00335AFE"/>
    <w:rsid w:val="00336045"/>
    <w:rsid w:val="003360DE"/>
    <w:rsid w:val="00336444"/>
    <w:rsid w:val="0033659E"/>
    <w:rsid w:val="00337B3F"/>
    <w:rsid w:val="00337F25"/>
    <w:rsid w:val="003401DD"/>
    <w:rsid w:val="00340FCB"/>
    <w:rsid w:val="00341455"/>
    <w:rsid w:val="003417F1"/>
    <w:rsid w:val="0034194D"/>
    <w:rsid w:val="00341D45"/>
    <w:rsid w:val="0034281A"/>
    <w:rsid w:val="00343013"/>
    <w:rsid w:val="00344797"/>
    <w:rsid w:val="00344A72"/>
    <w:rsid w:val="00344C7A"/>
    <w:rsid w:val="00345096"/>
    <w:rsid w:val="00346C0B"/>
    <w:rsid w:val="00346DE0"/>
    <w:rsid w:val="003477E5"/>
    <w:rsid w:val="00347F84"/>
    <w:rsid w:val="00350CDE"/>
    <w:rsid w:val="00350D6D"/>
    <w:rsid w:val="00351CE5"/>
    <w:rsid w:val="00352860"/>
    <w:rsid w:val="00353322"/>
    <w:rsid w:val="00353DEF"/>
    <w:rsid w:val="0035498C"/>
    <w:rsid w:val="00354B01"/>
    <w:rsid w:val="003553DA"/>
    <w:rsid w:val="00355797"/>
    <w:rsid w:val="00355866"/>
    <w:rsid w:val="00355A01"/>
    <w:rsid w:val="00356143"/>
    <w:rsid w:val="00356278"/>
    <w:rsid w:val="0035640C"/>
    <w:rsid w:val="00356EE5"/>
    <w:rsid w:val="0035770E"/>
    <w:rsid w:val="00357FFD"/>
    <w:rsid w:val="00360A06"/>
    <w:rsid w:val="00360D20"/>
    <w:rsid w:val="0036128C"/>
    <w:rsid w:val="00361504"/>
    <w:rsid w:val="00361BFD"/>
    <w:rsid w:val="0036286F"/>
    <w:rsid w:val="00362B7F"/>
    <w:rsid w:val="00363117"/>
    <w:rsid w:val="00363A71"/>
    <w:rsid w:val="003643B0"/>
    <w:rsid w:val="00364997"/>
    <w:rsid w:val="00364E2E"/>
    <w:rsid w:val="003654E3"/>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460"/>
    <w:rsid w:val="00376883"/>
    <w:rsid w:val="003768FD"/>
    <w:rsid w:val="00376FFC"/>
    <w:rsid w:val="003771D5"/>
    <w:rsid w:val="00377459"/>
    <w:rsid w:val="00377585"/>
    <w:rsid w:val="0037790A"/>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4582"/>
    <w:rsid w:val="003952FA"/>
    <w:rsid w:val="0039554B"/>
    <w:rsid w:val="00395830"/>
    <w:rsid w:val="00395965"/>
    <w:rsid w:val="0039698E"/>
    <w:rsid w:val="00397201"/>
    <w:rsid w:val="003979FB"/>
    <w:rsid w:val="00397DAA"/>
    <w:rsid w:val="003A0E6D"/>
    <w:rsid w:val="003A1575"/>
    <w:rsid w:val="003A1929"/>
    <w:rsid w:val="003A26D5"/>
    <w:rsid w:val="003A27E3"/>
    <w:rsid w:val="003A292A"/>
    <w:rsid w:val="003A2CC5"/>
    <w:rsid w:val="003A423A"/>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C5D"/>
    <w:rsid w:val="003E201C"/>
    <w:rsid w:val="003E253F"/>
    <w:rsid w:val="003E283B"/>
    <w:rsid w:val="003E296C"/>
    <w:rsid w:val="003E2D0E"/>
    <w:rsid w:val="003E2EE7"/>
    <w:rsid w:val="003E3031"/>
    <w:rsid w:val="003E333C"/>
    <w:rsid w:val="003E51F6"/>
    <w:rsid w:val="003E5217"/>
    <w:rsid w:val="003E526D"/>
    <w:rsid w:val="003E5286"/>
    <w:rsid w:val="003E5C76"/>
    <w:rsid w:val="003E6C71"/>
    <w:rsid w:val="003E740B"/>
    <w:rsid w:val="003E741C"/>
    <w:rsid w:val="003E7590"/>
    <w:rsid w:val="003E7AD1"/>
    <w:rsid w:val="003E7AE1"/>
    <w:rsid w:val="003F0473"/>
    <w:rsid w:val="003F06D8"/>
    <w:rsid w:val="003F0870"/>
    <w:rsid w:val="003F098C"/>
    <w:rsid w:val="003F1429"/>
    <w:rsid w:val="003F1E79"/>
    <w:rsid w:val="003F1E8D"/>
    <w:rsid w:val="003F210C"/>
    <w:rsid w:val="003F2DA9"/>
    <w:rsid w:val="003F2EC2"/>
    <w:rsid w:val="003F3AEE"/>
    <w:rsid w:val="003F3F49"/>
    <w:rsid w:val="003F4458"/>
    <w:rsid w:val="003F4BEE"/>
    <w:rsid w:val="003F4D25"/>
    <w:rsid w:val="003F4EEE"/>
    <w:rsid w:val="003F5C26"/>
    <w:rsid w:val="003F631A"/>
    <w:rsid w:val="003F671D"/>
    <w:rsid w:val="003F68B7"/>
    <w:rsid w:val="003F7074"/>
    <w:rsid w:val="003F77BE"/>
    <w:rsid w:val="004001DC"/>
    <w:rsid w:val="004005F7"/>
    <w:rsid w:val="00400863"/>
    <w:rsid w:val="00400E17"/>
    <w:rsid w:val="00401102"/>
    <w:rsid w:val="0040113D"/>
    <w:rsid w:val="00401797"/>
    <w:rsid w:val="00401B00"/>
    <w:rsid w:val="00401E62"/>
    <w:rsid w:val="00401F3A"/>
    <w:rsid w:val="00402552"/>
    <w:rsid w:val="00402671"/>
    <w:rsid w:val="0040280F"/>
    <w:rsid w:val="00402CCE"/>
    <w:rsid w:val="00402D92"/>
    <w:rsid w:val="00403281"/>
    <w:rsid w:val="004032DA"/>
    <w:rsid w:val="004034FC"/>
    <w:rsid w:val="00403531"/>
    <w:rsid w:val="00403BB6"/>
    <w:rsid w:val="004040D5"/>
    <w:rsid w:val="0040472F"/>
    <w:rsid w:val="00404958"/>
    <w:rsid w:val="004050D0"/>
    <w:rsid w:val="00405AE9"/>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6295"/>
    <w:rsid w:val="00416655"/>
    <w:rsid w:val="00416FBE"/>
    <w:rsid w:val="0041713B"/>
    <w:rsid w:val="00417307"/>
    <w:rsid w:val="00420B55"/>
    <w:rsid w:val="00421012"/>
    <w:rsid w:val="00421559"/>
    <w:rsid w:val="004216EF"/>
    <w:rsid w:val="00421B86"/>
    <w:rsid w:val="00421F64"/>
    <w:rsid w:val="004223D2"/>
    <w:rsid w:val="0042346D"/>
    <w:rsid w:val="004236B2"/>
    <w:rsid w:val="00424213"/>
    <w:rsid w:val="0042502A"/>
    <w:rsid w:val="0042570D"/>
    <w:rsid w:val="00425EE1"/>
    <w:rsid w:val="004261DB"/>
    <w:rsid w:val="00426553"/>
    <w:rsid w:val="00426904"/>
    <w:rsid w:val="00426AE0"/>
    <w:rsid w:val="00427048"/>
    <w:rsid w:val="0042709E"/>
    <w:rsid w:val="00427A60"/>
    <w:rsid w:val="00427AD2"/>
    <w:rsid w:val="0043059F"/>
    <w:rsid w:val="004306A0"/>
    <w:rsid w:val="00430764"/>
    <w:rsid w:val="00430C32"/>
    <w:rsid w:val="00431027"/>
    <w:rsid w:val="00431A95"/>
    <w:rsid w:val="00432024"/>
    <w:rsid w:val="00432F3B"/>
    <w:rsid w:val="0043334C"/>
    <w:rsid w:val="004334C9"/>
    <w:rsid w:val="00433849"/>
    <w:rsid w:val="00434442"/>
    <w:rsid w:val="00434586"/>
    <w:rsid w:val="00434B87"/>
    <w:rsid w:val="00434E34"/>
    <w:rsid w:val="0043556B"/>
    <w:rsid w:val="004358E4"/>
    <w:rsid w:val="00435A8D"/>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CD1"/>
    <w:rsid w:val="004431D4"/>
    <w:rsid w:val="004435D2"/>
    <w:rsid w:val="00443920"/>
    <w:rsid w:val="00443ED4"/>
    <w:rsid w:val="00444D58"/>
    <w:rsid w:val="00444E06"/>
    <w:rsid w:val="00445056"/>
    <w:rsid w:val="00445061"/>
    <w:rsid w:val="0044550A"/>
    <w:rsid w:val="0044573C"/>
    <w:rsid w:val="00445B6A"/>
    <w:rsid w:val="00446482"/>
    <w:rsid w:val="00446B30"/>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506E"/>
    <w:rsid w:val="0045541C"/>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2E3D"/>
    <w:rsid w:val="00463D47"/>
    <w:rsid w:val="00463DE0"/>
    <w:rsid w:val="00463E03"/>
    <w:rsid w:val="0046405B"/>
    <w:rsid w:val="004645C5"/>
    <w:rsid w:val="00464619"/>
    <w:rsid w:val="00464760"/>
    <w:rsid w:val="004649AE"/>
    <w:rsid w:val="004650AF"/>
    <w:rsid w:val="00465E3E"/>
    <w:rsid w:val="0046643A"/>
    <w:rsid w:val="00466623"/>
    <w:rsid w:val="00466999"/>
    <w:rsid w:val="00466A34"/>
    <w:rsid w:val="00466D99"/>
    <w:rsid w:val="00467351"/>
    <w:rsid w:val="00467976"/>
    <w:rsid w:val="00467DD1"/>
    <w:rsid w:val="00470281"/>
    <w:rsid w:val="0047128F"/>
    <w:rsid w:val="004712EE"/>
    <w:rsid w:val="00471C67"/>
    <w:rsid w:val="00471E9C"/>
    <w:rsid w:val="00472BCA"/>
    <w:rsid w:val="00472D39"/>
    <w:rsid w:val="00472EDF"/>
    <w:rsid w:val="004730C0"/>
    <w:rsid w:val="00473501"/>
    <w:rsid w:val="00473AAD"/>
    <w:rsid w:val="0047409D"/>
    <w:rsid w:val="0047532C"/>
    <w:rsid w:val="0047590D"/>
    <w:rsid w:val="00476104"/>
    <w:rsid w:val="00476409"/>
    <w:rsid w:val="00476609"/>
    <w:rsid w:val="004769E3"/>
    <w:rsid w:val="004779CB"/>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F1"/>
    <w:rsid w:val="00494779"/>
    <w:rsid w:val="0049504E"/>
    <w:rsid w:val="00495195"/>
    <w:rsid w:val="004951A4"/>
    <w:rsid w:val="00495499"/>
    <w:rsid w:val="00496EF4"/>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E78"/>
    <w:rsid w:val="004B28BE"/>
    <w:rsid w:val="004B28F3"/>
    <w:rsid w:val="004B2D0B"/>
    <w:rsid w:val="004B330B"/>
    <w:rsid w:val="004B348C"/>
    <w:rsid w:val="004B3A31"/>
    <w:rsid w:val="004B3B76"/>
    <w:rsid w:val="004B3FC8"/>
    <w:rsid w:val="004B467A"/>
    <w:rsid w:val="004B4DBB"/>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73EB"/>
    <w:rsid w:val="004C7649"/>
    <w:rsid w:val="004C7D3B"/>
    <w:rsid w:val="004D03CA"/>
    <w:rsid w:val="004D0AF9"/>
    <w:rsid w:val="004D1EBE"/>
    <w:rsid w:val="004D2492"/>
    <w:rsid w:val="004D2B47"/>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0A5"/>
    <w:rsid w:val="004F01B7"/>
    <w:rsid w:val="004F0825"/>
    <w:rsid w:val="004F0E37"/>
    <w:rsid w:val="004F0F8E"/>
    <w:rsid w:val="004F0FEE"/>
    <w:rsid w:val="004F2138"/>
    <w:rsid w:val="004F2997"/>
    <w:rsid w:val="004F2A52"/>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135D"/>
    <w:rsid w:val="00501D17"/>
    <w:rsid w:val="005025C5"/>
    <w:rsid w:val="00502B66"/>
    <w:rsid w:val="00502E65"/>
    <w:rsid w:val="0050341C"/>
    <w:rsid w:val="00503528"/>
    <w:rsid w:val="00503D4F"/>
    <w:rsid w:val="00503DE4"/>
    <w:rsid w:val="0050489F"/>
    <w:rsid w:val="005052C0"/>
    <w:rsid w:val="00505637"/>
    <w:rsid w:val="00506CB3"/>
    <w:rsid w:val="0050722A"/>
    <w:rsid w:val="0050722B"/>
    <w:rsid w:val="005073B0"/>
    <w:rsid w:val="00507527"/>
    <w:rsid w:val="00507634"/>
    <w:rsid w:val="00507656"/>
    <w:rsid w:val="00507D26"/>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734"/>
    <w:rsid w:val="00514A26"/>
    <w:rsid w:val="00514D69"/>
    <w:rsid w:val="00514E1B"/>
    <w:rsid w:val="005152FA"/>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5986"/>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4C4E"/>
    <w:rsid w:val="005364E2"/>
    <w:rsid w:val="00536CF5"/>
    <w:rsid w:val="00536D22"/>
    <w:rsid w:val="005371D3"/>
    <w:rsid w:val="0053723D"/>
    <w:rsid w:val="00537440"/>
    <w:rsid w:val="005374E1"/>
    <w:rsid w:val="00537893"/>
    <w:rsid w:val="00537A87"/>
    <w:rsid w:val="00537D4D"/>
    <w:rsid w:val="0054013D"/>
    <w:rsid w:val="0054101C"/>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704"/>
    <w:rsid w:val="00546B07"/>
    <w:rsid w:val="00546B1B"/>
    <w:rsid w:val="00546F1C"/>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D43"/>
    <w:rsid w:val="00554E49"/>
    <w:rsid w:val="005550B3"/>
    <w:rsid w:val="00555727"/>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2D3A"/>
    <w:rsid w:val="00563257"/>
    <w:rsid w:val="0056362A"/>
    <w:rsid w:val="00563874"/>
    <w:rsid w:val="00563992"/>
    <w:rsid w:val="00564000"/>
    <w:rsid w:val="00564096"/>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7D0"/>
    <w:rsid w:val="00576C2C"/>
    <w:rsid w:val="00576C6D"/>
    <w:rsid w:val="00576F2D"/>
    <w:rsid w:val="00577C32"/>
    <w:rsid w:val="00577D12"/>
    <w:rsid w:val="00577DA4"/>
    <w:rsid w:val="005801C7"/>
    <w:rsid w:val="00580CD5"/>
    <w:rsid w:val="00580E76"/>
    <w:rsid w:val="0058165A"/>
    <w:rsid w:val="005818B4"/>
    <w:rsid w:val="0058247E"/>
    <w:rsid w:val="00582D28"/>
    <w:rsid w:val="005831E3"/>
    <w:rsid w:val="00584058"/>
    <w:rsid w:val="005841B2"/>
    <w:rsid w:val="0058444A"/>
    <w:rsid w:val="005846E5"/>
    <w:rsid w:val="00584981"/>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194"/>
    <w:rsid w:val="0059763F"/>
    <w:rsid w:val="00597AE9"/>
    <w:rsid w:val="00597D74"/>
    <w:rsid w:val="005A0EEA"/>
    <w:rsid w:val="005A1460"/>
    <w:rsid w:val="005A18E1"/>
    <w:rsid w:val="005A1F33"/>
    <w:rsid w:val="005A20E0"/>
    <w:rsid w:val="005A2471"/>
    <w:rsid w:val="005A2B08"/>
    <w:rsid w:val="005A2C74"/>
    <w:rsid w:val="005A2E95"/>
    <w:rsid w:val="005A2F13"/>
    <w:rsid w:val="005A3424"/>
    <w:rsid w:val="005A408F"/>
    <w:rsid w:val="005A4383"/>
    <w:rsid w:val="005A44C3"/>
    <w:rsid w:val="005A4A1E"/>
    <w:rsid w:val="005A4C78"/>
    <w:rsid w:val="005A4CDA"/>
    <w:rsid w:val="005A5483"/>
    <w:rsid w:val="005A5605"/>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3651"/>
    <w:rsid w:val="005B3B02"/>
    <w:rsid w:val="005B3D76"/>
    <w:rsid w:val="005B3E98"/>
    <w:rsid w:val="005B4361"/>
    <w:rsid w:val="005B5536"/>
    <w:rsid w:val="005B593D"/>
    <w:rsid w:val="005B5A49"/>
    <w:rsid w:val="005B5C41"/>
    <w:rsid w:val="005B5D7F"/>
    <w:rsid w:val="005B5EEB"/>
    <w:rsid w:val="005B5EEF"/>
    <w:rsid w:val="005B6103"/>
    <w:rsid w:val="005B6386"/>
    <w:rsid w:val="005B65D8"/>
    <w:rsid w:val="005B67B4"/>
    <w:rsid w:val="005B7355"/>
    <w:rsid w:val="005B75FA"/>
    <w:rsid w:val="005B7D42"/>
    <w:rsid w:val="005B7D92"/>
    <w:rsid w:val="005C020B"/>
    <w:rsid w:val="005C06D9"/>
    <w:rsid w:val="005C0A03"/>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F01"/>
    <w:rsid w:val="005D0F8C"/>
    <w:rsid w:val="005D1288"/>
    <w:rsid w:val="005D12AD"/>
    <w:rsid w:val="005D132E"/>
    <w:rsid w:val="005D2624"/>
    <w:rsid w:val="005D388A"/>
    <w:rsid w:val="005D40A6"/>
    <w:rsid w:val="005D4222"/>
    <w:rsid w:val="005D422E"/>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3266"/>
    <w:rsid w:val="005E3673"/>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DDD"/>
    <w:rsid w:val="005F1E95"/>
    <w:rsid w:val="005F27A1"/>
    <w:rsid w:val="005F28C8"/>
    <w:rsid w:val="005F2991"/>
    <w:rsid w:val="005F2E5D"/>
    <w:rsid w:val="005F44A1"/>
    <w:rsid w:val="005F45E6"/>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234"/>
    <w:rsid w:val="00603D94"/>
    <w:rsid w:val="0060409B"/>
    <w:rsid w:val="00604611"/>
    <w:rsid w:val="00604777"/>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B3"/>
    <w:rsid w:val="0061278E"/>
    <w:rsid w:val="006127F8"/>
    <w:rsid w:val="00612F2F"/>
    <w:rsid w:val="0061331A"/>
    <w:rsid w:val="0061343A"/>
    <w:rsid w:val="0061380A"/>
    <w:rsid w:val="00613AF0"/>
    <w:rsid w:val="00614433"/>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D9"/>
    <w:rsid w:val="006264E7"/>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F1A"/>
    <w:rsid w:val="0063721B"/>
    <w:rsid w:val="006376BB"/>
    <w:rsid w:val="006379EB"/>
    <w:rsid w:val="00637EDC"/>
    <w:rsid w:val="00640D6F"/>
    <w:rsid w:val="00640F3D"/>
    <w:rsid w:val="00641277"/>
    <w:rsid w:val="0064173A"/>
    <w:rsid w:val="006423CA"/>
    <w:rsid w:val="00642BF9"/>
    <w:rsid w:val="006435E3"/>
    <w:rsid w:val="00643721"/>
    <w:rsid w:val="0064375B"/>
    <w:rsid w:val="006437DF"/>
    <w:rsid w:val="0064477C"/>
    <w:rsid w:val="00644842"/>
    <w:rsid w:val="00644C6B"/>
    <w:rsid w:val="00644DDE"/>
    <w:rsid w:val="00644FE4"/>
    <w:rsid w:val="00645427"/>
    <w:rsid w:val="00645535"/>
    <w:rsid w:val="006457C8"/>
    <w:rsid w:val="00646005"/>
    <w:rsid w:val="00646549"/>
    <w:rsid w:val="0064654F"/>
    <w:rsid w:val="00646706"/>
    <w:rsid w:val="00646CCC"/>
    <w:rsid w:val="00647AD9"/>
    <w:rsid w:val="006503AB"/>
    <w:rsid w:val="00650432"/>
    <w:rsid w:val="00651327"/>
    <w:rsid w:val="00651344"/>
    <w:rsid w:val="006515FE"/>
    <w:rsid w:val="00651D9B"/>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CB0"/>
    <w:rsid w:val="00660F75"/>
    <w:rsid w:val="006621D0"/>
    <w:rsid w:val="00662743"/>
    <w:rsid w:val="00662A75"/>
    <w:rsid w:val="00662E63"/>
    <w:rsid w:val="00663873"/>
    <w:rsid w:val="006639BB"/>
    <w:rsid w:val="00664085"/>
    <w:rsid w:val="00664184"/>
    <w:rsid w:val="00664B70"/>
    <w:rsid w:val="00664BFE"/>
    <w:rsid w:val="00664F44"/>
    <w:rsid w:val="00665155"/>
    <w:rsid w:val="006653CC"/>
    <w:rsid w:val="006658E0"/>
    <w:rsid w:val="00665F2B"/>
    <w:rsid w:val="00665FE8"/>
    <w:rsid w:val="00666533"/>
    <w:rsid w:val="00666EED"/>
    <w:rsid w:val="00667284"/>
    <w:rsid w:val="006675EE"/>
    <w:rsid w:val="0066771C"/>
    <w:rsid w:val="006704AA"/>
    <w:rsid w:val="00670632"/>
    <w:rsid w:val="0067073C"/>
    <w:rsid w:val="00670E30"/>
    <w:rsid w:val="00670F3E"/>
    <w:rsid w:val="00671D98"/>
    <w:rsid w:val="0067245D"/>
    <w:rsid w:val="00672A84"/>
    <w:rsid w:val="00672B15"/>
    <w:rsid w:val="00673028"/>
    <w:rsid w:val="00673138"/>
    <w:rsid w:val="00673600"/>
    <w:rsid w:val="0067414F"/>
    <w:rsid w:val="00675110"/>
    <w:rsid w:val="006752E6"/>
    <w:rsid w:val="00675925"/>
    <w:rsid w:val="00676254"/>
    <w:rsid w:val="00676A07"/>
    <w:rsid w:val="00677458"/>
    <w:rsid w:val="0067769D"/>
    <w:rsid w:val="00677E51"/>
    <w:rsid w:val="0068049F"/>
    <w:rsid w:val="006807F8"/>
    <w:rsid w:val="00681350"/>
    <w:rsid w:val="00681942"/>
    <w:rsid w:val="006819F2"/>
    <w:rsid w:val="00681A89"/>
    <w:rsid w:val="00681B3D"/>
    <w:rsid w:val="00681D16"/>
    <w:rsid w:val="00682221"/>
    <w:rsid w:val="006827AD"/>
    <w:rsid w:val="00682961"/>
    <w:rsid w:val="00682F1A"/>
    <w:rsid w:val="006834C5"/>
    <w:rsid w:val="0068378E"/>
    <w:rsid w:val="00683958"/>
    <w:rsid w:val="0068397A"/>
    <w:rsid w:val="00683ECE"/>
    <w:rsid w:val="00684932"/>
    <w:rsid w:val="00684D7E"/>
    <w:rsid w:val="00685DC2"/>
    <w:rsid w:val="00685E2C"/>
    <w:rsid w:val="006861ED"/>
    <w:rsid w:val="0068628E"/>
    <w:rsid w:val="006867E8"/>
    <w:rsid w:val="006868CE"/>
    <w:rsid w:val="00686B34"/>
    <w:rsid w:val="00686C6C"/>
    <w:rsid w:val="00686D51"/>
    <w:rsid w:val="00686F77"/>
    <w:rsid w:val="0068781C"/>
    <w:rsid w:val="006879CC"/>
    <w:rsid w:val="00687E6A"/>
    <w:rsid w:val="006901C2"/>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915"/>
    <w:rsid w:val="00697B04"/>
    <w:rsid w:val="006A02A8"/>
    <w:rsid w:val="006A09A4"/>
    <w:rsid w:val="006A0A28"/>
    <w:rsid w:val="006A1054"/>
    <w:rsid w:val="006A1079"/>
    <w:rsid w:val="006A11E7"/>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EBB"/>
    <w:rsid w:val="006C0A24"/>
    <w:rsid w:val="006C0EC0"/>
    <w:rsid w:val="006C2025"/>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2C91"/>
    <w:rsid w:val="006D36D1"/>
    <w:rsid w:val="006D387F"/>
    <w:rsid w:val="006D4301"/>
    <w:rsid w:val="006D5011"/>
    <w:rsid w:val="006D5244"/>
    <w:rsid w:val="006D5397"/>
    <w:rsid w:val="006D5464"/>
    <w:rsid w:val="006D581E"/>
    <w:rsid w:val="006D5BC1"/>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AE6"/>
    <w:rsid w:val="006E2CB4"/>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62D"/>
    <w:rsid w:val="006F1825"/>
    <w:rsid w:val="006F23D9"/>
    <w:rsid w:val="006F2E68"/>
    <w:rsid w:val="006F3CB2"/>
    <w:rsid w:val="006F3D6E"/>
    <w:rsid w:val="006F3F80"/>
    <w:rsid w:val="006F4509"/>
    <w:rsid w:val="006F4627"/>
    <w:rsid w:val="006F498F"/>
    <w:rsid w:val="006F4AAD"/>
    <w:rsid w:val="006F4D83"/>
    <w:rsid w:val="006F579A"/>
    <w:rsid w:val="006F57A9"/>
    <w:rsid w:val="006F5A97"/>
    <w:rsid w:val="006F5C9F"/>
    <w:rsid w:val="006F5DF6"/>
    <w:rsid w:val="006F6047"/>
    <w:rsid w:val="006F6DDF"/>
    <w:rsid w:val="006F6E48"/>
    <w:rsid w:val="006F7080"/>
    <w:rsid w:val="006F72C5"/>
    <w:rsid w:val="006F7634"/>
    <w:rsid w:val="006F7E13"/>
    <w:rsid w:val="00700B74"/>
    <w:rsid w:val="00700DE8"/>
    <w:rsid w:val="007016C8"/>
    <w:rsid w:val="0070182B"/>
    <w:rsid w:val="00702499"/>
    <w:rsid w:val="0070280D"/>
    <w:rsid w:val="00702891"/>
    <w:rsid w:val="00702EBF"/>
    <w:rsid w:val="00703288"/>
    <w:rsid w:val="00703C22"/>
    <w:rsid w:val="00703C30"/>
    <w:rsid w:val="00703E1C"/>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62D"/>
    <w:rsid w:val="007139BC"/>
    <w:rsid w:val="00713AE1"/>
    <w:rsid w:val="00713C96"/>
    <w:rsid w:val="00714374"/>
    <w:rsid w:val="00714EFE"/>
    <w:rsid w:val="007151FD"/>
    <w:rsid w:val="00715A66"/>
    <w:rsid w:val="00715A75"/>
    <w:rsid w:val="00716FF2"/>
    <w:rsid w:val="00716FFF"/>
    <w:rsid w:val="00717020"/>
    <w:rsid w:val="00717B69"/>
    <w:rsid w:val="00717D16"/>
    <w:rsid w:val="00720608"/>
    <w:rsid w:val="00720D44"/>
    <w:rsid w:val="00720D50"/>
    <w:rsid w:val="00721059"/>
    <w:rsid w:val="007220B6"/>
    <w:rsid w:val="00722150"/>
    <w:rsid w:val="007224EA"/>
    <w:rsid w:val="00722AD7"/>
    <w:rsid w:val="00722D74"/>
    <w:rsid w:val="00723198"/>
    <w:rsid w:val="007232BE"/>
    <w:rsid w:val="00723A8F"/>
    <w:rsid w:val="00723C9B"/>
    <w:rsid w:val="00723D4B"/>
    <w:rsid w:val="00724072"/>
    <w:rsid w:val="007243F6"/>
    <w:rsid w:val="00724663"/>
    <w:rsid w:val="007250E3"/>
    <w:rsid w:val="00725297"/>
    <w:rsid w:val="00725575"/>
    <w:rsid w:val="007265DD"/>
    <w:rsid w:val="00726670"/>
    <w:rsid w:val="00726707"/>
    <w:rsid w:val="00727B06"/>
    <w:rsid w:val="00727B1C"/>
    <w:rsid w:val="00727CAB"/>
    <w:rsid w:val="00727CB6"/>
    <w:rsid w:val="007304C8"/>
    <w:rsid w:val="00731887"/>
    <w:rsid w:val="00732215"/>
    <w:rsid w:val="00732DB8"/>
    <w:rsid w:val="00732DD1"/>
    <w:rsid w:val="007330B0"/>
    <w:rsid w:val="007331C5"/>
    <w:rsid w:val="007331DE"/>
    <w:rsid w:val="007335CD"/>
    <w:rsid w:val="00734444"/>
    <w:rsid w:val="00734797"/>
    <w:rsid w:val="00734A9B"/>
    <w:rsid w:val="00734F9B"/>
    <w:rsid w:val="0073589B"/>
    <w:rsid w:val="00735AE2"/>
    <w:rsid w:val="00735C42"/>
    <w:rsid w:val="0073604E"/>
    <w:rsid w:val="0073624B"/>
    <w:rsid w:val="0073625C"/>
    <w:rsid w:val="00736BC3"/>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708"/>
    <w:rsid w:val="00755733"/>
    <w:rsid w:val="007559EB"/>
    <w:rsid w:val="00755E7D"/>
    <w:rsid w:val="00755EEF"/>
    <w:rsid w:val="0075723A"/>
    <w:rsid w:val="007576E4"/>
    <w:rsid w:val="00757A21"/>
    <w:rsid w:val="00757DB6"/>
    <w:rsid w:val="0076011D"/>
    <w:rsid w:val="00760730"/>
    <w:rsid w:val="00760782"/>
    <w:rsid w:val="00761125"/>
    <w:rsid w:val="00762092"/>
    <w:rsid w:val="00762452"/>
    <w:rsid w:val="00762C65"/>
    <w:rsid w:val="00762D66"/>
    <w:rsid w:val="00762E9B"/>
    <w:rsid w:val="0076404A"/>
    <w:rsid w:val="00764EA6"/>
    <w:rsid w:val="007653EA"/>
    <w:rsid w:val="00765F5B"/>
    <w:rsid w:val="0076638F"/>
    <w:rsid w:val="007666A5"/>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42"/>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45F9"/>
    <w:rsid w:val="007851C5"/>
    <w:rsid w:val="0078522C"/>
    <w:rsid w:val="007858FE"/>
    <w:rsid w:val="00785971"/>
    <w:rsid w:val="00785D9F"/>
    <w:rsid w:val="00785DE3"/>
    <w:rsid w:val="00786313"/>
    <w:rsid w:val="00786358"/>
    <w:rsid w:val="00786E1B"/>
    <w:rsid w:val="0078717B"/>
    <w:rsid w:val="007874DD"/>
    <w:rsid w:val="0078795C"/>
    <w:rsid w:val="00791327"/>
    <w:rsid w:val="0079169D"/>
    <w:rsid w:val="007917A0"/>
    <w:rsid w:val="00791913"/>
    <w:rsid w:val="00791C34"/>
    <w:rsid w:val="00791E59"/>
    <w:rsid w:val="00791FC0"/>
    <w:rsid w:val="00792E25"/>
    <w:rsid w:val="007930AB"/>
    <w:rsid w:val="00793185"/>
    <w:rsid w:val="0079497C"/>
    <w:rsid w:val="00794FEC"/>
    <w:rsid w:val="0079551C"/>
    <w:rsid w:val="0079563F"/>
    <w:rsid w:val="00795F9D"/>
    <w:rsid w:val="00796ACB"/>
    <w:rsid w:val="00796DD4"/>
    <w:rsid w:val="00797485"/>
    <w:rsid w:val="00797D4F"/>
    <w:rsid w:val="007A00B3"/>
    <w:rsid w:val="007A030A"/>
    <w:rsid w:val="007A04B6"/>
    <w:rsid w:val="007A0723"/>
    <w:rsid w:val="007A0985"/>
    <w:rsid w:val="007A0FA4"/>
    <w:rsid w:val="007A1CB6"/>
    <w:rsid w:val="007A2030"/>
    <w:rsid w:val="007A267E"/>
    <w:rsid w:val="007A2A66"/>
    <w:rsid w:val="007A2BFB"/>
    <w:rsid w:val="007A2C3B"/>
    <w:rsid w:val="007A2D82"/>
    <w:rsid w:val="007A300F"/>
    <w:rsid w:val="007A3ED1"/>
    <w:rsid w:val="007A4050"/>
    <w:rsid w:val="007A43C6"/>
    <w:rsid w:val="007A4473"/>
    <w:rsid w:val="007A4587"/>
    <w:rsid w:val="007A47E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4280"/>
    <w:rsid w:val="007B45A5"/>
    <w:rsid w:val="007B45A7"/>
    <w:rsid w:val="007B48BE"/>
    <w:rsid w:val="007B49E5"/>
    <w:rsid w:val="007B54AE"/>
    <w:rsid w:val="007B64BE"/>
    <w:rsid w:val="007B6899"/>
    <w:rsid w:val="007B68B6"/>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09E5"/>
    <w:rsid w:val="007D1283"/>
    <w:rsid w:val="007D130E"/>
    <w:rsid w:val="007D16CE"/>
    <w:rsid w:val="007D17E6"/>
    <w:rsid w:val="007D1DC7"/>
    <w:rsid w:val="007D25B6"/>
    <w:rsid w:val="007D2F93"/>
    <w:rsid w:val="007D304B"/>
    <w:rsid w:val="007D35BF"/>
    <w:rsid w:val="007D3AEF"/>
    <w:rsid w:val="007D3BC9"/>
    <w:rsid w:val="007D42CE"/>
    <w:rsid w:val="007D42F5"/>
    <w:rsid w:val="007D4903"/>
    <w:rsid w:val="007D4DAB"/>
    <w:rsid w:val="007D5228"/>
    <w:rsid w:val="007D5F63"/>
    <w:rsid w:val="007D6026"/>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5115"/>
    <w:rsid w:val="007E5FD1"/>
    <w:rsid w:val="007E62A4"/>
    <w:rsid w:val="007E6A03"/>
    <w:rsid w:val="007E74FE"/>
    <w:rsid w:val="007E7535"/>
    <w:rsid w:val="007E75C7"/>
    <w:rsid w:val="007E75F0"/>
    <w:rsid w:val="007E7E14"/>
    <w:rsid w:val="007F0595"/>
    <w:rsid w:val="007F0B08"/>
    <w:rsid w:val="007F0BD1"/>
    <w:rsid w:val="007F1322"/>
    <w:rsid w:val="007F1E22"/>
    <w:rsid w:val="007F1F6F"/>
    <w:rsid w:val="007F215D"/>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F07"/>
    <w:rsid w:val="007F7F86"/>
    <w:rsid w:val="0080061E"/>
    <w:rsid w:val="00801171"/>
    <w:rsid w:val="00801473"/>
    <w:rsid w:val="00801D17"/>
    <w:rsid w:val="008020BB"/>
    <w:rsid w:val="008026BC"/>
    <w:rsid w:val="0080289E"/>
    <w:rsid w:val="00802ABD"/>
    <w:rsid w:val="00802ADB"/>
    <w:rsid w:val="00802E5C"/>
    <w:rsid w:val="008033F0"/>
    <w:rsid w:val="008033F2"/>
    <w:rsid w:val="00803B22"/>
    <w:rsid w:val="0080432B"/>
    <w:rsid w:val="00804801"/>
    <w:rsid w:val="00804AF9"/>
    <w:rsid w:val="00804FE9"/>
    <w:rsid w:val="00805760"/>
    <w:rsid w:val="00806B25"/>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74D7"/>
    <w:rsid w:val="008177A7"/>
    <w:rsid w:val="008177D6"/>
    <w:rsid w:val="00817BD4"/>
    <w:rsid w:val="00820499"/>
    <w:rsid w:val="00820E20"/>
    <w:rsid w:val="0082136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20"/>
    <w:rsid w:val="00841D61"/>
    <w:rsid w:val="00841DB1"/>
    <w:rsid w:val="008431C5"/>
    <w:rsid w:val="00843605"/>
    <w:rsid w:val="00843BBA"/>
    <w:rsid w:val="00843FBE"/>
    <w:rsid w:val="00844429"/>
    <w:rsid w:val="008446D7"/>
    <w:rsid w:val="0084522A"/>
    <w:rsid w:val="008452A0"/>
    <w:rsid w:val="00845708"/>
    <w:rsid w:val="008459EA"/>
    <w:rsid w:val="00845D9E"/>
    <w:rsid w:val="00846A52"/>
    <w:rsid w:val="00846CA0"/>
    <w:rsid w:val="00846D4A"/>
    <w:rsid w:val="00846FA1"/>
    <w:rsid w:val="00847183"/>
    <w:rsid w:val="0085099B"/>
    <w:rsid w:val="008509BF"/>
    <w:rsid w:val="00850A15"/>
    <w:rsid w:val="00850A21"/>
    <w:rsid w:val="00850DB5"/>
    <w:rsid w:val="0085112E"/>
    <w:rsid w:val="00851535"/>
    <w:rsid w:val="0085181B"/>
    <w:rsid w:val="008522A2"/>
    <w:rsid w:val="008522CB"/>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0FE"/>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ECA"/>
    <w:rsid w:val="00874904"/>
    <w:rsid w:val="00874D2A"/>
    <w:rsid w:val="00874F76"/>
    <w:rsid w:val="008753C9"/>
    <w:rsid w:val="00880A8F"/>
    <w:rsid w:val="00880B2D"/>
    <w:rsid w:val="00880BE9"/>
    <w:rsid w:val="00880BFF"/>
    <w:rsid w:val="00880CB6"/>
    <w:rsid w:val="00880DE8"/>
    <w:rsid w:val="008814DA"/>
    <w:rsid w:val="008818B4"/>
    <w:rsid w:val="00881988"/>
    <w:rsid w:val="0088252F"/>
    <w:rsid w:val="008829A5"/>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FB5"/>
    <w:rsid w:val="0089394F"/>
    <w:rsid w:val="00893F08"/>
    <w:rsid w:val="00894484"/>
    <w:rsid w:val="008949D7"/>
    <w:rsid w:val="00894AED"/>
    <w:rsid w:val="00895D52"/>
    <w:rsid w:val="00896E44"/>
    <w:rsid w:val="00897753"/>
    <w:rsid w:val="00897EDD"/>
    <w:rsid w:val="008A0CF6"/>
    <w:rsid w:val="008A0D72"/>
    <w:rsid w:val="008A0E29"/>
    <w:rsid w:val="008A0F14"/>
    <w:rsid w:val="008A13FF"/>
    <w:rsid w:val="008A1642"/>
    <w:rsid w:val="008A1BDA"/>
    <w:rsid w:val="008A2C04"/>
    <w:rsid w:val="008A2C0D"/>
    <w:rsid w:val="008A30D2"/>
    <w:rsid w:val="008A32E1"/>
    <w:rsid w:val="008A3D41"/>
    <w:rsid w:val="008A3DF4"/>
    <w:rsid w:val="008A3EFF"/>
    <w:rsid w:val="008A4781"/>
    <w:rsid w:val="008A4AD0"/>
    <w:rsid w:val="008A5341"/>
    <w:rsid w:val="008A5BCC"/>
    <w:rsid w:val="008A6B2A"/>
    <w:rsid w:val="008A6DF8"/>
    <w:rsid w:val="008A7392"/>
    <w:rsid w:val="008A75F0"/>
    <w:rsid w:val="008A788B"/>
    <w:rsid w:val="008B0125"/>
    <w:rsid w:val="008B035E"/>
    <w:rsid w:val="008B111B"/>
    <w:rsid w:val="008B11E0"/>
    <w:rsid w:val="008B133D"/>
    <w:rsid w:val="008B16F0"/>
    <w:rsid w:val="008B1873"/>
    <w:rsid w:val="008B1F2D"/>
    <w:rsid w:val="008B2634"/>
    <w:rsid w:val="008B29F3"/>
    <w:rsid w:val="008B2D8D"/>
    <w:rsid w:val="008B320D"/>
    <w:rsid w:val="008B33BC"/>
    <w:rsid w:val="008B344E"/>
    <w:rsid w:val="008B34A7"/>
    <w:rsid w:val="008B3A7C"/>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546B"/>
    <w:rsid w:val="008C6A3C"/>
    <w:rsid w:val="008C73DF"/>
    <w:rsid w:val="008C77E9"/>
    <w:rsid w:val="008D0A94"/>
    <w:rsid w:val="008D0A9D"/>
    <w:rsid w:val="008D0CB4"/>
    <w:rsid w:val="008D114E"/>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5E9"/>
    <w:rsid w:val="008E1F43"/>
    <w:rsid w:val="008E278B"/>
    <w:rsid w:val="008E2BAD"/>
    <w:rsid w:val="008E2D98"/>
    <w:rsid w:val="008E2FBF"/>
    <w:rsid w:val="008E36A4"/>
    <w:rsid w:val="008E3809"/>
    <w:rsid w:val="008E3AD6"/>
    <w:rsid w:val="008E3BAA"/>
    <w:rsid w:val="008E3F43"/>
    <w:rsid w:val="008E4166"/>
    <w:rsid w:val="008E4246"/>
    <w:rsid w:val="008E436F"/>
    <w:rsid w:val="008E476C"/>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422"/>
    <w:rsid w:val="00905789"/>
    <w:rsid w:val="00906856"/>
    <w:rsid w:val="00906D97"/>
    <w:rsid w:val="009073E2"/>
    <w:rsid w:val="00907616"/>
    <w:rsid w:val="00907FA1"/>
    <w:rsid w:val="00910615"/>
    <w:rsid w:val="009114BB"/>
    <w:rsid w:val="00911A6D"/>
    <w:rsid w:val="00911B3F"/>
    <w:rsid w:val="00911BB1"/>
    <w:rsid w:val="00912D02"/>
    <w:rsid w:val="00912FFD"/>
    <w:rsid w:val="00913139"/>
    <w:rsid w:val="009132A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A20"/>
    <w:rsid w:val="00924B5E"/>
    <w:rsid w:val="0092593A"/>
    <w:rsid w:val="009259FB"/>
    <w:rsid w:val="00925CD5"/>
    <w:rsid w:val="00925DE4"/>
    <w:rsid w:val="00926711"/>
    <w:rsid w:val="00926816"/>
    <w:rsid w:val="009268BB"/>
    <w:rsid w:val="009268D9"/>
    <w:rsid w:val="00927638"/>
    <w:rsid w:val="0093178E"/>
    <w:rsid w:val="00931E6A"/>
    <w:rsid w:val="009322B3"/>
    <w:rsid w:val="0093245B"/>
    <w:rsid w:val="009326E1"/>
    <w:rsid w:val="00932803"/>
    <w:rsid w:val="00932EFA"/>
    <w:rsid w:val="0093305D"/>
    <w:rsid w:val="00933478"/>
    <w:rsid w:val="00933C79"/>
    <w:rsid w:val="0093418B"/>
    <w:rsid w:val="0093459A"/>
    <w:rsid w:val="00934BC5"/>
    <w:rsid w:val="009361F6"/>
    <w:rsid w:val="00936343"/>
    <w:rsid w:val="009364FF"/>
    <w:rsid w:val="00936D3F"/>
    <w:rsid w:val="00936FF2"/>
    <w:rsid w:val="0093722D"/>
    <w:rsid w:val="00937FC4"/>
    <w:rsid w:val="00940075"/>
    <w:rsid w:val="00940BA1"/>
    <w:rsid w:val="00941108"/>
    <w:rsid w:val="00942633"/>
    <w:rsid w:val="00942736"/>
    <w:rsid w:val="009434CA"/>
    <w:rsid w:val="0094380F"/>
    <w:rsid w:val="0094425E"/>
    <w:rsid w:val="00944CD5"/>
    <w:rsid w:val="00944EDA"/>
    <w:rsid w:val="009456C6"/>
    <w:rsid w:val="00945E3F"/>
    <w:rsid w:val="009461DE"/>
    <w:rsid w:val="00946762"/>
    <w:rsid w:val="00946DAD"/>
    <w:rsid w:val="00946DD5"/>
    <w:rsid w:val="00946F0F"/>
    <w:rsid w:val="009473DD"/>
    <w:rsid w:val="009473FE"/>
    <w:rsid w:val="009505D4"/>
    <w:rsid w:val="009506BD"/>
    <w:rsid w:val="00950D57"/>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52"/>
    <w:rsid w:val="00962D96"/>
    <w:rsid w:val="009630C0"/>
    <w:rsid w:val="00963133"/>
    <w:rsid w:val="0096324E"/>
    <w:rsid w:val="009633F1"/>
    <w:rsid w:val="0096395B"/>
    <w:rsid w:val="00964C71"/>
    <w:rsid w:val="0096507A"/>
    <w:rsid w:val="00965497"/>
    <w:rsid w:val="00965A71"/>
    <w:rsid w:val="00965EF6"/>
    <w:rsid w:val="00966081"/>
    <w:rsid w:val="009660D2"/>
    <w:rsid w:val="0096677C"/>
    <w:rsid w:val="00966EAF"/>
    <w:rsid w:val="00967097"/>
    <w:rsid w:val="00967C85"/>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2160"/>
    <w:rsid w:val="009839FB"/>
    <w:rsid w:val="00983F00"/>
    <w:rsid w:val="00984144"/>
    <w:rsid w:val="00985495"/>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14D"/>
    <w:rsid w:val="009955D7"/>
    <w:rsid w:val="009956A6"/>
    <w:rsid w:val="009959A7"/>
    <w:rsid w:val="00996207"/>
    <w:rsid w:val="00996300"/>
    <w:rsid w:val="00996491"/>
    <w:rsid w:val="0099678B"/>
    <w:rsid w:val="00996A46"/>
    <w:rsid w:val="00996B19"/>
    <w:rsid w:val="009978E0"/>
    <w:rsid w:val="0099792F"/>
    <w:rsid w:val="009A03BB"/>
    <w:rsid w:val="009A0AD7"/>
    <w:rsid w:val="009A0EE2"/>
    <w:rsid w:val="009A198B"/>
    <w:rsid w:val="009A19A1"/>
    <w:rsid w:val="009A1B2F"/>
    <w:rsid w:val="009A1FEC"/>
    <w:rsid w:val="009A21C1"/>
    <w:rsid w:val="009A23F4"/>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47DC"/>
    <w:rsid w:val="009B58A4"/>
    <w:rsid w:val="009B5F81"/>
    <w:rsid w:val="009B62C2"/>
    <w:rsid w:val="009B6968"/>
    <w:rsid w:val="009B6BAD"/>
    <w:rsid w:val="009B6C5A"/>
    <w:rsid w:val="009B6EBE"/>
    <w:rsid w:val="009B7342"/>
    <w:rsid w:val="009B7DAA"/>
    <w:rsid w:val="009B7F91"/>
    <w:rsid w:val="009C0586"/>
    <w:rsid w:val="009C0E1B"/>
    <w:rsid w:val="009C102B"/>
    <w:rsid w:val="009C1B4E"/>
    <w:rsid w:val="009C1C43"/>
    <w:rsid w:val="009C1DCB"/>
    <w:rsid w:val="009C2CED"/>
    <w:rsid w:val="009C33FA"/>
    <w:rsid w:val="009C3897"/>
    <w:rsid w:val="009C3A6C"/>
    <w:rsid w:val="009C3AD9"/>
    <w:rsid w:val="009C3C0A"/>
    <w:rsid w:val="009C40D5"/>
    <w:rsid w:val="009C45E9"/>
    <w:rsid w:val="009C4950"/>
    <w:rsid w:val="009C4AAD"/>
    <w:rsid w:val="009C5723"/>
    <w:rsid w:val="009C59E9"/>
    <w:rsid w:val="009C62A7"/>
    <w:rsid w:val="009C6AB2"/>
    <w:rsid w:val="009C71C0"/>
    <w:rsid w:val="009D02D1"/>
    <w:rsid w:val="009D19DD"/>
    <w:rsid w:val="009D1AF5"/>
    <w:rsid w:val="009D2766"/>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420"/>
    <w:rsid w:val="00A02981"/>
    <w:rsid w:val="00A02D1B"/>
    <w:rsid w:val="00A02E1E"/>
    <w:rsid w:val="00A0306B"/>
    <w:rsid w:val="00A03668"/>
    <w:rsid w:val="00A03940"/>
    <w:rsid w:val="00A03C3A"/>
    <w:rsid w:val="00A042A1"/>
    <w:rsid w:val="00A04634"/>
    <w:rsid w:val="00A04725"/>
    <w:rsid w:val="00A05E98"/>
    <w:rsid w:val="00A068B5"/>
    <w:rsid w:val="00A07090"/>
    <w:rsid w:val="00A070AD"/>
    <w:rsid w:val="00A07C3A"/>
    <w:rsid w:val="00A11497"/>
    <w:rsid w:val="00A11FFE"/>
    <w:rsid w:val="00A121AC"/>
    <w:rsid w:val="00A12BAC"/>
    <w:rsid w:val="00A13366"/>
    <w:rsid w:val="00A1339E"/>
    <w:rsid w:val="00A13480"/>
    <w:rsid w:val="00A136EF"/>
    <w:rsid w:val="00A138AE"/>
    <w:rsid w:val="00A14233"/>
    <w:rsid w:val="00A147C7"/>
    <w:rsid w:val="00A14B46"/>
    <w:rsid w:val="00A15A95"/>
    <w:rsid w:val="00A16EEF"/>
    <w:rsid w:val="00A170E2"/>
    <w:rsid w:val="00A20020"/>
    <w:rsid w:val="00A2007A"/>
    <w:rsid w:val="00A2011C"/>
    <w:rsid w:val="00A2031C"/>
    <w:rsid w:val="00A20593"/>
    <w:rsid w:val="00A210AB"/>
    <w:rsid w:val="00A2192C"/>
    <w:rsid w:val="00A21A58"/>
    <w:rsid w:val="00A21C96"/>
    <w:rsid w:val="00A2201A"/>
    <w:rsid w:val="00A2237B"/>
    <w:rsid w:val="00A22476"/>
    <w:rsid w:val="00A224BF"/>
    <w:rsid w:val="00A226C2"/>
    <w:rsid w:val="00A22BA7"/>
    <w:rsid w:val="00A22C71"/>
    <w:rsid w:val="00A237D6"/>
    <w:rsid w:val="00A23D59"/>
    <w:rsid w:val="00A2483D"/>
    <w:rsid w:val="00A24DAF"/>
    <w:rsid w:val="00A25451"/>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526E"/>
    <w:rsid w:val="00A35960"/>
    <w:rsid w:val="00A35CE3"/>
    <w:rsid w:val="00A35F4F"/>
    <w:rsid w:val="00A361BC"/>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4E1"/>
    <w:rsid w:val="00A447EF"/>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0DEC"/>
    <w:rsid w:val="00A51001"/>
    <w:rsid w:val="00A516B7"/>
    <w:rsid w:val="00A518D4"/>
    <w:rsid w:val="00A519C0"/>
    <w:rsid w:val="00A524F1"/>
    <w:rsid w:val="00A5261B"/>
    <w:rsid w:val="00A52634"/>
    <w:rsid w:val="00A52A12"/>
    <w:rsid w:val="00A531E2"/>
    <w:rsid w:val="00A532C7"/>
    <w:rsid w:val="00A53364"/>
    <w:rsid w:val="00A533E6"/>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CE4"/>
    <w:rsid w:val="00A61F54"/>
    <w:rsid w:val="00A620B2"/>
    <w:rsid w:val="00A62994"/>
    <w:rsid w:val="00A62D02"/>
    <w:rsid w:val="00A62EEB"/>
    <w:rsid w:val="00A62F82"/>
    <w:rsid w:val="00A63A56"/>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4D0D"/>
    <w:rsid w:val="00A76D02"/>
    <w:rsid w:val="00A7704F"/>
    <w:rsid w:val="00A7713F"/>
    <w:rsid w:val="00A7730A"/>
    <w:rsid w:val="00A77527"/>
    <w:rsid w:val="00A77922"/>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F02"/>
    <w:rsid w:val="00A91383"/>
    <w:rsid w:val="00A926D9"/>
    <w:rsid w:val="00A9311F"/>
    <w:rsid w:val="00A9368F"/>
    <w:rsid w:val="00A93F1C"/>
    <w:rsid w:val="00A944A6"/>
    <w:rsid w:val="00A94646"/>
    <w:rsid w:val="00A94F50"/>
    <w:rsid w:val="00A94FC6"/>
    <w:rsid w:val="00A950DF"/>
    <w:rsid w:val="00A954A6"/>
    <w:rsid w:val="00A95724"/>
    <w:rsid w:val="00A95DFF"/>
    <w:rsid w:val="00A95F42"/>
    <w:rsid w:val="00A96B8B"/>
    <w:rsid w:val="00A9726C"/>
    <w:rsid w:val="00A9735B"/>
    <w:rsid w:val="00A9739D"/>
    <w:rsid w:val="00A979D6"/>
    <w:rsid w:val="00A97A54"/>
    <w:rsid w:val="00A97E6D"/>
    <w:rsid w:val="00AA0492"/>
    <w:rsid w:val="00AA0B44"/>
    <w:rsid w:val="00AA0F28"/>
    <w:rsid w:val="00AA1AB4"/>
    <w:rsid w:val="00AA1B09"/>
    <w:rsid w:val="00AA1FAE"/>
    <w:rsid w:val="00AA21A4"/>
    <w:rsid w:val="00AA2307"/>
    <w:rsid w:val="00AA25F1"/>
    <w:rsid w:val="00AA2718"/>
    <w:rsid w:val="00AA303C"/>
    <w:rsid w:val="00AA33F0"/>
    <w:rsid w:val="00AA3E16"/>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090"/>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12A4"/>
    <w:rsid w:val="00AD12AE"/>
    <w:rsid w:val="00AD1B8C"/>
    <w:rsid w:val="00AD1BFF"/>
    <w:rsid w:val="00AD1FB5"/>
    <w:rsid w:val="00AD1FEB"/>
    <w:rsid w:val="00AD2956"/>
    <w:rsid w:val="00AD2FE8"/>
    <w:rsid w:val="00AD39BF"/>
    <w:rsid w:val="00AD3EC3"/>
    <w:rsid w:val="00AD3F22"/>
    <w:rsid w:val="00AD3F4B"/>
    <w:rsid w:val="00AD3F8E"/>
    <w:rsid w:val="00AD4638"/>
    <w:rsid w:val="00AD52A0"/>
    <w:rsid w:val="00AD5595"/>
    <w:rsid w:val="00AD56E7"/>
    <w:rsid w:val="00AD6114"/>
    <w:rsid w:val="00AD6754"/>
    <w:rsid w:val="00AD6DBD"/>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B84"/>
    <w:rsid w:val="00AE5BD0"/>
    <w:rsid w:val="00AE6219"/>
    <w:rsid w:val="00AE6570"/>
    <w:rsid w:val="00AE6BB8"/>
    <w:rsid w:val="00AE6C5D"/>
    <w:rsid w:val="00AE70C3"/>
    <w:rsid w:val="00AE7261"/>
    <w:rsid w:val="00AE74BF"/>
    <w:rsid w:val="00AF0285"/>
    <w:rsid w:val="00AF0E72"/>
    <w:rsid w:val="00AF1867"/>
    <w:rsid w:val="00AF214D"/>
    <w:rsid w:val="00AF2690"/>
    <w:rsid w:val="00AF2771"/>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12C6"/>
    <w:rsid w:val="00B019B5"/>
    <w:rsid w:val="00B01BF1"/>
    <w:rsid w:val="00B02AAD"/>
    <w:rsid w:val="00B03998"/>
    <w:rsid w:val="00B041BA"/>
    <w:rsid w:val="00B04649"/>
    <w:rsid w:val="00B050C7"/>
    <w:rsid w:val="00B05454"/>
    <w:rsid w:val="00B05634"/>
    <w:rsid w:val="00B05DEE"/>
    <w:rsid w:val="00B0728E"/>
    <w:rsid w:val="00B077C4"/>
    <w:rsid w:val="00B07F2A"/>
    <w:rsid w:val="00B10524"/>
    <w:rsid w:val="00B109A2"/>
    <w:rsid w:val="00B110E1"/>
    <w:rsid w:val="00B111A4"/>
    <w:rsid w:val="00B11BC6"/>
    <w:rsid w:val="00B11BD7"/>
    <w:rsid w:val="00B1329C"/>
    <w:rsid w:val="00B137EC"/>
    <w:rsid w:val="00B138DC"/>
    <w:rsid w:val="00B13A49"/>
    <w:rsid w:val="00B13EA5"/>
    <w:rsid w:val="00B14A73"/>
    <w:rsid w:val="00B14B51"/>
    <w:rsid w:val="00B153BC"/>
    <w:rsid w:val="00B1593A"/>
    <w:rsid w:val="00B15BC9"/>
    <w:rsid w:val="00B15CEB"/>
    <w:rsid w:val="00B16919"/>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65E"/>
    <w:rsid w:val="00B2395A"/>
    <w:rsid w:val="00B23ACF"/>
    <w:rsid w:val="00B23B52"/>
    <w:rsid w:val="00B23EA1"/>
    <w:rsid w:val="00B257E2"/>
    <w:rsid w:val="00B26183"/>
    <w:rsid w:val="00B263F3"/>
    <w:rsid w:val="00B26847"/>
    <w:rsid w:val="00B26AF8"/>
    <w:rsid w:val="00B26F5A"/>
    <w:rsid w:val="00B26F97"/>
    <w:rsid w:val="00B27B42"/>
    <w:rsid w:val="00B31142"/>
    <w:rsid w:val="00B313AC"/>
    <w:rsid w:val="00B313C2"/>
    <w:rsid w:val="00B3173A"/>
    <w:rsid w:val="00B31BE1"/>
    <w:rsid w:val="00B31EC2"/>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653"/>
    <w:rsid w:val="00B37908"/>
    <w:rsid w:val="00B379CA"/>
    <w:rsid w:val="00B37F49"/>
    <w:rsid w:val="00B40CDF"/>
    <w:rsid w:val="00B4109A"/>
    <w:rsid w:val="00B411B1"/>
    <w:rsid w:val="00B41224"/>
    <w:rsid w:val="00B412D7"/>
    <w:rsid w:val="00B418B6"/>
    <w:rsid w:val="00B41C3E"/>
    <w:rsid w:val="00B433AF"/>
    <w:rsid w:val="00B435EB"/>
    <w:rsid w:val="00B43992"/>
    <w:rsid w:val="00B43A49"/>
    <w:rsid w:val="00B44587"/>
    <w:rsid w:val="00B44EFE"/>
    <w:rsid w:val="00B4514B"/>
    <w:rsid w:val="00B45601"/>
    <w:rsid w:val="00B45D7F"/>
    <w:rsid w:val="00B464E8"/>
    <w:rsid w:val="00B46836"/>
    <w:rsid w:val="00B46A8D"/>
    <w:rsid w:val="00B4706C"/>
    <w:rsid w:val="00B47B15"/>
    <w:rsid w:val="00B47D87"/>
    <w:rsid w:val="00B51CF6"/>
    <w:rsid w:val="00B536F9"/>
    <w:rsid w:val="00B539AC"/>
    <w:rsid w:val="00B539D6"/>
    <w:rsid w:val="00B54476"/>
    <w:rsid w:val="00B54550"/>
    <w:rsid w:val="00B547D4"/>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0D64"/>
    <w:rsid w:val="00B715C6"/>
    <w:rsid w:val="00B71BF8"/>
    <w:rsid w:val="00B72A96"/>
    <w:rsid w:val="00B72D55"/>
    <w:rsid w:val="00B734A2"/>
    <w:rsid w:val="00B73586"/>
    <w:rsid w:val="00B73A52"/>
    <w:rsid w:val="00B73F73"/>
    <w:rsid w:val="00B741FA"/>
    <w:rsid w:val="00B76361"/>
    <w:rsid w:val="00B7639C"/>
    <w:rsid w:val="00B76C71"/>
    <w:rsid w:val="00B76E34"/>
    <w:rsid w:val="00B774B8"/>
    <w:rsid w:val="00B8033B"/>
    <w:rsid w:val="00B80C4B"/>
    <w:rsid w:val="00B80E8C"/>
    <w:rsid w:val="00B812AA"/>
    <w:rsid w:val="00B82744"/>
    <w:rsid w:val="00B829DB"/>
    <w:rsid w:val="00B82BFC"/>
    <w:rsid w:val="00B83093"/>
    <w:rsid w:val="00B8321E"/>
    <w:rsid w:val="00B8359D"/>
    <w:rsid w:val="00B835E4"/>
    <w:rsid w:val="00B83707"/>
    <w:rsid w:val="00B8426A"/>
    <w:rsid w:val="00B84837"/>
    <w:rsid w:val="00B8664C"/>
    <w:rsid w:val="00B86EF7"/>
    <w:rsid w:val="00B87301"/>
    <w:rsid w:val="00B907BE"/>
    <w:rsid w:val="00B9147C"/>
    <w:rsid w:val="00B91563"/>
    <w:rsid w:val="00B9175C"/>
    <w:rsid w:val="00B921BA"/>
    <w:rsid w:val="00B9233D"/>
    <w:rsid w:val="00B92DE0"/>
    <w:rsid w:val="00B92F2D"/>
    <w:rsid w:val="00B936DA"/>
    <w:rsid w:val="00B93A78"/>
    <w:rsid w:val="00B93C11"/>
    <w:rsid w:val="00B94AB3"/>
    <w:rsid w:val="00B95A22"/>
    <w:rsid w:val="00B95DCD"/>
    <w:rsid w:val="00B9666B"/>
    <w:rsid w:val="00B96682"/>
    <w:rsid w:val="00B96CBF"/>
    <w:rsid w:val="00B96DAD"/>
    <w:rsid w:val="00B96F79"/>
    <w:rsid w:val="00B97520"/>
    <w:rsid w:val="00B9762F"/>
    <w:rsid w:val="00B97B90"/>
    <w:rsid w:val="00B97D8F"/>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7ED"/>
    <w:rsid w:val="00BC7BFE"/>
    <w:rsid w:val="00BC7E0C"/>
    <w:rsid w:val="00BD0381"/>
    <w:rsid w:val="00BD0786"/>
    <w:rsid w:val="00BD0F52"/>
    <w:rsid w:val="00BD1207"/>
    <w:rsid w:val="00BD120D"/>
    <w:rsid w:val="00BD1297"/>
    <w:rsid w:val="00BD147A"/>
    <w:rsid w:val="00BD1955"/>
    <w:rsid w:val="00BD221D"/>
    <w:rsid w:val="00BD2D9B"/>
    <w:rsid w:val="00BD2DCA"/>
    <w:rsid w:val="00BD3BF0"/>
    <w:rsid w:val="00BD40F0"/>
    <w:rsid w:val="00BD4118"/>
    <w:rsid w:val="00BD4622"/>
    <w:rsid w:val="00BD467A"/>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CBA"/>
    <w:rsid w:val="00BE2727"/>
    <w:rsid w:val="00BE2837"/>
    <w:rsid w:val="00BE2910"/>
    <w:rsid w:val="00BE29EB"/>
    <w:rsid w:val="00BE35B3"/>
    <w:rsid w:val="00BE3605"/>
    <w:rsid w:val="00BE3996"/>
    <w:rsid w:val="00BE4389"/>
    <w:rsid w:val="00BE4668"/>
    <w:rsid w:val="00BE46F1"/>
    <w:rsid w:val="00BE4E6B"/>
    <w:rsid w:val="00BE562B"/>
    <w:rsid w:val="00BE5926"/>
    <w:rsid w:val="00BE5AB4"/>
    <w:rsid w:val="00BE5ED4"/>
    <w:rsid w:val="00BE6182"/>
    <w:rsid w:val="00BE6204"/>
    <w:rsid w:val="00BE6973"/>
    <w:rsid w:val="00BE6AF9"/>
    <w:rsid w:val="00BE6BD8"/>
    <w:rsid w:val="00BE7254"/>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E0"/>
    <w:rsid w:val="00BF55F9"/>
    <w:rsid w:val="00BF5670"/>
    <w:rsid w:val="00BF5C2E"/>
    <w:rsid w:val="00BF5C7B"/>
    <w:rsid w:val="00BF5E6E"/>
    <w:rsid w:val="00BF6548"/>
    <w:rsid w:val="00BF6D40"/>
    <w:rsid w:val="00BF6DC8"/>
    <w:rsid w:val="00BF6E9B"/>
    <w:rsid w:val="00BF6EC5"/>
    <w:rsid w:val="00BF768A"/>
    <w:rsid w:val="00C0036F"/>
    <w:rsid w:val="00C0139E"/>
    <w:rsid w:val="00C01617"/>
    <w:rsid w:val="00C018D1"/>
    <w:rsid w:val="00C01CF2"/>
    <w:rsid w:val="00C025B6"/>
    <w:rsid w:val="00C02851"/>
    <w:rsid w:val="00C033D1"/>
    <w:rsid w:val="00C038B3"/>
    <w:rsid w:val="00C03931"/>
    <w:rsid w:val="00C0400E"/>
    <w:rsid w:val="00C049B9"/>
    <w:rsid w:val="00C04DD0"/>
    <w:rsid w:val="00C05120"/>
    <w:rsid w:val="00C05528"/>
    <w:rsid w:val="00C05AAC"/>
    <w:rsid w:val="00C066E1"/>
    <w:rsid w:val="00C06A3B"/>
    <w:rsid w:val="00C074B1"/>
    <w:rsid w:val="00C077A1"/>
    <w:rsid w:val="00C102D3"/>
    <w:rsid w:val="00C103AA"/>
    <w:rsid w:val="00C1053D"/>
    <w:rsid w:val="00C10929"/>
    <w:rsid w:val="00C109A5"/>
    <w:rsid w:val="00C115F5"/>
    <w:rsid w:val="00C1199D"/>
    <w:rsid w:val="00C11D50"/>
    <w:rsid w:val="00C124DB"/>
    <w:rsid w:val="00C1270F"/>
    <w:rsid w:val="00C1304F"/>
    <w:rsid w:val="00C13235"/>
    <w:rsid w:val="00C146BE"/>
    <w:rsid w:val="00C14802"/>
    <w:rsid w:val="00C14DC2"/>
    <w:rsid w:val="00C15179"/>
    <w:rsid w:val="00C1572C"/>
    <w:rsid w:val="00C15957"/>
    <w:rsid w:val="00C15964"/>
    <w:rsid w:val="00C16020"/>
    <w:rsid w:val="00C1607E"/>
    <w:rsid w:val="00C17E09"/>
    <w:rsid w:val="00C204F9"/>
    <w:rsid w:val="00C20EE2"/>
    <w:rsid w:val="00C216D6"/>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E6D"/>
    <w:rsid w:val="00C32396"/>
    <w:rsid w:val="00C327C0"/>
    <w:rsid w:val="00C3306E"/>
    <w:rsid w:val="00C347D0"/>
    <w:rsid w:val="00C34C36"/>
    <w:rsid w:val="00C35AED"/>
    <w:rsid w:val="00C35B76"/>
    <w:rsid w:val="00C35E86"/>
    <w:rsid w:val="00C36543"/>
    <w:rsid w:val="00C36A29"/>
    <w:rsid w:val="00C36A5E"/>
    <w:rsid w:val="00C36AB9"/>
    <w:rsid w:val="00C36FB6"/>
    <w:rsid w:val="00C370C3"/>
    <w:rsid w:val="00C376E4"/>
    <w:rsid w:val="00C3770A"/>
    <w:rsid w:val="00C37E1F"/>
    <w:rsid w:val="00C403BE"/>
    <w:rsid w:val="00C417F4"/>
    <w:rsid w:val="00C42161"/>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2FE"/>
    <w:rsid w:val="00C525BF"/>
    <w:rsid w:val="00C52A96"/>
    <w:rsid w:val="00C534B8"/>
    <w:rsid w:val="00C53E09"/>
    <w:rsid w:val="00C541B2"/>
    <w:rsid w:val="00C54B12"/>
    <w:rsid w:val="00C555BF"/>
    <w:rsid w:val="00C55749"/>
    <w:rsid w:val="00C5604B"/>
    <w:rsid w:val="00C561CF"/>
    <w:rsid w:val="00C5623E"/>
    <w:rsid w:val="00C571E9"/>
    <w:rsid w:val="00C606AE"/>
    <w:rsid w:val="00C6126B"/>
    <w:rsid w:val="00C61414"/>
    <w:rsid w:val="00C617AF"/>
    <w:rsid w:val="00C61AF2"/>
    <w:rsid w:val="00C61B62"/>
    <w:rsid w:val="00C621B0"/>
    <w:rsid w:val="00C62424"/>
    <w:rsid w:val="00C62662"/>
    <w:rsid w:val="00C635D2"/>
    <w:rsid w:val="00C63839"/>
    <w:rsid w:val="00C63AB8"/>
    <w:rsid w:val="00C63BAF"/>
    <w:rsid w:val="00C63F70"/>
    <w:rsid w:val="00C64390"/>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3AB5"/>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1CF"/>
    <w:rsid w:val="00C83A99"/>
    <w:rsid w:val="00C8412C"/>
    <w:rsid w:val="00C8495B"/>
    <w:rsid w:val="00C8560E"/>
    <w:rsid w:val="00C86E63"/>
    <w:rsid w:val="00C879FE"/>
    <w:rsid w:val="00C90E2F"/>
    <w:rsid w:val="00C915A0"/>
    <w:rsid w:val="00C9178F"/>
    <w:rsid w:val="00C918C0"/>
    <w:rsid w:val="00C91E63"/>
    <w:rsid w:val="00C926CD"/>
    <w:rsid w:val="00C92D22"/>
    <w:rsid w:val="00C933AB"/>
    <w:rsid w:val="00C937E1"/>
    <w:rsid w:val="00C93CF9"/>
    <w:rsid w:val="00C94211"/>
    <w:rsid w:val="00C943C6"/>
    <w:rsid w:val="00C945E7"/>
    <w:rsid w:val="00C94C52"/>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C0D"/>
    <w:rsid w:val="00CA636C"/>
    <w:rsid w:val="00CA6758"/>
    <w:rsid w:val="00CA67CC"/>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23B"/>
    <w:rsid w:val="00CC2643"/>
    <w:rsid w:val="00CC3AE7"/>
    <w:rsid w:val="00CC4002"/>
    <w:rsid w:val="00CC5297"/>
    <w:rsid w:val="00CC540D"/>
    <w:rsid w:val="00CC6807"/>
    <w:rsid w:val="00CC6BE2"/>
    <w:rsid w:val="00CC6F31"/>
    <w:rsid w:val="00CC6F36"/>
    <w:rsid w:val="00CD0011"/>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1AD"/>
    <w:rsid w:val="00CD554C"/>
    <w:rsid w:val="00CD5C62"/>
    <w:rsid w:val="00CD6E6C"/>
    <w:rsid w:val="00CD718A"/>
    <w:rsid w:val="00CD7D3F"/>
    <w:rsid w:val="00CD7F75"/>
    <w:rsid w:val="00CE031F"/>
    <w:rsid w:val="00CE0391"/>
    <w:rsid w:val="00CE0B18"/>
    <w:rsid w:val="00CE0F10"/>
    <w:rsid w:val="00CE1887"/>
    <w:rsid w:val="00CE1F70"/>
    <w:rsid w:val="00CE28DC"/>
    <w:rsid w:val="00CE2AE0"/>
    <w:rsid w:val="00CE2B59"/>
    <w:rsid w:val="00CE2FB2"/>
    <w:rsid w:val="00CE303B"/>
    <w:rsid w:val="00CE3BCD"/>
    <w:rsid w:val="00CE4B5F"/>
    <w:rsid w:val="00CE4E6B"/>
    <w:rsid w:val="00CE5F62"/>
    <w:rsid w:val="00CE6585"/>
    <w:rsid w:val="00CE696E"/>
    <w:rsid w:val="00CE6E3A"/>
    <w:rsid w:val="00CE72B3"/>
    <w:rsid w:val="00CE72F6"/>
    <w:rsid w:val="00CE755B"/>
    <w:rsid w:val="00CE7A42"/>
    <w:rsid w:val="00CE7A77"/>
    <w:rsid w:val="00CF0257"/>
    <w:rsid w:val="00CF0570"/>
    <w:rsid w:val="00CF15AB"/>
    <w:rsid w:val="00CF16B0"/>
    <w:rsid w:val="00CF179A"/>
    <w:rsid w:val="00CF1E3A"/>
    <w:rsid w:val="00CF1F14"/>
    <w:rsid w:val="00CF252F"/>
    <w:rsid w:val="00CF288D"/>
    <w:rsid w:val="00CF28E0"/>
    <w:rsid w:val="00CF2CA1"/>
    <w:rsid w:val="00CF31AE"/>
    <w:rsid w:val="00CF3978"/>
    <w:rsid w:val="00CF4790"/>
    <w:rsid w:val="00CF5049"/>
    <w:rsid w:val="00CF5309"/>
    <w:rsid w:val="00CF569C"/>
    <w:rsid w:val="00CF597B"/>
    <w:rsid w:val="00CF5D99"/>
    <w:rsid w:val="00CF6117"/>
    <w:rsid w:val="00CF6627"/>
    <w:rsid w:val="00CF6753"/>
    <w:rsid w:val="00CF69C5"/>
    <w:rsid w:val="00CF6C22"/>
    <w:rsid w:val="00CF6D42"/>
    <w:rsid w:val="00CF6E1D"/>
    <w:rsid w:val="00CF6E3A"/>
    <w:rsid w:val="00CF740D"/>
    <w:rsid w:val="00D000D8"/>
    <w:rsid w:val="00D009F7"/>
    <w:rsid w:val="00D00BF4"/>
    <w:rsid w:val="00D01CBB"/>
    <w:rsid w:val="00D022B1"/>
    <w:rsid w:val="00D02ADF"/>
    <w:rsid w:val="00D02D14"/>
    <w:rsid w:val="00D02D67"/>
    <w:rsid w:val="00D03988"/>
    <w:rsid w:val="00D03A25"/>
    <w:rsid w:val="00D04199"/>
    <w:rsid w:val="00D04425"/>
    <w:rsid w:val="00D0446E"/>
    <w:rsid w:val="00D046B4"/>
    <w:rsid w:val="00D04B57"/>
    <w:rsid w:val="00D04DCD"/>
    <w:rsid w:val="00D04F2C"/>
    <w:rsid w:val="00D051C4"/>
    <w:rsid w:val="00D05742"/>
    <w:rsid w:val="00D05C02"/>
    <w:rsid w:val="00D06140"/>
    <w:rsid w:val="00D0640A"/>
    <w:rsid w:val="00D06546"/>
    <w:rsid w:val="00D076D9"/>
    <w:rsid w:val="00D07B32"/>
    <w:rsid w:val="00D10B57"/>
    <w:rsid w:val="00D10B92"/>
    <w:rsid w:val="00D10CA1"/>
    <w:rsid w:val="00D10E91"/>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C53"/>
    <w:rsid w:val="00D15D0D"/>
    <w:rsid w:val="00D167CE"/>
    <w:rsid w:val="00D16E8C"/>
    <w:rsid w:val="00D16FF6"/>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041"/>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4275"/>
    <w:rsid w:val="00D44483"/>
    <w:rsid w:val="00D4463B"/>
    <w:rsid w:val="00D4464A"/>
    <w:rsid w:val="00D44DCB"/>
    <w:rsid w:val="00D45334"/>
    <w:rsid w:val="00D46108"/>
    <w:rsid w:val="00D4621B"/>
    <w:rsid w:val="00D46B3E"/>
    <w:rsid w:val="00D47C4D"/>
    <w:rsid w:val="00D47D52"/>
    <w:rsid w:val="00D47D89"/>
    <w:rsid w:val="00D47E11"/>
    <w:rsid w:val="00D50CFF"/>
    <w:rsid w:val="00D50D38"/>
    <w:rsid w:val="00D50FD2"/>
    <w:rsid w:val="00D51FDF"/>
    <w:rsid w:val="00D52144"/>
    <w:rsid w:val="00D52224"/>
    <w:rsid w:val="00D53B0C"/>
    <w:rsid w:val="00D53B1B"/>
    <w:rsid w:val="00D53EEC"/>
    <w:rsid w:val="00D54294"/>
    <w:rsid w:val="00D54598"/>
    <w:rsid w:val="00D54813"/>
    <w:rsid w:val="00D557D7"/>
    <w:rsid w:val="00D5595F"/>
    <w:rsid w:val="00D56663"/>
    <w:rsid w:val="00D56BE2"/>
    <w:rsid w:val="00D56DE5"/>
    <w:rsid w:val="00D56FD0"/>
    <w:rsid w:val="00D57173"/>
    <w:rsid w:val="00D573EE"/>
    <w:rsid w:val="00D57573"/>
    <w:rsid w:val="00D577B0"/>
    <w:rsid w:val="00D57838"/>
    <w:rsid w:val="00D601E6"/>
    <w:rsid w:val="00D61FCB"/>
    <w:rsid w:val="00D62054"/>
    <w:rsid w:val="00D6225B"/>
    <w:rsid w:val="00D626D0"/>
    <w:rsid w:val="00D62733"/>
    <w:rsid w:val="00D627AE"/>
    <w:rsid w:val="00D638C0"/>
    <w:rsid w:val="00D63CFA"/>
    <w:rsid w:val="00D640E0"/>
    <w:rsid w:val="00D6429D"/>
    <w:rsid w:val="00D6440A"/>
    <w:rsid w:val="00D645A7"/>
    <w:rsid w:val="00D6473C"/>
    <w:rsid w:val="00D65140"/>
    <w:rsid w:val="00D654FA"/>
    <w:rsid w:val="00D6586C"/>
    <w:rsid w:val="00D65892"/>
    <w:rsid w:val="00D65A13"/>
    <w:rsid w:val="00D65E3A"/>
    <w:rsid w:val="00D661E4"/>
    <w:rsid w:val="00D662F8"/>
    <w:rsid w:val="00D666B8"/>
    <w:rsid w:val="00D672AF"/>
    <w:rsid w:val="00D674CF"/>
    <w:rsid w:val="00D67545"/>
    <w:rsid w:val="00D67C19"/>
    <w:rsid w:val="00D67F23"/>
    <w:rsid w:val="00D71263"/>
    <w:rsid w:val="00D713EA"/>
    <w:rsid w:val="00D72241"/>
    <w:rsid w:val="00D72B01"/>
    <w:rsid w:val="00D72BAF"/>
    <w:rsid w:val="00D72FC3"/>
    <w:rsid w:val="00D731D0"/>
    <w:rsid w:val="00D73E90"/>
    <w:rsid w:val="00D74014"/>
    <w:rsid w:val="00D74979"/>
    <w:rsid w:val="00D753D6"/>
    <w:rsid w:val="00D75AC0"/>
    <w:rsid w:val="00D761BE"/>
    <w:rsid w:val="00D7623F"/>
    <w:rsid w:val="00D76FD5"/>
    <w:rsid w:val="00D80274"/>
    <w:rsid w:val="00D80624"/>
    <w:rsid w:val="00D811A6"/>
    <w:rsid w:val="00D815E4"/>
    <w:rsid w:val="00D8201A"/>
    <w:rsid w:val="00D8220F"/>
    <w:rsid w:val="00D82225"/>
    <w:rsid w:val="00D823E1"/>
    <w:rsid w:val="00D82607"/>
    <w:rsid w:val="00D82697"/>
    <w:rsid w:val="00D830FD"/>
    <w:rsid w:val="00D831BA"/>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A46"/>
    <w:rsid w:val="00D90E2C"/>
    <w:rsid w:val="00D90F59"/>
    <w:rsid w:val="00D920DF"/>
    <w:rsid w:val="00D92E70"/>
    <w:rsid w:val="00D93028"/>
    <w:rsid w:val="00D932B6"/>
    <w:rsid w:val="00D936DB"/>
    <w:rsid w:val="00D938BF"/>
    <w:rsid w:val="00D93F23"/>
    <w:rsid w:val="00D94045"/>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19E8"/>
    <w:rsid w:val="00DA1C81"/>
    <w:rsid w:val="00DA2119"/>
    <w:rsid w:val="00DA234C"/>
    <w:rsid w:val="00DA2676"/>
    <w:rsid w:val="00DA2BBE"/>
    <w:rsid w:val="00DA2C96"/>
    <w:rsid w:val="00DA2E71"/>
    <w:rsid w:val="00DA3640"/>
    <w:rsid w:val="00DA3795"/>
    <w:rsid w:val="00DA3ED9"/>
    <w:rsid w:val="00DA4002"/>
    <w:rsid w:val="00DA4108"/>
    <w:rsid w:val="00DA43B7"/>
    <w:rsid w:val="00DA44CB"/>
    <w:rsid w:val="00DA4DBB"/>
    <w:rsid w:val="00DA6657"/>
    <w:rsid w:val="00DA6755"/>
    <w:rsid w:val="00DA6EF4"/>
    <w:rsid w:val="00DA70C1"/>
    <w:rsid w:val="00DA7385"/>
    <w:rsid w:val="00DA752E"/>
    <w:rsid w:val="00DA7B3D"/>
    <w:rsid w:val="00DA7BA4"/>
    <w:rsid w:val="00DA7E6A"/>
    <w:rsid w:val="00DB0CF4"/>
    <w:rsid w:val="00DB155A"/>
    <w:rsid w:val="00DB19AB"/>
    <w:rsid w:val="00DB22AB"/>
    <w:rsid w:val="00DB27E3"/>
    <w:rsid w:val="00DB3196"/>
    <w:rsid w:val="00DB396D"/>
    <w:rsid w:val="00DB40E9"/>
    <w:rsid w:val="00DB4252"/>
    <w:rsid w:val="00DB44AA"/>
    <w:rsid w:val="00DB48A1"/>
    <w:rsid w:val="00DB49E0"/>
    <w:rsid w:val="00DB5964"/>
    <w:rsid w:val="00DB5B73"/>
    <w:rsid w:val="00DB63B2"/>
    <w:rsid w:val="00DB6475"/>
    <w:rsid w:val="00DB6721"/>
    <w:rsid w:val="00DB672C"/>
    <w:rsid w:val="00DB68CC"/>
    <w:rsid w:val="00DB71EE"/>
    <w:rsid w:val="00DB7262"/>
    <w:rsid w:val="00DB745B"/>
    <w:rsid w:val="00DB7F70"/>
    <w:rsid w:val="00DC0C84"/>
    <w:rsid w:val="00DC1A1F"/>
    <w:rsid w:val="00DC1BB7"/>
    <w:rsid w:val="00DC1DC0"/>
    <w:rsid w:val="00DC224D"/>
    <w:rsid w:val="00DC28B7"/>
    <w:rsid w:val="00DC3081"/>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7FF"/>
    <w:rsid w:val="00DD3A38"/>
    <w:rsid w:val="00DD3BEF"/>
    <w:rsid w:val="00DD4428"/>
    <w:rsid w:val="00DD44CB"/>
    <w:rsid w:val="00DD58B6"/>
    <w:rsid w:val="00DD5E4E"/>
    <w:rsid w:val="00DD60F0"/>
    <w:rsid w:val="00DD6879"/>
    <w:rsid w:val="00DD6915"/>
    <w:rsid w:val="00DD6C44"/>
    <w:rsid w:val="00DE0C86"/>
    <w:rsid w:val="00DE0D90"/>
    <w:rsid w:val="00DE1123"/>
    <w:rsid w:val="00DE1D5D"/>
    <w:rsid w:val="00DE2DF2"/>
    <w:rsid w:val="00DE3632"/>
    <w:rsid w:val="00DE3D55"/>
    <w:rsid w:val="00DE3F4E"/>
    <w:rsid w:val="00DE42A3"/>
    <w:rsid w:val="00DE4652"/>
    <w:rsid w:val="00DE6056"/>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B04"/>
    <w:rsid w:val="00DF5358"/>
    <w:rsid w:val="00DF59D6"/>
    <w:rsid w:val="00DF5B19"/>
    <w:rsid w:val="00DF68E5"/>
    <w:rsid w:val="00DF6D3B"/>
    <w:rsid w:val="00DF718F"/>
    <w:rsid w:val="00DF7295"/>
    <w:rsid w:val="00DF761F"/>
    <w:rsid w:val="00DF767D"/>
    <w:rsid w:val="00DF76D7"/>
    <w:rsid w:val="00DF7A68"/>
    <w:rsid w:val="00DF7FB5"/>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C8B"/>
    <w:rsid w:val="00E04A57"/>
    <w:rsid w:val="00E04C3C"/>
    <w:rsid w:val="00E04E71"/>
    <w:rsid w:val="00E0572F"/>
    <w:rsid w:val="00E05C8F"/>
    <w:rsid w:val="00E065A6"/>
    <w:rsid w:val="00E07129"/>
    <w:rsid w:val="00E07EDD"/>
    <w:rsid w:val="00E10442"/>
    <w:rsid w:val="00E10E09"/>
    <w:rsid w:val="00E10E3D"/>
    <w:rsid w:val="00E113B9"/>
    <w:rsid w:val="00E11688"/>
    <w:rsid w:val="00E11DE4"/>
    <w:rsid w:val="00E133A7"/>
    <w:rsid w:val="00E13806"/>
    <w:rsid w:val="00E139DE"/>
    <w:rsid w:val="00E1461B"/>
    <w:rsid w:val="00E14738"/>
    <w:rsid w:val="00E14A12"/>
    <w:rsid w:val="00E1577B"/>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24ED"/>
    <w:rsid w:val="00E232FB"/>
    <w:rsid w:val="00E23C64"/>
    <w:rsid w:val="00E24159"/>
    <w:rsid w:val="00E245F4"/>
    <w:rsid w:val="00E24798"/>
    <w:rsid w:val="00E24D51"/>
    <w:rsid w:val="00E26130"/>
    <w:rsid w:val="00E2658C"/>
    <w:rsid w:val="00E26758"/>
    <w:rsid w:val="00E275C7"/>
    <w:rsid w:val="00E27A73"/>
    <w:rsid w:val="00E27D8F"/>
    <w:rsid w:val="00E30870"/>
    <w:rsid w:val="00E309C5"/>
    <w:rsid w:val="00E30ADE"/>
    <w:rsid w:val="00E3104D"/>
    <w:rsid w:val="00E31228"/>
    <w:rsid w:val="00E3140B"/>
    <w:rsid w:val="00E3176F"/>
    <w:rsid w:val="00E31CDA"/>
    <w:rsid w:val="00E31E35"/>
    <w:rsid w:val="00E31FE9"/>
    <w:rsid w:val="00E323C5"/>
    <w:rsid w:val="00E32557"/>
    <w:rsid w:val="00E32D5B"/>
    <w:rsid w:val="00E3359C"/>
    <w:rsid w:val="00E33F4B"/>
    <w:rsid w:val="00E3401A"/>
    <w:rsid w:val="00E34D96"/>
    <w:rsid w:val="00E3528A"/>
    <w:rsid w:val="00E355C6"/>
    <w:rsid w:val="00E358DD"/>
    <w:rsid w:val="00E35A35"/>
    <w:rsid w:val="00E37070"/>
    <w:rsid w:val="00E3751E"/>
    <w:rsid w:val="00E3796C"/>
    <w:rsid w:val="00E37A86"/>
    <w:rsid w:val="00E37D14"/>
    <w:rsid w:val="00E4068B"/>
    <w:rsid w:val="00E406DD"/>
    <w:rsid w:val="00E4162A"/>
    <w:rsid w:val="00E4224C"/>
    <w:rsid w:val="00E42792"/>
    <w:rsid w:val="00E42B6B"/>
    <w:rsid w:val="00E42E44"/>
    <w:rsid w:val="00E434FB"/>
    <w:rsid w:val="00E438BE"/>
    <w:rsid w:val="00E43906"/>
    <w:rsid w:val="00E43985"/>
    <w:rsid w:val="00E4419A"/>
    <w:rsid w:val="00E44347"/>
    <w:rsid w:val="00E4451F"/>
    <w:rsid w:val="00E445C8"/>
    <w:rsid w:val="00E44739"/>
    <w:rsid w:val="00E44B9C"/>
    <w:rsid w:val="00E4627D"/>
    <w:rsid w:val="00E46F71"/>
    <w:rsid w:val="00E4706B"/>
    <w:rsid w:val="00E47078"/>
    <w:rsid w:val="00E47211"/>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5F1C"/>
    <w:rsid w:val="00E56372"/>
    <w:rsid w:val="00E565D5"/>
    <w:rsid w:val="00E56E41"/>
    <w:rsid w:val="00E572CD"/>
    <w:rsid w:val="00E57318"/>
    <w:rsid w:val="00E57CB4"/>
    <w:rsid w:val="00E604C3"/>
    <w:rsid w:val="00E623A7"/>
    <w:rsid w:val="00E62662"/>
    <w:rsid w:val="00E626AE"/>
    <w:rsid w:val="00E62A54"/>
    <w:rsid w:val="00E62A96"/>
    <w:rsid w:val="00E638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FB6"/>
    <w:rsid w:val="00E7046E"/>
    <w:rsid w:val="00E70F24"/>
    <w:rsid w:val="00E715AD"/>
    <w:rsid w:val="00E71F21"/>
    <w:rsid w:val="00E724D3"/>
    <w:rsid w:val="00E72B5B"/>
    <w:rsid w:val="00E72E50"/>
    <w:rsid w:val="00E738D0"/>
    <w:rsid w:val="00E745B3"/>
    <w:rsid w:val="00E74B4C"/>
    <w:rsid w:val="00E74FCF"/>
    <w:rsid w:val="00E75276"/>
    <w:rsid w:val="00E756DF"/>
    <w:rsid w:val="00E75942"/>
    <w:rsid w:val="00E75B96"/>
    <w:rsid w:val="00E75BCD"/>
    <w:rsid w:val="00E75BFA"/>
    <w:rsid w:val="00E75CE4"/>
    <w:rsid w:val="00E75D05"/>
    <w:rsid w:val="00E76337"/>
    <w:rsid w:val="00E77661"/>
    <w:rsid w:val="00E77899"/>
    <w:rsid w:val="00E77C8E"/>
    <w:rsid w:val="00E77F56"/>
    <w:rsid w:val="00E77FF3"/>
    <w:rsid w:val="00E804F8"/>
    <w:rsid w:val="00E80501"/>
    <w:rsid w:val="00E80BE2"/>
    <w:rsid w:val="00E80C6A"/>
    <w:rsid w:val="00E81518"/>
    <w:rsid w:val="00E81EE7"/>
    <w:rsid w:val="00E81F7D"/>
    <w:rsid w:val="00E8237B"/>
    <w:rsid w:val="00E8245F"/>
    <w:rsid w:val="00E82EB7"/>
    <w:rsid w:val="00E82F52"/>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E17"/>
    <w:rsid w:val="00E87E90"/>
    <w:rsid w:val="00E87FAC"/>
    <w:rsid w:val="00E901A3"/>
    <w:rsid w:val="00E901FE"/>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5EC0"/>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13C9"/>
    <w:rsid w:val="00EB199A"/>
    <w:rsid w:val="00EB2D65"/>
    <w:rsid w:val="00EB3283"/>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F7C"/>
    <w:rsid w:val="00EC12FF"/>
    <w:rsid w:val="00EC1B5F"/>
    <w:rsid w:val="00EC1FA8"/>
    <w:rsid w:val="00EC1FCA"/>
    <w:rsid w:val="00EC24BD"/>
    <w:rsid w:val="00EC32F8"/>
    <w:rsid w:val="00EC3841"/>
    <w:rsid w:val="00EC3AB4"/>
    <w:rsid w:val="00EC42A5"/>
    <w:rsid w:val="00EC49CE"/>
    <w:rsid w:val="00EC50CF"/>
    <w:rsid w:val="00EC512C"/>
    <w:rsid w:val="00EC529B"/>
    <w:rsid w:val="00EC593E"/>
    <w:rsid w:val="00EC616A"/>
    <w:rsid w:val="00EC654B"/>
    <w:rsid w:val="00EC6BD2"/>
    <w:rsid w:val="00EC6EF6"/>
    <w:rsid w:val="00EC74BE"/>
    <w:rsid w:val="00EC7652"/>
    <w:rsid w:val="00EC7660"/>
    <w:rsid w:val="00ED0532"/>
    <w:rsid w:val="00ED1E5A"/>
    <w:rsid w:val="00ED20C1"/>
    <w:rsid w:val="00ED25D4"/>
    <w:rsid w:val="00ED28AB"/>
    <w:rsid w:val="00ED29B7"/>
    <w:rsid w:val="00ED3D93"/>
    <w:rsid w:val="00ED445C"/>
    <w:rsid w:val="00ED4CC2"/>
    <w:rsid w:val="00ED4DA8"/>
    <w:rsid w:val="00ED4ED9"/>
    <w:rsid w:val="00ED529D"/>
    <w:rsid w:val="00ED567A"/>
    <w:rsid w:val="00ED5831"/>
    <w:rsid w:val="00ED5C2F"/>
    <w:rsid w:val="00ED6275"/>
    <w:rsid w:val="00ED7300"/>
    <w:rsid w:val="00ED7314"/>
    <w:rsid w:val="00ED7331"/>
    <w:rsid w:val="00ED784C"/>
    <w:rsid w:val="00EE01F1"/>
    <w:rsid w:val="00EE030F"/>
    <w:rsid w:val="00EE0616"/>
    <w:rsid w:val="00EE0869"/>
    <w:rsid w:val="00EE0A62"/>
    <w:rsid w:val="00EE0BFB"/>
    <w:rsid w:val="00EE10F2"/>
    <w:rsid w:val="00EE1172"/>
    <w:rsid w:val="00EE19BA"/>
    <w:rsid w:val="00EE1C95"/>
    <w:rsid w:val="00EE1FC5"/>
    <w:rsid w:val="00EE251D"/>
    <w:rsid w:val="00EE255A"/>
    <w:rsid w:val="00EE25CD"/>
    <w:rsid w:val="00EE2B7A"/>
    <w:rsid w:val="00EE3119"/>
    <w:rsid w:val="00EE3495"/>
    <w:rsid w:val="00EE3527"/>
    <w:rsid w:val="00EE35F3"/>
    <w:rsid w:val="00EE431B"/>
    <w:rsid w:val="00EE5683"/>
    <w:rsid w:val="00EE58F0"/>
    <w:rsid w:val="00EE599F"/>
    <w:rsid w:val="00EE604F"/>
    <w:rsid w:val="00EE6E95"/>
    <w:rsid w:val="00EF0721"/>
    <w:rsid w:val="00EF0D9C"/>
    <w:rsid w:val="00EF0DD7"/>
    <w:rsid w:val="00EF1634"/>
    <w:rsid w:val="00EF242D"/>
    <w:rsid w:val="00EF252F"/>
    <w:rsid w:val="00EF29B0"/>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F34"/>
    <w:rsid w:val="00F022D7"/>
    <w:rsid w:val="00F0314B"/>
    <w:rsid w:val="00F038F3"/>
    <w:rsid w:val="00F046C2"/>
    <w:rsid w:val="00F04812"/>
    <w:rsid w:val="00F048BB"/>
    <w:rsid w:val="00F04AE8"/>
    <w:rsid w:val="00F05076"/>
    <w:rsid w:val="00F05130"/>
    <w:rsid w:val="00F057E1"/>
    <w:rsid w:val="00F0580A"/>
    <w:rsid w:val="00F05AC2"/>
    <w:rsid w:val="00F05BD0"/>
    <w:rsid w:val="00F061C0"/>
    <w:rsid w:val="00F0640F"/>
    <w:rsid w:val="00F06713"/>
    <w:rsid w:val="00F06BA2"/>
    <w:rsid w:val="00F06D31"/>
    <w:rsid w:val="00F07ADF"/>
    <w:rsid w:val="00F07F62"/>
    <w:rsid w:val="00F07FC2"/>
    <w:rsid w:val="00F1070B"/>
    <w:rsid w:val="00F10AC6"/>
    <w:rsid w:val="00F1108A"/>
    <w:rsid w:val="00F11F8F"/>
    <w:rsid w:val="00F12EF7"/>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FD8"/>
    <w:rsid w:val="00F25287"/>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582F"/>
    <w:rsid w:val="00F35845"/>
    <w:rsid w:val="00F35FF3"/>
    <w:rsid w:val="00F367F1"/>
    <w:rsid w:val="00F36C41"/>
    <w:rsid w:val="00F36D39"/>
    <w:rsid w:val="00F3749B"/>
    <w:rsid w:val="00F3754F"/>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823"/>
    <w:rsid w:val="00F46851"/>
    <w:rsid w:val="00F46FAD"/>
    <w:rsid w:val="00F479D1"/>
    <w:rsid w:val="00F507BB"/>
    <w:rsid w:val="00F507EB"/>
    <w:rsid w:val="00F50A4C"/>
    <w:rsid w:val="00F50C49"/>
    <w:rsid w:val="00F50D8E"/>
    <w:rsid w:val="00F523C1"/>
    <w:rsid w:val="00F52BE8"/>
    <w:rsid w:val="00F52DD2"/>
    <w:rsid w:val="00F52FB5"/>
    <w:rsid w:val="00F53A8D"/>
    <w:rsid w:val="00F53EDA"/>
    <w:rsid w:val="00F554F6"/>
    <w:rsid w:val="00F55D24"/>
    <w:rsid w:val="00F55D46"/>
    <w:rsid w:val="00F55D61"/>
    <w:rsid w:val="00F56548"/>
    <w:rsid w:val="00F56FC8"/>
    <w:rsid w:val="00F60109"/>
    <w:rsid w:val="00F6093B"/>
    <w:rsid w:val="00F60AF6"/>
    <w:rsid w:val="00F610B3"/>
    <w:rsid w:val="00F61461"/>
    <w:rsid w:val="00F61C39"/>
    <w:rsid w:val="00F61E2F"/>
    <w:rsid w:val="00F61FD9"/>
    <w:rsid w:val="00F625AA"/>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B05"/>
    <w:rsid w:val="00F7422B"/>
    <w:rsid w:val="00F74DF8"/>
    <w:rsid w:val="00F755A0"/>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6B5"/>
    <w:rsid w:val="00F82721"/>
    <w:rsid w:val="00F82A55"/>
    <w:rsid w:val="00F82B05"/>
    <w:rsid w:val="00F82F41"/>
    <w:rsid w:val="00F834AF"/>
    <w:rsid w:val="00F83CDB"/>
    <w:rsid w:val="00F84A21"/>
    <w:rsid w:val="00F85003"/>
    <w:rsid w:val="00F85030"/>
    <w:rsid w:val="00F8547D"/>
    <w:rsid w:val="00F863DB"/>
    <w:rsid w:val="00F87061"/>
    <w:rsid w:val="00F875DB"/>
    <w:rsid w:val="00F877BE"/>
    <w:rsid w:val="00F87BC1"/>
    <w:rsid w:val="00F87D11"/>
    <w:rsid w:val="00F90091"/>
    <w:rsid w:val="00F90470"/>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B96"/>
    <w:rsid w:val="00F95E7B"/>
    <w:rsid w:val="00F96183"/>
    <w:rsid w:val="00F96B7F"/>
    <w:rsid w:val="00F97AA4"/>
    <w:rsid w:val="00F97D96"/>
    <w:rsid w:val="00F97F9E"/>
    <w:rsid w:val="00FA0112"/>
    <w:rsid w:val="00FA04D3"/>
    <w:rsid w:val="00FA0915"/>
    <w:rsid w:val="00FA0AD3"/>
    <w:rsid w:val="00FA0E5F"/>
    <w:rsid w:val="00FA106D"/>
    <w:rsid w:val="00FA1361"/>
    <w:rsid w:val="00FA1495"/>
    <w:rsid w:val="00FA29AE"/>
    <w:rsid w:val="00FA32C0"/>
    <w:rsid w:val="00FA37C3"/>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6B9"/>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7285"/>
    <w:rsid w:val="00FC746E"/>
    <w:rsid w:val="00FC77E2"/>
    <w:rsid w:val="00FC7B71"/>
    <w:rsid w:val="00FC7D7E"/>
    <w:rsid w:val="00FD0C3F"/>
    <w:rsid w:val="00FD0D6B"/>
    <w:rsid w:val="00FD1AB5"/>
    <w:rsid w:val="00FD1CAB"/>
    <w:rsid w:val="00FD21C3"/>
    <w:rsid w:val="00FD2AEE"/>
    <w:rsid w:val="00FD3220"/>
    <w:rsid w:val="00FD3819"/>
    <w:rsid w:val="00FD3AF3"/>
    <w:rsid w:val="00FD444C"/>
    <w:rsid w:val="00FD47C8"/>
    <w:rsid w:val="00FD4A53"/>
    <w:rsid w:val="00FD4DB2"/>
    <w:rsid w:val="00FD572C"/>
    <w:rsid w:val="00FD6509"/>
    <w:rsid w:val="00FD65BC"/>
    <w:rsid w:val="00FD7CE9"/>
    <w:rsid w:val="00FD7D0E"/>
    <w:rsid w:val="00FE034F"/>
    <w:rsid w:val="00FE0A25"/>
    <w:rsid w:val="00FE0C9F"/>
    <w:rsid w:val="00FE1621"/>
    <w:rsid w:val="00FE17CC"/>
    <w:rsid w:val="00FE224C"/>
    <w:rsid w:val="00FE34AC"/>
    <w:rsid w:val="00FE37D5"/>
    <w:rsid w:val="00FE3D73"/>
    <w:rsid w:val="00FE49BF"/>
    <w:rsid w:val="00FE4BD5"/>
    <w:rsid w:val="00FE57D1"/>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92B"/>
    <w:rsid w:val="00FF1A86"/>
    <w:rsid w:val="00FF1AEE"/>
    <w:rsid w:val="00FF35D2"/>
    <w:rsid w:val="00FF3993"/>
    <w:rsid w:val="00FF3D41"/>
    <w:rsid w:val="00FF4399"/>
    <w:rsid w:val="00FF4958"/>
    <w:rsid w:val="00FF4EC9"/>
    <w:rsid w:val="00FF4FA1"/>
    <w:rsid w:val="00FF5257"/>
    <w:rsid w:val="00FF54A6"/>
    <w:rsid w:val="00FF601D"/>
    <w:rsid w:val="00FF6546"/>
    <w:rsid w:val="00FF68FF"/>
    <w:rsid w:val="00FF70D1"/>
    <w:rsid w:val="00FF73F3"/>
    <w:rsid w:val="00FF77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71CB078"/>
  <w15:chartTrackingRefBased/>
  <w15:docId w15:val="{FDDAE649-7A4F-4224-B01A-10648FE5C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w:qFormat="1"/>
    <w:lsdException w:name="Subtitle" w:qFormat="1"/>
    <w:lsdException w:name="Strong" w:qFormat="1"/>
    <w:lsdException w:name="Emphasis" w:uiPriority="99"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uiPriority w:val="99"/>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A8BC58-4124-4B47-8588-6E4D4C1B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2</cp:revision>
  <cp:lastPrinted>2020-08-07T11:24:00Z</cp:lastPrinted>
  <dcterms:created xsi:type="dcterms:W3CDTF">2020-08-13T09:34:00Z</dcterms:created>
  <dcterms:modified xsi:type="dcterms:W3CDTF">2020-08-13T09:34:00Z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