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E4D60" w14:textId="0E39FFA7" w:rsidR="00804175" w:rsidRPr="003F3BF0" w:rsidRDefault="00804175" w:rsidP="0099707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108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28"/>
          <w:szCs w:val="28"/>
        </w:rPr>
      </w:pPr>
      <w:bookmarkStart w:id="0" w:name="_GoBack"/>
      <w:bookmarkEnd w:id="0"/>
      <w:r w:rsidRPr="003F3BF0">
        <w:rPr>
          <w:rFonts w:ascii="Angsana New" w:hAnsi="Angsana New" w:cs="Angsana New"/>
          <w:b w:val="0"/>
          <w:sz w:val="28"/>
          <w:szCs w:val="28"/>
          <w:cs/>
        </w:rPr>
        <w:t>หมายเหตุ</w:t>
      </w:r>
      <w:r w:rsidRPr="003F3BF0">
        <w:rPr>
          <w:rFonts w:ascii="Angsana New" w:hAnsi="Angsana New" w:cs="Angsana New"/>
          <w:b w:val="0"/>
          <w:sz w:val="28"/>
          <w:szCs w:val="28"/>
        </w:rPr>
        <w:tab/>
      </w:r>
      <w:r w:rsidRPr="003F3BF0">
        <w:rPr>
          <w:rFonts w:ascii="Angsana New" w:hAnsi="Angsana New" w:cs="Angsana New"/>
          <w:b w:val="0"/>
          <w:sz w:val="28"/>
          <w:szCs w:val="28"/>
          <w:cs/>
        </w:rPr>
        <w:t>สารบัญ</w:t>
      </w:r>
    </w:p>
    <w:p w14:paraId="182B45F8" w14:textId="77777777" w:rsidR="00081F88" w:rsidRPr="003F3BF0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3F3BF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3F3BF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3F3BF0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3CBD4A71" w14:textId="3E1FDFF6" w:rsidR="007D2B7F" w:rsidRPr="003F3BF0" w:rsidRDefault="007D2B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67DFC85E" w14:textId="22C0BC2C" w:rsidR="00B218BD" w:rsidRPr="003F3BF0" w:rsidRDefault="00B218B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 w:hint="cs"/>
          <w:sz w:val="28"/>
          <w:szCs w:val="28"/>
          <w:cs/>
          <w:lang w:bidi="th-TH"/>
        </w:rPr>
        <w:t>นโยบายการบัญชีที่สำคัญ</w:t>
      </w:r>
    </w:p>
    <w:p w14:paraId="0556B0FF" w14:textId="248C0A12" w:rsidR="00804175" w:rsidRPr="003F3BF0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การ</w:t>
      </w:r>
      <w:r w:rsidR="005D6004" w:rsidRPr="003F3BF0">
        <w:rPr>
          <w:rFonts w:ascii="Angsana New" w:hAnsi="Angsana New" w:cs="Angsana New"/>
          <w:sz w:val="28"/>
          <w:szCs w:val="28"/>
          <w:cs/>
          <w:lang w:bidi="th-TH"/>
        </w:rPr>
        <w:t>ซื้อ</w:t>
      </w: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03B64113" w14:textId="77777777" w:rsidR="00804175" w:rsidRPr="003F3BF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3F3BF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</w:t>
      </w:r>
      <w:r w:rsidR="00D75CE8" w:rsidRPr="003F3BF0">
        <w:rPr>
          <w:rFonts w:ascii="Angsana New" w:hAnsi="Angsana New" w:cs="Angsana New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3F3BF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50E9F2C7" w14:textId="1629B196" w:rsidR="00804175" w:rsidRPr="003F3BF0" w:rsidRDefault="0069033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อสังหาริมทรัพย์เพื่อการลงทุน</w:t>
      </w:r>
      <w:r w:rsidR="00804175" w:rsidRPr="003F3BF0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</w:p>
    <w:p w14:paraId="3A139E13" w14:textId="07A81A69" w:rsidR="00804175" w:rsidRPr="003F3BF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5709DF5F" w14:textId="3044037A" w:rsidR="0063146B" w:rsidRPr="003F3BF0" w:rsidRDefault="0063146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สินทรัพย์สิทธิการใช้</w:t>
      </w:r>
    </w:p>
    <w:p w14:paraId="14BB60B4" w14:textId="148EA248" w:rsidR="00E63169" w:rsidRPr="003F3BF0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 w:hint="cs"/>
          <w:sz w:val="28"/>
          <w:szCs w:val="28"/>
          <w:cs/>
          <w:lang w:bidi="th-TH"/>
        </w:rPr>
        <w:t>ค่าความนิยม</w:t>
      </w:r>
    </w:p>
    <w:p w14:paraId="3EF45B74" w14:textId="4F1A22A7" w:rsidR="001647E3" w:rsidRPr="003F3BF0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7978EFC1" w14:textId="4E3C5844" w:rsidR="00804175" w:rsidRPr="003F3BF0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3F3BF0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5C65C830" w14:textId="77777777" w:rsidR="00947AA2" w:rsidRPr="003F3BF0" w:rsidRDefault="00947AA2" w:rsidP="00947AA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สัญญาเช่า</w:t>
      </w:r>
    </w:p>
    <w:p w14:paraId="2B329EA4" w14:textId="70F0BF1B" w:rsidR="00804175" w:rsidRPr="003F3BF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ภาษีเงินได้</w:t>
      </w:r>
    </w:p>
    <w:p w14:paraId="5EE0529D" w14:textId="5F9798F5" w:rsidR="00DE6DFD" w:rsidRPr="003F3BF0" w:rsidRDefault="00DE6DF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2EA3FFF0" w14:textId="1F9FBDBD" w:rsidR="0096673C" w:rsidRPr="003F3BF0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649E5694" w14:textId="17EFFAB6" w:rsidR="00804175" w:rsidRPr="003F3BF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F6BAB7A" w14:textId="5318906A" w:rsidR="0016373D" w:rsidRPr="003F3BF0" w:rsidRDefault="001637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</w:t>
      </w:r>
      <w:r w:rsidR="0029797B" w:rsidRPr="003F3BF0">
        <w:rPr>
          <w:rFonts w:ascii="Angsana New" w:hAnsi="Angsana New" w:cs="Angsana New" w:hint="cs"/>
          <w:sz w:val="28"/>
          <w:szCs w:val="28"/>
          <w:cs/>
          <w:lang w:bidi="th-TH"/>
        </w:rPr>
        <w:t>รายการ</w:t>
      </w:r>
      <w:r w:rsidRPr="003F3BF0">
        <w:rPr>
          <w:rFonts w:ascii="Angsana New" w:hAnsi="Angsana New" w:cs="Angsana New" w:hint="cs"/>
          <w:sz w:val="28"/>
          <w:szCs w:val="28"/>
          <w:cs/>
          <w:lang w:bidi="th-TH"/>
        </w:rPr>
        <w:t>ใหม่</w:t>
      </w:r>
    </w:p>
    <w:p w14:paraId="6007CD67" w14:textId="77777777" w:rsidR="00804175" w:rsidRPr="003F3BF0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3F3BF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3F3BF0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3F3BF0">
        <w:rPr>
          <w:rFonts w:ascii="Angsana New" w:hAnsi="Angsana New" w:cs="Angsana New"/>
          <w:sz w:val="28"/>
          <w:szCs w:val="28"/>
          <w:cs/>
        </w:rPr>
        <w:t>งบ</w:t>
      </w:r>
      <w:r w:rsidRPr="003F3BF0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3F3BF0">
        <w:rPr>
          <w:rFonts w:ascii="Angsana New" w:hAnsi="Angsana New" w:cs="Angsana New"/>
          <w:sz w:val="28"/>
          <w:szCs w:val="28"/>
          <w:cs/>
        </w:rPr>
        <w:t>งบ</w:t>
      </w:r>
      <w:r w:rsidRPr="003F3BF0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3F3BF0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7F1CE19D" w:rsidR="00804175" w:rsidRPr="003F3BF0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3F3BF0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3F3BF0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3F3BF0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การเงินจากคณะกรรมการเมื่อวันที่</w:t>
      </w:r>
      <w:r w:rsidR="00261DAB" w:rsidRPr="003F3BF0">
        <w:rPr>
          <w:rFonts w:ascii="Angsana New" w:hAnsi="Angsana New" w:cs="Angsana New"/>
          <w:sz w:val="28"/>
          <w:szCs w:val="28"/>
        </w:rPr>
        <w:t xml:space="preserve"> </w:t>
      </w:r>
      <w:r w:rsidR="00C07055" w:rsidRPr="003F3BF0">
        <w:rPr>
          <w:rFonts w:ascii="Angsana New" w:hAnsi="Angsana New" w:cs="Angsana New"/>
          <w:sz w:val="28"/>
          <w:szCs w:val="28"/>
        </w:rPr>
        <w:t>1</w:t>
      </w:r>
      <w:r w:rsidR="003732E8">
        <w:rPr>
          <w:rFonts w:ascii="Angsana New" w:hAnsi="Angsana New" w:cs="Angsana New"/>
          <w:sz w:val="28"/>
          <w:szCs w:val="28"/>
        </w:rPr>
        <w:t>3</w:t>
      </w:r>
      <w:r w:rsidR="00C75749" w:rsidRPr="003F3BF0">
        <w:rPr>
          <w:rFonts w:ascii="Angsana New" w:hAnsi="Angsana New" w:cs="Angsana New" w:hint="cs"/>
          <w:sz w:val="28"/>
          <w:szCs w:val="28"/>
        </w:rPr>
        <w:t xml:space="preserve"> </w:t>
      </w:r>
      <w:r w:rsidR="00C75749" w:rsidRPr="003F3BF0">
        <w:rPr>
          <w:rFonts w:ascii="Angsana New" w:hAnsi="Angsana New" w:cs="Angsana New" w:hint="cs"/>
          <w:sz w:val="28"/>
          <w:szCs w:val="28"/>
          <w:cs/>
        </w:rPr>
        <w:t xml:space="preserve">สิงหาคม </w:t>
      </w:r>
      <w:r w:rsidR="00BF0225" w:rsidRPr="003F3BF0">
        <w:rPr>
          <w:rFonts w:ascii="Angsana New" w:hAnsi="Angsana New" w:cs="Angsana New"/>
          <w:sz w:val="28"/>
          <w:szCs w:val="28"/>
        </w:rPr>
        <w:t>2563</w:t>
      </w:r>
    </w:p>
    <w:p w14:paraId="75C2EBFE" w14:textId="77777777" w:rsidR="00804175" w:rsidRPr="003F3BF0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E4691B" w14:textId="77777777" w:rsidR="00804175" w:rsidRPr="003F3BF0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  <w:r w:rsidRPr="003F3BF0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3F3BF0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9B41DC8" w14:textId="4918CD24" w:rsidR="002F0B28" w:rsidRPr="003F3BF0" w:rsidRDefault="002F0B28" w:rsidP="009A2E97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บริษัทย่อย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บริษัทร่วมและการร่วมค้า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(รวมเรียกว่า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/>
          <w:sz w:val="28"/>
          <w:szCs w:val="28"/>
        </w:rPr>
        <w:t>“</w:t>
      </w:r>
      <w:r w:rsidRPr="003F3BF0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3F3BF0">
        <w:rPr>
          <w:rFonts w:ascii="Angsana New" w:hAnsi="Angsana New" w:cs="Angsana New"/>
          <w:sz w:val="28"/>
          <w:szCs w:val="28"/>
        </w:rPr>
        <w:t>”</w:t>
      </w:r>
      <w:r w:rsidR="000F4CA1" w:rsidRPr="003F3BF0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Pr="003F3BF0">
        <w:rPr>
          <w:rFonts w:ascii="Angsana New" w:hAnsi="Angsana New" w:cs="Angsana New" w:hint="cs"/>
          <w:sz w:val="28"/>
          <w:szCs w:val="28"/>
          <w:cs/>
        </w:rPr>
        <w:t>ดำเนินธุรกิจหลักเกี่ยวกับโลจิสติกส์ครบวงจรทั้งในประเทศและต่างประเทศ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ครอบคลุมตั้งแต่ธุรกิจการขนส่งสินค้า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บริหารคลังสินค้า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ท่าพักสินค้า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บริการรับฝากสินค้า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ให้บริการบรรจุภัณฑ์และการขนย้ายสินค้าและตู้คอนเทนเนอร์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นอกจากนี้กลุ่มบริษัทยังดำเนินธุรกิจเกี่ยวกับการให้เช่าพื้นที่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การจัดเก็บรักษาเอกสารและบริการที่เกี่ยวข้อง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การบริการลานจอดรถยนต์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การขน</w:t>
      </w:r>
      <w:r w:rsidR="003B08CE" w:rsidRPr="003F3BF0">
        <w:rPr>
          <w:rFonts w:ascii="Angsana New" w:hAnsi="Angsana New" w:cs="Angsana New" w:hint="cs"/>
          <w:sz w:val="28"/>
          <w:szCs w:val="28"/>
          <w:cs/>
        </w:rPr>
        <w:t>ย้ายบ้านพักอาศัย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การจัดทำพร้อมติดตั้งโปรแกรมคอมพิวเตอร์ที่ใช้งานด้านโลจิสติกส์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การให้บริการด้านห้องเย็นและบริการที่เกี่ยวข้อง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2E87912C" w14:textId="77777777" w:rsidR="00F36DBF" w:rsidRPr="003F3BF0" w:rsidRDefault="00F36DB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3F3BF0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28"/>
          <w:szCs w:val="28"/>
          <w:u w:val="none"/>
          <w:cs/>
          <w:lang w:val="th-TH"/>
        </w:rPr>
      </w:pPr>
      <w:r w:rsidRPr="003F3BF0">
        <w:rPr>
          <w:rFonts w:ascii="Angsana New" w:hAnsi="Angsana New" w:cs="Angsana New"/>
          <w:sz w:val="28"/>
          <w:szCs w:val="28"/>
          <w:u w:val="none"/>
          <w:cs/>
          <w:lang w:val="th-TH"/>
        </w:rPr>
        <w:t>เกณฑ์การจัดทำ</w:t>
      </w:r>
      <w:r w:rsidR="00D25073" w:rsidRPr="003F3BF0">
        <w:rPr>
          <w:rFonts w:ascii="Angsana New" w:hAnsi="Angsana New" w:cs="Angsana New"/>
          <w:sz w:val="28"/>
          <w:szCs w:val="28"/>
          <w:u w:val="none"/>
          <w:cs/>
          <w:lang w:val="th-TH"/>
        </w:rPr>
        <w:t>งบ</w:t>
      </w:r>
      <w:r w:rsidRPr="003F3BF0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3F3BF0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CEBC58E" w14:textId="4BCE5044" w:rsidR="00005185" w:rsidRPr="003F3BF0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3F3BF0">
        <w:rPr>
          <w:rFonts w:ascii="Angsana New" w:hAnsi="Angsana New"/>
          <w:i/>
          <w:iCs/>
          <w:sz w:val="28"/>
          <w:szCs w:val="28"/>
          <w:cs/>
        </w:rPr>
        <w:t>(ก)</w:t>
      </w:r>
      <w:r w:rsidRPr="003F3BF0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3F3BF0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66C456BA" w14:textId="214202E0" w:rsidR="000F4CA1" w:rsidRPr="003F3BF0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F0225" w:rsidRPr="003F3BF0">
        <w:rPr>
          <w:rFonts w:ascii="Angsana New" w:hAnsi="Angsana New" w:cs="Angsana New"/>
          <w:sz w:val="28"/>
          <w:szCs w:val="28"/>
        </w:rPr>
        <w:t>34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  <w:r w:rsidRPr="003F3BF0">
        <w:rPr>
          <w:rFonts w:ascii="Angsana New" w:hAnsi="Angsana New" w:cs="Angsana New"/>
          <w:sz w:val="28"/>
          <w:szCs w:val="28"/>
          <w:cs/>
        </w:rPr>
        <w:t>เรื่อง</w:t>
      </w:r>
      <w:r w:rsidR="0000190F" w:rsidRPr="003F3BF0">
        <w:rPr>
          <w:rFonts w:ascii="Angsana New" w:hAnsi="Angsana New" w:cs="Angsana New"/>
          <w:sz w:val="28"/>
          <w:szCs w:val="28"/>
        </w:rPr>
        <w:br/>
      </w:r>
      <w:r w:rsidRPr="003F3BF0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</w:p>
    <w:p w14:paraId="74197007" w14:textId="0EEBB841" w:rsidR="000F4CA1" w:rsidRPr="003F3BF0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040844E6" w14:textId="1F7ABF64" w:rsidR="000F4CA1" w:rsidRPr="003F3BF0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  <w:r w:rsidR="00BF0225" w:rsidRPr="003F3BF0">
        <w:rPr>
          <w:rFonts w:ascii="Angsana New" w:hAnsi="Angsana New" w:cs="Angsana New"/>
          <w:sz w:val="28"/>
          <w:szCs w:val="28"/>
        </w:rPr>
        <w:t>31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  <w:r w:rsidRPr="003F3BF0">
        <w:rPr>
          <w:rFonts w:ascii="Angsana New" w:hAnsi="Angsana New" w:cs="Angsana New"/>
          <w:sz w:val="28"/>
          <w:szCs w:val="28"/>
          <w:cs/>
        </w:rPr>
        <w:t>ธันวาคม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  <w:r w:rsidR="00BF0225" w:rsidRPr="003F3BF0">
        <w:rPr>
          <w:rFonts w:ascii="Angsana New" w:hAnsi="Angsana New" w:cs="Angsana New"/>
          <w:sz w:val="28"/>
          <w:szCs w:val="28"/>
        </w:rPr>
        <w:t>2562</w:t>
      </w:r>
    </w:p>
    <w:p w14:paraId="00C184B9" w14:textId="77777777" w:rsidR="00BC32A3" w:rsidRPr="003F3BF0" w:rsidRDefault="00BC32A3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0D9D84E" w14:textId="6B67AFB9" w:rsidR="005E347D" w:rsidRPr="003F3BF0" w:rsidRDefault="00BC0DD2" w:rsidP="006D5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3F3BF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5E347D" w:rsidRPr="003F3BF0">
        <w:rPr>
          <w:rFonts w:ascii="Angsana New" w:hAnsi="Angsana New" w:cs="Angsana New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="002B6E2D" w:rsidRPr="003F3BF0">
        <w:rPr>
          <w:rFonts w:ascii="Angsana New" w:hAnsi="Angsana New" w:cs="Angsana New" w:hint="cs"/>
          <w:sz w:val="28"/>
          <w:szCs w:val="28"/>
          <w:cs/>
        </w:rPr>
        <w:t>ซึ่งไม่มีผลกระทบต่องบการเงินอย่างมีสาระสำคัญ</w:t>
      </w:r>
      <w:r w:rsidR="005E347D" w:rsidRPr="003F3BF0">
        <w:rPr>
          <w:rFonts w:ascii="Angsana New" w:hAnsi="Angsana New" w:cs="Angsana New"/>
          <w:sz w:val="28"/>
          <w:szCs w:val="28"/>
          <w:cs/>
        </w:rPr>
        <w:t>และมาตรฐานการรายงานทางการเงิน</w:t>
      </w:r>
      <w:r w:rsidR="00F35C8C" w:rsidRPr="003F3B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347D" w:rsidRPr="003F3BF0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BF0225" w:rsidRPr="003F3BF0">
        <w:rPr>
          <w:rFonts w:ascii="Angsana New" w:hAnsi="Angsana New" w:cs="Angsana New"/>
          <w:sz w:val="28"/>
          <w:szCs w:val="28"/>
        </w:rPr>
        <w:t>16</w:t>
      </w:r>
      <w:r w:rsidR="005E347D" w:rsidRPr="003F3BF0">
        <w:rPr>
          <w:rFonts w:ascii="Angsana New" w:hAnsi="Angsana New" w:cs="Angsana New"/>
          <w:sz w:val="28"/>
          <w:szCs w:val="28"/>
        </w:rPr>
        <w:t xml:space="preserve"> </w:t>
      </w:r>
      <w:r w:rsidR="00472CAD" w:rsidRPr="003F3BF0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5E347D" w:rsidRPr="003F3BF0">
        <w:rPr>
          <w:rFonts w:ascii="Angsana New" w:hAnsi="Angsana New" w:cs="Angsana New"/>
          <w:i/>
          <w:iCs/>
          <w:sz w:val="28"/>
          <w:szCs w:val="28"/>
          <w:cs/>
        </w:rPr>
        <w:t>สัญญาเช่า</w:t>
      </w:r>
      <w:r w:rsidR="005B293A" w:rsidRPr="003F3BF0">
        <w:rPr>
          <w:rFonts w:ascii="Angsana New" w:hAnsi="Angsana New" w:cs="Angsana New"/>
          <w:sz w:val="28"/>
          <w:szCs w:val="28"/>
        </w:rPr>
        <w:t xml:space="preserve"> </w:t>
      </w:r>
      <w:r w:rsidR="00472CAD" w:rsidRPr="003F3BF0">
        <w:rPr>
          <w:rFonts w:ascii="Angsana New" w:hAnsi="Angsana New" w:cs="Angsana New"/>
          <w:sz w:val="28"/>
          <w:szCs w:val="28"/>
          <w:cs/>
        </w:rPr>
        <w:t>(</w:t>
      </w:r>
      <w:r w:rsidR="00472CAD" w:rsidRPr="003F3BF0">
        <w:rPr>
          <w:rFonts w:ascii="Angsana New" w:hAnsi="Angsana New" w:cs="Angsana New"/>
          <w:sz w:val="28"/>
          <w:szCs w:val="28"/>
        </w:rPr>
        <w:t xml:space="preserve">TFRS </w:t>
      </w:r>
      <w:r w:rsidR="00BF0225" w:rsidRPr="003F3BF0">
        <w:rPr>
          <w:rFonts w:ascii="Angsana New" w:hAnsi="Angsana New" w:cs="Angsana New"/>
          <w:sz w:val="28"/>
          <w:szCs w:val="28"/>
        </w:rPr>
        <w:t>16</w:t>
      </w:r>
      <w:r w:rsidR="00472CAD" w:rsidRPr="003F3BF0">
        <w:rPr>
          <w:rFonts w:ascii="Angsana New" w:hAnsi="Angsana New" w:cs="Angsana New"/>
          <w:sz w:val="28"/>
          <w:szCs w:val="28"/>
          <w:cs/>
        </w:rPr>
        <w:t xml:space="preserve">) </w:t>
      </w:r>
      <w:r w:rsidR="003D5472" w:rsidRPr="003F3BF0">
        <w:rPr>
          <w:rFonts w:ascii="Angsana New" w:hAnsi="Angsana New" w:cs="Angsana New"/>
          <w:sz w:val="28"/>
          <w:szCs w:val="28"/>
          <w:cs/>
        </w:rPr>
        <w:t>เป็นครั้งแรก</w:t>
      </w:r>
      <w:r w:rsidR="00A300AC" w:rsidRPr="003F3BF0">
        <w:rPr>
          <w:rFonts w:ascii="Angsana New" w:hAnsi="Angsana New" w:cs="Angsana New"/>
          <w:sz w:val="28"/>
          <w:szCs w:val="28"/>
          <w:cs/>
        </w:rPr>
        <w:t>ซึ่ง</w:t>
      </w:r>
      <w:r w:rsidR="003D5472" w:rsidRPr="003F3BF0">
        <w:rPr>
          <w:rFonts w:ascii="Angsana New" w:hAnsi="Angsana New" w:cs="Angsana New"/>
          <w:sz w:val="28"/>
          <w:szCs w:val="28"/>
          <w:cs/>
        </w:rPr>
        <w:t>ไ</w:t>
      </w:r>
      <w:r w:rsidR="00A300AC" w:rsidRPr="003F3BF0">
        <w:rPr>
          <w:rFonts w:ascii="Angsana New" w:hAnsi="Angsana New" w:cs="Angsana New"/>
          <w:sz w:val="28"/>
          <w:szCs w:val="28"/>
          <w:cs/>
        </w:rPr>
        <w:t>ด้เปิดเผยผลกระทบจาก</w:t>
      </w:r>
      <w:r w:rsidR="005B293A" w:rsidRPr="003F3BF0">
        <w:rPr>
          <w:rFonts w:ascii="Angsana New" w:hAnsi="Angsana New" w:cs="Angsana New"/>
          <w:sz w:val="28"/>
          <w:szCs w:val="28"/>
          <w:cs/>
        </w:rPr>
        <w:t xml:space="preserve">การเปลี่ยนแปลงนโยบายการบัญชีไว้ในหมายเหตุข้อ </w:t>
      </w:r>
      <w:r w:rsidR="00BF0225" w:rsidRPr="003F3BF0">
        <w:rPr>
          <w:rFonts w:ascii="Angsana New" w:hAnsi="Angsana New" w:cs="Angsana New"/>
          <w:sz w:val="28"/>
          <w:szCs w:val="28"/>
        </w:rPr>
        <w:t>3</w:t>
      </w:r>
    </w:p>
    <w:p w14:paraId="2C9B094E" w14:textId="0703E3F4" w:rsidR="009D66AF" w:rsidRPr="003F3BF0" w:rsidRDefault="009D66AF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</w:rPr>
        <w:br w:type="page"/>
      </w:r>
    </w:p>
    <w:p w14:paraId="3B37D12B" w14:textId="6ACBAAC9" w:rsidR="00804175" w:rsidRPr="003F3BF0" w:rsidRDefault="00804175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3F3BF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9A730A" w:rsidRPr="003F3BF0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3F3BF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3F3BF0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3F3BF0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3F3BF0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3F3BF0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3F3BF0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3F3BF0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3F3BF0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201EF8A6" w:rsidR="007A0AF1" w:rsidRPr="003F3BF0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3F3BF0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3F3BF0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3F3BF0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3F3BF0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3F3BF0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3F3BF0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3F3BF0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3F3BF0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3F3BF0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31</w:t>
      </w:r>
      <w:r w:rsidR="007A0AF1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3F3B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F0225" w:rsidRPr="003F3BF0">
        <w:rPr>
          <w:rFonts w:asciiTheme="majorBidi" w:hAnsiTheme="majorBidi" w:cstheme="majorBidi"/>
          <w:sz w:val="28"/>
          <w:szCs w:val="28"/>
        </w:rPr>
        <w:t>2562</w:t>
      </w:r>
      <w:r w:rsidR="007A0AF1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4B08" w:rsidRPr="003F3BF0">
        <w:rPr>
          <w:rFonts w:asciiTheme="majorBidi" w:hAnsiTheme="majorBidi" w:cstheme="majorBidi"/>
          <w:sz w:val="28"/>
          <w:szCs w:val="28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BF0225" w:rsidRPr="003F3BF0">
        <w:rPr>
          <w:rFonts w:asciiTheme="majorBidi" w:hAnsiTheme="majorBidi" w:cstheme="majorBidi"/>
          <w:sz w:val="28"/>
          <w:szCs w:val="28"/>
        </w:rPr>
        <w:t>3</w:t>
      </w:r>
    </w:p>
    <w:p w14:paraId="54C78515" w14:textId="77777777" w:rsidR="007B1DB6" w:rsidRPr="003F3BF0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C2230A" w14:textId="3C624D4B" w:rsidR="00223CD5" w:rsidRPr="003F3BF0" w:rsidRDefault="00223CD5" w:rsidP="001855E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3F3B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การเปลี่ยนแปลงนโยบายการบัญชี </w:t>
      </w:r>
    </w:p>
    <w:p w14:paraId="223C1209" w14:textId="77777777" w:rsidR="00604DEE" w:rsidRPr="003F3BF0" w:rsidRDefault="00604DEE" w:rsidP="00604DEE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B31DED" w14:textId="6438B94A" w:rsidR="003D49F3" w:rsidRPr="003F3BF0" w:rsidRDefault="003735D3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1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6856D1" w:rsidRPr="003F3BF0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</w:t>
      </w:r>
      <w:r w:rsidR="00A95165" w:rsidRPr="003F3BF0">
        <w:rPr>
          <w:rFonts w:asciiTheme="majorBidi" w:hAnsiTheme="majorBidi" w:cstheme="majorBidi"/>
          <w:sz w:val="28"/>
          <w:szCs w:val="28"/>
          <w:cs/>
        </w:rPr>
        <w:t xml:space="preserve">มาตรฐาน </w:t>
      </w:r>
      <w:r w:rsidR="00A95165" w:rsidRPr="003F3BF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3F3BF0">
        <w:rPr>
          <w:rFonts w:asciiTheme="majorBidi" w:hAnsiTheme="majorBidi" w:cstheme="majorBidi"/>
          <w:sz w:val="28"/>
          <w:szCs w:val="28"/>
        </w:rPr>
        <w:t>16</w:t>
      </w:r>
      <w:r w:rsidR="00A95165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F9057B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72B7" w:rsidRPr="003F3BF0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A33301" w:rsidRPr="003F3BF0">
        <w:rPr>
          <w:rFonts w:asciiTheme="majorBidi" w:hAnsiTheme="majorBidi" w:cstheme="majorBidi"/>
          <w:sz w:val="28"/>
          <w:szCs w:val="28"/>
          <w:cs/>
        </w:rPr>
        <w:t>ของส่วนของผู้ถือหุ้น</w:t>
      </w:r>
      <w:r w:rsidR="007372B7" w:rsidRPr="003F3BF0">
        <w:rPr>
          <w:rFonts w:asciiTheme="majorBidi" w:hAnsiTheme="majorBidi" w:cstheme="majorBidi"/>
          <w:sz w:val="28"/>
          <w:szCs w:val="28"/>
          <w:cs/>
        </w:rPr>
        <w:t>จากการเปลี่ยนแปลงนโยบายการบัญชี</w:t>
      </w:r>
      <w:r w:rsidR="00A33301" w:rsidRPr="003F3BF0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="007372B7" w:rsidRPr="003F3BF0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6F2933CE" w14:textId="77777777" w:rsidR="00705F9D" w:rsidRPr="003F3BF0" w:rsidRDefault="00705F9D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1350"/>
        <w:gridCol w:w="180"/>
        <w:gridCol w:w="1350"/>
        <w:gridCol w:w="180"/>
        <w:gridCol w:w="1531"/>
      </w:tblGrid>
      <w:tr w:rsidR="00333F6D" w:rsidRPr="003F3BF0" w14:paraId="0FA0E8F5" w14:textId="77777777" w:rsidTr="004D5762">
        <w:trPr>
          <w:cantSplit/>
          <w:trHeight w:val="299"/>
          <w:tblHeader/>
        </w:trPr>
        <w:tc>
          <w:tcPr>
            <w:tcW w:w="4410" w:type="dxa"/>
            <w:vAlign w:val="bottom"/>
          </w:tcPr>
          <w:p w14:paraId="773A18A7" w14:textId="71A3DED6" w:rsidR="00333F6D" w:rsidRPr="003F3BF0" w:rsidRDefault="00333F6D" w:rsidP="00333F6D">
            <w:pPr>
              <w:spacing w:line="240" w:lineRule="auto"/>
              <w:ind w:right="8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D0A5FF" w14:textId="77777777" w:rsidR="00333F6D" w:rsidRPr="003F3BF0" w:rsidRDefault="00333F6D" w:rsidP="00333F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17CEDB3" w14:textId="02AC0F62" w:rsidR="00333F6D" w:rsidRPr="003F3BF0" w:rsidRDefault="00333F6D" w:rsidP="00333F6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3F3B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3F3BF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0B79923" w14:textId="77777777" w:rsidR="00333F6D" w:rsidRPr="003F3BF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0E7A9488" w14:textId="312D8DF6" w:rsidR="00333F6D" w:rsidRPr="003F3BF0" w:rsidRDefault="00333F6D" w:rsidP="00333F6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3F3BF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333F6D" w:rsidRPr="003F3BF0" w14:paraId="47561CA3" w14:textId="77777777" w:rsidTr="004D5762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2B15BC09" w14:textId="77777777" w:rsidR="00333F6D" w:rsidRPr="003F3BF0" w:rsidRDefault="00333F6D" w:rsidP="00333F6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BDB69DD" w14:textId="77777777" w:rsidR="00333F6D" w:rsidRPr="003F3BF0" w:rsidRDefault="00333F6D" w:rsidP="00333F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B793B82" w14:textId="77777777" w:rsidR="00333F6D" w:rsidRPr="003F3BF0" w:rsidRDefault="00333F6D" w:rsidP="00333F6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64ECC1F7" w14:textId="77777777" w:rsidR="00333F6D" w:rsidRPr="003F3BF0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49241" w14:textId="7FD9B398" w:rsidR="00333F6D" w:rsidRPr="003F3BF0" w:rsidRDefault="00333F6D" w:rsidP="00333F6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318BA93F" w14:textId="77777777" w:rsidR="00333F6D" w:rsidRPr="003F3BF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55E8A35D" w14:textId="77777777" w:rsidR="00333F6D" w:rsidRPr="003F3BF0" w:rsidRDefault="00333F6D" w:rsidP="00333F6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812CF4" w:rsidRPr="003F3BF0" w14:paraId="79FD4000" w14:textId="77777777" w:rsidTr="001C2034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5FAF56ED" w14:textId="77777777" w:rsidR="00812CF4" w:rsidRPr="003F3BF0" w:rsidRDefault="00812CF4" w:rsidP="00333F6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A6BD6D" w14:textId="77777777" w:rsidR="00812CF4" w:rsidRPr="003F3BF0" w:rsidRDefault="00812CF4" w:rsidP="00333F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91" w:type="dxa"/>
            <w:gridSpan w:val="5"/>
            <w:vAlign w:val="bottom"/>
          </w:tcPr>
          <w:p w14:paraId="3DD0453E" w14:textId="2AC49024" w:rsidR="00812CF4" w:rsidRPr="003F3BF0" w:rsidRDefault="00812CF4" w:rsidP="00333F6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3F3B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33F6D" w:rsidRPr="003F3BF0" w14:paraId="3C1C6C05" w14:textId="77777777" w:rsidTr="004D5762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003E4DDC" w14:textId="77777777" w:rsidR="00333F6D" w:rsidRPr="003F3BF0" w:rsidRDefault="00333F6D" w:rsidP="00333F6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D91D0" w14:textId="77777777" w:rsidR="00333F6D" w:rsidRPr="003F3BF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0FCECD" w14:textId="2F15B2C8" w:rsidR="00333F6D" w:rsidRPr="003F3BF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438,751</w:t>
            </w:r>
          </w:p>
        </w:tc>
        <w:tc>
          <w:tcPr>
            <w:tcW w:w="180" w:type="dxa"/>
            <w:vAlign w:val="bottom"/>
          </w:tcPr>
          <w:p w14:paraId="137D6877" w14:textId="77777777" w:rsidR="00333F6D" w:rsidRPr="003F3BF0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1D567A" w14:textId="013F9C2B" w:rsidR="00333F6D" w:rsidRPr="003F3BF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120,181</w:t>
            </w:r>
          </w:p>
        </w:tc>
        <w:tc>
          <w:tcPr>
            <w:tcW w:w="180" w:type="dxa"/>
            <w:vAlign w:val="bottom"/>
          </w:tcPr>
          <w:p w14:paraId="798B5777" w14:textId="77777777" w:rsidR="00333F6D" w:rsidRPr="003F3BF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71A76591" w14:textId="38613274" w:rsidR="00333F6D" w:rsidRPr="003F3BF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457,104</w:t>
            </w:r>
          </w:p>
        </w:tc>
      </w:tr>
      <w:tr w:rsidR="00333F6D" w:rsidRPr="003F3BF0" w14:paraId="1BD94C87" w14:textId="77777777" w:rsidTr="004D5762">
        <w:trPr>
          <w:cantSplit/>
          <w:trHeight w:val="254"/>
        </w:trPr>
        <w:tc>
          <w:tcPr>
            <w:tcW w:w="4410" w:type="dxa"/>
            <w:shd w:val="clear" w:color="auto" w:fill="auto"/>
          </w:tcPr>
          <w:p w14:paraId="2968D01D" w14:textId="0B0F9FAD" w:rsidR="00333F6D" w:rsidRPr="003F3BF0" w:rsidRDefault="00333F6D" w:rsidP="00333F6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04A946" w14:textId="77777777" w:rsidR="00333F6D" w:rsidRPr="003F3BF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DEB9E0" w14:textId="77777777" w:rsidR="00333F6D" w:rsidRPr="003F3BF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8D78E1" w14:textId="77777777" w:rsidR="00333F6D" w:rsidRPr="003F3BF0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B63138C" w14:textId="77777777" w:rsidR="00333F6D" w:rsidRPr="003F3BF0" w:rsidRDefault="00333F6D" w:rsidP="00333F6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1CA76" w14:textId="77777777" w:rsidR="00333F6D" w:rsidRPr="003F3BF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30F0DA39" w14:textId="77777777" w:rsidR="00333F6D" w:rsidRPr="003F3BF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33F6D" w:rsidRPr="003F3BF0" w14:paraId="2DC230E3" w14:textId="77777777" w:rsidTr="004D5762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5D8AEE6B" w14:textId="77777777" w:rsidR="00333F6D" w:rsidRPr="003F3BF0" w:rsidRDefault="00333F6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96D9E" w14:textId="789BA90F" w:rsidR="00333F6D" w:rsidRPr="003F3BF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1F0BB5" w14:textId="76DFF195" w:rsidR="00333F6D" w:rsidRPr="003F3BF0" w:rsidRDefault="00333F6D" w:rsidP="004D57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(77,281)</w:t>
            </w:r>
          </w:p>
        </w:tc>
        <w:tc>
          <w:tcPr>
            <w:tcW w:w="180" w:type="dxa"/>
            <w:vAlign w:val="bottom"/>
          </w:tcPr>
          <w:p w14:paraId="5D10F944" w14:textId="77777777" w:rsidR="00333F6D" w:rsidRPr="003F3BF0" w:rsidRDefault="00333F6D" w:rsidP="00333F6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F378FB9" w14:textId="26058DB1" w:rsidR="00333F6D" w:rsidRPr="003F3BF0" w:rsidRDefault="00333F6D" w:rsidP="004D576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(440)</w:t>
            </w:r>
          </w:p>
        </w:tc>
        <w:tc>
          <w:tcPr>
            <w:tcW w:w="180" w:type="dxa"/>
            <w:vAlign w:val="bottom"/>
          </w:tcPr>
          <w:p w14:paraId="4191AD3C" w14:textId="77777777" w:rsidR="00333F6D" w:rsidRPr="003F3BF0" w:rsidRDefault="00333F6D" w:rsidP="00333F6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0CAFA88C" w14:textId="1672E294" w:rsidR="00333F6D" w:rsidRPr="003F3BF0" w:rsidRDefault="00333F6D" w:rsidP="004D57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(228)</w:t>
            </w:r>
          </w:p>
        </w:tc>
      </w:tr>
      <w:tr w:rsidR="00333F6D" w:rsidRPr="003F3BF0" w14:paraId="7523FC5B" w14:textId="77777777" w:rsidTr="004D5762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0DDA3CED" w14:textId="77777777" w:rsidR="00333F6D" w:rsidRPr="003F3BF0" w:rsidRDefault="00333F6D" w:rsidP="00333F6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5FF604" w14:textId="77777777" w:rsidR="00333F6D" w:rsidRPr="003F3BF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DA77B" w14:textId="1D0A7B52" w:rsidR="00333F6D" w:rsidRPr="003F3BF0" w:rsidRDefault="00333F6D" w:rsidP="00333F6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361,470</w:t>
            </w:r>
          </w:p>
        </w:tc>
        <w:tc>
          <w:tcPr>
            <w:tcW w:w="180" w:type="dxa"/>
            <w:vAlign w:val="bottom"/>
          </w:tcPr>
          <w:p w14:paraId="5DBF0415" w14:textId="77777777" w:rsidR="00333F6D" w:rsidRPr="003F3BF0" w:rsidRDefault="00333F6D" w:rsidP="00333F6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C70C6" w14:textId="3D2A8CBC" w:rsidR="00333F6D" w:rsidRPr="003F3BF0" w:rsidRDefault="004D5762" w:rsidP="004D576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119,741</w:t>
            </w:r>
          </w:p>
        </w:tc>
        <w:tc>
          <w:tcPr>
            <w:tcW w:w="180" w:type="dxa"/>
            <w:vAlign w:val="bottom"/>
          </w:tcPr>
          <w:p w14:paraId="6C4F18EB" w14:textId="77777777" w:rsidR="00333F6D" w:rsidRPr="003F3BF0" w:rsidRDefault="00333F6D" w:rsidP="00333F6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BEA08" w14:textId="00075B71" w:rsidR="00333F6D" w:rsidRPr="003F3BF0" w:rsidRDefault="00333F6D" w:rsidP="00333F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456,</w:t>
            </w:r>
            <w:r w:rsidR="007A11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876</w:t>
            </w:r>
          </w:p>
        </w:tc>
      </w:tr>
    </w:tbl>
    <w:p w14:paraId="1DAFAAD9" w14:textId="77777777" w:rsidR="00333F6D" w:rsidRPr="003F3BF0" w:rsidRDefault="00333F6D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AE512" w14:textId="29CB6726" w:rsidR="007D1034" w:rsidRPr="003F3BF0" w:rsidRDefault="007D1034" w:rsidP="000F1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04071B" w14:textId="4E623F38" w:rsidR="000933E3" w:rsidRPr="003F3BF0" w:rsidRDefault="000933E3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016D61" w14:textId="77777777" w:rsidR="00482D8E" w:rsidRPr="003F3BF0" w:rsidRDefault="00482D8E" w:rsidP="00977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C1210" w14:textId="4BEAD4B6" w:rsidR="003D5B91" w:rsidRPr="003F3BF0" w:rsidRDefault="00E27BFC" w:rsidP="0096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4" w:firstLine="436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</w:rPr>
        <w:br w:type="page"/>
      </w:r>
      <w:r w:rsidR="003D5B91" w:rsidRPr="003F3BF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lastRenderedPageBreak/>
        <w:t xml:space="preserve">TFRS </w:t>
      </w:r>
      <w:r w:rsidR="00BF0225" w:rsidRPr="003F3BF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="003D5B91" w:rsidRPr="003F3BF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3D5B91" w:rsidRPr="003F3BF0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5888FB66" w14:textId="77777777" w:rsidR="003D5B91" w:rsidRPr="003F3BF0" w:rsidRDefault="003D5B91" w:rsidP="009777AF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77ADB" w14:textId="3F91A5B7" w:rsidR="00E94447" w:rsidRPr="003F3BF0" w:rsidRDefault="00E94447" w:rsidP="009669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1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="00504036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3F3BF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3F3BF0">
        <w:rPr>
          <w:rFonts w:asciiTheme="majorBidi" w:hAnsiTheme="majorBidi" w:cstheme="majorBidi"/>
          <w:sz w:val="28"/>
          <w:szCs w:val="28"/>
        </w:rPr>
        <w:t>16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906E70" w:rsidRPr="003F3BF0">
        <w:rPr>
          <w:rFonts w:asciiTheme="majorBidi" w:hAnsiTheme="majorBidi" w:cstheme="majorBidi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17</w:t>
      </w:r>
      <w:r w:rsidR="00906E70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906E70" w:rsidRPr="003F3BF0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</w:t>
      </w:r>
      <w:r w:rsidR="00077C5C" w:rsidRPr="003F3BF0">
        <w:rPr>
          <w:rFonts w:asciiTheme="majorBidi" w:hAnsiTheme="majorBidi" w:cstheme="majorBidi"/>
          <w:sz w:val="28"/>
          <w:szCs w:val="28"/>
        </w:rPr>
        <w:t>(</w:t>
      </w:r>
      <w:r w:rsidR="00906E70" w:rsidRPr="003F3BF0">
        <w:rPr>
          <w:rFonts w:asciiTheme="majorBidi" w:hAnsiTheme="majorBidi" w:cstheme="majorBidi"/>
          <w:sz w:val="28"/>
          <w:szCs w:val="28"/>
        </w:rPr>
        <w:t xml:space="preserve">TAS </w:t>
      </w:r>
      <w:r w:rsidR="00BF0225" w:rsidRPr="003F3BF0">
        <w:rPr>
          <w:rFonts w:asciiTheme="majorBidi" w:hAnsiTheme="majorBidi" w:cstheme="majorBidi"/>
          <w:sz w:val="28"/>
          <w:szCs w:val="28"/>
        </w:rPr>
        <w:t>17</w:t>
      </w:r>
      <w:r w:rsidR="00077C5C" w:rsidRPr="003F3BF0">
        <w:rPr>
          <w:rFonts w:asciiTheme="majorBidi" w:hAnsiTheme="majorBidi" w:cstheme="majorBidi"/>
          <w:sz w:val="28"/>
          <w:szCs w:val="28"/>
        </w:rPr>
        <w:t>)</w:t>
      </w:r>
      <w:r w:rsidR="00906E70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3F3BF0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4</w:t>
      </w:r>
      <w:r w:rsidR="00086EB9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3F3BF0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916F59" w:rsidRPr="003F3BF0">
        <w:rPr>
          <w:rFonts w:asciiTheme="majorBidi" w:hAnsiTheme="majorBidi" w:cstheme="majorBidi"/>
          <w:sz w:val="28"/>
          <w:szCs w:val="28"/>
          <w:cs/>
        </w:rPr>
        <w:t>การประเมินว่า</w:t>
      </w:r>
      <w:r w:rsidR="00086EB9" w:rsidRPr="003F3BF0">
        <w:rPr>
          <w:rFonts w:asciiTheme="majorBidi" w:hAnsiTheme="majorBidi" w:cstheme="majorBidi"/>
          <w:sz w:val="28"/>
          <w:szCs w:val="28"/>
          <w:cs/>
        </w:rPr>
        <w:t>ข้อตกลงประกอบด้วยสัญญาเช่า</w:t>
      </w:r>
      <w:r w:rsidR="00916F59" w:rsidRPr="003F3BF0">
        <w:rPr>
          <w:rFonts w:asciiTheme="majorBidi" w:hAnsiTheme="majorBidi" w:cstheme="majorBidi"/>
          <w:sz w:val="28"/>
          <w:szCs w:val="28"/>
          <w:cs/>
        </w:rPr>
        <w:t>หรือไม่</w:t>
      </w:r>
      <w:r w:rsidR="00086EB9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3F3BF0">
        <w:rPr>
          <w:rFonts w:asciiTheme="majorBidi" w:hAnsiTheme="majorBidi" w:cstheme="majorBidi"/>
          <w:sz w:val="28"/>
          <w:szCs w:val="28"/>
        </w:rPr>
        <w:t>(</w:t>
      </w:r>
      <w:r w:rsidR="00086EB9" w:rsidRPr="003F3BF0">
        <w:rPr>
          <w:rFonts w:asciiTheme="majorBidi" w:hAnsiTheme="majorBidi" w:cstheme="majorBidi"/>
          <w:sz w:val="28"/>
          <w:szCs w:val="28"/>
        </w:rPr>
        <w:t xml:space="preserve">TFRIC </w:t>
      </w:r>
      <w:r w:rsidR="00BF0225" w:rsidRPr="003F3BF0">
        <w:rPr>
          <w:rFonts w:asciiTheme="majorBidi" w:hAnsiTheme="majorBidi" w:cstheme="majorBidi"/>
          <w:sz w:val="28"/>
          <w:szCs w:val="28"/>
        </w:rPr>
        <w:t>4</w:t>
      </w:r>
      <w:r w:rsidR="00077C5C" w:rsidRPr="003F3BF0">
        <w:rPr>
          <w:rFonts w:asciiTheme="majorBidi" w:hAnsiTheme="majorBidi" w:cstheme="majorBidi"/>
          <w:sz w:val="28"/>
          <w:szCs w:val="28"/>
        </w:rPr>
        <w:t>)</w:t>
      </w:r>
      <w:r w:rsidR="00086EB9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3F3BF0">
        <w:rPr>
          <w:rFonts w:asciiTheme="majorBidi" w:hAnsiTheme="majorBidi" w:cstheme="majorBidi"/>
          <w:sz w:val="28"/>
          <w:szCs w:val="28"/>
          <w:cs/>
        </w:rPr>
        <w:t>ด้วย</w:t>
      </w:r>
      <w:r w:rsidRPr="003F3BF0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วิธีปรับปรุงย้อนหลังโดยรับรู้ผลกระทบสะสม</w:t>
      </w:r>
      <w:r w:rsidR="002E0A88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3F3BF0">
        <w:rPr>
          <w:rFonts w:asciiTheme="majorBidi" w:hAnsiTheme="majorBidi" w:cstheme="majorBidi"/>
          <w:sz w:val="28"/>
          <w:szCs w:val="28"/>
        </w:rPr>
        <w:t>(</w:t>
      </w:r>
      <w:r w:rsidR="002E0A88" w:rsidRPr="003F3BF0">
        <w:rPr>
          <w:rFonts w:asciiTheme="majorBidi" w:hAnsiTheme="majorBidi" w:cstheme="majorBidi"/>
          <w:sz w:val="28"/>
          <w:szCs w:val="28"/>
        </w:rPr>
        <w:t>Modified retrospective approach</w:t>
      </w:r>
      <w:r w:rsidR="00077C5C" w:rsidRPr="003F3BF0">
        <w:rPr>
          <w:rFonts w:asciiTheme="majorBidi" w:hAnsiTheme="majorBidi" w:cstheme="majorBidi"/>
          <w:sz w:val="28"/>
          <w:szCs w:val="28"/>
        </w:rPr>
        <w:t>)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720DF5A" w14:textId="77777777" w:rsidR="00E94447" w:rsidRPr="003F3BF0" w:rsidRDefault="00E94447" w:rsidP="009777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255796" w14:textId="303C0EF0" w:rsidR="00E94447" w:rsidRPr="003F3BF0" w:rsidRDefault="00E94447" w:rsidP="009669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="00034A8A" w:rsidRPr="003F3BF0">
        <w:rPr>
          <w:rFonts w:asciiTheme="majorBidi" w:hAnsiTheme="majorBidi" w:cstheme="majorBidi" w:hint="cs"/>
          <w:sz w:val="28"/>
          <w:szCs w:val="28"/>
          <w:cs/>
        </w:rPr>
        <w:t>แ</w:t>
      </w:r>
      <w:r w:rsidRPr="003F3BF0">
        <w:rPr>
          <w:rFonts w:asciiTheme="majorBidi" w:hAnsiTheme="majorBidi" w:cstheme="majorBidi"/>
          <w:sz w:val="28"/>
          <w:szCs w:val="28"/>
          <w:cs/>
        </w:rPr>
        <w:t>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3F3BF0">
        <w:rPr>
          <w:rFonts w:asciiTheme="majorBidi" w:hAnsiTheme="majorBidi" w:cstheme="majorBidi"/>
          <w:sz w:val="28"/>
          <w:szCs w:val="28"/>
        </w:rPr>
        <w:t xml:space="preserve"> TFRS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</w:rPr>
        <w:t>16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C0FC6" w:rsidRPr="003F3BF0">
        <w:rPr>
          <w:rFonts w:asciiTheme="majorBidi" w:hAnsiTheme="majorBidi" w:cstheme="majorBidi"/>
          <w:sz w:val="28"/>
          <w:szCs w:val="28"/>
          <w:cs/>
        </w:rPr>
        <w:t>ได้</w:t>
      </w:r>
      <w:r w:rsidRPr="003F3BF0">
        <w:rPr>
          <w:rFonts w:asciiTheme="majorBidi" w:hAnsiTheme="majorBidi" w:cstheme="majorBidi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กลุ่มบริษัทจะปันส่วนสิ่งตอบแทนที่ต้องจ่าย</w:t>
      </w:r>
      <w:r w:rsidR="00EC6B35" w:rsidRPr="003F3BF0">
        <w:rPr>
          <w:rFonts w:asciiTheme="majorBidi" w:hAnsiTheme="majorBidi" w:cstheme="majorBidi"/>
          <w:sz w:val="28"/>
          <w:szCs w:val="28"/>
          <w:cs/>
        </w:rPr>
        <w:t xml:space="preserve">ตามราคาขายที่เป็นเอกเทศ </w:t>
      </w:r>
      <w:r w:rsidR="00077C5C" w:rsidRPr="003F3BF0">
        <w:rPr>
          <w:rFonts w:asciiTheme="majorBidi" w:hAnsiTheme="majorBidi" w:cstheme="majorBidi"/>
          <w:sz w:val="28"/>
          <w:szCs w:val="28"/>
        </w:rPr>
        <w:t>(</w:t>
      </w:r>
      <w:r w:rsidR="00EC6B35" w:rsidRPr="003F3BF0">
        <w:rPr>
          <w:rFonts w:asciiTheme="majorBidi" w:hAnsiTheme="majorBidi" w:cstheme="majorBidi"/>
          <w:sz w:val="28"/>
          <w:szCs w:val="28"/>
        </w:rPr>
        <w:t>Transaction price</w:t>
      </w:r>
      <w:r w:rsidR="00077C5C" w:rsidRPr="003F3BF0">
        <w:rPr>
          <w:rFonts w:asciiTheme="majorBidi" w:hAnsiTheme="majorBidi" w:cstheme="majorBidi"/>
          <w:sz w:val="28"/>
          <w:szCs w:val="28"/>
        </w:rPr>
        <w:t>)</w:t>
      </w:r>
      <w:r w:rsidR="00F75DB6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F75DB6" w:rsidRPr="003F3BF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7C739E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</w:rPr>
        <w:t>1</w:t>
      </w:r>
      <w:r w:rsidR="00F75DB6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F75DB6" w:rsidRPr="003F3BF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="00504036" w:rsidRPr="003F3BF0">
        <w:rPr>
          <w:rFonts w:asciiTheme="majorBidi" w:hAnsiTheme="majorBidi" w:cstheme="majorBidi"/>
          <w:sz w:val="28"/>
          <w:szCs w:val="28"/>
          <w:cs/>
        </w:rPr>
        <w:t>ท</w:t>
      </w:r>
      <w:r w:rsidRPr="003F3BF0">
        <w:rPr>
          <w:rFonts w:asciiTheme="majorBid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="00884310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="00611519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33F9CA6" w14:textId="77777777" w:rsidR="00504036" w:rsidRPr="003F3BF0" w:rsidRDefault="00504036" w:rsidP="009669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5DBC3" w14:textId="35BB25F6" w:rsidR="00C378FD" w:rsidRPr="003F3BF0" w:rsidRDefault="00CA3419" w:rsidP="0096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 w:hint="cs"/>
          <w:sz w:val="28"/>
          <w:szCs w:val="28"/>
          <w:cs/>
        </w:rPr>
        <w:t>ในการปฏิบัติในช่วงเปลี่ยนแปลง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4447" w:rsidRPr="003F3BF0">
        <w:rPr>
          <w:rFonts w:asciiTheme="majorBidi" w:hAnsiTheme="majorBidi" w:cstheme="majorBidi"/>
          <w:sz w:val="28"/>
          <w:szCs w:val="28"/>
          <w:cs/>
        </w:rPr>
        <w:t>กลุ่มบริษัทได้เลือกใช้ข้อยกเว้น</w:t>
      </w:r>
      <w:r w:rsidR="00916F59" w:rsidRPr="003F3BF0">
        <w:rPr>
          <w:rFonts w:asciiTheme="majorBidi" w:hAnsiTheme="majorBidi" w:cstheme="majorBidi"/>
          <w:sz w:val="28"/>
          <w:szCs w:val="28"/>
          <w:cs/>
        </w:rPr>
        <w:t xml:space="preserve">ต่อไปนี้ </w:t>
      </w:r>
    </w:p>
    <w:p w14:paraId="67AC16AC" w14:textId="77777777" w:rsidR="00A14949" w:rsidRPr="003F3BF0" w:rsidRDefault="00A14949" w:rsidP="009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06"/>
        <w:jc w:val="thaiDistribute"/>
        <w:rPr>
          <w:rFonts w:asciiTheme="majorBidi" w:hAnsiTheme="majorBidi" w:cstheme="majorBidi"/>
          <w:sz w:val="28"/>
          <w:szCs w:val="28"/>
        </w:rPr>
      </w:pPr>
    </w:p>
    <w:p w14:paraId="383118D9" w14:textId="1C4110E8" w:rsidR="00C378FD" w:rsidRPr="003F3BF0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F0225" w:rsidRPr="003F3BF0">
        <w:rPr>
          <w:rFonts w:asciiTheme="majorBidi" w:hAnsiTheme="majorBidi" w:cstheme="majorBidi"/>
          <w:sz w:val="28"/>
          <w:szCs w:val="28"/>
        </w:rPr>
        <w:t>12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</w:p>
    <w:p w14:paraId="0DD0B383" w14:textId="77777777" w:rsidR="00C378FD" w:rsidRPr="003F3BF0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</w:p>
    <w:p w14:paraId="3D026341" w14:textId="77777777" w:rsidR="00C378FD" w:rsidRPr="003F3BF0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</w:p>
    <w:p w14:paraId="52EF137E" w14:textId="6162A1F2" w:rsidR="00916F59" w:rsidRPr="003F3BF0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</w:t>
      </w:r>
      <w:r w:rsidR="00916F59" w:rsidRPr="003F3BF0">
        <w:rPr>
          <w:rFonts w:asciiTheme="majorBidi" w:hAnsiTheme="majorBidi" w:cstheme="majorBidi"/>
          <w:sz w:val="28"/>
          <w:szCs w:val="28"/>
          <w:cs/>
        </w:rPr>
        <w:t xml:space="preserve">   </w:t>
      </w:r>
      <w:r w:rsidRPr="003F3BF0">
        <w:rPr>
          <w:rFonts w:asciiTheme="majorBidi" w:hAnsiTheme="majorBidi" w:cstheme="majorBidi"/>
          <w:sz w:val="28"/>
          <w:szCs w:val="28"/>
          <w:cs/>
        </w:rPr>
        <w:t>ด้อยค่า และ</w:t>
      </w:r>
    </w:p>
    <w:p w14:paraId="4E3A9E83" w14:textId="2DC6F819" w:rsidR="00EE6D2A" w:rsidRPr="003F3BF0" w:rsidRDefault="00E94447" w:rsidP="0096693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</w:p>
    <w:p w14:paraId="77E11D2F" w14:textId="39F632E5" w:rsidR="00035936" w:rsidRPr="003F3BF0" w:rsidRDefault="00035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9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0"/>
      </w:tblGrid>
      <w:tr w:rsidR="00F826D5" w:rsidRPr="003F3BF0" w14:paraId="30F62FEC" w14:textId="77777777" w:rsidTr="00CB5253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2E52BB24" w14:textId="5FE5A4E4" w:rsidR="00F826D5" w:rsidRPr="003F3BF0" w:rsidRDefault="00D3767C" w:rsidP="0030230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ผลกระทบจากการ</w:t>
            </w:r>
            <w:r w:rsidR="00CB2567" w:rsidRPr="003F3BF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3F3B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="00CB2567" w:rsidRPr="003F3BF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3F3B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BF0225" w:rsidRPr="003F3B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  <w:r w:rsidRPr="003F3BF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E22DFE" w14:textId="6CA3B378" w:rsidR="00F826D5" w:rsidRPr="003F3BF0" w:rsidRDefault="00F826D5" w:rsidP="0030230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0B41EA" w14:textId="77777777" w:rsidR="00F826D5" w:rsidRPr="003F3BF0" w:rsidRDefault="00F826D5" w:rsidP="0030230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EC8347" w14:textId="77777777" w:rsidR="00F826D5" w:rsidRPr="003F3BF0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C750964" w14:textId="11DA6BD2" w:rsidR="00F826D5" w:rsidRPr="003F3BF0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826D5" w:rsidRPr="003F3BF0" w14:paraId="0A3923C2" w14:textId="77777777" w:rsidTr="00CB5253">
        <w:trPr>
          <w:cantSplit/>
          <w:trHeight w:val="20"/>
          <w:tblHeader/>
        </w:trPr>
        <w:tc>
          <w:tcPr>
            <w:tcW w:w="6030" w:type="dxa"/>
          </w:tcPr>
          <w:p w14:paraId="6F994E78" w14:textId="6AE462E4" w:rsidR="00F826D5" w:rsidRPr="003F3BF0" w:rsidRDefault="00F826D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7643459" w14:textId="697F4F14" w:rsidR="00F826D5" w:rsidRPr="003F3BF0" w:rsidRDefault="00F826D5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3767C" w:rsidRPr="003F3BF0" w14:paraId="36F8AB68" w14:textId="77777777" w:rsidTr="00CB5253">
        <w:trPr>
          <w:cantSplit/>
          <w:trHeight w:val="20"/>
        </w:trPr>
        <w:tc>
          <w:tcPr>
            <w:tcW w:w="6030" w:type="dxa"/>
          </w:tcPr>
          <w:p w14:paraId="28A37386" w14:textId="27122B59" w:rsidR="00D3767C" w:rsidRPr="003F3BF0" w:rsidRDefault="00D3767C" w:rsidP="00D3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3"/>
          </w:tcPr>
          <w:p w14:paraId="21939CF2" w14:textId="77777777" w:rsidR="00D3767C" w:rsidRPr="003F3BF0" w:rsidRDefault="00D3767C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826D5" w:rsidRPr="003F3BF0" w14:paraId="74026547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4D1D92C2" w14:textId="520ED5CF" w:rsidR="00F826D5" w:rsidRPr="003F3BF0" w:rsidRDefault="00F7763A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  <w:r w:rsidR="00193E21"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93E8AF" w14:textId="0F562471" w:rsidR="00F826D5" w:rsidRPr="003F3BF0" w:rsidRDefault="00BF0225" w:rsidP="007C3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0B25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67CB">
              <w:rPr>
                <w:rFonts w:asciiTheme="majorBidi" w:hAnsiTheme="majorBidi" w:cstheme="majorBidi"/>
                <w:sz w:val="28"/>
                <w:szCs w:val="28"/>
              </w:rPr>
              <w:t>887,579</w:t>
            </w:r>
          </w:p>
        </w:tc>
        <w:tc>
          <w:tcPr>
            <w:tcW w:w="180" w:type="dxa"/>
            <w:vAlign w:val="bottom"/>
          </w:tcPr>
          <w:p w14:paraId="7F522AA2" w14:textId="77777777" w:rsidR="00F826D5" w:rsidRPr="003F3BF0" w:rsidRDefault="00F826D5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3A7760" w14:textId="73354A28" w:rsidR="00F826D5" w:rsidRPr="003F3BF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1C0B25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C64077" w:rsidRPr="003F3BF0" w14:paraId="542FCEAD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5CAD51B1" w14:textId="127592D1" w:rsidR="00C64077" w:rsidRPr="003F3BF0" w:rsidRDefault="00AF45E2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  <w:r w:rsidR="00193E21"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023E5DF" w14:textId="429D2BBA" w:rsidR="00C64077" w:rsidRPr="003F3BF0" w:rsidRDefault="00B81F82" w:rsidP="007C3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967CB">
              <w:rPr>
                <w:rFonts w:asciiTheme="majorBidi" w:hAnsiTheme="majorBidi" w:cstheme="majorBidi"/>
                <w:sz w:val="28"/>
                <w:szCs w:val="28"/>
              </w:rPr>
              <w:t>61,401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C364512" w14:textId="77777777" w:rsidR="00C64077" w:rsidRPr="003F3BF0" w:rsidRDefault="00C64077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04B20F" w14:textId="686CBC82" w:rsidR="00C64077" w:rsidRPr="003F3BF0" w:rsidRDefault="00B81F82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4077" w:rsidRPr="003F3BF0" w14:paraId="099717DA" w14:textId="77777777" w:rsidTr="00CB5253">
        <w:trPr>
          <w:cantSplit/>
          <w:trHeight w:val="20"/>
        </w:trPr>
        <w:tc>
          <w:tcPr>
            <w:tcW w:w="6030" w:type="dxa"/>
            <w:vAlign w:val="bottom"/>
          </w:tcPr>
          <w:p w14:paraId="5D95DB5C" w14:textId="01928D93" w:rsidR="00C64077" w:rsidRPr="003F3BF0" w:rsidRDefault="00BB6D1A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สิทธิการเช่า</w:t>
            </w:r>
            <w:r w:rsidR="00193E21"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90D3B7A" w14:textId="66653856" w:rsidR="00C64077" w:rsidRPr="003F3BF0" w:rsidRDefault="00B81F82" w:rsidP="007C3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BAF961A" w14:textId="77777777" w:rsidR="00C64077" w:rsidRPr="003F3BF0" w:rsidRDefault="00C64077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1E5B08" w14:textId="281AEA94" w:rsidR="00C64077" w:rsidRPr="003F3BF0" w:rsidRDefault="00B81F82" w:rsidP="00B81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4B87" w:rsidRPr="003F3BF0" w14:paraId="1076FB50" w14:textId="77777777" w:rsidTr="00CB5253">
        <w:trPr>
          <w:cantSplit/>
          <w:trHeight w:val="20"/>
        </w:trPr>
        <w:tc>
          <w:tcPr>
            <w:tcW w:w="6030" w:type="dxa"/>
          </w:tcPr>
          <w:p w14:paraId="788673C3" w14:textId="3F4F14C8" w:rsidR="00CB4B87" w:rsidRPr="003F3BF0" w:rsidRDefault="00CB4B87" w:rsidP="00C3539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59140AFB" w14:textId="2FEC19E9" w:rsidR="00CB4B87" w:rsidRPr="003F3BF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C7A26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80" w:type="dxa"/>
          </w:tcPr>
          <w:p w14:paraId="70F624DC" w14:textId="77777777" w:rsidR="00CB4B87" w:rsidRPr="003F3BF0" w:rsidRDefault="00CB4B87" w:rsidP="00C353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F0F86B" w14:textId="376D706D" w:rsidR="00CB4B87" w:rsidRPr="003F3BF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CB4B87" w:rsidRPr="003F3BF0" w14:paraId="200C8E4C" w14:textId="77777777" w:rsidTr="00CB5253">
        <w:trPr>
          <w:cantSplit/>
          <w:trHeight w:val="20"/>
        </w:trPr>
        <w:tc>
          <w:tcPr>
            <w:tcW w:w="6030" w:type="dxa"/>
          </w:tcPr>
          <w:p w14:paraId="12BF4C05" w14:textId="77777777" w:rsidR="00CB4B87" w:rsidRPr="003F3BF0" w:rsidRDefault="00CB4B87" w:rsidP="00C3539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FD42060" w14:textId="156D26EB" w:rsidR="00CB4B87" w:rsidRPr="003F3BF0" w:rsidRDefault="008B5E77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51C7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45E2">
              <w:rPr>
                <w:rFonts w:asciiTheme="majorBidi" w:hAnsiTheme="majorBidi" w:cstheme="majorBidi"/>
                <w:sz w:val="28"/>
                <w:szCs w:val="28"/>
              </w:rPr>
              <w:t>658,628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7EAE46F" w14:textId="77777777" w:rsidR="00CB4B87" w:rsidRPr="003F3BF0" w:rsidRDefault="00CB4B87" w:rsidP="00C353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4A3CD5" w14:textId="3CD47FFF" w:rsidR="00CB4B87" w:rsidRPr="003F3BF0" w:rsidRDefault="008B5E77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AF45E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12E26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45E2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20BC0" w:rsidRPr="003F3BF0" w14:paraId="428D1005" w14:textId="77777777" w:rsidTr="00CB5253">
        <w:trPr>
          <w:cantSplit/>
          <w:trHeight w:val="20"/>
        </w:trPr>
        <w:tc>
          <w:tcPr>
            <w:tcW w:w="6030" w:type="dxa"/>
          </w:tcPr>
          <w:p w14:paraId="6A53E908" w14:textId="0CB10E73" w:rsidR="00920BC0" w:rsidRPr="003F3BF0" w:rsidRDefault="00920BC0" w:rsidP="00920BC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  <w:r w:rsidR="00E65CC2"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301FBEEF" w14:textId="75A3ECA1" w:rsidR="00920BC0" w:rsidRPr="003F3BF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8B5E77" w:rsidRPr="003F3BF0">
              <w:rPr>
                <w:rFonts w:asciiTheme="majorBidi" w:hAnsiTheme="majorBidi" w:cstheme="majorBidi"/>
                <w:sz w:val="28"/>
                <w:szCs w:val="28"/>
              </w:rPr>
              <w:t>,281</w:t>
            </w:r>
          </w:p>
        </w:tc>
        <w:tc>
          <w:tcPr>
            <w:tcW w:w="180" w:type="dxa"/>
            <w:vAlign w:val="bottom"/>
          </w:tcPr>
          <w:p w14:paraId="4CECA74C" w14:textId="77777777" w:rsidR="00920BC0" w:rsidRPr="003F3BF0" w:rsidRDefault="00920BC0" w:rsidP="00920B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DAEB99" w14:textId="6F5A5ACE" w:rsidR="00920BC0" w:rsidRPr="003F3BF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8B5E77" w:rsidRPr="003F3BF0" w14:paraId="3B58DFA6" w14:textId="77777777" w:rsidTr="00CB5253">
        <w:trPr>
          <w:cantSplit/>
          <w:trHeight w:val="20"/>
        </w:trPr>
        <w:tc>
          <w:tcPr>
            <w:tcW w:w="6030" w:type="dxa"/>
          </w:tcPr>
          <w:p w14:paraId="21A3CFF4" w14:textId="2E45F9C8" w:rsidR="008B5E77" w:rsidRPr="003F3BF0" w:rsidRDefault="008B5E77" w:rsidP="00920BC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</w:tcPr>
          <w:p w14:paraId="246D8907" w14:textId="45EB1969" w:rsidR="008B5E77" w:rsidRPr="003F3BF0" w:rsidRDefault="008B5E77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180" w:type="dxa"/>
            <w:vAlign w:val="bottom"/>
          </w:tcPr>
          <w:p w14:paraId="192E8CAA" w14:textId="77777777" w:rsidR="008B5E77" w:rsidRPr="003F3BF0" w:rsidRDefault="008B5E77" w:rsidP="00920B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D7154C" w14:textId="543A0B85" w:rsidR="008B5E77" w:rsidRPr="003F3BF0" w:rsidRDefault="008B5E77" w:rsidP="008B5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1A12605" w14:textId="0B7D2871" w:rsidR="00E94447" w:rsidRPr="003F3BF0" w:rsidRDefault="00E94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349"/>
      </w:tblGrid>
      <w:tr w:rsidR="00F24F23" w:rsidRPr="003F3BF0" w14:paraId="179C6A4C" w14:textId="77777777" w:rsidTr="008C6B65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0D651150" w14:textId="5209A826" w:rsidR="00F24F23" w:rsidRPr="003F3BF0" w:rsidRDefault="00F24F23" w:rsidP="00E311F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55E64D" w14:textId="6C8F49DD" w:rsidR="00F24F23" w:rsidRPr="003F3BF0" w:rsidRDefault="00F24F23" w:rsidP="00E311F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6F7119AC" w14:textId="77777777" w:rsidR="00F24F23" w:rsidRPr="003F3BF0" w:rsidRDefault="00F24F23" w:rsidP="00E311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0F2C582" w14:textId="77777777" w:rsidR="00F24F23" w:rsidRPr="003F3BF0" w:rsidRDefault="00F24F23" w:rsidP="00E311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C8FE6F7" w14:textId="3EB40806" w:rsidR="00F24F23" w:rsidRPr="003F3BF0" w:rsidRDefault="00F24F23" w:rsidP="00E311F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24F23" w:rsidRPr="003F3BF0" w14:paraId="498A1201" w14:textId="77777777" w:rsidTr="008C6B65">
        <w:trPr>
          <w:cantSplit/>
          <w:trHeight w:val="20"/>
          <w:tblHeader/>
        </w:trPr>
        <w:tc>
          <w:tcPr>
            <w:tcW w:w="6030" w:type="dxa"/>
          </w:tcPr>
          <w:p w14:paraId="66A6B3E8" w14:textId="77777777" w:rsidR="00F24F23" w:rsidRPr="003F3BF0" w:rsidRDefault="00F24F23" w:rsidP="00E311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2450C45E" w14:textId="77777777" w:rsidR="00F24F23" w:rsidRPr="003F3BF0" w:rsidRDefault="00F24F23" w:rsidP="00E311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24F23" w:rsidRPr="003F3BF0" w14:paraId="37C458AF" w14:textId="77777777" w:rsidTr="008C6B65">
        <w:trPr>
          <w:cantSplit/>
          <w:trHeight w:val="20"/>
        </w:trPr>
        <w:tc>
          <w:tcPr>
            <w:tcW w:w="6030" w:type="dxa"/>
            <w:vAlign w:val="bottom"/>
          </w:tcPr>
          <w:p w14:paraId="50E1919F" w14:textId="13C8271F" w:rsidR="00F24F23" w:rsidRPr="003F3BF0" w:rsidRDefault="00F24F23" w:rsidP="00E311F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BF0225" w:rsidRPr="003F3B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3F3B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ธันวาคม</w:t>
            </w:r>
            <w:r w:rsidR="00336636" w:rsidRPr="003F3B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789C51C2" w14:textId="403140AA" w:rsidR="00F24F23" w:rsidRPr="003F3BF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341B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92341B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81" w:type="dxa"/>
            <w:vAlign w:val="bottom"/>
          </w:tcPr>
          <w:p w14:paraId="1FF966E1" w14:textId="77777777" w:rsidR="00F24F23" w:rsidRPr="003F3BF0" w:rsidRDefault="00F24F23" w:rsidP="00E311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DEC92B1" w14:textId="2B390729" w:rsidR="00F24F23" w:rsidRPr="003F3BF0" w:rsidRDefault="00BF0225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2341B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</w:tr>
      <w:tr w:rsidR="00F24F23" w:rsidRPr="003F3BF0" w14:paraId="22FC3B6E" w14:textId="77777777" w:rsidTr="008C6B65">
        <w:trPr>
          <w:cantSplit/>
          <w:trHeight w:val="20"/>
        </w:trPr>
        <w:tc>
          <w:tcPr>
            <w:tcW w:w="6030" w:type="dxa"/>
          </w:tcPr>
          <w:p w14:paraId="028AF6E3" w14:textId="77777777" w:rsidR="00F24F23" w:rsidRPr="003F3BF0" w:rsidRDefault="00F24F23" w:rsidP="00E311F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82E169E" w14:textId="454F43C7" w:rsidR="00F24F23" w:rsidRPr="003F3BF0" w:rsidRDefault="0092341B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64215" w:rsidRPr="003F3BF0">
              <w:rPr>
                <w:rFonts w:asciiTheme="majorBidi" w:hAnsiTheme="majorBidi" w:cstheme="majorBidi"/>
                <w:sz w:val="28"/>
                <w:szCs w:val="28"/>
              </w:rPr>
              <w:t>209)</w:t>
            </w:r>
          </w:p>
        </w:tc>
        <w:tc>
          <w:tcPr>
            <w:tcW w:w="181" w:type="dxa"/>
          </w:tcPr>
          <w:p w14:paraId="0B266F11" w14:textId="77777777" w:rsidR="00F24F23" w:rsidRPr="003F3BF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7F841D" w14:textId="42CEA2EB" w:rsidR="00F24F23" w:rsidRPr="003F3BF0" w:rsidRDefault="0092341B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4F23" w:rsidRPr="003F3BF0" w14:paraId="5A798397" w14:textId="77777777" w:rsidTr="008C6B65">
        <w:trPr>
          <w:cantSplit/>
          <w:trHeight w:val="20"/>
        </w:trPr>
        <w:tc>
          <w:tcPr>
            <w:tcW w:w="6030" w:type="dxa"/>
          </w:tcPr>
          <w:p w14:paraId="4180BE35" w14:textId="77777777" w:rsidR="00F24F23" w:rsidRPr="003F3BF0" w:rsidRDefault="00F24F23" w:rsidP="00E311F4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030DC987" w14:textId="2A5589F2" w:rsidR="00F24F23" w:rsidRPr="003F3BF0" w:rsidRDefault="00464215" w:rsidP="00464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(165)</w:t>
            </w:r>
          </w:p>
        </w:tc>
        <w:tc>
          <w:tcPr>
            <w:tcW w:w="181" w:type="dxa"/>
          </w:tcPr>
          <w:p w14:paraId="42F90474" w14:textId="77777777" w:rsidR="00F24F23" w:rsidRPr="003F3BF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62CA9C3" w14:textId="5FBD3E04" w:rsidR="00F24F23" w:rsidRPr="003F3BF0" w:rsidRDefault="0092341B" w:rsidP="0092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4F23" w:rsidRPr="003F3BF0" w14:paraId="54ED8F83" w14:textId="77777777" w:rsidTr="008C6B65">
        <w:trPr>
          <w:cantSplit/>
          <w:trHeight w:val="20"/>
        </w:trPr>
        <w:tc>
          <w:tcPr>
            <w:tcW w:w="6030" w:type="dxa"/>
          </w:tcPr>
          <w:p w14:paraId="02BA2B53" w14:textId="77777777" w:rsidR="00F24F23" w:rsidRPr="003F3BF0" w:rsidRDefault="00F24F23" w:rsidP="00E31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3B1CBF1B" w14:textId="53513AB8" w:rsidR="00F24F23" w:rsidRPr="003F3BF0" w:rsidRDefault="00BF0225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3387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181" w:type="dxa"/>
          </w:tcPr>
          <w:p w14:paraId="58DC523D" w14:textId="77777777" w:rsidR="00F24F23" w:rsidRPr="003F3BF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74BE06E" w14:textId="659F378C" w:rsidR="00F24F23" w:rsidRPr="003F3BF0" w:rsidRDefault="0013387D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4F23" w:rsidRPr="003F3BF0" w14:paraId="6828D2DA" w14:textId="77777777" w:rsidTr="008C6B65">
        <w:trPr>
          <w:cantSplit/>
          <w:trHeight w:val="20"/>
        </w:trPr>
        <w:tc>
          <w:tcPr>
            <w:tcW w:w="6030" w:type="dxa"/>
          </w:tcPr>
          <w:p w14:paraId="473C6FDB" w14:textId="77777777" w:rsidR="00F24F23" w:rsidRPr="003F3BF0" w:rsidRDefault="00F24F23" w:rsidP="00E311F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9BFE2C" w14:textId="7F935075" w:rsidR="00F24F23" w:rsidRPr="003F3BF0" w:rsidRDefault="00BF0225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3387D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  <w:r w:rsidR="0013387D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181" w:type="dxa"/>
            <w:vAlign w:val="bottom"/>
          </w:tcPr>
          <w:p w14:paraId="1F72C11E" w14:textId="77777777" w:rsidR="00F24F23" w:rsidRPr="003F3BF0" w:rsidRDefault="00F24F23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0675B5E" w14:textId="5241A8F9" w:rsidR="00F24F23" w:rsidRPr="003F3BF0" w:rsidRDefault="00BF0225" w:rsidP="00133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13387D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</w:tr>
      <w:tr w:rsidR="00F24F23" w:rsidRPr="003F3BF0" w14:paraId="75C9AD65" w14:textId="77777777" w:rsidTr="008C6B65">
        <w:trPr>
          <w:cantSplit/>
          <w:trHeight w:val="20"/>
        </w:trPr>
        <w:tc>
          <w:tcPr>
            <w:tcW w:w="6030" w:type="dxa"/>
          </w:tcPr>
          <w:p w14:paraId="012DEDC2" w14:textId="77777777" w:rsidR="00F24F23" w:rsidRPr="003F3BF0" w:rsidRDefault="00F24F23" w:rsidP="00E311F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5A06E8EB" w14:textId="172FB2B2" w:rsidR="00F24F23" w:rsidRPr="003F3BF0" w:rsidRDefault="00F24F23" w:rsidP="00E311F4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22571D" w14:textId="25BBA70F" w:rsidR="00F24F23" w:rsidRPr="003F3BF0" w:rsidRDefault="00BF0225" w:rsidP="00616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6D01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616D01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81" w:type="dxa"/>
            <w:vAlign w:val="bottom"/>
          </w:tcPr>
          <w:p w14:paraId="7E74CD5F" w14:textId="77777777" w:rsidR="00F24F23" w:rsidRPr="003F3BF0" w:rsidRDefault="00F24F23" w:rsidP="00E311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1F7AD8C" w14:textId="6B8FFA3E" w:rsidR="00F24F23" w:rsidRPr="003F3BF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B4FE6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F24F23" w:rsidRPr="003F3BF0" w14:paraId="6C4ACC7F" w14:textId="77777777" w:rsidTr="008C6B65">
        <w:trPr>
          <w:cantSplit/>
          <w:trHeight w:val="20"/>
        </w:trPr>
        <w:tc>
          <w:tcPr>
            <w:tcW w:w="6030" w:type="dxa"/>
          </w:tcPr>
          <w:p w14:paraId="550DFE37" w14:textId="395DFAAB" w:rsidR="00F24F23" w:rsidRPr="003F3BF0" w:rsidRDefault="00F24F23" w:rsidP="00E311F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14DE6E02" w14:textId="1832200F" w:rsidR="00F24F23" w:rsidRPr="003F3BF0" w:rsidRDefault="00BF0225" w:rsidP="00616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="00616D01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81" w:type="dxa"/>
          </w:tcPr>
          <w:p w14:paraId="342EF707" w14:textId="77777777" w:rsidR="00F24F23" w:rsidRPr="003F3BF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8C79925" w14:textId="245F4FC1" w:rsidR="00F24F23" w:rsidRPr="003F3BF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B4FE6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F24F23" w:rsidRPr="003F3BF0" w14:paraId="4ABD2A07" w14:textId="77777777" w:rsidTr="008C6B65">
        <w:trPr>
          <w:cantSplit/>
          <w:trHeight w:val="20"/>
        </w:trPr>
        <w:tc>
          <w:tcPr>
            <w:tcW w:w="6030" w:type="dxa"/>
            <w:vAlign w:val="bottom"/>
          </w:tcPr>
          <w:p w14:paraId="0C941CDA" w14:textId="1F633AB7" w:rsidR="00F24F23" w:rsidRPr="003F3BF0" w:rsidRDefault="00F24F23" w:rsidP="00E311F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BF0225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BF0225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37C49" w14:textId="0D0BCBA8" w:rsidR="00F24F23" w:rsidRPr="003F3BF0" w:rsidRDefault="00BF0225" w:rsidP="00616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16D01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</w:t>
            </w:r>
            <w:r w:rsidR="00616D01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181" w:type="dxa"/>
          </w:tcPr>
          <w:p w14:paraId="5163D2FC" w14:textId="77777777" w:rsidR="00F24F23" w:rsidRPr="003F3BF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1FEE9" w14:textId="653BA6A4" w:rsidR="00F24F23" w:rsidRPr="003F3BF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8B4FE6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726</w:t>
            </w:r>
          </w:p>
        </w:tc>
      </w:tr>
      <w:tr w:rsidR="00F24F23" w:rsidRPr="003F3BF0" w14:paraId="0E85C16B" w14:textId="77777777" w:rsidTr="008C6B65">
        <w:trPr>
          <w:cantSplit/>
          <w:trHeight w:val="20"/>
        </w:trPr>
        <w:tc>
          <w:tcPr>
            <w:tcW w:w="6030" w:type="dxa"/>
            <w:vAlign w:val="bottom"/>
          </w:tcPr>
          <w:p w14:paraId="56023246" w14:textId="205AE649" w:rsidR="00F24F23" w:rsidRPr="003F3BF0" w:rsidRDefault="00F24F23" w:rsidP="00E311F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4F7834" w14:textId="04FB7169" w:rsidR="00F24F23" w:rsidRPr="00687BB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7B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16D01" w:rsidRPr="00687B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87B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81" w:type="dxa"/>
          </w:tcPr>
          <w:p w14:paraId="5CC33563" w14:textId="77777777" w:rsidR="00F24F23" w:rsidRPr="00687BB0" w:rsidRDefault="00F24F23" w:rsidP="00E311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E3F047" w14:textId="6A7C8D89" w:rsidR="00F24F23" w:rsidRPr="00687BB0" w:rsidRDefault="00BF0225" w:rsidP="008B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7B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B4FE6" w:rsidRPr="00687B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687B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</w:tr>
    </w:tbl>
    <w:p w14:paraId="21FD8721" w14:textId="77777777" w:rsidR="005B42A0" w:rsidRPr="003F3BF0" w:rsidRDefault="005B42A0" w:rsidP="005B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5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6DAF52E" w14:textId="0ABC0349" w:rsidR="00035936" w:rsidRPr="003F3BF0" w:rsidRDefault="00A75EE9" w:rsidP="00A75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bookmarkStart w:id="1" w:name="_Hlk39964074"/>
      <w:r w:rsidRPr="003F3BF0">
        <w:rPr>
          <w:rFonts w:ascii="Angsana New" w:hAnsi="Angsana New" w:cs="Angsana New"/>
          <w:sz w:val="28"/>
          <w:szCs w:val="28"/>
          <w:cs/>
        </w:rPr>
        <w:t>สินทรัพย์สิทธิการใช้และหนี้สินตามสัญญาเช่าข้างต้น</w:t>
      </w:r>
      <w:r w:rsidRPr="003F3BF0">
        <w:rPr>
          <w:rFonts w:ascii="Angsana New" w:hAnsi="Angsana New" w:cs="Angsana New" w:hint="cs"/>
          <w:sz w:val="28"/>
          <w:szCs w:val="28"/>
          <w:cs/>
        </w:rPr>
        <w:t>แสดง</w:t>
      </w:r>
      <w:r w:rsidRPr="003F3BF0">
        <w:rPr>
          <w:rFonts w:ascii="Angsana New" w:hAnsi="Angsana New" w:cs="Angsana New"/>
          <w:sz w:val="28"/>
          <w:szCs w:val="28"/>
          <w:cs/>
        </w:rPr>
        <w:t>เป็นส่วนหนึ่งของ</w:t>
      </w:r>
      <w:r w:rsidRPr="003F3BF0">
        <w:rPr>
          <w:rFonts w:ascii="Angsana New" w:hAnsi="Angsana New" w:cs="Angsana New" w:hint="cs"/>
          <w:sz w:val="28"/>
          <w:szCs w:val="28"/>
          <w:cs/>
        </w:rPr>
        <w:t>ทุก</w:t>
      </w:r>
      <w:r w:rsidRPr="003F3BF0">
        <w:rPr>
          <w:rFonts w:ascii="Angsana New" w:hAnsi="Angsana New" w:cs="Angsana New"/>
          <w:sz w:val="28"/>
          <w:szCs w:val="28"/>
          <w:cs/>
        </w:rPr>
        <w:t>ส่วนงา</w:t>
      </w:r>
      <w:r w:rsidRPr="003F3BF0">
        <w:rPr>
          <w:rFonts w:ascii="Angsana New" w:hAnsi="Angsana New" w:cs="Angsana New" w:hint="cs"/>
          <w:sz w:val="28"/>
          <w:szCs w:val="28"/>
          <w:cs/>
        </w:rPr>
        <w:t>นที่รายงาน</w:t>
      </w:r>
      <w:r w:rsidR="00035936" w:rsidRPr="003F3BF0">
        <w:rPr>
          <w:rFonts w:ascii="Angsana New" w:hAnsi="Angsana New"/>
          <w:sz w:val="28"/>
          <w:szCs w:val="28"/>
        </w:rPr>
        <w:br w:type="page"/>
      </w:r>
      <w:bookmarkEnd w:id="1"/>
    </w:p>
    <w:p w14:paraId="3E7750E2" w14:textId="021E120F" w:rsidR="00B9045B" w:rsidRPr="003F3BF0" w:rsidRDefault="00B218BD" w:rsidP="00B9045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3F3BF0">
        <w:rPr>
          <w:rFonts w:ascii="Angsana New" w:hAnsi="Angsana New" w:cs="Angsana New" w:hint="cs"/>
          <w:sz w:val="28"/>
          <w:szCs w:val="28"/>
          <w:u w:val="none"/>
          <w:cs/>
          <w:lang w:val="th-TH"/>
        </w:rPr>
        <w:lastRenderedPageBreak/>
        <w:t>นโยบายการบัญชีที่สำคัญ</w:t>
      </w:r>
    </w:p>
    <w:p w14:paraId="56A78936" w14:textId="77777777" w:rsidR="007877BE" w:rsidRPr="003F3BF0" w:rsidRDefault="007877BE" w:rsidP="007877BE">
      <w:pPr>
        <w:rPr>
          <w:rFonts w:cs="Arial"/>
          <w:cs/>
          <w:lang w:val="th-TH"/>
        </w:rPr>
      </w:pPr>
    </w:p>
    <w:p w14:paraId="05589FC1" w14:textId="6A542CDA" w:rsidR="00FB3530" w:rsidRPr="003F3BF0" w:rsidRDefault="00FB3530" w:rsidP="003B2B49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3F3BF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66955F2B" w14:textId="77777777" w:rsidR="00FB3530" w:rsidRPr="003F3BF0" w:rsidRDefault="00FB3530" w:rsidP="00FB353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6968B385" w14:textId="50D4E0FC" w:rsidR="00FB3530" w:rsidRPr="003F3BF0" w:rsidRDefault="00FB3530" w:rsidP="003B2B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70BBEEB3" w14:textId="19C9668D" w:rsidR="00FB3530" w:rsidRPr="003F3BF0" w:rsidRDefault="00FB3530" w:rsidP="003B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74C12CC1" w14:textId="08A427DB" w:rsidR="00FB3530" w:rsidRPr="003F3BF0" w:rsidRDefault="00FB3530" w:rsidP="00801BC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1DEDF53" w14:textId="77777777" w:rsidR="00FB3530" w:rsidRPr="003F3BF0" w:rsidRDefault="00FB3530" w:rsidP="003B2B4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2A4CB1" w14:textId="7D8683F1" w:rsidR="00FB3530" w:rsidRPr="003F3BF0" w:rsidRDefault="00FB3530" w:rsidP="00801B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9</w:t>
      </w:r>
      <w:r w:rsidRPr="003F3BF0">
        <w:rPr>
          <w:rFonts w:asciiTheme="majorBidi" w:hAnsiTheme="majorBidi" w:cstheme="majorBidi"/>
          <w:sz w:val="28"/>
          <w:szCs w:val="28"/>
        </w:rPr>
        <w:t xml:space="preserve"> (“TFRS </w:t>
      </w:r>
      <w:r w:rsidR="00BF0225" w:rsidRPr="003F3BF0">
        <w:rPr>
          <w:rFonts w:asciiTheme="majorBidi" w:hAnsiTheme="majorBidi" w:cstheme="majorBidi"/>
          <w:sz w:val="28"/>
          <w:szCs w:val="28"/>
        </w:rPr>
        <w:t>9</w:t>
      </w:r>
      <w:r w:rsidRPr="003F3BF0">
        <w:rPr>
          <w:rFonts w:asciiTheme="majorBidi" w:hAnsiTheme="majorBidi" w:cstheme="majorBidi"/>
          <w:sz w:val="28"/>
          <w:szCs w:val="28"/>
        </w:rPr>
        <w:t xml:space="preserve">”)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="00BF0225" w:rsidRPr="003F3BF0">
        <w:rPr>
          <w:rFonts w:asciiTheme="majorBidi" w:hAnsiTheme="majorBidi" w:cstheme="majorBidi"/>
          <w:sz w:val="28"/>
          <w:szCs w:val="28"/>
        </w:rPr>
        <w:t>3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3F3BF0">
        <w:rPr>
          <w:rFonts w:asciiTheme="majorBidi" w:hAnsiTheme="majorBidi" w:cstheme="majorBidi"/>
          <w:sz w:val="28"/>
          <w:szCs w:val="28"/>
        </w:rPr>
        <w:t>(FVOCI)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3F3BF0">
        <w:rPr>
          <w:rFonts w:asciiTheme="majorBidi" w:hAnsiTheme="majorBidi" w:cstheme="majorBidi"/>
          <w:sz w:val="28"/>
          <w:szCs w:val="28"/>
        </w:rPr>
        <w:t xml:space="preserve"> (FVTPL)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3F3BF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3F3BF0">
        <w:rPr>
          <w:rFonts w:asciiTheme="majorBidi" w:hAnsiTheme="majorBidi" w:cstheme="majorBidi"/>
          <w:sz w:val="28"/>
          <w:szCs w:val="28"/>
        </w:rPr>
        <w:t>9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3F3BF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3F3BF0">
        <w:rPr>
          <w:rFonts w:asciiTheme="majorBidi" w:hAnsiTheme="majorBidi" w:cstheme="majorBidi"/>
          <w:sz w:val="28"/>
          <w:szCs w:val="28"/>
        </w:rPr>
        <w:t>9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105</w:t>
      </w:r>
    </w:p>
    <w:p w14:paraId="47CCFE76" w14:textId="77777777" w:rsidR="00FB3530" w:rsidRPr="003F3BF0" w:rsidRDefault="00FB3530" w:rsidP="00801BC3">
      <w:pPr>
        <w:pStyle w:val="BodyText2"/>
        <w:tabs>
          <w:tab w:val="left" w:pos="540"/>
        </w:tabs>
        <w:ind w:left="90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ADEBE" w14:textId="18DA5976" w:rsidR="00FB3530" w:rsidRPr="003F3BF0" w:rsidRDefault="00FB3530" w:rsidP="00801BC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ตาม</w:t>
      </w:r>
      <w:r w:rsidRPr="003F3BF0">
        <w:rPr>
          <w:rFonts w:asciiTheme="majorBidi" w:hAnsiTheme="majorBidi" w:cstheme="majorBidi"/>
          <w:sz w:val="28"/>
          <w:szCs w:val="28"/>
        </w:rPr>
        <w:t xml:space="preserve"> TFRS </w:t>
      </w:r>
      <w:r w:rsidR="00BF0225" w:rsidRPr="003F3BF0">
        <w:rPr>
          <w:rFonts w:asciiTheme="majorBidi" w:hAnsiTheme="majorBidi" w:cstheme="majorBidi"/>
          <w:sz w:val="28"/>
          <w:szCs w:val="28"/>
        </w:rPr>
        <w:t>9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>า</w:t>
      </w:r>
    </w:p>
    <w:p w14:paraId="70C75561" w14:textId="068D2174" w:rsidR="00B218BD" w:rsidRPr="003F3BF0" w:rsidRDefault="00B27962" w:rsidP="003B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7"/>
        </w:tabs>
        <w:ind w:left="540"/>
        <w:rPr>
          <w:rFonts w:cstheme="minorBidi"/>
          <w:cs/>
          <w:lang w:val="th-TH"/>
        </w:rPr>
      </w:pPr>
      <w:r w:rsidRPr="003F3BF0">
        <w:rPr>
          <w:rFonts w:cstheme="minorBidi"/>
          <w:cs/>
          <w:lang w:val="th-TH"/>
        </w:rPr>
        <w:tab/>
      </w:r>
    </w:p>
    <w:p w14:paraId="40071432" w14:textId="7BCCAD64" w:rsidR="00FB3530" w:rsidRPr="003F3BF0" w:rsidRDefault="00FB3530" w:rsidP="00801BC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6A9E9748" w14:textId="77777777" w:rsidR="00FB3530" w:rsidRPr="003F3BF0" w:rsidRDefault="00FB3530" w:rsidP="003B2B4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1E8C2E" w14:textId="06447E97" w:rsidR="00FB3530" w:rsidRPr="003F3BF0" w:rsidRDefault="00FB3530" w:rsidP="00801BC3">
      <w:pPr>
        <w:pStyle w:val="ListParagraph"/>
        <w:tabs>
          <w:tab w:val="clear" w:pos="454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3F3BF0">
        <w:rPr>
          <w:rFonts w:asciiTheme="majorBidi" w:hAnsiTheme="majorBidi" w:cstheme="majorBidi"/>
          <w:sz w:val="28"/>
          <w:szCs w:val="28"/>
        </w:rPr>
        <w:t>9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F3BF0">
        <w:rPr>
          <w:rFonts w:asciiTheme="majorBidi" w:hAnsiTheme="majorBidi" w:cstheme="majorBidi"/>
          <w:sz w:val="28"/>
          <w:szCs w:val="28"/>
        </w:rPr>
        <w:t xml:space="preserve">TFRS </w:t>
      </w:r>
      <w:r w:rsidR="00BF0225" w:rsidRPr="003F3BF0">
        <w:rPr>
          <w:rFonts w:asciiTheme="majorBidi" w:hAnsiTheme="majorBidi" w:cstheme="majorBidi"/>
          <w:sz w:val="28"/>
          <w:szCs w:val="28"/>
        </w:rPr>
        <w:t>9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EBB2A2D" w14:textId="08EC48FB" w:rsidR="00B218BD" w:rsidRPr="003F3BF0" w:rsidRDefault="007877BE" w:rsidP="007877BE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F3BF0">
        <w:rPr>
          <w:rFonts w:ascii="Angsana New" w:hAnsi="Angsana New"/>
          <w:sz w:val="28"/>
          <w:szCs w:val="28"/>
        </w:rPr>
        <w:br w:type="page"/>
      </w:r>
    </w:p>
    <w:p w14:paraId="2C0D7EEB" w14:textId="5257CAD9" w:rsidR="00B218BD" w:rsidRPr="003F3BF0" w:rsidRDefault="00B218BD" w:rsidP="00B218B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3F3BF0">
        <w:rPr>
          <w:rFonts w:ascii="Angsana New" w:hAnsi="Angsana New" w:cs="Angsana New"/>
          <w:sz w:val="28"/>
          <w:szCs w:val="28"/>
          <w:u w:val="none"/>
          <w:cs/>
          <w:lang w:val="th-TH"/>
        </w:rPr>
        <w:lastRenderedPageBreak/>
        <w:t>การซื้</w:t>
      </w:r>
      <w:r w:rsidR="00C800F6" w:rsidRPr="003F3BF0">
        <w:rPr>
          <w:rFonts w:ascii="Angsana New" w:hAnsi="Angsana New" w:cs="Angsana New"/>
          <w:sz w:val="28"/>
          <w:szCs w:val="28"/>
          <w:u w:val="none"/>
          <w:cs/>
          <w:lang w:val="th-TH"/>
        </w:rPr>
        <w:t>อส่วนได้เสียที่ไม่มีอำนาจควบคุม</w:t>
      </w:r>
    </w:p>
    <w:p w14:paraId="7C8A7FCE" w14:textId="77777777" w:rsidR="006051C7" w:rsidRPr="003F3BF0" w:rsidRDefault="006051C7" w:rsidP="006051C7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p w14:paraId="45DA3678" w14:textId="5A5C3A32" w:rsidR="00FE3C00" w:rsidRPr="003F3BF0" w:rsidRDefault="00FE3C00" w:rsidP="00FE3C00">
      <w:pPr>
        <w:pStyle w:val="BodyText2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 w:hint="cs"/>
          <w:sz w:val="28"/>
          <w:szCs w:val="28"/>
          <w:cs/>
        </w:rPr>
        <w:t xml:space="preserve">ในระหว่างไตรมาสที่ </w:t>
      </w:r>
      <w:r w:rsidR="00BF0225" w:rsidRPr="003F3BF0">
        <w:rPr>
          <w:rFonts w:ascii="Angsana New" w:hAnsi="Angsana New" w:cs="Angsana New" w:hint="cs"/>
          <w:sz w:val="28"/>
          <w:szCs w:val="28"/>
        </w:rPr>
        <w:t>1</w:t>
      </w:r>
      <w:r w:rsidRPr="003F3BF0">
        <w:rPr>
          <w:rFonts w:ascii="Angsana New" w:hAnsi="Angsana New" w:cs="Angsana New" w:hint="cs"/>
          <w:sz w:val="28"/>
          <w:szCs w:val="28"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BF0225" w:rsidRPr="003F3BF0">
        <w:rPr>
          <w:rFonts w:ascii="Angsana New" w:hAnsi="Angsana New" w:cs="Angsana New" w:hint="cs"/>
          <w:sz w:val="28"/>
          <w:szCs w:val="28"/>
        </w:rPr>
        <w:t>2563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บริษัทได้ซื้อส่วนได้เสียในบริษัท เจวีเค อินเตอร์เนชันแนล มูฟเวอรส์ จำกัด</w:t>
      </w:r>
      <w:r w:rsidRPr="003F3BF0">
        <w:rPr>
          <w:rFonts w:ascii="Angsana New" w:hAnsi="Angsana New" w:cs="Angsana New" w:hint="cs"/>
          <w:sz w:val="28"/>
          <w:szCs w:val="28"/>
        </w:rPr>
        <w:t> 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เพิ่มเติมร้อยละ </w:t>
      </w:r>
      <w:r w:rsidR="00BF0225" w:rsidRPr="003F3BF0">
        <w:rPr>
          <w:rFonts w:ascii="Angsana New" w:hAnsi="Angsana New" w:cs="Angsana New" w:hint="cs"/>
          <w:sz w:val="28"/>
          <w:szCs w:val="28"/>
        </w:rPr>
        <w:t>9</w:t>
      </w:r>
      <w:r w:rsidRPr="003F3BF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91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เป็นเงินสดจำนวน </w:t>
      </w:r>
      <w:r w:rsidR="00BF0225" w:rsidRPr="003F3BF0">
        <w:rPr>
          <w:rFonts w:ascii="Angsana New" w:hAnsi="Angsana New" w:cs="Angsana New" w:hint="cs"/>
          <w:sz w:val="28"/>
          <w:szCs w:val="28"/>
        </w:rPr>
        <w:t>5</w:t>
      </w:r>
      <w:r w:rsidRPr="003F3BF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75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ล้านบาท ทำให้สัดส่วนความเป็นเจ้าของเพิ่มขึ้นจากร้อยละ </w:t>
      </w:r>
      <w:r w:rsidR="00BF0225" w:rsidRPr="003F3BF0">
        <w:rPr>
          <w:rFonts w:ascii="Angsana New" w:hAnsi="Angsana New" w:cs="Angsana New" w:hint="cs"/>
          <w:sz w:val="28"/>
          <w:szCs w:val="28"/>
        </w:rPr>
        <w:t>90</w:t>
      </w:r>
      <w:r w:rsidRPr="003F3BF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09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เป็นร้อยละ </w:t>
      </w:r>
      <w:r w:rsidR="00BF0225" w:rsidRPr="003F3BF0">
        <w:rPr>
          <w:rFonts w:ascii="Angsana New" w:hAnsi="Angsana New" w:cs="Angsana New" w:hint="cs"/>
          <w:sz w:val="28"/>
          <w:szCs w:val="28"/>
        </w:rPr>
        <w:t>100</w:t>
      </w:r>
      <w:r w:rsidRPr="003F3BF0">
        <w:rPr>
          <w:rFonts w:ascii="Angsana New" w:hAnsi="Angsana New" w:cs="Angsana New" w:hint="cs"/>
          <w:sz w:val="28"/>
          <w:szCs w:val="28"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00</w:t>
      </w:r>
      <w:r w:rsidRPr="003F3BF0">
        <w:rPr>
          <w:rFonts w:ascii="Angsana New" w:hAnsi="Angsana New" w:cs="Angsana New" w:hint="cs"/>
          <w:sz w:val="28"/>
          <w:szCs w:val="28"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มูลค่าตามบัญชีของสินทรัพย์สุทธิของบริษัท เจวีเค อินเตอร์เนชันแนล มูฟเวอรส์ จำกัด ในงบการเงินของกลุ่มบริษัท ณ วันที่ซื้อเป็นเงินจำนวน </w:t>
      </w:r>
      <w:r w:rsidR="00BF0225" w:rsidRPr="003F3BF0">
        <w:rPr>
          <w:rFonts w:ascii="Angsana New" w:hAnsi="Angsana New" w:cs="Angsana New" w:hint="cs"/>
          <w:sz w:val="28"/>
          <w:szCs w:val="28"/>
        </w:rPr>
        <w:t>58</w:t>
      </w:r>
      <w:r w:rsidRPr="003F3BF0">
        <w:rPr>
          <w:rFonts w:ascii="Angsana New" w:hAnsi="Angsana New" w:cs="Angsana New" w:hint="cs"/>
          <w:sz w:val="28"/>
          <w:szCs w:val="28"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00</w:t>
      </w:r>
      <w:r w:rsidRPr="003F3BF0">
        <w:rPr>
          <w:rFonts w:ascii="Angsana New" w:hAnsi="Angsana New" w:cs="Angsana New" w:hint="cs"/>
          <w:sz w:val="28"/>
          <w:szCs w:val="28"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ล้านบาท กลุ่มบริษัทรับรู้</w:t>
      </w:r>
      <w:r w:rsidR="002E433B" w:rsidRPr="003F3BF0">
        <w:rPr>
          <w:rFonts w:ascii="Angsana New" w:hAnsi="Angsana New" w:cs="Angsana New" w:hint="cs"/>
          <w:sz w:val="28"/>
          <w:szCs w:val="28"/>
          <w:cs/>
        </w:rPr>
        <w:t xml:space="preserve">ส่วนได้เสียที่ไม่มีอำนาจควบคุมลดลงเป็นจำนวน </w:t>
      </w:r>
      <w:r w:rsidR="00332A0C">
        <w:rPr>
          <w:rFonts w:ascii="Angsana New" w:hAnsi="Angsana New" w:cs="Angsana New"/>
          <w:sz w:val="28"/>
          <w:szCs w:val="28"/>
        </w:rPr>
        <w:t>1.35</w:t>
      </w:r>
      <w:r w:rsidR="002E433B" w:rsidRPr="003F3BF0">
        <w:rPr>
          <w:rFonts w:ascii="Angsana New" w:hAnsi="Angsana New" w:cs="Angsana New"/>
          <w:sz w:val="28"/>
          <w:szCs w:val="28"/>
        </w:rPr>
        <w:t xml:space="preserve"> </w:t>
      </w:r>
      <w:r w:rsidR="002E433B" w:rsidRPr="003F3BF0">
        <w:rPr>
          <w:rFonts w:ascii="Angsana New" w:hAnsi="Angsana New" w:cs="Angsana New" w:hint="cs"/>
          <w:sz w:val="28"/>
          <w:szCs w:val="28"/>
          <w:cs/>
        </w:rPr>
        <w:t>ล้าน</w:t>
      </w:r>
      <w:r w:rsidR="00440D2C" w:rsidRPr="003F3BF0">
        <w:rPr>
          <w:rFonts w:ascii="Angsana New" w:hAnsi="Angsana New" w:cs="Angsana New" w:hint="cs"/>
          <w:sz w:val="28"/>
          <w:szCs w:val="28"/>
          <w:cs/>
        </w:rPr>
        <w:t>บาท</w:t>
      </w:r>
      <w:r w:rsidR="002E433B" w:rsidRPr="003F3B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ไปยังส่วนของ</w:t>
      </w:r>
      <w:r w:rsidR="002E433B" w:rsidRPr="003F3BF0">
        <w:rPr>
          <w:rFonts w:ascii="Angsana New" w:hAnsi="Angsana New" w:cs="Angsana New"/>
          <w:sz w:val="28"/>
          <w:szCs w:val="28"/>
          <w:cs/>
        </w:rPr>
        <w:br/>
      </w:r>
      <w:r w:rsidRPr="003F3BF0">
        <w:rPr>
          <w:rFonts w:ascii="Angsana New" w:hAnsi="Angsana New" w:cs="Angsana New" w:hint="cs"/>
          <w:sz w:val="28"/>
          <w:szCs w:val="28"/>
          <w:cs/>
        </w:rPr>
        <w:t>ผู้ถือหุ้นของกลุ่มบริษัท ซึ่งเกิดจากการเปลี่ยนแปลงส่วนของเจ้าของในบริษัท เจวีเค อินเตอร์เนชันแนล มูฟเวอรส์ จำกัด</w:t>
      </w:r>
      <w:r w:rsidRPr="003F3BF0">
        <w:rPr>
          <w:rFonts w:ascii="Angsana New" w:hAnsi="Angsana New" w:cs="Angsana New" w:hint="cs"/>
          <w:sz w:val="28"/>
          <w:szCs w:val="28"/>
        </w:rPr>
        <w:t> 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เป็นผลทำให้สัดส่วนในบริษัทย่อยทางอ้อม ได้แก่ </w:t>
      </w:r>
      <w:r w:rsidRPr="003F3BF0">
        <w:rPr>
          <w:rFonts w:ascii="Angsana New" w:hAnsi="Angsana New" w:cs="Angsana New" w:hint="cs"/>
          <w:sz w:val="28"/>
          <w:szCs w:val="28"/>
        </w:rPr>
        <w:t>JVK Indochina Movers Ltd.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และ บริษัท</w:t>
      </w:r>
      <w:r w:rsidR="00827243" w:rsidRPr="003F3B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เจดับเบิ้ลยูดีบ็อกเส็ง โลจิสติกส์ (ประเทศไทย) จำกัด เพิ่มขึ้นร้อยละ </w:t>
      </w:r>
      <w:r w:rsidR="00BF0225" w:rsidRPr="003F3BF0">
        <w:rPr>
          <w:rFonts w:ascii="Angsana New" w:hAnsi="Angsana New" w:cs="Angsana New" w:hint="cs"/>
          <w:sz w:val="28"/>
          <w:szCs w:val="28"/>
        </w:rPr>
        <w:t>9</w:t>
      </w:r>
      <w:r w:rsidRPr="003F3BF0">
        <w:rPr>
          <w:rFonts w:ascii="Angsana New" w:hAnsi="Angsana New" w:cs="Angsana New" w:hint="cs"/>
          <w:sz w:val="28"/>
          <w:szCs w:val="28"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91</w:t>
      </w:r>
      <w:r w:rsidRPr="003F3BF0">
        <w:rPr>
          <w:rFonts w:ascii="Angsana New" w:hAnsi="Angsana New" w:cs="Angsana New" w:hint="cs"/>
          <w:sz w:val="28"/>
          <w:szCs w:val="28"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BF0225" w:rsidRPr="003F3BF0">
        <w:rPr>
          <w:rFonts w:ascii="Angsana New" w:hAnsi="Angsana New" w:cs="Angsana New" w:hint="cs"/>
          <w:sz w:val="28"/>
          <w:szCs w:val="28"/>
        </w:rPr>
        <w:t>5</w:t>
      </w:r>
      <w:r w:rsidRPr="003F3BF0">
        <w:rPr>
          <w:rFonts w:ascii="Angsana New" w:hAnsi="Angsana New" w:cs="Angsana New" w:hint="cs"/>
          <w:sz w:val="28"/>
          <w:szCs w:val="28"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95</w:t>
      </w:r>
      <w:r w:rsidRPr="003F3BF0">
        <w:rPr>
          <w:rFonts w:ascii="Angsana New" w:hAnsi="Angsana New" w:cs="Angsana New" w:hint="cs"/>
          <w:sz w:val="28"/>
          <w:szCs w:val="28"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3D228B63" w14:textId="77777777" w:rsidR="004F03FB" w:rsidRPr="003F3BF0" w:rsidRDefault="004F03FB" w:rsidP="00FA59BD">
      <w:pPr>
        <w:pStyle w:val="BodyText2"/>
        <w:ind w:left="540" w:firstLine="0"/>
        <w:jc w:val="thaiDistribute"/>
        <w:rPr>
          <w:rFonts w:asciiTheme="majorBidi" w:hAnsiTheme="majorBidi" w:cstheme="majorBidi"/>
          <w:b/>
          <w:bCs/>
          <w:color w:val="0000FF"/>
        </w:rPr>
      </w:pPr>
    </w:p>
    <w:p w14:paraId="1F59511B" w14:textId="496DFCA5" w:rsidR="00FE3C00" w:rsidRPr="003F3BF0" w:rsidRDefault="00FE3C00" w:rsidP="00FE3C00">
      <w:pPr>
        <w:pStyle w:val="BodyText2"/>
        <w:ind w:left="540" w:firstLine="0"/>
        <w:jc w:val="thaiDistribute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 w:hint="cs"/>
          <w:sz w:val="28"/>
          <w:szCs w:val="28"/>
          <w:cs/>
        </w:rPr>
        <w:t xml:space="preserve">ในระหว่างไตรมาสที่ </w:t>
      </w:r>
      <w:r w:rsidR="00BF0225" w:rsidRPr="003F3BF0">
        <w:rPr>
          <w:rFonts w:ascii="Angsana New" w:hAnsi="Angsana New" w:cs="Angsana New" w:hint="cs"/>
          <w:sz w:val="28"/>
          <w:szCs w:val="28"/>
        </w:rPr>
        <w:t>1</w:t>
      </w:r>
      <w:r w:rsidRPr="003F3BF0">
        <w:rPr>
          <w:rFonts w:ascii="Angsana New" w:hAnsi="Angsana New" w:cs="Angsana New" w:hint="cs"/>
          <w:sz w:val="28"/>
          <w:szCs w:val="28"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BF0225" w:rsidRPr="003F3BF0">
        <w:rPr>
          <w:rFonts w:ascii="Angsana New" w:hAnsi="Angsana New" w:cs="Angsana New" w:hint="cs"/>
          <w:sz w:val="28"/>
          <w:szCs w:val="28"/>
        </w:rPr>
        <w:t>2563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</w:t>
      </w:r>
      <w:r w:rsidRPr="003F3BF0">
        <w:rPr>
          <w:rFonts w:ascii="Angsana New" w:hAnsi="Angsana New" w:cs="Angsana New" w:hint="cs"/>
          <w:sz w:val="28"/>
          <w:szCs w:val="28"/>
        </w:rPr>
        <w:t> 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เพิ่มเติมร้อยละ </w:t>
      </w:r>
      <w:r w:rsidR="00BF0225" w:rsidRPr="003F3BF0">
        <w:rPr>
          <w:rFonts w:ascii="Angsana New" w:hAnsi="Angsana New" w:cs="Angsana New" w:hint="cs"/>
          <w:sz w:val="28"/>
          <w:szCs w:val="28"/>
        </w:rPr>
        <w:t>4</w:t>
      </w:r>
      <w:r w:rsidRPr="003F3BF0">
        <w:rPr>
          <w:rFonts w:ascii="Angsana New" w:hAnsi="Angsana New" w:cs="Angsana New" w:hint="cs"/>
          <w:sz w:val="28"/>
          <w:szCs w:val="28"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80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เป็นเงินสดจำนวน </w:t>
      </w:r>
      <w:r w:rsidR="00BF0225" w:rsidRPr="003F3BF0">
        <w:rPr>
          <w:rFonts w:ascii="Angsana New" w:hAnsi="Angsana New" w:cs="Angsana New" w:hint="cs"/>
          <w:sz w:val="28"/>
          <w:szCs w:val="28"/>
        </w:rPr>
        <w:t>6</w:t>
      </w:r>
      <w:r w:rsidRPr="003F3BF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13</w:t>
      </w:r>
      <w:r w:rsidRPr="003F3BF0">
        <w:rPr>
          <w:rFonts w:ascii="Angsana New" w:hAnsi="Angsana New" w:cs="Angsana New" w:hint="cs"/>
          <w:sz w:val="28"/>
          <w:szCs w:val="28"/>
        </w:rPr>
        <w:t> 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ล้านบาท ทำให้สัดส่วนความเป็นเจ้าของเพิ่มขึ้นจากร้อยละ </w:t>
      </w:r>
      <w:r w:rsidR="00BF0225" w:rsidRPr="003F3BF0">
        <w:rPr>
          <w:rFonts w:ascii="Angsana New" w:hAnsi="Angsana New" w:cs="Angsana New" w:hint="cs"/>
          <w:sz w:val="28"/>
          <w:szCs w:val="28"/>
        </w:rPr>
        <w:t>91</w:t>
      </w:r>
      <w:r w:rsidRPr="003F3BF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09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เป็นร้อยละ </w:t>
      </w:r>
      <w:r w:rsidR="00BF0225" w:rsidRPr="003F3BF0">
        <w:rPr>
          <w:rFonts w:ascii="Angsana New" w:hAnsi="Angsana New" w:cs="Angsana New" w:hint="cs"/>
          <w:sz w:val="28"/>
          <w:szCs w:val="28"/>
        </w:rPr>
        <w:t>95</w:t>
      </w:r>
      <w:r w:rsidRPr="003F3BF0">
        <w:rPr>
          <w:rFonts w:ascii="Angsana New" w:hAnsi="Angsana New" w:cs="Angsana New" w:hint="cs"/>
          <w:sz w:val="28"/>
          <w:szCs w:val="28"/>
          <w:cs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89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มูลค่าตามบัญชีของสินทรัพย์สุทธิของบริษัท เจดับเบิ้ลยูดี ทรานสปอร์ต (ประเทศไทย) จำกัด</w:t>
      </w:r>
      <w:r w:rsidRPr="003F3BF0">
        <w:rPr>
          <w:rFonts w:ascii="Angsana New" w:hAnsi="Angsana New" w:cs="Angsana New" w:hint="cs"/>
          <w:sz w:val="28"/>
          <w:szCs w:val="28"/>
        </w:rPr>
        <w:t> 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ในงบการเงินของกลุ่มบริษัท ณ วันที่ซื้อเป็นเงินจำนวน </w:t>
      </w:r>
      <w:r w:rsidR="00BF0225" w:rsidRPr="003F3BF0">
        <w:rPr>
          <w:rFonts w:ascii="Angsana New" w:hAnsi="Angsana New" w:cs="Angsana New" w:hint="cs"/>
          <w:sz w:val="28"/>
          <w:szCs w:val="28"/>
        </w:rPr>
        <w:t>127</w:t>
      </w:r>
      <w:r w:rsidRPr="003F3BF0">
        <w:rPr>
          <w:rFonts w:ascii="Angsana New" w:hAnsi="Angsana New" w:cs="Angsana New" w:hint="cs"/>
          <w:sz w:val="28"/>
          <w:szCs w:val="28"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61</w:t>
      </w:r>
      <w:r w:rsidRPr="003F3BF0">
        <w:rPr>
          <w:rFonts w:ascii="Angsana New" w:hAnsi="Angsana New" w:cs="Angsana New" w:hint="cs"/>
          <w:sz w:val="28"/>
          <w:szCs w:val="28"/>
        </w:rPr>
        <w:t xml:space="preserve"> </w:t>
      </w:r>
      <w:r w:rsidRPr="003F3BF0">
        <w:rPr>
          <w:rFonts w:ascii="Angsana New" w:hAnsi="Angsana New" w:cs="Angsana New" w:hint="cs"/>
          <w:sz w:val="28"/>
          <w:szCs w:val="28"/>
          <w:cs/>
        </w:rPr>
        <w:t>ล้านบาท กลุ่มบริษัทรับรู้</w:t>
      </w:r>
      <w:r w:rsidR="00AD3699" w:rsidRPr="003F3BF0">
        <w:rPr>
          <w:rFonts w:ascii="Angsana New" w:hAnsi="Angsana New" w:cs="Angsana New" w:hint="cs"/>
          <w:sz w:val="28"/>
          <w:szCs w:val="28"/>
          <w:cs/>
        </w:rPr>
        <w:t xml:space="preserve">ส่วนได้เสียที่ไม่มีอำนาจควบคุมลดลงเป็นจำนวน </w:t>
      </w:r>
      <w:r w:rsidR="00332A0C">
        <w:rPr>
          <w:rFonts w:ascii="Angsana New" w:hAnsi="Angsana New" w:cs="Angsana New"/>
          <w:sz w:val="28"/>
          <w:szCs w:val="28"/>
        </w:rPr>
        <w:t>3.24</w:t>
      </w:r>
      <w:r w:rsidR="00AD3699" w:rsidRPr="003F3BF0">
        <w:rPr>
          <w:rFonts w:ascii="Angsana New" w:hAnsi="Angsana New" w:cs="Angsana New"/>
          <w:sz w:val="28"/>
          <w:szCs w:val="28"/>
        </w:rPr>
        <w:t xml:space="preserve"> </w:t>
      </w:r>
      <w:r w:rsidR="00AD3699" w:rsidRPr="003F3BF0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3F3BF0">
        <w:rPr>
          <w:rFonts w:ascii="Angsana New" w:hAnsi="Angsana New" w:cs="Angsana New" w:hint="cs"/>
          <w:sz w:val="28"/>
          <w:szCs w:val="28"/>
          <w:cs/>
        </w:rPr>
        <w:t>ไปยังส่วนของผู้ถือหุ้นของกลุ่มบริษัท ซึ่งเกิดจากการเปลี่ยนแปลงส่วนของเจ้าของในบริษัท เจดับเบิ้ลยูดี ทรานสปอร์ต (ประเทศไทย) จำกัด</w:t>
      </w:r>
      <w:r w:rsidRPr="003F3BF0">
        <w:rPr>
          <w:rFonts w:ascii="Angsana New" w:hAnsi="Angsana New" w:cs="Angsana New" w:hint="cs"/>
          <w:sz w:val="28"/>
          <w:szCs w:val="28"/>
        </w:rPr>
        <w:t> </w:t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 เป็นผลทำให้สัดส่วนในบริษัทย่อยทางอ้อม ได้แก่ บริษัท เจดับเบิ้ลยูดี เอ็กซ์เพรส จำกัด เพิ่มขึ้น</w:t>
      </w:r>
      <w:r w:rsidR="00193E21" w:rsidRPr="003F3BF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3E21" w:rsidRPr="003F3BF0">
        <w:rPr>
          <w:rFonts w:ascii="Angsana New" w:hAnsi="Angsana New" w:cs="Angsana New"/>
          <w:sz w:val="28"/>
          <w:szCs w:val="28"/>
          <w:cs/>
        </w:rPr>
        <w:br/>
      </w:r>
      <w:r w:rsidRPr="003F3BF0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BF0225" w:rsidRPr="003F3BF0">
        <w:rPr>
          <w:rFonts w:ascii="Angsana New" w:hAnsi="Angsana New" w:cs="Angsana New" w:hint="cs"/>
          <w:sz w:val="28"/>
          <w:szCs w:val="28"/>
        </w:rPr>
        <w:t>4</w:t>
      </w:r>
      <w:r w:rsidRPr="003F3BF0">
        <w:rPr>
          <w:rFonts w:ascii="Angsana New" w:hAnsi="Angsana New" w:cs="Angsana New" w:hint="cs"/>
          <w:sz w:val="28"/>
          <w:szCs w:val="28"/>
        </w:rPr>
        <w:t>.</w:t>
      </w:r>
      <w:r w:rsidR="00BF0225" w:rsidRPr="003F3BF0">
        <w:rPr>
          <w:rFonts w:ascii="Angsana New" w:hAnsi="Angsana New" w:cs="Angsana New" w:hint="cs"/>
          <w:sz w:val="28"/>
          <w:szCs w:val="28"/>
        </w:rPr>
        <w:t>80</w:t>
      </w:r>
      <w:r w:rsidRPr="003F3BF0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2240D94D" w14:textId="77777777" w:rsidR="004F03FB" w:rsidRPr="003F3BF0" w:rsidRDefault="004F03FB" w:rsidP="00FA59BD">
      <w:pPr>
        <w:pStyle w:val="BodyText2"/>
        <w:ind w:left="540" w:firstLine="0"/>
        <w:jc w:val="thaiDistribute"/>
        <w:rPr>
          <w:rFonts w:asciiTheme="majorBidi" w:hAnsiTheme="majorBidi" w:cstheme="majorBidi"/>
        </w:rPr>
      </w:pPr>
    </w:p>
    <w:p w14:paraId="0B427509" w14:textId="39805EB4" w:rsidR="00991336" w:rsidRPr="003F3BF0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3F3BF0">
        <w:rPr>
          <w:rFonts w:ascii="Angsana New" w:hAnsi="Angsana New" w:cs="Angsana New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3F3BF0" w:rsidRDefault="004B492A" w:rsidP="004B492A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29D6F1ED" w14:textId="7384AF14" w:rsidR="000E0F5D" w:rsidRPr="003F3BF0" w:rsidRDefault="00802769" w:rsidP="00C13637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F3BF0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ความสัมพันธ์ที่มีกับบริษัทร่วม</w:t>
      </w:r>
      <w:r w:rsidR="007C307B" w:rsidRPr="003F3BF0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75CE8" w:rsidRPr="003F3BF0">
        <w:rPr>
          <w:rFonts w:asciiTheme="majorBidi" w:hAnsiTheme="majorBidi" w:cstheme="majorBidi"/>
          <w:b/>
          <w:sz w:val="28"/>
          <w:szCs w:val="28"/>
          <w:cs/>
        </w:rPr>
        <w:t>การร่วมค้า</w:t>
      </w:r>
      <w:r w:rsidR="00BC1432" w:rsidRPr="003F3BF0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7C307B" w:rsidRPr="003F3BF0">
        <w:rPr>
          <w:rFonts w:asciiTheme="majorBidi" w:hAnsiTheme="majorBidi" w:cstheme="majorBidi" w:hint="cs"/>
          <w:b/>
          <w:sz w:val="28"/>
          <w:szCs w:val="28"/>
          <w:cs/>
        </w:rPr>
        <w:t>และบริษัทย่อย</w:t>
      </w:r>
      <w:r w:rsidRPr="003F3BF0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</w:t>
      </w:r>
      <w:r w:rsidR="002D4A98" w:rsidRPr="003F3BF0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D75CE8" w:rsidRPr="003F3BF0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BF0225" w:rsidRPr="003F3BF0">
        <w:rPr>
          <w:rFonts w:asciiTheme="majorBidi" w:hAnsiTheme="majorBidi" w:cstheme="majorBidi"/>
          <w:bCs/>
          <w:sz w:val="28"/>
          <w:szCs w:val="28"/>
        </w:rPr>
        <w:t>7</w:t>
      </w:r>
      <w:r w:rsidR="00752EC2" w:rsidRPr="003F3BF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307C65" w:rsidRPr="003F3BF0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F50A8" w:rsidRPr="003F3BF0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BF0225" w:rsidRPr="003F3BF0">
        <w:rPr>
          <w:rFonts w:asciiTheme="majorBidi" w:hAnsiTheme="majorBidi" w:cstheme="majorBidi"/>
          <w:bCs/>
          <w:sz w:val="28"/>
          <w:szCs w:val="28"/>
        </w:rPr>
        <w:t>8</w:t>
      </w:r>
      <w:r w:rsidR="00752EC2" w:rsidRPr="003F3BF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212C0" w:rsidRPr="003F3BF0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0E0F5D" w:rsidRPr="003F3BF0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บุคคลหรือกิจการอื่นที่เกี่ยวข้องกัน</w:t>
      </w:r>
      <w:r w:rsidR="00F212C0" w:rsidRPr="003F3BF0">
        <w:rPr>
          <w:rFonts w:asciiTheme="majorBidi" w:hAnsiTheme="majorBidi" w:cstheme="majorBidi"/>
          <w:b/>
          <w:sz w:val="28"/>
          <w:szCs w:val="28"/>
          <w:cs/>
        </w:rPr>
        <w:t>และกลุ่มบริษัท</w:t>
      </w:r>
      <w:r w:rsidR="000E0F5D" w:rsidRPr="003F3BF0">
        <w:rPr>
          <w:rFonts w:asciiTheme="majorBidi" w:hAnsiTheme="majorBidi" w:cstheme="majorBidi"/>
          <w:b/>
          <w:sz w:val="28"/>
          <w:szCs w:val="28"/>
          <w:cs/>
        </w:rPr>
        <w:t xml:space="preserve">มีรายการระหว่างกันที่มีนัยสำคัญในระหว่างงวดมีดังต่อไปนี้ </w:t>
      </w:r>
    </w:p>
    <w:p w14:paraId="64171C75" w14:textId="77777777" w:rsidR="003E6A17" w:rsidRPr="003F3BF0" w:rsidRDefault="003E6A17" w:rsidP="009777AF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5346"/>
      </w:tblGrid>
      <w:tr w:rsidR="00802769" w:rsidRPr="003F3BF0" w14:paraId="2BD62A9A" w14:textId="77777777" w:rsidTr="002E361D">
        <w:trPr>
          <w:trHeight w:val="20"/>
          <w:tblHeader/>
        </w:trPr>
        <w:tc>
          <w:tcPr>
            <w:tcW w:w="3330" w:type="dxa"/>
          </w:tcPr>
          <w:p w14:paraId="65ABA379" w14:textId="77777777" w:rsidR="00802769" w:rsidRPr="003F3BF0" w:rsidRDefault="0080276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36D6ED23" w14:textId="3E05326D" w:rsidR="00802769" w:rsidRPr="003F3BF0" w:rsidRDefault="00802769" w:rsidP="009777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346" w:type="dxa"/>
          </w:tcPr>
          <w:p w14:paraId="6E541C7F" w14:textId="77777777" w:rsidR="00802769" w:rsidRPr="003F3BF0" w:rsidRDefault="00802769" w:rsidP="009777AF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D36CC" w:rsidRPr="003F3BF0" w14:paraId="08975898" w14:textId="77777777" w:rsidTr="002E361D">
        <w:trPr>
          <w:trHeight w:val="20"/>
        </w:trPr>
        <w:tc>
          <w:tcPr>
            <w:tcW w:w="3330" w:type="dxa"/>
          </w:tcPr>
          <w:p w14:paraId="0377E1D4" w14:textId="781AFC7D" w:rsidR="00DD36CC" w:rsidRPr="003F3BF0" w:rsidRDefault="00DD36CC" w:rsidP="009777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คิงฟิชเชอร์ โฮลดิ้ง จำกัด</w:t>
            </w:r>
          </w:p>
        </w:tc>
        <w:tc>
          <w:tcPr>
            <w:tcW w:w="1080" w:type="dxa"/>
          </w:tcPr>
          <w:p w14:paraId="291F3F3C" w14:textId="1165F076" w:rsidR="00DD36CC" w:rsidRPr="003F3BF0" w:rsidRDefault="008E1EFE" w:rsidP="009777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EC9A3A2" w14:textId="5990974E" w:rsidR="00DD36CC" w:rsidRPr="003F3BF0" w:rsidRDefault="008E1EFE" w:rsidP="008E1E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8E1EFE" w:rsidRPr="003F3BF0" w14:paraId="16DBD394" w14:textId="77777777" w:rsidTr="002E361D">
        <w:trPr>
          <w:trHeight w:val="20"/>
        </w:trPr>
        <w:tc>
          <w:tcPr>
            <w:tcW w:w="3330" w:type="dxa"/>
          </w:tcPr>
          <w:p w14:paraId="73701F1E" w14:textId="1EA06C61" w:rsidR="008E1EFE" w:rsidRPr="003F3BF0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โชคสมุทรมารีน จำกัด</w:t>
            </w:r>
          </w:p>
        </w:tc>
        <w:tc>
          <w:tcPr>
            <w:tcW w:w="1080" w:type="dxa"/>
          </w:tcPr>
          <w:p w14:paraId="2F66C1BA" w14:textId="0EC6AC7F" w:rsidR="008E1EFE" w:rsidRPr="003F3BF0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1422D1EB" w14:textId="6EE19E6E" w:rsidR="008E1EFE" w:rsidRPr="003F3BF0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8E1EFE" w:rsidRPr="003F3BF0" w14:paraId="4FB9F216" w14:textId="77777777" w:rsidTr="002E361D">
        <w:trPr>
          <w:trHeight w:val="20"/>
        </w:trPr>
        <w:tc>
          <w:tcPr>
            <w:tcW w:w="3330" w:type="dxa"/>
          </w:tcPr>
          <w:p w14:paraId="3B487C37" w14:textId="52C06116" w:rsidR="008E1EFE" w:rsidRPr="003F3BF0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วินเนอร์ยี่ (ไทยแลนด์) จำกัด</w:t>
            </w:r>
          </w:p>
        </w:tc>
        <w:tc>
          <w:tcPr>
            <w:tcW w:w="1080" w:type="dxa"/>
          </w:tcPr>
          <w:p w14:paraId="66D22863" w14:textId="476EC7CF" w:rsidR="008E1EFE" w:rsidRPr="003F3BF0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7645913" w14:textId="0B7A6A93" w:rsidR="008E1EFE" w:rsidRPr="003F3BF0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8E1EFE" w:rsidRPr="003F3BF0" w14:paraId="74D83068" w14:textId="77777777" w:rsidTr="002E361D">
        <w:trPr>
          <w:trHeight w:val="20"/>
        </w:trPr>
        <w:tc>
          <w:tcPr>
            <w:tcW w:w="3330" w:type="dxa"/>
          </w:tcPr>
          <w:p w14:paraId="122C7024" w14:textId="7897A2C0" w:rsidR="008E1EFE" w:rsidRPr="003F3BF0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ซัสเทนเอเบิล เอ็นเนอร์ยี จำกัด</w:t>
            </w:r>
          </w:p>
        </w:tc>
        <w:tc>
          <w:tcPr>
            <w:tcW w:w="1080" w:type="dxa"/>
          </w:tcPr>
          <w:p w14:paraId="4DD6DD15" w14:textId="7FF42E3B" w:rsidR="008E1EFE" w:rsidRPr="003F3BF0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46EC5DD3" w14:textId="6BCF0FEF" w:rsidR="008E1EFE" w:rsidRPr="003F3BF0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8E1EFE" w:rsidRPr="003F3BF0" w14:paraId="5AE434CC" w14:textId="77777777" w:rsidTr="002E361D">
        <w:trPr>
          <w:trHeight w:val="20"/>
        </w:trPr>
        <w:tc>
          <w:tcPr>
            <w:tcW w:w="3330" w:type="dxa"/>
          </w:tcPr>
          <w:p w14:paraId="056CAA7C" w14:textId="6B06254C" w:rsidR="008E1EFE" w:rsidRPr="003F3BF0" w:rsidRDefault="008E1EFE" w:rsidP="008E1EFE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ชุมชนพลังงานสะอาด จำกัด</w:t>
            </w:r>
          </w:p>
        </w:tc>
        <w:tc>
          <w:tcPr>
            <w:tcW w:w="1080" w:type="dxa"/>
          </w:tcPr>
          <w:p w14:paraId="34D5032E" w14:textId="559E8C10" w:rsidR="008E1EFE" w:rsidRPr="003F3BF0" w:rsidRDefault="008E1EFE" w:rsidP="008E1EF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6AE7D506" w14:textId="00CEF156" w:rsidR="008E1EFE" w:rsidRPr="003F3BF0" w:rsidRDefault="008E1EFE" w:rsidP="00774A4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01707F" w:rsidRPr="003F3BF0" w14:paraId="46E5B992" w14:textId="77777777" w:rsidTr="002E361D">
        <w:trPr>
          <w:trHeight w:val="20"/>
        </w:trPr>
        <w:tc>
          <w:tcPr>
            <w:tcW w:w="3330" w:type="dxa"/>
          </w:tcPr>
          <w:p w14:paraId="7D0846AA" w14:textId="0A3204E6" w:rsidR="0001707F" w:rsidRPr="003F3BF0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เซ้าท์อีสต์เอเชี่ยนแพคเกจจิ่งแอนด์</w:t>
            </w:r>
          </w:p>
          <w:p w14:paraId="0769F250" w14:textId="5EAA645A" w:rsidR="0001707F" w:rsidRPr="003F3BF0" w:rsidRDefault="00266762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1707F"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แคนนิ่ง จำกัด</w:t>
            </w:r>
          </w:p>
        </w:tc>
        <w:tc>
          <w:tcPr>
            <w:tcW w:w="1080" w:type="dxa"/>
          </w:tcPr>
          <w:p w14:paraId="06819FC9" w14:textId="7843FAA4" w:rsidR="0001707F" w:rsidRPr="003F3BF0" w:rsidRDefault="0001707F" w:rsidP="000170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50570767" w14:textId="77777777" w:rsidR="0001707F" w:rsidRPr="003F3BF0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</w:t>
            </w: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และมีผู้ถือหุ้นและกรรมการของบริษัทย่อย</w:t>
            </w:r>
          </w:p>
          <w:p w14:paraId="35DBA8C1" w14:textId="2BA73DC8" w:rsidR="0001707F" w:rsidRPr="003F3BF0" w:rsidRDefault="00266762" w:rsidP="0001707F">
            <w:pPr>
              <w:tabs>
                <w:tab w:val="clear" w:pos="227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1707F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ทางอ้อมเป็นผู้ถือหุ้น</w:t>
            </w:r>
          </w:p>
        </w:tc>
      </w:tr>
      <w:tr w:rsidR="0001707F" w:rsidRPr="003F3BF0" w14:paraId="444F3141" w14:textId="77777777" w:rsidTr="002E361D">
        <w:trPr>
          <w:trHeight w:val="20"/>
        </w:trPr>
        <w:tc>
          <w:tcPr>
            <w:tcW w:w="3330" w:type="dxa"/>
          </w:tcPr>
          <w:p w14:paraId="5270AF07" w14:textId="0751E193" w:rsidR="0001707F" w:rsidRPr="003F3BF0" w:rsidRDefault="0001707F" w:rsidP="0001707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Clipper Holdings Co., Ltd.</w:t>
            </w:r>
          </w:p>
        </w:tc>
        <w:tc>
          <w:tcPr>
            <w:tcW w:w="1080" w:type="dxa"/>
            <w:shd w:val="clear" w:color="auto" w:fill="auto"/>
          </w:tcPr>
          <w:p w14:paraId="47F79063" w14:textId="4600DEAB" w:rsidR="0001707F" w:rsidRPr="003F3BF0" w:rsidRDefault="0001707F" w:rsidP="000170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5346" w:type="dxa"/>
            <w:shd w:val="clear" w:color="auto" w:fill="auto"/>
          </w:tcPr>
          <w:p w14:paraId="7F6AEE91" w14:textId="295C9B59" w:rsidR="0001707F" w:rsidRPr="003F3BF0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01707F" w:rsidRPr="003F3BF0" w14:paraId="30B10E93" w14:textId="77777777" w:rsidTr="002E361D">
        <w:trPr>
          <w:trHeight w:val="20"/>
        </w:trPr>
        <w:tc>
          <w:tcPr>
            <w:tcW w:w="3330" w:type="dxa"/>
            <w:shd w:val="clear" w:color="auto" w:fill="auto"/>
          </w:tcPr>
          <w:p w14:paraId="1CA70916" w14:textId="269E3855" w:rsidR="0001707F" w:rsidRPr="003F3BF0" w:rsidRDefault="0001707F" w:rsidP="0001707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Bok Seng Logistics Private Limited</w:t>
            </w:r>
          </w:p>
        </w:tc>
        <w:tc>
          <w:tcPr>
            <w:tcW w:w="1080" w:type="dxa"/>
            <w:shd w:val="clear" w:color="auto" w:fill="auto"/>
          </w:tcPr>
          <w:p w14:paraId="4F145D7E" w14:textId="6B11EDE6" w:rsidR="0001707F" w:rsidRPr="003F3BF0" w:rsidRDefault="0001707F" w:rsidP="0001707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5B539612" w14:textId="520FA159" w:rsidR="0001707F" w:rsidRPr="003F3BF0" w:rsidRDefault="0001707F" w:rsidP="000170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</w:tbl>
    <w:p w14:paraId="67A0DD10" w14:textId="77777777" w:rsidR="00BD2A3E" w:rsidRPr="003F3BF0" w:rsidRDefault="00BD2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lang w:val="en-GB"/>
        </w:rPr>
      </w:pPr>
      <w:r w:rsidRPr="003F3BF0">
        <w:rPr>
          <w:rFonts w:ascii="Angsana New" w:hAnsi="Angsana New" w:cs="Angsana New"/>
          <w:b/>
          <w:sz w:val="28"/>
          <w:szCs w:val="28"/>
        </w:rPr>
        <w:br w:type="page"/>
      </w:r>
    </w:p>
    <w:p w14:paraId="29696C79" w14:textId="68FB49C2" w:rsidR="00802769" w:rsidRPr="003F3BF0" w:rsidRDefault="00802769" w:rsidP="009777AF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lastRenderedPageBreak/>
        <w:t>นโยบายการกำหนดราคา</w:t>
      </w:r>
      <w:r w:rsidR="00A47312"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>ใน</w:t>
      </w:r>
      <w:r w:rsidR="00ED3B5F"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>ระหว่างงวด</w:t>
      </w:r>
      <w:r w:rsidR="0018795F" w:rsidRPr="003F3BF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สาม</w:t>
      </w:r>
      <w:r w:rsidR="00ED3B5F" w:rsidRPr="003F3BF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เดือน</w:t>
      </w:r>
      <w:r w:rsidR="00440D2C" w:rsidRPr="003F3BF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และหกเดือน</w:t>
      </w:r>
      <w:r w:rsidR="00A14D84" w:rsidRPr="003F3BF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 xml:space="preserve">สิ้นสุดวันที่ </w:t>
      </w:r>
      <w:r w:rsidR="00BF0225" w:rsidRPr="003F3BF0">
        <w:rPr>
          <w:rFonts w:ascii="Angsana New" w:hAnsi="Angsana New" w:cs="Angsana New" w:hint="cs"/>
          <w:bCs/>
          <w:sz w:val="28"/>
          <w:szCs w:val="28"/>
          <w:lang w:val="en-US" w:bidi="th-TH"/>
        </w:rPr>
        <w:t>3</w:t>
      </w:r>
      <w:r w:rsidR="00440D2C" w:rsidRPr="003F3BF0">
        <w:rPr>
          <w:rFonts w:ascii="Angsana New" w:hAnsi="Angsana New" w:cs="Angsana New"/>
          <w:bCs/>
          <w:sz w:val="28"/>
          <w:szCs w:val="28"/>
          <w:lang w:val="en-US" w:bidi="th-TH"/>
        </w:rPr>
        <w:t xml:space="preserve">0 </w:t>
      </w:r>
      <w:r w:rsidR="00440D2C" w:rsidRPr="003F3BF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มิถุนายน</w:t>
      </w:r>
      <w:r w:rsidR="00A14D84" w:rsidRPr="003F3BF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 xml:space="preserve"> </w:t>
      </w:r>
      <w:r w:rsidR="00BF0225" w:rsidRPr="003F3BF0">
        <w:rPr>
          <w:rFonts w:ascii="Angsana New" w:hAnsi="Angsana New" w:cs="Angsana New" w:hint="cs"/>
          <w:bCs/>
          <w:sz w:val="28"/>
          <w:szCs w:val="28"/>
          <w:lang w:val="en-US" w:bidi="th-TH"/>
        </w:rPr>
        <w:t>2563</w:t>
      </w:r>
      <w:r w:rsidR="00FC4BD7" w:rsidRPr="003F3BF0">
        <w:rPr>
          <w:rFonts w:ascii="Angsana New" w:hAnsi="Angsana New" w:cs="Angsana New" w:hint="cs"/>
          <w:b/>
          <w:sz w:val="28"/>
          <w:szCs w:val="28"/>
          <w:lang w:val="en-US" w:bidi="th-TH"/>
        </w:rPr>
        <w:t xml:space="preserve"> </w:t>
      </w:r>
      <w:r w:rsidR="00A14D84" w:rsidRPr="003F3BF0">
        <w:rPr>
          <w:rFonts w:ascii="Angsana New" w:hAnsi="Angsana New" w:cs="Angsana New" w:hint="cs"/>
          <w:b/>
          <w:sz w:val="28"/>
          <w:szCs w:val="28"/>
          <w:cs/>
          <w:lang w:val="en-US" w:bidi="th-TH"/>
        </w:rPr>
        <w:t>มี</w:t>
      </w:r>
      <w:r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>ดังต่อไปนี้</w:t>
      </w:r>
      <w:r w:rsidR="00637970"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 xml:space="preserve"> </w:t>
      </w:r>
    </w:p>
    <w:p w14:paraId="3063AF6B" w14:textId="3DB1EB22" w:rsidR="00791069" w:rsidRPr="003F3BF0" w:rsidRDefault="0079106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299"/>
        <w:gridCol w:w="5812"/>
      </w:tblGrid>
      <w:tr w:rsidR="00804175" w:rsidRPr="003F3BF0" w14:paraId="1F6588FA" w14:textId="77777777" w:rsidTr="009E3A1A">
        <w:trPr>
          <w:trHeight w:val="386"/>
          <w:tblHeader/>
        </w:trPr>
        <w:tc>
          <w:tcPr>
            <w:tcW w:w="3299" w:type="dxa"/>
          </w:tcPr>
          <w:p w14:paraId="7B4D5A35" w14:textId="6DB157D0" w:rsidR="00804175" w:rsidRPr="003F3BF0" w:rsidRDefault="00804175" w:rsidP="009777AF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3F3BF0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5812" w:type="dxa"/>
          </w:tcPr>
          <w:p w14:paraId="618AA840" w14:textId="1205D40C" w:rsidR="00804175" w:rsidRPr="003F3BF0" w:rsidRDefault="00804175" w:rsidP="009777AF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3F3BF0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804175" w:rsidRPr="003F3BF0" w14:paraId="56E9FC09" w14:textId="77777777" w:rsidTr="009E3A1A">
        <w:trPr>
          <w:trHeight w:val="375"/>
        </w:trPr>
        <w:tc>
          <w:tcPr>
            <w:tcW w:w="3299" w:type="dxa"/>
          </w:tcPr>
          <w:p w14:paraId="15449D9D" w14:textId="5F26BAED" w:rsidR="00804175" w:rsidRPr="003F3BF0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ซื้อ </w:t>
            </w:r>
            <w:r w:rsidRPr="003F3BF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804175"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5812" w:type="dxa"/>
          </w:tcPr>
          <w:p w14:paraId="045F4BC2" w14:textId="52E9DA3B" w:rsidR="00804175" w:rsidRPr="003F3BF0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ต้นทุนบวกด้วยส่วนเพิ่ม</w:t>
            </w:r>
          </w:p>
        </w:tc>
      </w:tr>
      <w:tr w:rsidR="00804175" w:rsidRPr="003F3BF0" w14:paraId="18D271B2" w14:textId="77777777" w:rsidTr="009E3A1A">
        <w:trPr>
          <w:trHeight w:val="375"/>
        </w:trPr>
        <w:tc>
          <w:tcPr>
            <w:tcW w:w="3299" w:type="dxa"/>
          </w:tcPr>
          <w:p w14:paraId="211C68FE" w14:textId="2D121D18" w:rsidR="00804175" w:rsidRPr="003F3BF0" w:rsidRDefault="00804175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การให้บริการ</w:t>
            </w:r>
            <w:r w:rsidR="000F07BE"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0F07BE" w:rsidRPr="003F3BF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="000F07BE" w:rsidRPr="003F3BF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รับบริการ</w:t>
            </w:r>
          </w:p>
        </w:tc>
        <w:tc>
          <w:tcPr>
            <w:tcW w:w="5812" w:type="dxa"/>
          </w:tcPr>
          <w:p w14:paraId="59F4A107" w14:textId="452B1FD2" w:rsidR="00804175" w:rsidRPr="003F3BF0" w:rsidRDefault="00E17257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804175" w:rsidRPr="003F3BF0" w14:paraId="27A3933F" w14:textId="77777777" w:rsidTr="009E3A1A">
        <w:trPr>
          <w:trHeight w:val="375"/>
        </w:trPr>
        <w:tc>
          <w:tcPr>
            <w:tcW w:w="3299" w:type="dxa"/>
          </w:tcPr>
          <w:p w14:paraId="5C607F92" w14:textId="5584E4A8" w:rsidR="00804175" w:rsidRPr="003F3BF0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การให้เช่า</w:t>
            </w:r>
            <w:r w:rsidRPr="003F3BF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/ </w:t>
            </w: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การเช่า</w:t>
            </w:r>
          </w:p>
        </w:tc>
        <w:tc>
          <w:tcPr>
            <w:tcW w:w="5812" w:type="dxa"/>
          </w:tcPr>
          <w:p w14:paraId="7D0AEFEF" w14:textId="25DB08AA" w:rsidR="00804175" w:rsidRPr="003F3BF0" w:rsidRDefault="00804175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ราคาตลาด</w:t>
            </w:r>
            <w:r w:rsidR="004148AE"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4148AE" w:rsidRPr="003F3BF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/ </w:t>
            </w:r>
            <w:r w:rsidR="000F07BE"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ราคาที่ตกลงกันตามที่ระบุไว้ในสัญญา</w:t>
            </w:r>
          </w:p>
        </w:tc>
      </w:tr>
      <w:tr w:rsidR="00804175" w:rsidRPr="003F3BF0" w14:paraId="61F4DD3C" w14:textId="77777777" w:rsidTr="009E3A1A">
        <w:trPr>
          <w:trHeight w:val="386"/>
        </w:trPr>
        <w:tc>
          <w:tcPr>
            <w:tcW w:w="3299" w:type="dxa"/>
          </w:tcPr>
          <w:p w14:paraId="36DBE6F6" w14:textId="1846F519" w:rsidR="00804175" w:rsidRPr="003F3BF0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5812" w:type="dxa"/>
          </w:tcPr>
          <w:p w14:paraId="2D383FD0" w14:textId="785460C2" w:rsidR="00804175" w:rsidRPr="003F3BF0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ตามสิทธิที่จะได้รับเงินปันผล</w:t>
            </w:r>
          </w:p>
        </w:tc>
      </w:tr>
      <w:tr w:rsidR="00804175" w:rsidRPr="003F3BF0" w14:paraId="0B008F67" w14:textId="77777777" w:rsidTr="009E3A1A">
        <w:trPr>
          <w:trHeight w:val="375"/>
        </w:trPr>
        <w:tc>
          <w:tcPr>
            <w:tcW w:w="3299" w:type="dxa"/>
          </w:tcPr>
          <w:p w14:paraId="09D83C5D" w14:textId="302CA0F8" w:rsidR="00804175" w:rsidRPr="003F3BF0" w:rsidRDefault="00804175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ดอกเบี้ยรับ</w:t>
            </w:r>
            <w:r w:rsidR="000F07BE"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0F07BE" w:rsidRPr="003F3BF0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/</w:t>
            </w:r>
            <w:r w:rsidR="000F07BE" w:rsidRPr="003F3BF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ดอกเบี้ยจ่าย</w:t>
            </w:r>
          </w:p>
        </w:tc>
        <w:tc>
          <w:tcPr>
            <w:tcW w:w="5812" w:type="dxa"/>
          </w:tcPr>
          <w:p w14:paraId="47906F09" w14:textId="08410227" w:rsidR="00804175" w:rsidRPr="003F3BF0" w:rsidRDefault="000F07BE" w:rsidP="00E172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804175" w:rsidRPr="003F3BF0" w14:paraId="17B26E35" w14:textId="77777777" w:rsidTr="009E3A1A">
        <w:trPr>
          <w:trHeight w:val="375"/>
        </w:trPr>
        <w:tc>
          <w:tcPr>
            <w:tcW w:w="3299" w:type="dxa"/>
          </w:tcPr>
          <w:p w14:paraId="0DE7ABD3" w14:textId="1AD3573A" w:rsidR="00804175" w:rsidRPr="003F3BF0" w:rsidRDefault="000F07BE" w:rsidP="009777AF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ซื้อ / ขายสินทรัพย์</w:t>
            </w:r>
          </w:p>
        </w:tc>
        <w:tc>
          <w:tcPr>
            <w:tcW w:w="5812" w:type="dxa"/>
          </w:tcPr>
          <w:p w14:paraId="0BB7728E" w14:textId="6CE10E36" w:rsidR="00804175" w:rsidRPr="003F3BF0" w:rsidRDefault="000F07BE" w:rsidP="00E1725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ราคา</w:t>
            </w:r>
            <w:r w:rsidR="00B30F9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ทุนสุทธิ</w:t>
            </w: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บวกด้วยส่วนเพิ่ม</w:t>
            </w:r>
          </w:p>
        </w:tc>
      </w:tr>
    </w:tbl>
    <w:p w14:paraId="333A98B5" w14:textId="77777777" w:rsidR="003E6A17" w:rsidRPr="003F3BF0" w:rsidRDefault="003E6A1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A012D18" w14:textId="3C2216E9" w:rsidR="00804175" w:rsidRPr="003F3BF0" w:rsidRDefault="00804175" w:rsidP="00D207D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  <w:r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>รายการที่สำคัญกับบุคคลหรือกิจการที่เกี่ยวข้องกัน</w:t>
      </w:r>
      <w:r w:rsidR="005E07DC"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>สำหรับงวดสามเดือน</w:t>
      </w:r>
      <w:r w:rsidR="006E6E5A"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>และหกเดือน</w:t>
      </w:r>
      <w:r w:rsidR="005E07DC"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>สิ้นสุดวันที่</w:t>
      </w:r>
      <w:r w:rsidRPr="003F3BF0">
        <w:rPr>
          <w:rFonts w:ascii="Angsana New" w:hAnsi="Angsana New" w:cs="Angsana New" w:hint="cs"/>
          <w:b/>
          <w:sz w:val="28"/>
          <w:szCs w:val="28"/>
          <w:rtl/>
          <w:cs/>
        </w:rPr>
        <w:t xml:space="preserve"> </w:t>
      </w:r>
      <w:r w:rsidR="00BF0225" w:rsidRPr="003F3BF0">
        <w:rPr>
          <w:rFonts w:ascii="Angsana New" w:hAnsi="Angsana New" w:cs="Angsana New" w:hint="cs"/>
          <w:bCs/>
          <w:sz w:val="28"/>
          <w:szCs w:val="28"/>
          <w:lang w:val="en-US" w:bidi="th-TH"/>
        </w:rPr>
        <w:t>3</w:t>
      </w:r>
      <w:r w:rsidR="006E6E5A" w:rsidRPr="003F3BF0">
        <w:rPr>
          <w:rFonts w:ascii="Angsana New" w:hAnsi="Angsana New" w:cs="Angsana New"/>
          <w:bCs/>
          <w:sz w:val="28"/>
          <w:szCs w:val="28"/>
          <w:lang w:val="en-US" w:bidi="th-TH"/>
        </w:rPr>
        <w:t>0</w:t>
      </w:r>
      <w:r w:rsidR="005E07DC" w:rsidRPr="003F3BF0">
        <w:rPr>
          <w:rFonts w:ascii="Angsana New" w:hAnsi="Angsana New" w:cs="Angsana New" w:hint="cs"/>
          <w:bCs/>
          <w:sz w:val="28"/>
          <w:szCs w:val="28"/>
          <w:lang w:bidi="th-TH"/>
        </w:rPr>
        <w:t xml:space="preserve"> </w:t>
      </w:r>
      <w:r w:rsidR="006E6E5A"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>มิถุนายน</w:t>
      </w:r>
      <w:r w:rsidRPr="003F3BF0">
        <w:rPr>
          <w:rFonts w:ascii="Angsana New" w:hAnsi="Angsana New" w:cs="Angsana New" w:hint="cs"/>
          <w:b/>
          <w:sz w:val="28"/>
          <w:szCs w:val="28"/>
          <w:cs/>
          <w:lang w:bidi="th-TH"/>
        </w:rPr>
        <w:t xml:space="preserve"> สรุปได้ดังนี้</w:t>
      </w:r>
    </w:p>
    <w:p w14:paraId="2DADC6E1" w14:textId="2833B2B2" w:rsidR="00111978" w:rsidRPr="003F3BF0" w:rsidRDefault="0011197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3"/>
        <w:gridCol w:w="1273"/>
        <w:gridCol w:w="84"/>
        <w:gridCol w:w="1027"/>
        <w:gridCol w:w="126"/>
        <w:gridCol w:w="1067"/>
        <w:gridCol w:w="84"/>
        <w:gridCol w:w="1103"/>
      </w:tblGrid>
      <w:tr w:rsidR="006E6E5A" w:rsidRPr="003F3BF0" w14:paraId="6942FF85" w14:textId="77777777" w:rsidTr="008D6398">
        <w:trPr>
          <w:trHeight w:val="388"/>
          <w:tblHeader/>
        </w:trPr>
        <w:tc>
          <w:tcPr>
            <w:tcW w:w="2388" w:type="pct"/>
            <w:shd w:val="clear" w:color="auto" w:fill="auto"/>
          </w:tcPr>
          <w:p w14:paraId="2B28A2E4" w14:textId="1793A029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50FDCDE2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9" w:type="pct"/>
            <w:shd w:val="clear" w:color="auto" w:fill="auto"/>
          </w:tcPr>
          <w:p w14:paraId="33D034C3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35" w:type="pct"/>
            <w:gridSpan w:val="3"/>
            <w:shd w:val="clear" w:color="auto" w:fill="auto"/>
            <w:vAlign w:val="bottom"/>
          </w:tcPr>
          <w:p w14:paraId="5584F8A0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20" w:right="-90"/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6E5A" w:rsidRPr="003F3BF0" w14:paraId="7ADAAC5C" w14:textId="77777777" w:rsidTr="008D6398">
        <w:trPr>
          <w:trHeight w:val="399"/>
          <w:tblHeader/>
        </w:trPr>
        <w:tc>
          <w:tcPr>
            <w:tcW w:w="2388" w:type="pct"/>
            <w:shd w:val="clear" w:color="auto" w:fill="auto"/>
          </w:tcPr>
          <w:p w14:paraId="4A5172A6" w14:textId="4E6BC5E4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138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698" w:type="pct"/>
          </w:tcPr>
          <w:p w14:paraId="31A82246" w14:textId="1383034F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6" w:type="pct"/>
          </w:tcPr>
          <w:p w14:paraId="1A379459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</w:tcPr>
          <w:p w14:paraId="6142E7A8" w14:textId="608821C4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9" w:type="pct"/>
          </w:tcPr>
          <w:p w14:paraId="5EBE0341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3A8FABAE" w14:textId="2BCBCB1F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6" w:type="pct"/>
          </w:tcPr>
          <w:p w14:paraId="34BA0E99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60CEDBFF" w14:textId="541EF486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E6E5A" w:rsidRPr="003F3BF0" w14:paraId="40CFD388" w14:textId="77777777" w:rsidTr="008D6398">
        <w:trPr>
          <w:trHeight w:val="388"/>
          <w:tblHeader/>
        </w:trPr>
        <w:tc>
          <w:tcPr>
            <w:tcW w:w="2388" w:type="pct"/>
            <w:shd w:val="clear" w:color="auto" w:fill="auto"/>
          </w:tcPr>
          <w:p w14:paraId="72565CAE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138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2" w:type="pct"/>
            <w:gridSpan w:val="7"/>
          </w:tcPr>
          <w:p w14:paraId="7878793B" w14:textId="19538A69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6E5A" w:rsidRPr="003F3BF0" w14:paraId="47195EDD" w14:textId="77777777" w:rsidTr="008D6398">
        <w:trPr>
          <w:trHeight w:val="388"/>
        </w:trPr>
        <w:tc>
          <w:tcPr>
            <w:tcW w:w="2388" w:type="pct"/>
            <w:shd w:val="clear" w:color="auto" w:fill="auto"/>
          </w:tcPr>
          <w:p w14:paraId="321346C0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98" w:type="pct"/>
            <w:shd w:val="clear" w:color="auto" w:fill="auto"/>
          </w:tcPr>
          <w:p w14:paraId="288DFB02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</w:tcPr>
          <w:p w14:paraId="69E34B99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FD81E8C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9" w:type="pct"/>
            <w:shd w:val="clear" w:color="auto" w:fill="auto"/>
          </w:tcPr>
          <w:p w14:paraId="3118C544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E548477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</w:tcPr>
          <w:p w14:paraId="2B6A9D00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415E5B0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0D7FEC" w:rsidRPr="003F3BF0" w14:paraId="68E34D0C" w14:textId="77777777" w:rsidTr="008D6398">
        <w:trPr>
          <w:trHeight w:val="70"/>
        </w:trPr>
        <w:tc>
          <w:tcPr>
            <w:tcW w:w="2388" w:type="pct"/>
            <w:shd w:val="clear" w:color="auto" w:fill="auto"/>
          </w:tcPr>
          <w:p w14:paraId="33591A87" w14:textId="1D2DD1B8" w:rsidR="000D7FEC" w:rsidRPr="003F3BF0" w:rsidRDefault="005F3B70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98" w:type="pct"/>
            <w:shd w:val="clear" w:color="auto" w:fill="auto"/>
          </w:tcPr>
          <w:p w14:paraId="7C5B8980" w14:textId="0F45F4BB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5EB6F93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2C84C892" w14:textId="34776030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7D0F44F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DD63703" w14:textId="2BE7180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1,803</w:t>
            </w:r>
          </w:p>
        </w:tc>
        <w:tc>
          <w:tcPr>
            <w:tcW w:w="46" w:type="pct"/>
            <w:shd w:val="clear" w:color="auto" w:fill="auto"/>
          </w:tcPr>
          <w:p w14:paraId="2E09423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43ED0F6" w14:textId="5AA70BCB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2,247</w:t>
            </w:r>
          </w:p>
        </w:tc>
      </w:tr>
      <w:tr w:rsidR="000D7FEC" w:rsidRPr="003F3BF0" w14:paraId="03739ECC" w14:textId="77777777" w:rsidTr="008D6398">
        <w:trPr>
          <w:trHeight w:val="377"/>
        </w:trPr>
        <w:tc>
          <w:tcPr>
            <w:tcW w:w="2388" w:type="pct"/>
            <w:shd w:val="clear" w:color="auto" w:fill="auto"/>
            <w:vAlign w:val="bottom"/>
          </w:tcPr>
          <w:p w14:paraId="730FC3D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98" w:type="pct"/>
            <w:shd w:val="clear" w:color="auto" w:fill="auto"/>
          </w:tcPr>
          <w:p w14:paraId="3ED8D9F6" w14:textId="09CA5C5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202E778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1AC429F" w14:textId="5E6AF6A9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388499A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207E8AC" w14:textId="0479E304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2,</w:t>
            </w:r>
            <w:r w:rsidR="000617F2">
              <w:rPr>
                <w:rFonts w:ascii="Angsana New" w:eastAsia="Cordia New" w:hAnsi="Angsana New" w:cs="Angsana New"/>
                <w:sz w:val="28"/>
                <w:szCs w:val="28"/>
              </w:rPr>
              <w:t>086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1475E72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0A308BE6" w14:textId="1C518C4E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1,298</w:t>
            </w:r>
          </w:p>
        </w:tc>
      </w:tr>
      <w:tr w:rsidR="000D7FEC" w:rsidRPr="003F3BF0" w14:paraId="241B4B46" w14:textId="77777777" w:rsidTr="008D6398">
        <w:trPr>
          <w:trHeight w:val="377"/>
        </w:trPr>
        <w:tc>
          <w:tcPr>
            <w:tcW w:w="2388" w:type="pct"/>
            <w:shd w:val="clear" w:color="auto" w:fill="auto"/>
            <w:vAlign w:val="bottom"/>
          </w:tcPr>
          <w:p w14:paraId="059F99F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98" w:type="pct"/>
            <w:shd w:val="clear" w:color="auto" w:fill="auto"/>
          </w:tcPr>
          <w:p w14:paraId="56E2E98E" w14:textId="334618A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5A26CF5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DED25E2" w14:textId="4AE9F88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2DD30A7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4448BDC" w14:textId="1D460DE0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4B6459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7F98CDC7" w14:textId="7A4D0FFE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151,875</w:t>
            </w:r>
          </w:p>
        </w:tc>
      </w:tr>
      <w:tr w:rsidR="000D7FEC" w:rsidRPr="003F3BF0" w14:paraId="77AABB78" w14:textId="77777777" w:rsidTr="008D6398">
        <w:trPr>
          <w:trHeight w:val="377"/>
        </w:trPr>
        <w:tc>
          <w:tcPr>
            <w:tcW w:w="2388" w:type="pct"/>
            <w:shd w:val="clear" w:color="auto" w:fill="auto"/>
            <w:vAlign w:val="bottom"/>
          </w:tcPr>
          <w:p w14:paraId="4623793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98" w:type="pct"/>
            <w:shd w:val="clear" w:color="auto" w:fill="auto"/>
          </w:tcPr>
          <w:p w14:paraId="59ED58EA" w14:textId="232B9ED9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0178FC7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97A8447" w14:textId="07527854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0C3154D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B9162AF" w14:textId="41AA2EF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2,022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383C53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21313429" w14:textId="2C2CB63E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4,831</w:t>
            </w:r>
          </w:p>
        </w:tc>
      </w:tr>
      <w:tr w:rsidR="000D7FEC" w:rsidRPr="003F3BF0" w14:paraId="65931B3A" w14:textId="77777777" w:rsidTr="008D6398">
        <w:trPr>
          <w:trHeight w:val="377"/>
        </w:trPr>
        <w:tc>
          <w:tcPr>
            <w:tcW w:w="2388" w:type="pct"/>
            <w:shd w:val="clear" w:color="auto" w:fill="auto"/>
            <w:vAlign w:val="bottom"/>
          </w:tcPr>
          <w:p w14:paraId="6BE6DBB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98" w:type="pct"/>
            <w:shd w:val="clear" w:color="auto" w:fill="auto"/>
          </w:tcPr>
          <w:p w14:paraId="12889FEE" w14:textId="5B79B3D0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1E6C1ED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4E7EC7B" w14:textId="6098E789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4068046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17C9A9C" w14:textId="78BBF4BF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30,404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5444344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79761E3" w14:textId="33E8DEA2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36,745</w:t>
            </w:r>
          </w:p>
        </w:tc>
      </w:tr>
      <w:tr w:rsidR="000D7FEC" w:rsidRPr="003F3BF0" w14:paraId="0399A5AA" w14:textId="77777777" w:rsidTr="008D6398">
        <w:trPr>
          <w:trHeight w:val="388"/>
        </w:trPr>
        <w:tc>
          <w:tcPr>
            <w:tcW w:w="2388" w:type="pct"/>
            <w:shd w:val="clear" w:color="auto" w:fill="auto"/>
            <w:vAlign w:val="bottom"/>
          </w:tcPr>
          <w:p w14:paraId="5788712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698" w:type="pct"/>
            <w:shd w:val="clear" w:color="auto" w:fill="auto"/>
          </w:tcPr>
          <w:p w14:paraId="2869293A" w14:textId="66F4094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655F63E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7892403" w14:textId="0164E14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0337415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9D152B5" w14:textId="1069858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27,688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6E5ECFE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4659F1AF" w14:textId="4B50F844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32,551</w:t>
            </w:r>
          </w:p>
        </w:tc>
      </w:tr>
      <w:tr w:rsidR="000D7FEC" w:rsidRPr="003F3BF0" w14:paraId="54550786" w14:textId="77777777" w:rsidTr="008D6398">
        <w:trPr>
          <w:trHeight w:val="70"/>
        </w:trPr>
        <w:tc>
          <w:tcPr>
            <w:tcW w:w="2388" w:type="pct"/>
            <w:shd w:val="clear" w:color="auto" w:fill="auto"/>
            <w:vAlign w:val="bottom"/>
          </w:tcPr>
          <w:p w14:paraId="38750B2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98" w:type="pct"/>
            <w:shd w:val="clear" w:color="auto" w:fill="auto"/>
          </w:tcPr>
          <w:p w14:paraId="7D38B672" w14:textId="3B13E286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03BC1BD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6285CF37" w14:textId="4E0BFFA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426B5A5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B753131" w14:textId="62E76AE2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231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9ECF52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22849BAD" w14:textId="4D5C9A8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1,723</w:t>
            </w:r>
          </w:p>
        </w:tc>
      </w:tr>
      <w:tr w:rsidR="000D7FEC" w:rsidRPr="003F3BF0" w14:paraId="49D475C3" w14:textId="77777777" w:rsidTr="008D6398">
        <w:trPr>
          <w:trHeight w:val="377"/>
        </w:trPr>
        <w:tc>
          <w:tcPr>
            <w:tcW w:w="2388" w:type="pct"/>
            <w:shd w:val="clear" w:color="auto" w:fill="auto"/>
            <w:vAlign w:val="bottom"/>
          </w:tcPr>
          <w:p w14:paraId="5D0E8B0D" w14:textId="4DB53DA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98" w:type="pct"/>
            <w:shd w:val="clear" w:color="auto" w:fill="auto"/>
          </w:tcPr>
          <w:p w14:paraId="11F956BB" w14:textId="04E5F55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2580F1B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EC5D2A5" w14:textId="7CA6DEC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662EE39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FDF493E" w14:textId="62FC55F6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709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4099A6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1F744053" w14:textId="028656B2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894</w:t>
            </w:r>
          </w:p>
        </w:tc>
      </w:tr>
      <w:tr w:rsidR="000D7FEC" w:rsidRPr="003F3BF0" w14:paraId="210F9C70" w14:textId="77777777" w:rsidTr="008D6398">
        <w:trPr>
          <w:trHeight w:val="377"/>
        </w:trPr>
        <w:tc>
          <w:tcPr>
            <w:tcW w:w="2388" w:type="pct"/>
            <w:shd w:val="clear" w:color="auto" w:fill="auto"/>
            <w:vAlign w:val="bottom"/>
          </w:tcPr>
          <w:p w14:paraId="76B689D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53D3BCD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7CFFC6E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7B7DE34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9" w:type="pct"/>
            <w:shd w:val="clear" w:color="auto" w:fill="auto"/>
          </w:tcPr>
          <w:p w14:paraId="2786167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E18485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649D0B0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77BCCCF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0D7FEC" w:rsidRPr="003F3BF0" w14:paraId="1F113D14" w14:textId="77777777" w:rsidTr="008D6398">
        <w:trPr>
          <w:trHeight w:val="388"/>
        </w:trPr>
        <w:tc>
          <w:tcPr>
            <w:tcW w:w="2388" w:type="pct"/>
            <w:vAlign w:val="bottom"/>
          </w:tcPr>
          <w:p w14:paraId="6EF1287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4AA246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7E43BF8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818D4F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9" w:type="pct"/>
            <w:shd w:val="clear" w:color="auto" w:fill="auto"/>
          </w:tcPr>
          <w:p w14:paraId="3BAF306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AE067A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1DF5977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71C148C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0D7FEC" w:rsidRPr="003F3BF0" w14:paraId="645940F4" w14:textId="77777777" w:rsidTr="008D6398">
        <w:trPr>
          <w:trHeight w:val="377"/>
        </w:trPr>
        <w:tc>
          <w:tcPr>
            <w:tcW w:w="2388" w:type="pct"/>
          </w:tcPr>
          <w:p w14:paraId="7360F2D1" w14:textId="3FC3E59C" w:rsidR="000D7FEC" w:rsidRPr="003F3BF0" w:rsidRDefault="005F3B70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thaiDistribute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695031DC" w14:textId="0197F00B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1,053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495C18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02E3481" w14:textId="163ACB5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340</w:t>
            </w:r>
          </w:p>
        </w:tc>
        <w:tc>
          <w:tcPr>
            <w:tcW w:w="69" w:type="pct"/>
            <w:shd w:val="clear" w:color="auto" w:fill="auto"/>
          </w:tcPr>
          <w:p w14:paraId="47A1183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A2C0B7F" w14:textId="057AB3DC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1,196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56C1BC1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15A681E" w14:textId="247212E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45</w:t>
            </w:r>
          </w:p>
        </w:tc>
      </w:tr>
      <w:tr w:rsidR="00FE71D2" w:rsidRPr="003F3BF0" w14:paraId="7E32C10F" w14:textId="77777777" w:rsidTr="008D6398">
        <w:trPr>
          <w:trHeight w:val="377"/>
        </w:trPr>
        <w:tc>
          <w:tcPr>
            <w:tcW w:w="2388" w:type="pct"/>
          </w:tcPr>
          <w:p w14:paraId="47C346DA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981E95F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282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77E2A29F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C85A80B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450</w:t>
            </w:r>
          </w:p>
        </w:tc>
        <w:tc>
          <w:tcPr>
            <w:tcW w:w="69" w:type="pct"/>
            <w:shd w:val="clear" w:color="auto" w:fill="auto"/>
          </w:tcPr>
          <w:p w14:paraId="3E8C989F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2C7D172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308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36BAD968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9334033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450</w:t>
            </w:r>
          </w:p>
        </w:tc>
      </w:tr>
      <w:tr w:rsidR="00691C7B" w:rsidRPr="003F3BF0" w14:paraId="03E080E4" w14:textId="77777777" w:rsidTr="008D6398">
        <w:trPr>
          <w:trHeight w:val="388"/>
        </w:trPr>
        <w:tc>
          <w:tcPr>
            <w:tcW w:w="2388" w:type="pct"/>
          </w:tcPr>
          <w:p w14:paraId="5619BF57" w14:textId="77777777" w:rsidR="00691C7B" w:rsidRPr="00691C7B" w:rsidRDefault="00691C7B" w:rsidP="006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4CE579B" w14:textId="77777777" w:rsidR="00691C7B" w:rsidRPr="003F3BF0" w:rsidRDefault="00691C7B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856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6B039778" w14:textId="77777777" w:rsidR="00691C7B" w:rsidRPr="003F3BF0" w:rsidRDefault="00691C7B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3D6BF59" w14:textId="77777777" w:rsidR="00691C7B" w:rsidRPr="003F3BF0" w:rsidRDefault="00691C7B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3,803</w:t>
            </w:r>
          </w:p>
        </w:tc>
        <w:tc>
          <w:tcPr>
            <w:tcW w:w="69" w:type="pct"/>
            <w:shd w:val="clear" w:color="auto" w:fill="auto"/>
          </w:tcPr>
          <w:p w14:paraId="60776A69" w14:textId="77777777" w:rsidR="00691C7B" w:rsidRPr="003F3BF0" w:rsidRDefault="00691C7B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03A1702" w14:textId="77777777" w:rsidR="00691C7B" w:rsidRPr="003F3BF0" w:rsidRDefault="00691C7B" w:rsidP="006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2F9191E7" w14:textId="77777777" w:rsidR="00691C7B" w:rsidRPr="003F3BF0" w:rsidRDefault="00691C7B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E970D27" w14:textId="77777777" w:rsidR="00691C7B" w:rsidRPr="003F3BF0" w:rsidRDefault="00691C7B" w:rsidP="00691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0D7FEC" w:rsidRPr="003F3BF0" w14:paraId="4B72DD40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283EA44E" w14:textId="008A7DD8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631FABD" w14:textId="33724C65" w:rsidR="000D7FEC" w:rsidRPr="003F3BF0" w:rsidRDefault="008D6398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2,913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66CD33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7EED0EC" w14:textId="681F1CAF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2,469</w:t>
            </w:r>
          </w:p>
        </w:tc>
        <w:tc>
          <w:tcPr>
            <w:tcW w:w="69" w:type="pct"/>
            <w:shd w:val="clear" w:color="auto" w:fill="auto"/>
          </w:tcPr>
          <w:p w14:paraId="7FD1CA9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E551EE7" w14:textId="5432D9FB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128F521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1F4C4153" w14:textId="11181698" w:rsidR="000D7FEC" w:rsidRPr="003F3BF0" w:rsidRDefault="000D7FEC" w:rsidP="005C6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0D7FEC" w:rsidRPr="003F3BF0" w14:paraId="422C18E5" w14:textId="77777777" w:rsidTr="008D6398">
        <w:trPr>
          <w:trHeight w:val="20"/>
        </w:trPr>
        <w:tc>
          <w:tcPr>
            <w:tcW w:w="2388" w:type="pct"/>
            <w:vAlign w:val="bottom"/>
          </w:tcPr>
          <w:p w14:paraId="109EC0C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8" w:type="pct"/>
            <w:shd w:val="clear" w:color="auto" w:fill="auto"/>
            <w:vAlign w:val="bottom"/>
          </w:tcPr>
          <w:p w14:paraId="3555AA85" w14:textId="77777777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327B743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525B81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9" w:type="pct"/>
            <w:shd w:val="clear" w:color="auto" w:fill="auto"/>
          </w:tcPr>
          <w:p w14:paraId="53145C5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F2662F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0EAFB23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0555A87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0D7FEC" w:rsidRPr="003F3BF0" w14:paraId="6300FC86" w14:textId="77777777" w:rsidTr="008D6398">
        <w:trPr>
          <w:trHeight w:val="388"/>
        </w:trPr>
        <w:tc>
          <w:tcPr>
            <w:tcW w:w="2388" w:type="pct"/>
            <w:vAlign w:val="bottom"/>
          </w:tcPr>
          <w:p w14:paraId="30C3F03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67E364D1" w14:textId="77777777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199F82E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76E0E7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9" w:type="pct"/>
            <w:shd w:val="clear" w:color="auto" w:fill="auto"/>
          </w:tcPr>
          <w:p w14:paraId="742CF12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B2D02F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08D6CF5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3DDE75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0D7FEC" w:rsidRPr="003F3BF0" w14:paraId="3B850AB8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37E48D8D" w14:textId="36FD19A6" w:rsidR="000D7FEC" w:rsidRPr="003F3BF0" w:rsidRDefault="005F3B70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รายได้จาก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การขายและให้บริการ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56173123" w14:textId="7CD78F91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10,953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52C5008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AB21BB3" w14:textId="62D7848E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987</w:t>
            </w:r>
          </w:p>
        </w:tc>
        <w:tc>
          <w:tcPr>
            <w:tcW w:w="69" w:type="pct"/>
            <w:shd w:val="clear" w:color="auto" w:fill="auto"/>
          </w:tcPr>
          <w:p w14:paraId="4DDD880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6B7705F" w14:textId="6F28E3F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065EB67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A8AD7C8" w14:textId="5BE61876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FE71D2" w:rsidRPr="003F3BF0" w14:paraId="3B3A4A1B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0288CA02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54BA65F3" w14:textId="2347BD6B" w:rsidR="00FE71D2" w:rsidRPr="003F3BF0" w:rsidRDefault="000A4968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1,646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0DE5F01A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4938D13D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2,099</w:t>
            </w:r>
          </w:p>
        </w:tc>
        <w:tc>
          <w:tcPr>
            <w:tcW w:w="69" w:type="pct"/>
            <w:shd w:val="clear" w:color="auto" w:fill="auto"/>
          </w:tcPr>
          <w:p w14:paraId="23BFE90E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45C740A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39DC4EB8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53C4AD54" w14:textId="77777777" w:rsidR="00FE71D2" w:rsidRPr="003F3BF0" w:rsidRDefault="00FE71D2" w:rsidP="00FE7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0D7FEC" w:rsidRPr="003F3BF0" w14:paraId="6F21BC54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4CA9FDF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98" w:type="pct"/>
            <w:shd w:val="clear" w:color="auto" w:fill="auto"/>
          </w:tcPr>
          <w:p w14:paraId="3080848F" w14:textId="6DADE310" w:rsidR="000D7FEC" w:rsidRPr="003F3BF0" w:rsidRDefault="00552E3F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</w:t>
            </w:r>
            <w:r w:rsidR="008D6398">
              <w:rPr>
                <w:rFonts w:ascii="Angsana New" w:eastAsia="Cordia New" w:hAnsi="Angsana New" w:cs="Angsana New"/>
                <w:sz w:val="28"/>
                <w:szCs w:val="28"/>
              </w:rPr>
              <w:t>8,580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D6A32A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7E25D5D4" w14:textId="06263022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16,509</w:t>
            </w:r>
          </w:p>
        </w:tc>
        <w:tc>
          <w:tcPr>
            <w:tcW w:w="69" w:type="pct"/>
            <w:shd w:val="clear" w:color="auto" w:fill="auto"/>
          </w:tcPr>
          <w:p w14:paraId="0C8929D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515FDE3" w14:textId="4962E01B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37B9A17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7742E51" w14:textId="21CBC95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0D7FEC" w:rsidRPr="003F3BF0" w14:paraId="6E938E6D" w14:textId="77777777" w:rsidTr="008D6398">
        <w:trPr>
          <w:trHeight w:val="277"/>
        </w:trPr>
        <w:tc>
          <w:tcPr>
            <w:tcW w:w="2388" w:type="pct"/>
            <w:vAlign w:val="bottom"/>
          </w:tcPr>
          <w:p w14:paraId="360A71D3" w14:textId="10CB7D8E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B4016F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98" w:type="pct"/>
            <w:shd w:val="clear" w:color="auto" w:fill="auto"/>
          </w:tcPr>
          <w:p w14:paraId="49BD792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04DCB9C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22D022D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9" w:type="pct"/>
            <w:shd w:val="clear" w:color="auto" w:fill="auto"/>
          </w:tcPr>
          <w:p w14:paraId="25D5959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DD92CA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5F93F31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9E1981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0D7FEC" w:rsidRPr="003F3BF0" w14:paraId="611C4FFC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5E0F6F9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98" w:type="pct"/>
            <w:shd w:val="clear" w:color="auto" w:fill="auto"/>
          </w:tcPr>
          <w:p w14:paraId="113966B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6225AF4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AC11C5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9" w:type="pct"/>
            <w:shd w:val="clear" w:color="auto" w:fill="auto"/>
          </w:tcPr>
          <w:p w14:paraId="3D6A0E2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8ACC28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06AEC9C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A7E7A0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0D7FEC" w:rsidRPr="003F3BF0" w14:paraId="324751C0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163550B0" w14:textId="2A920BE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98" w:type="pct"/>
            <w:shd w:val="clear" w:color="auto" w:fill="auto"/>
          </w:tcPr>
          <w:p w14:paraId="1665371F" w14:textId="39E83D28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</w:t>
            </w:r>
            <w:r w:rsidR="008841DC">
              <w:rPr>
                <w:rFonts w:ascii="Angsana New" w:eastAsia="Cordia New" w:hAnsi="Angsana New" w:cs="Angsana New"/>
                <w:sz w:val="28"/>
                <w:szCs w:val="28"/>
              </w:rPr>
              <w:t>0,667</w:t>
            </w:r>
          </w:p>
        </w:tc>
        <w:tc>
          <w:tcPr>
            <w:tcW w:w="46" w:type="pct"/>
            <w:shd w:val="clear" w:color="auto" w:fill="auto"/>
          </w:tcPr>
          <w:p w14:paraId="4400692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ECF6658" w14:textId="6447C1C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12,47</w:t>
            </w:r>
            <w:r w:rsidR="00694C7D">
              <w:rPr>
                <w:rFonts w:ascii="Angsana New" w:eastAsia="Cordi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69" w:type="pct"/>
            <w:shd w:val="clear" w:color="auto" w:fill="auto"/>
          </w:tcPr>
          <w:p w14:paraId="559621F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BA32048" w14:textId="2F6B6CF0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7,983</w:t>
            </w:r>
          </w:p>
        </w:tc>
        <w:tc>
          <w:tcPr>
            <w:tcW w:w="46" w:type="pct"/>
            <w:shd w:val="clear" w:color="auto" w:fill="auto"/>
          </w:tcPr>
          <w:p w14:paraId="3C1A528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58DD064B" w14:textId="44CB2426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8,585</w:t>
            </w:r>
          </w:p>
        </w:tc>
      </w:tr>
      <w:tr w:rsidR="000D7FEC" w:rsidRPr="003F3BF0" w14:paraId="4E38572A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7517F8CE" w14:textId="698BA3B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</w:tcPr>
          <w:p w14:paraId="33B0F0AC" w14:textId="7790438B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324</w:t>
            </w:r>
          </w:p>
        </w:tc>
        <w:tc>
          <w:tcPr>
            <w:tcW w:w="46" w:type="pct"/>
            <w:shd w:val="clear" w:color="auto" w:fill="auto"/>
          </w:tcPr>
          <w:p w14:paraId="260DB77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77437CC2" w14:textId="1C235E6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300</w:t>
            </w:r>
          </w:p>
        </w:tc>
        <w:tc>
          <w:tcPr>
            <w:tcW w:w="69" w:type="pct"/>
            <w:shd w:val="clear" w:color="auto" w:fill="auto"/>
          </w:tcPr>
          <w:p w14:paraId="7316115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0A421FB" w14:textId="473EF0B4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191</w:t>
            </w:r>
          </w:p>
        </w:tc>
        <w:tc>
          <w:tcPr>
            <w:tcW w:w="46" w:type="pct"/>
            <w:shd w:val="clear" w:color="auto" w:fill="auto"/>
          </w:tcPr>
          <w:p w14:paraId="23B858E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2374AAA" w14:textId="7BA8785E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96</w:t>
            </w:r>
          </w:p>
        </w:tc>
      </w:tr>
      <w:tr w:rsidR="000D7FEC" w:rsidRPr="003F3BF0" w14:paraId="29BBF309" w14:textId="77777777" w:rsidTr="008D6398">
        <w:trPr>
          <w:trHeight w:val="388"/>
        </w:trPr>
        <w:tc>
          <w:tcPr>
            <w:tcW w:w="2388" w:type="pct"/>
            <w:vAlign w:val="bottom"/>
          </w:tcPr>
          <w:p w14:paraId="6274C664" w14:textId="355F83B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BC5E4" w14:textId="559F5B14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1</w:t>
            </w:r>
            <w:r w:rsidR="008841DC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0,991</w:t>
            </w:r>
          </w:p>
        </w:tc>
        <w:tc>
          <w:tcPr>
            <w:tcW w:w="46" w:type="pct"/>
            <w:shd w:val="clear" w:color="auto" w:fill="auto"/>
          </w:tcPr>
          <w:p w14:paraId="5413945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DD520" w14:textId="64B3F6A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</w:rPr>
              <w:t>12,77</w:t>
            </w:r>
            <w:r w:rsidR="00694C7D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" w:type="pct"/>
            <w:shd w:val="clear" w:color="auto" w:fill="auto"/>
          </w:tcPr>
          <w:p w14:paraId="0F55DD1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01C4A" w14:textId="56F38E6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8,174</w:t>
            </w:r>
          </w:p>
        </w:tc>
        <w:tc>
          <w:tcPr>
            <w:tcW w:w="46" w:type="pct"/>
            <w:shd w:val="clear" w:color="auto" w:fill="auto"/>
          </w:tcPr>
          <w:p w14:paraId="411A27A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06413" w14:textId="47DA9D58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</w:rPr>
              <w:t>8,681</w:t>
            </w:r>
          </w:p>
        </w:tc>
      </w:tr>
      <w:tr w:rsidR="000D7FEC" w:rsidRPr="003F3BF0" w14:paraId="68A17AFD" w14:textId="77777777" w:rsidTr="00FE3093">
        <w:trPr>
          <w:trHeight w:val="242"/>
        </w:trPr>
        <w:tc>
          <w:tcPr>
            <w:tcW w:w="2388" w:type="pct"/>
            <w:vAlign w:val="bottom"/>
          </w:tcPr>
          <w:p w14:paraId="141605D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8" w:type="pct"/>
            <w:tcBorders>
              <w:top w:val="double" w:sz="4" w:space="0" w:color="auto"/>
            </w:tcBorders>
            <w:shd w:val="clear" w:color="auto" w:fill="auto"/>
          </w:tcPr>
          <w:p w14:paraId="2BEB68E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166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</w:tcPr>
          <w:p w14:paraId="0124C85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  <w:shd w:val="clear" w:color="auto" w:fill="auto"/>
          </w:tcPr>
          <w:p w14:paraId="7B26FB6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9" w:type="pct"/>
            <w:shd w:val="clear" w:color="auto" w:fill="auto"/>
          </w:tcPr>
          <w:p w14:paraId="2186E4E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4F07379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</w:tcPr>
          <w:p w14:paraId="62EBBFD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092B993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0D7FEC" w:rsidRPr="003F3BF0" w14:paraId="02CC3E5E" w14:textId="77777777" w:rsidTr="008D6398">
        <w:trPr>
          <w:trHeight w:val="20"/>
        </w:trPr>
        <w:tc>
          <w:tcPr>
            <w:tcW w:w="2388" w:type="pct"/>
            <w:vAlign w:val="bottom"/>
          </w:tcPr>
          <w:p w14:paraId="2A677AB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5EDB54C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1F5167F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10EFFC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9" w:type="pct"/>
            <w:shd w:val="clear" w:color="auto" w:fill="auto"/>
          </w:tcPr>
          <w:p w14:paraId="0776FE8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B0EA82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shd w:val="clear" w:color="auto" w:fill="auto"/>
            <w:vAlign w:val="bottom"/>
          </w:tcPr>
          <w:p w14:paraId="7C56B63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25993D2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0D7FEC" w:rsidRPr="003F3BF0" w14:paraId="08A9E257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708141E9" w14:textId="2224870F" w:rsidR="000D7FEC" w:rsidRPr="003F3BF0" w:rsidRDefault="005F3B70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รายได้จาก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การขายและให้บริการ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9CA7678" w14:textId="3B96502A" w:rsidR="000D7FEC" w:rsidRPr="003F3BF0" w:rsidRDefault="008D6398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4,479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572F968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7ADECEA" w14:textId="35BB755F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93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2,05</w:t>
            </w:r>
            <w:r w:rsidR="00694C7D">
              <w:rPr>
                <w:rFonts w:ascii="Angsana New" w:eastAsia="Cordi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69" w:type="pct"/>
            <w:shd w:val="clear" w:color="auto" w:fill="auto"/>
          </w:tcPr>
          <w:p w14:paraId="4666B83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DB6867F" w14:textId="1ED8EE2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0E52B8E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168BB4F5" w14:textId="43F8873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0D7FEC" w:rsidRPr="003F3BF0" w14:paraId="606D131E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785CD41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1C41177A" w14:textId="600CA26A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1,307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082E61E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66E0EA3" w14:textId="5F143CE0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93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6,464</w:t>
            </w:r>
          </w:p>
        </w:tc>
        <w:tc>
          <w:tcPr>
            <w:tcW w:w="69" w:type="pct"/>
            <w:shd w:val="clear" w:color="auto" w:fill="auto"/>
          </w:tcPr>
          <w:p w14:paraId="773486D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526ABAB" w14:textId="0334D6A4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1,307</w:t>
            </w:r>
          </w:p>
        </w:tc>
        <w:tc>
          <w:tcPr>
            <w:tcW w:w="46" w:type="pct"/>
            <w:shd w:val="clear" w:color="auto" w:fill="auto"/>
          </w:tcPr>
          <w:p w14:paraId="2794A1C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0C1017C8" w14:textId="1BFFF7B6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0D7FEC" w:rsidRPr="003F3BF0" w14:paraId="7FE956DF" w14:textId="77777777" w:rsidTr="008D6398">
        <w:trPr>
          <w:trHeight w:val="388"/>
        </w:trPr>
        <w:tc>
          <w:tcPr>
            <w:tcW w:w="2388" w:type="pct"/>
            <w:vAlign w:val="bottom"/>
          </w:tcPr>
          <w:p w14:paraId="5383605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2136F13" w14:textId="5FBF9393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6E990FB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0FC6A80" w14:textId="5CAB00EF" w:rsidR="000D7FEC" w:rsidRPr="003F3BF0" w:rsidRDefault="00694C7D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69" w:type="pct"/>
            <w:shd w:val="clear" w:color="auto" w:fill="auto"/>
          </w:tcPr>
          <w:p w14:paraId="6E8E589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5E95326" w14:textId="1D1AF2D9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4327CA5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8898CBE" w14:textId="26B3943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8D6398" w:rsidRPr="003F3BF0" w14:paraId="75F0B8E8" w14:textId="77777777" w:rsidTr="008D6398">
        <w:trPr>
          <w:trHeight w:val="388"/>
        </w:trPr>
        <w:tc>
          <w:tcPr>
            <w:tcW w:w="2388" w:type="pct"/>
            <w:vAlign w:val="bottom"/>
          </w:tcPr>
          <w:p w14:paraId="564D7F63" w14:textId="281394CA" w:rsidR="008D6398" w:rsidRPr="003F3BF0" w:rsidRDefault="008D6398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61CE1B6" w14:textId="16E56C8D" w:rsidR="008D6398" w:rsidRPr="003F3BF0" w:rsidRDefault="008D6398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D0C00C5" w14:textId="77777777" w:rsidR="008D6398" w:rsidRPr="003F3BF0" w:rsidRDefault="008D6398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08676EE" w14:textId="5D236A22" w:rsidR="008D6398" w:rsidRDefault="008D6398" w:rsidP="008D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218D81D9" w14:textId="77777777" w:rsidR="008D6398" w:rsidRPr="003F3BF0" w:rsidRDefault="008D6398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CBB1F33" w14:textId="59C82FFE" w:rsidR="008D6398" w:rsidRPr="003F3BF0" w:rsidRDefault="008D6398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41A8B84D" w14:textId="77777777" w:rsidR="008D6398" w:rsidRPr="003F3BF0" w:rsidRDefault="008D6398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00B33479" w14:textId="2A02421B" w:rsidR="008D6398" w:rsidRPr="003F3BF0" w:rsidRDefault="008D6398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0D7FEC" w:rsidRPr="003F3BF0" w14:paraId="44FB6CC1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35B6A0E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A476302" w14:textId="538D4ACA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5FAE1A3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52FBB2B" w14:textId="3D3FF430" w:rsidR="000D7FEC" w:rsidRPr="003F3BF0" w:rsidRDefault="004967CB" w:rsidP="00496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9" w:type="pct"/>
            <w:shd w:val="clear" w:color="auto" w:fill="auto"/>
          </w:tcPr>
          <w:p w14:paraId="032C33A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1C5FE4F" w14:textId="2DE33B30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33B9ED7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ED82474" w14:textId="068E8028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0D7FEC" w:rsidRPr="003F3BF0" w14:paraId="3B9386E6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7C87F04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6195DD6" w14:textId="6E7AFFCC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900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16319B6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0823B542" w14:textId="594AF623" w:rsidR="000D7FEC" w:rsidRPr="003F3BF0" w:rsidRDefault="000D7FEC" w:rsidP="004F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2,050</w:t>
            </w:r>
          </w:p>
        </w:tc>
        <w:tc>
          <w:tcPr>
            <w:tcW w:w="69" w:type="pct"/>
            <w:shd w:val="clear" w:color="auto" w:fill="auto"/>
          </w:tcPr>
          <w:p w14:paraId="5CED5B9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8DFE662" w14:textId="01626E7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6096035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60BBE61" w14:textId="146C487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  <w:tr w:rsidR="000D7FEC" w:rsidRPr="003F3BF0" w14:paraId="6DB99EA7" w14:textId="77777777" w:rsidTr="008D6398">
        <w:trPr>
          <w:trHeight w:val="377"/>
        </w:trPr>
        <w:tc>
          <w:tcPr>
            <w:tcW w:w="2388" w:type="pct"/>
            <w:vAlign w:val="bottom"/>
          </w:tcPr>
          <w:p w14:paraId="25AB028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C8D51EF" w14:textId="7FB41BD5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46" w:type="pct"/>
            <w:shd w:val="clear" w:color="auto" w:fill="auto"/>
            <w:vAlign w:val="bottom"/>
          </w:tcPr>
          <w:p w14:paraId="448D039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0CF4916" w14:textId="216CCCD7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271</w:t>
            </w:r>
          </w:p>
        </w:tc>
        <w:tc>
          <w:tcPr>
            <w:tcW w:w="69" w:type="pct"/>
            <w:shd w:val="clear" w:color="auto" w:fill="auto"/>
          </w:tcPr>
          <w:p w14:paraId="5B33C8A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CA58BA7" w14:textId="38339BE6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6" w:type="pct"/>
            <w:shd w:val="clear" w:color="auto" w:fill="auto"/>
          </w:tcPr>
          <w:p w14:paraId="25EB6F7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5420145A" w14:textId="26BA27B9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25B2DF4" w14:textId="77777777" w:rsidR="006E6E5A" w:rsidRPr="00FE3093" w:rsidRDefault="006E6E5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</w:rPr>
      </w:pPr>
    </w:p>
    <w:tbl>
      <w:tblPr>
        <w:tblW w:w="923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89"/>
        <w:gridCol w:w="1082"/>
        <w:gridCol w:w="91"/>
        <w:gridCol w:w="1119"/>
        <w:gridCol w:w="89"/>
        <w:gridCol w:w="1110"/>
        <w:gridCol w:w="76"/>
      </w:tblGrid>
      <w:tr w:rsidR="006E6E5A" w:rsidRPr="003F3BF0" w14:paraId="4FECEB8E" w14:textId="77777777" w:rsidTr="00B15FA8">
        <w:trPr>
          <w:gridAfter w:val="1"/>
          <w:wAfter w:w="42" w:type="pct"/>
          <w:trHeight w:val="391"/>
          <w:tblHeader/>
        </w:trPr>
        <w:tc>
          <w:tcPr>
            <w:tcW w:w="2339" w:type="pct"/>
            <w:shd w:val="clear" w:color="auto" w:fill="auto"/>
          </w:tcPr>
          <w:p w14:paraId="27A1A1FF" w14:textId="5D17B094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8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6" w:type="pct"/>
            <w:gridSpan w:val="3"/>
            <w:shd w:val="clear" w:color="auto" w:fill="auto"/>
          </w:tcPr>
          <w:p w14:paraId="7ED07A84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9" w:type="pct"/>
            <w:shd w:val="clear" w:color="auto" w:fill="auto"/>
          </w:tcPr>
          <w:p w14:paraId="1EF913B7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1255" w:type="pct"/>
            <w:gridSpan w:val="3"/>
            <w:shd w:val="clear" w:color="auto" w:fill="auto"/>
            <w:vAlign w:val="bottom"/>
          </w:tcPr>
          <w:p w14:paraId="54760D66" w14:textId="77777777" w:rsidR="006E6E5A" w:rsidRPr="003F3BF0" w:rsidRDefault="006E6E5A" w:rsidP="006E6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20" w:right="-90"/>
              <w:jc w:val="center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FA8" w:rsidRPr="003F3BF0" w14:paraId="001D635B" w14:textId="77777777" w:rsidTr="00B15FA8">
        <w:trPr>
          <w:gridAfter w:val="1"/>
          <w:wAfter w:w="42" w:type="pct"/>
          <w:trHeight w:val="402"/>
          <w:tblHeader/>
        </w:trPr>
        <w:tc>
          <w:tcPr>
            <w:tcW w:w="2339" w:type="pct"/>
            <w:shd w:val="clear" w:color="auto" w:fill="auto"/>
          </w:tcPr>
          <w:p w14:paraId="4F1576D5" w14:textId="675C5FB3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138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682" w:type="pct"/>
          </w:tcPr>
          <w:p w14:paraId="057CB7D4" w14:textId="3B43397D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8" w:type="pct"/>
          </w:tcPr>
          <w:p w14:paraId="1CA4E974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7D9CCBC6" w14:textId="5692BF06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49" w:type="pct"/>
          </w:tcPr>
          <w:p w14:paraId="03425375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228871F8" w14:textId="4B628181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48" w:type="pct"/>
          </w:tcPr>
          <w:p w14:paraId="6788EEFE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0B456416" w14:textId="6654BDA5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071CC" w:rsidRPr="003F3BF0" w14:paraId="543FB91B" w14:textId="77777777" w:rsidTr="00B15FA8">
        <w:trPr>
          <w:gridAfter w:val="1"/>
          <w:wAfter w:w="42" w:type="pct"/>
          <w:trHeight w:val="391"/>
          <w:tblHeader/>
        </w:trPr>
        <w:tc>
          <w:tcPr>
            <w:tcW w:w="2339" w:type="pct"/>
            <w:shd w:val="clear" w:color="auto" w:fill="auto"/>
          </w:tcPr>
          <w:p w14:paraId="0B6EA29A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 w:right="-138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9" w:type="pct"/>
            <w:gridSpan w:val="7"/>
            <w:shd w:val="clear" w:color="auto" w:fill="auto"/>
          </w:tcPr>
          <w:p w14:paraId="190AF402" w14:textId="7A972994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5FA8" w:rsidRPr="003F3BF0" w14:paraId="20ADC8DF" w14:textId="77777777" w:rsidTr="00B15FA8">
        <w:trPr>
          <w:gridAfter w:val="1"/>
          <w:wAfter w:w="42" w:type="pct"/>
          <w:trHeight w:val="391"/>
        </w:trPr>
        <w:tc>
          <w:tcPr>
            <w:tcW w:w="2339" w:type="pct"/>
            <w:shd w:val="clear" w:color="auto" w:fill="auto"/>
          </w:tcPr>
          <w:p w14:paraId="027958DA" w14:textId="335B2D6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82" w:type="pct"/>
            <w:shd w:val="clear" w:color="auto" w:fill="auto"/>
          </w:tcPr>
          <w:p w14:paraId="04525EEB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</w:tcPr>
          <w:p w14:paraId="6710164E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F348A15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4DA244C2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534AD80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</w:tcPr>
          <w:p w14:paraId="30F0FE56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85A063B" w14:textId="77777777" w:rsidR="006071CC" w:rsidRPr="003F3BF0" w:rsidRDefault="006071CC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13425DFE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shd w:val="clear" w:color="auto" w:fill="auto"/>
            <w:vAlign w:val="bottom"/>
          </w:tcPr>
          <w:p w14:paraId="45FFD8C5" w14:textId="0938AB68" w:rsidR="000D7FEC" w:rsidRPr="003F3BF0" w:rsidRDefault="005F3B70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82" w:type="pct"/>
            <w:shd w:val="clear" w:color="auto" w:fill="auto"/>
          </w:tcPr>
          <w:p w14:paraId="032BDB88" w14:textId="29CD6A6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44919B5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1013585" w14:textId="35A6094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466F02C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BCAC033" w14:textId="4FB174C7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3,150</w:t>
            </w:r>
          </w:p>
        </w:tc>
        <w:tc>
          <w:tcPr>
            <w:tcW w:w="48" w:type="pct"/>
            <w:shd w:val="clear" w:color="auto" w:fill="auto"/>
          </w:tcPr>
          <w:p w14:paraId="1C3C1C9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49210825" w14:textId="3D23F93A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6,736</w:t>
            </w:r>
          </w:p>
        </w:tc>
      </w:tr>
      <w:tr w:rsidR="00B15FA8" w:rsidRPr="003F3BF0" w14:paraId="0D319D97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shd w:val="clear" w:color="auto" w:fill="auto"/>
            <w:vAlign w:val="bottom"/>
          </w:tcPr>
          <w:p w14:paraId="741C97FC" w14:textId="228D070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82" w:type="pct"/>
            <w:shd w:val="clear" w:color="auto" w:fill="auto"/>
          </w:tcPr>
          <w:p w14:paraId="07FFA007" w14:textId="4876D558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74AADB3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9A8F9C4" w14:textId="5008A814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4282A8F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9983677" w14:textId="65D9E748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4,095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4F6E31F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17EEC07" w14:textId="7D69CA1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2,521</w:t>
            </w:r>
          </w:p>
        </w:tc>
      </w:tr>
      <w:tr w:rsidR="00B15FA8" w:rsidRPr="003F3BF0" w14:paraId="3D2B6757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shd w:val="clear" w:color="auto" w:fill="auto"/>
            <w:vAlign w:val="bottom"/>
          </w:tcPr>
          <w:p w14:paraId="4377638D" w14:textId="0465F63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82" w:type="pct"/>
            <w:shd w:val="clear" w:color="auto" w:fill="auto"/>
          </w:tcPr>
          <w:p w14:paraId="5632ECD1" w14:textId="11E35D19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7AB3EA8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3397717" w14:textId="6082D073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E9A87C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795859CC" w14:textId="738AB20F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4D79EC4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9697146" w14:textId="3C9AA47B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151,875</w:t>
            </w:r>
          </w:p>
        </w:tc>
      </w:tr>
      <w:tr w:rsidR="00B15FA8" w:rsidRPr="003F3BF0" w14:paraId="6DC201DB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shd w:val="clear" w:color="auto" w:fill="auto"/>
            <w:vAlign w:val="bottom"/>
          </w:tcPr>
          <w:p w14:paraId="45285770" w14:textId="2DB970F8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82" w:type="pct"/>
            <w:shd w:val="clear" w:color="auto" w:fill="auto"/>
          </w:tcPr>
          <w:p w14:paraId="37AF2D91" w14:textId="5A775089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5673F14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8FB6C29" w14:textId="76E86AE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0712C0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0B3A951" w14:textId="2ADDE1C9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4,067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777363E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0CCD988" w14:textId="354B4242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7,193</w:t>
            </w:r>
          </w:p>
        </w:tc>
      </w:tr>
      <w:tr w:rsidR="00B15FA8" w:rsidRPr="003F3BF0" w14:paraId="312E0730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shd w:val="clear" w:color="auto" w:fill="auto"/>
            <w:vAlign w:val="bottom"/>
          </w:tcPr>
          <w:p w14:paraId="46CE2B64" w14:textId="453F3EB5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682" w:type="pct"/>
            <w:shd w:val="clear" w:color="auto" w:fill="auto"/>
          </w:tcPr>
          <w:p w14:paraId="6E63667B" w14:textId="2E598A69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765F5DA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3983837" w14:textId="08496FE0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41B1758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FF61322" w14:textId="2F4E9D38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66,281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2E48D27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ABE4A1D" w14:textId="7975B146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73,655</w:t>
            </w:r>
          </w:p>
        </w:tc>
      </w:tr>
      <w:tr w:rsidR="00B15FA8" w:rsidRPr="003F3BF0" w14:paraId="75535448" w14:textId="77777777" w:rsidTr="00B15FA8">
        <w:trPr>
          <w:gridAfter w:val="1"/>
          <w:wAfter w:w="42" w:type="pct"/>
          <w:trHeight w:val="391"/>
        </w:trPr>
        <w:tc>
          <w:tcPr>
            <w:tcW w:w="2339" w:type="pct"/>
            <w:shd w:val="clear" w:color="auto" w:fill="auto"/>
            <w:vAlign w:val="bottom"/>
          </w:tcPr>
          <w:p w14:paraId="4DD68F4F" w14:textId="36C81604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682" w:type="pct"/>
            <w:shd w:val="clear" w:color="auto" w:fill="auto"/>
          </w:tcPr>
          <w:p w14:paraId="3B449F7E" w14:textId="3C1FB48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52A77DC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E918020" w14:textId="63812E6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EED525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17CEA96" w14:textId="75F2325A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55,599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1040568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F456C2B" w14:textId="3EE05F9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65,089</w:t>
            </w:r>
          </w:p>
        </w:tc>
      </w:tr>
      <w:tr w:rsidR="00B15FA8" w:rsidRPr="003F3BF0" w14:paraId="608CAD82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shd w:val="clear" w:color="auto" w:fill="auto"/>
            <w:vAlign w:val="bottom"/>
          </w:tcPr>
          <w:p w14:paraId="18D543DF" w14:textId="1198309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82" w:type="pct"/>
            <w:shd w:val="clear" w:color="auto" w:fill="auto"/>
          </w:tcPr>
          <w:p w14:paraId="48998346" w14:textId="275DD62B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444DF64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DEE30E6" w14:textId="1BEC61A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35D6D45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D9D50A6" w14:textId="1636262D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714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72B9C8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0F202DE0" w14:textId="7EFB88D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3,881</w:t>
            </w:r>
          </w:p>
        </w:tc>
      </w:tr>
      <w:tr w:rsidR="00B15FA8" w:rsidRPr="003F3BF0" w14:paraId="4CD0C77B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shd w:val="clear" w:color="auto" w:fill="auto"/>
            <w:vAlign w:val="bottom"/>
          </w:tcPr>
          <w:p w14:paraId="0FE94AD7" w14:textId="0A69AEC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82" w:type="pct"/>
            <w:shd w:val="clear" w:color="auto" w:fill="auto"/>
          </w:tcPr>
          <w:p w14:paraId="03E8E231" w14:textId="55EE06C3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83A1B3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833B7CC" w14:textId="717595D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431ECF4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00272D2" w14:textId="36633F26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1,260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48FB933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64B9645" w14:textId="223453A2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1,142</w:t>
            </w:r>
          </w:p>
        </w:tc>
      </w:tr>
      <w:tr w:rsidR="00B15FA8" w:rsidRPr="003F3BF0" w14:paraId="291DD5DD" w14:textId="77777777" w:rsidTr="00FE3093">
        <w:trPr>
          <w:gridAfter w:val="1"/>
          <w:wAfter w:w="42" w:type="pct"/>
          <w:trHeight w:val="290"/>
        </w:trPr>
        <w:tc>
          <w:tcPr>
            <w:tcW w:w="2339" w:type="pct"/>
            <w:vAlign w:val="bottom"/>
          </w:tcPr>
          <w:p w14:paraId="2655812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3948A21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3280276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97541D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226C76C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61592D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74AE7D0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64FF16E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33573982" w14:textId="77777777" w:rsidTr="00B15FA8">
        <w:trPr>
          <w:gridAfter w:val="1"/>
          <w:wAfter w:w="42" w:type="pct"/>
          <w:trHeight w:val="391"/>
        </w:trPr>
        <w:tc>
          <w:tcPr>
            <w:tcW w:w="2339" w:type="pct"/>
            <w:vAlign w:val="bottom"/>
          </w:tcPr>
          <w:p w14:paraId="53E8B9E0" w14:textId="118E2B64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22FAD1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1A10996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9DA184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0EE1378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711CF01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7E329FD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72A785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13BB91B0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</w:tcPr>
          <w:p w14:paraId="344607F8" w14:textId="3CCA128D" w:rsidR="000D7FEC" w:rsidRPr="003F3BF0" w:rsidRDefault="005F3B70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thaiDistribute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รายได้จาก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DAC8377" w14:textId="02768986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1,730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5E3C6C4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F12F054" w14:textId="609687F4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1,331</w:t>
            </w:r>
          </w:p>
        </w:tc>
        <w:tc>
          <w:tcPr>
            <w:tcW w:w="49" w:type="pct"/>
            <w:shd w:val="clear" w:color="auto" w:fill="auto"/>
          </w:tcPr>
          <w:p w14:paraId="249AAF1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5D3CDB40" w14:textId="365F4553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2,617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2B41FC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53342D52" w14:textId="5F9B72B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175</w:t>
            </w:r>
          </w:p>
        </w:tc>
      </w:tr>
      <w:tr w:rsidR="00B15FA8" w:rsidRPr="003F3BF0" w14:paraId="62FFCCE3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1DD0D0D3" w14:textId="19DFEFF3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EE7F7DB" w14:textId="6EBCAB4C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1,599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541C782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33A6A13" w14:textId="024AE5A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958</w:t>
            </w:r>
          </w:p>
        </w:tc>
        <w:tc>
          <w:tcPr>
            <w:tcW w:w="49" w:type="pct"/>
            <w:shd w:val="clear" w:color="auto" w:fill="auto"/>
          </w:tcPr>
          <w:p w14:paraId="5304490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6732BA5" w14:textId="7FF36421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673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B5E546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CD99A43" w14:textId="36714F3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958</w:t>
            </w:r>
          </w:p>
        </w:tc>
      </w:tr>
      <w:tr w:rsidR="00B15FA8" w:rsidRPr="003F3BF0" w14:paraId="22382E30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0A64046C" w14:textId="3CBFE056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3A0A628D" w14:textId="78D208CF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2,591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B73815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9365A7F" w14:textId="5F144850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3,953</w:t>
            </w:r>
          </w:p>
        </w:tc>
        <w:tc>
          <w:tcPr>
            <w:tcW w:w="49" w:type="pct"/>
            <w:shd w:val="clear" w:color="auto" w:fill="auto"/>
          </w:tcPr>
          <w:p w14:paraId="153A9D3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4AD3F97" w14:textId="5FD99CD0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056D2EB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48A5F86C" w14:textId="0A30DF65" w:rsidR="000D7FEC" w:rsidRPr="003F3BF0" w:rsidRDefault="000D7FEC" w:rsidP="0060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B15FA8" w:rsidRPr="003F3BF0" w14:paraId="4404C621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316FBCB5" w14:textId="71D8B1FD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lastRenderedPageBreak/>
              <w:t>ส่วนแบ่งกำไรจากเงินลงทุนในก</w:t>
            </w:r>
            <w:r w:rsidR="00AA0D99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าร</w:t>
            </w: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6A72A9F" w14:textId="59868BF4" w:rsidR="000D7FEC" w:rsidRPr="003F3BF0" w:rsidRDefault="004F17E7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3,500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761AD87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EEE8093" w14:textId="3C6BA95C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3,477</w:t>
            </w:r>
          </w:p>
        </w:tc>
        <w:tc>
          <w:tcPr>
            <w:tcW w:w="49" w:type="pct"/>
            <w:shd w:val="clear" w:color="auto" w:fill="auto"/>
          </w:tcPr>
          <w:p w14:paraId="1EC78EA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8B84AE6" w14:textId="52B9D8C0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011E362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F10D693" w14:textId="1A70B2AE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B15FA8" w:rsidRPr="003F3BF0" w14:paraId="6E218155" w14:textId="77777777" w:rsidTr="00B15FA8">
        <w:trPr>
          <w:gridAfter w:val="1"/>
          <w:wAfter w:w="42" w:type="pct"/>
          <w:trHeight w:val="20"/>
        </w:trPr>
        <w:tc>
          <w:tcPr>
            <w:tcW w:w="2339" w:type="pct"/>
            <w:vAlign w:val="bottom"/>
          </w:tcPr>
          <w:p w14:paraId="0631C79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3EC3B3E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74D9143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6E9220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78CC1CA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974C50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1FB88A8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5A6E16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5A46825B" w14:textId="77777777" w:rsidTr="00B15FA8">
        <w:trPr>
          <w:gridAfter w:val="1"/>
          <w:wAfter w:w="42" w:type="pct"/>
          <w:trHeight w:val="391"/>
        </w:trPr>
        <w:tc>
          <w:tcPr>
            <w:tcW w:w="2339" w:type="pct"/>
            <w:vAlign w:val="bottom"/>
          </w:tcPr>
          <w:p w14:paraId="166B891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367666A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774D232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54B87F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1DAC942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0BC928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5D4F2B2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413646C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1160FF51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5E03C821" w14:textId="7DEE499B" w:rsidR="000D7FEC" w:rsidRPr="003F3BF0" w:rsidRDefault="005F3B70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รายได้จาก</w:t>
            </w: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การขายและให้บริการ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221897B" w14:textId="7C131283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14,624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BA4184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1458CBB" w14:textId="68770436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1,208</w:t>
            </w:r>
          </w:p>
        </w:tc>
        <w:tc>
          <w:tcPr>
            <w:tcW w:w="49" w:type="pct"/>
            <w:shd w:val="clear" w:color="auto" w:fill="auto"/>
          </w:tcPr>
          <w:p w14:paraId="3434A97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3570C28" w14:textId="445A312C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D7A3C0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55D24FD" w14:textId="7C8CCCDB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B15FA8" w:rsidRPr="003F3BF0" w14:paraId="1F66B283" w14:textId="77777777" w:rsidTr="00B15FA8">
        <w:trPr>
          <w:trHeight w:val="391"/>
        </w:trPr>
        <w:tc>
          <w:tcPr>
            <w:tcW w:w="2339" w:type="pct"/>
            <w:vAlign w:val="bottom"/>
          </w:tcPr>
          <w:p w14:paraId="5B5B20A2" w14:textId="77777777" w:rsidR="008841DC" w:rsidRPr="003F3BF0" w:rsidRDefault="008841DC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682" w:type="pct"/>
            <w:shd w:val="clear" w:color="auto" w:fill="auto"/>
          </w:tcPr>
          <w:p w14:paraId="51FFBD78" w14:textId="77777777" w:rsidR="008841DC" w:rsidRPr="003F3BF0" w:rsidRDefault="008841DC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2,918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5B147D88" w14:textId="77777777" w:rsidR="008841DC" w:rsidRPr="003F3BF0" w:rsidRDefault="008841DC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C20BB8C" w14:textId="77777777" w:rsidR="008841DC" w:rsidRPr="003F3BF0" w:rsidRDefault="008841DC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2,099</w:t>
            </w:r>
          </w:p>
        </w:tc>
        <w:tc>
          <w:tcPr>
            <w:tcW w:w="49" w:type="pct"/>
            <w:shd w:val="clear" w:color="auto" w:fill="auto"/>
          </w:tcPr>
          <w:p w14:paraId="4EC7CE56" w14:textId="77777777" w:rsidR="008841DC" w:rsidRPr="003F3BF0" w:rsidRDefault="008841DC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243A955" w14:textId="77777777" w:rsidR="008841DC" w:rsidRPr="003F3BF0" w:rsidRDefault="008841DC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58C417E4" w14:textId="77777777" w:rsidR="008841DC" w:rsidRPr="003F3BF0" w:rsidRDefault="008841DC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5D562E3" w14:textId="77777777" w:rsidR="008841DC" w:rsidRPr="003F3BF0" w:rsidRDefault="008841DC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163F8F3C" w14:textId="77777777" w:rsidR="008841DC" w:rsidRPr="003F3BF0" w:rsidRDefault="008841DC" w:rsidP="007D2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</w:tr>
      <w:tr w:rsidR="00B15FA8" w:rsidRPr="003F3BF0" w14:paraId="218E0336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41EA684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ส่วนแบ่ง</w:t>
            </w: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กำไร</w:t>
            </w:r>
            <w:r w:rsidRPr="003F3BF0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จากเงินลงทุนในบริษัทร่วม</w:t>
            </w: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682" w:type="pct"/>
            <w:shd w:val="clear" w:color="auto" w:fill="auto"/>
          </w:tcPr>
          <w:p w14:paraId="58B052A0" w14:textId="598A3FF3" w:rsidR="000D7FEC" w:rsidRPr="003F3BF0" w:rsidRDefault="004F17E7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53,074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7F5E993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B29C68C" w14:textId="40D0BB7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58,051</w:t>
            </w:r>
          </w:p>
        </w:tc>
        <w:tc>
          <w:tcPr>
            <w:tcW w:w="49" w:type="pct"/>
            <w:shd w:val="clear" w:color="auto" w:fill="auto"/>
          </w:tcPr>
          <w:p w14:paraId="3CB2DFC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53F6C99" w14:textId="2298A67E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5D35EFD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93FD9A8" w14:textId="2C3E852D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B15FA8" w:rsidRPr="003F3BF0" w14:paraId="47CFE4FA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6FEEF25D" w14:textId="422091F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3CD4D1B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4B7F5EE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067DD6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5BA6192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E1ED6F1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502887C2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DECFDC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06C8F9A2" w14:textId="77777777" w:rsidTr="00B15FA8">
        <w:trPr>
          <w:gridAfter w:val="1"/>
          <w:wAfter w:w="42" w:type="pct"/>
          <w:trHeight w:val="391"/>
        </w:trPr>
        <w:tc>
          <w:tcPr>
            <w:tcW w:w="2339" w:type="pct"/>
            <w:vAlign w:val="bottom"/>
          </w:tcPr>
          <w:p w14:paraId="27C0DB73" w14:textId="5C5C1A1D" w:rsidR="00A61DB9" w:rsidRPr="003F3BF0" w:rsidRDefault="00A61DB9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A61DB9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82" w:type="pct"/>
            <w:shd w:val="clear" w:color="auto" w:fill="auto"/>
          </w:tcPr>
          <w:p w14:paraId="2CAF9CFA" w14:textId="77777777" w:rsidR="00A61DB9" w:rsidRPr="003F3BF0" w:rsidRDefault="00A61DB9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6825F743" w14:textId="77777777" w:rsidR="00A61DB9" w:rsidRPr="003F3BF0" w:rsidRDefault="00A61DB9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38BBA62" w14:textId="77777777" w:rsidR="00A61DB9" w:rsidRPr="003F3BF0" w:rsidRDefault="00A61DB9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7279EA6F" w14:textId="77777777" w:rsidR="00A61DB9" w:rsidRPr="003F3BF0" w:rsidRDefault="00A61DB9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A23A44D" w14:textId="77777777" w:rsidR="00A61DB9" w:rsidRPr="003F3BF0" w:rsidRDefault="00A61DB9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5463011A" w14:textId="77777777" w:rsidR="00A61DB9" w:rsidRPr="003F3BF0" w:rsidRDefault="00A61DB9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52E2832" w14:textId="77777777" w:rsidR="00A61DB9" w:rsidRPr="003F3BF0" w:rsidRDefault="00A61DB9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6AF59EDC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0D901B12" w14:textId="4864377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82" w:type="pct"/>
            <w:shd w:val="clear" w:color="auto" w:fill="auto"/>
          </w:tcPr>
          <w:p w14:paraId="6C6B499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6AF4288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3C4E10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22F96C6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55BFD73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3BAF931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59AA07A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73F9177F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6BDC5967" w14:textId="47B130B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82" w:type="pct"/>
            <w:shd w:val="clear" w:color="auto" w:fill="auto"/>
          </w:tcPr>
          <w:p w14:paraId="7F5EAB71" w14:textId="5AA37CFE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</w:t>
            </w:r>
            <w:r w:rsidR="008841DC">
              <w:rPr>
                <w:rFonts w:ascii="Angsana New" w:eastAsia="Cordia New" w:hAnsi="Angsana New" w:cs="Angsana New"/>
                <w:sz w:val="28"/>
                <w:szCs w:val="28"/>
              </w:rPr>
              <w:t>1,170</w:t>
            </w:r>
          </w:p>
        </w:tc>
        <w:tc>
          <w:tcPr>
            <w:tcW w:w="48" w:type="pct"/>
            <w:shd w:val="clear" w:color="auto" w:fill="auto"/>
          </w:tcPr>
          <w:p w14:paraId="6DE404F6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F9F3565" w14:textId="1A3BF1C1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24,947</w:t>
            </w:r>
          </w:p>
        </w:tc>
        <w:tc>
          <w:tcPr>
            <w:tcW w:w="49" w:type="pct"/>
            <w:shd w:val="clear" w:color="auto" w:fill="auto"/>
          </w:tcPr>
          <w:p w14:paraId="79D0506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7A9BB7D" w14:textId="36A7E2C1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15,962</w:t>
            </w:r>
          </w:p>
        </w:tc>
        <w:tc>
          <w:tcPr>
            <w:tcW w:w="48" w:type="pct"/>
            <w:shd w:val="clear" w:color="auto" w:fill="auto"/>
          </w:tcPr>
          <w:p w14:paraId="558A814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D8D6218" w14:textId="4E831A9B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17,010</w:t>
            </w:r>
          </w:p>
        </w:tc>
      </w:tr>
      <w:tr w:rsidR="00B15FA8" w:rsidRPr="003F3BF0" w14:paraId="6DEDFBE8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360748BE" w14:textId="73A6BDCF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507E6030" w14:textId="2B1483FF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648</w:t>
            </w:r>
          </w:p>
        </w:tc>
        <w:tc>
          <w:tcPr>
            <w:tcW w:w="48" w:type="pct"/>
            <w:shd w:val="clear" w:color="auto" w:fill="auto"/>
          </w:tcPr>
          <w:p w14:paraId="1B3CF00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BCFEC52" w14:textId="03E1D09E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 xml:space="preserve"> 600</w:t>
            </w:r>
          </w:p>
        </w:tc>
        <w:tc>
          <w:tcPr>
            <w:tcW w:w="49" w:type="pct"/>
            <w:shd w:val="clear" w:color="auto" w:fill="auto"/>
          </w:tcPr>
          <w:p w14:paraId="42A9C1B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57A08C4" w14:textId="61B2D5FC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381</w:t>
            </w:r>
          </w:p>
        </w:tc>
        <w:tc>
          <w:tcPr>
            <w:tcW w:w="48" w:type="pct"/>
            <w:shd w:val="clear" w:color="auto" w:fill="auto"/>
          </w:tcPr>
          <w:p w14:paraId="35AEF4E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13F660D8" w14:textId="090CFF44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191</w:t>
            </w:r>
          </w:p>
        </w:tc>
      </w:tr>
      <w:tr w:rsidR="00B15FA8" w:rsidRPr="003F3BF0" w14:paraId="4C1C0FFE" w14:textId="77777777" w:rsidTr="00B15FA8">
        <w:trPr>
          <w:gridAfter w:val="1"/>
          <w:wAfter w:w="42" w:type="pct"/>
          <w:trHeight w:val="391"/>
        </w:trPr>
        <w:tc>
          <w:tcPr>
            <w:tcW w:w="2339" w:type="pct"/>
            <w:vAlign w:val="bottom"/>
          </w:tcPr>
          <w:p w14:paraId="5DE5F162" w14:textId="5ECCAC8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A316A" w14:textId="4D948600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2</w:t>
            </w:r>
            <w:r w:rsidR="00BA2041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1,818</w:t>
            </w:r>
          </w:p>
        </w:tc>
        <w:tc>
          <w:tcPr>
            <w:tcW w:w="48" w:type="pct"/>
            <w:shd w:val="clear" w:color="auto" w:fill="auto"/>
          </w:tcPr>
          <w:p w14:paraId="59F6902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5813C" w14:textId="11C5A878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25,547</w:t>
            </w:r>
          </w:p>
        </w:tc>
        <w:tc>
          <w:tcPr>
            <w:tcW w:w="49" w:type="pct"/>
            <w:shd w:val="clear" w:color="auto" w:fill="auto"/>
          </w:tcPr>
          <w:p w14:paraId="653BBCC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6F4CA" w14:textId="4242A044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16,343</w:t>
            </w:r>
          </w:p>
        </w:tc>
        <w:tc>
          <w:tcPr>
            <w:tcW w:w="48" w:type="pct"/>
            <w:shd w:val="clear" w:color="auto" w:fill="auto"/>
          </w:tcPr>
          <w:p w14:paraId="4EA9CDF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E40E2" w14:textId="0E71499C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9" w:right="-107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  <w:t>17,201</w:t>
            </w:r>
          </w:p>
        </w:tc>
      </w:tr>
      <w:tr w:rsidR="00B15FA8" w:rsidRPr="003F3BF0" w14:paraId="321F1102" w14:textId="77777777" w:rsidTr="00B15FA8">
        <w:trPr>
          <w:gridAfter w:val="1"/>
          <w:wAfter w:w="42" w:type="pct"/>
          <w:trHeight w:val="180"/>
        </w:trPr>
        <w:tc>
          <w:tcPr>
            <w:tcW w:w="2339" w:type="pct"/>
            <w:vAlign w:val="bottom"/>
          </w:tcPr>
          <w:p w14:paraId="6B9E60B5" w14:textId="1F9401A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F0ED0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76C0EC8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3F7EA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38EA340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A608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53B53A0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7F564F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539D391B" w14:textId="77777777" w:rsidTr="00B15FA8">
        <w:trPr>
          <w:gridAfter w:val="1"/>
          <w:wAfter w:w="42" w:type="pct"/>
          <w:trHeight w:val="80"/>
        </w:trPr>
        <w:tc>
          <w:tcPr>
            <w:tcW w:w="2339" w:type="pct"/>
            <w:vAlign w:val="bottom"/>
          </w:tcPr>
          <w:p w14:paraId="6CDC3A5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7B5FEE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7C01D1A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CD470F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2CFEC59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4F00B0D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47E4C49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E56D10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35" w:right="-90" w:firstLine="135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</w:tr>
      <w:tr w:rsidR="00B15FA8" w:rsidRPr="003F3BF0" w14:paraId="1C1DF871" w14:textId="77777777" w:rsidTr="00B15FA8">
        <w:trPr>
          <w:gridAfter w:val="1"/>
          <w:wAfter w:w="42" w:type="pct"/>
          <w:trHeight w:val="70"/>
        </w:trPr>
        <w:tc>
          <w:tcPr>
            <w:tcW w:w="2339" w:type="pct"/>
            <w:vAlign w:val="bottom"/>
          </w:tcPr>
          <w:p w14:paraId="51A4928E" w14:textId="5398C7C8" w:rsidR="000D7FEC" w:rsidRPr="003F3BF0" w:rsidRDefault="00F7356B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319731F2" w14:textId="004EA133" w:rsidR="000D7FEC" w:rsidRPr="003F3BF0" w:rsidRDefault="004F17E7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6,202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1063DB0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1D61AF1" w14:textId="3F19E02C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4,726</w:t>
            </w:r>
          </w:p>
        </w:tc>
        <w:tc>
          <w:tcPr>
            <w:tcW w:w="49" w:type="pct"/>
            <w:shd w:val="clear" w:color="auto" w:fill="auto"/>
          </w:tcPr>
          <w:p w14:paraId="6DD47E5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C00CECB" w14:textId="7E157A10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609F1EE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1692E312" w14:textId="42F198FE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B15FA8" w:rsidRPr="003F3BF0" w14:paraId="0E57F5A2" w14:textId="77777777" w:rsidTr="00B15FA8">
        <w:trPr>
          <w:gridAfter w:val="1"/>
          <w:wAfter w:w="42" w:type="pct"/>
          <w:trHeight w:val="70"/>
        </w:trPr>
        <w:tc>
          <w:tcPr>
            <w:tcW w:w="2339" w:type="pct"/>
            <w:vAlign w:val="bottom"/>
          </w:tcPr>
          <w:p w14:paraId="44D0C4CB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81A6D00" w14:textId="77ABB353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3,478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48D456E4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5164405" w14:textId="1AE40F9E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13,840</w:t>
            </w:r>
          </w:p>
        </w:tc>
        <w:tc>
          <w:tcPr>
            <w:tcW w:w="49" w:type="pct"/>
            <w:shd w:val="clear" w:color="auto" w:fill="auto"/>
          </w:tcPr>
          <w:p w14:paraId="123C297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90F962B" w14:textId="18F8C475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3,478</w:t>
            </w:r>
          </w:p>
        </w:tc>
        <w:tc>
          <w:tcPr>
            <w:tcW w:w="48" w:type="pct"/>
            <w:shd w:val="clear" w:color="auto" w:fill="auto"/>
          </w:tcPr>
          <w:p w14:paraId="5600C49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682ADF1" w14:textId="629BA888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B15FA8" w:rsidRPr="003F3BF0" w14:paraId="3C24B0B1" w14:textId="77777777" w:rsidTr="00B15FA8">
        <w:trPr>
          <w:gridAfter w:val="1"/>
          <w:wAfter w:w="42" w:type="pct"/>
          <w:trHeight w:val="70"/>
        </w:trPr>
        <w:tc>
          <w:tcPr>
            <w:tcW w:w="2339" w:type="pct"/>
            <w:vAlign w:val="bottom"/>
          </w:tcPr>
          <w:p w14:paraId="5F76FDB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2F0930C" w14:textId="7D690997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1246225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79FCACE" w14:textId="0ED6F0F2" w:rsidR="000D7FEC" w:rsidRPr="003F3BF0" w:rsidRDefault="00C163A6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178</w:t>
            </w:r>
          </w:p>
        </w:tc>
        <w:tc>
          <w:tcPr>
            <w:tcW w:w="49" w:type="pct"/>
            <w:shd w:val="clear" w:color="auto" w:fill="auto"/>
          </w:tcPr>
          <w:p w14:paraId="383415F5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13B18AB" w14:textId="1A956DBC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32E2899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6CD82C34" w14:textId="14299990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4F17E7" w:rsidRPr="003F3BF0" w14:paraId="51F41AA0" w14:textId="77777777" w:rsidTr="00B15FA8">
        <w:trPr>
          <w:gridAfter w:val="1"/>
          <w:wAfter w:w="42" w:type="pct"/>
          <w:trHeight w:val="70"/>
        </w:trPr>
        <w:tc>
          <w:tcPr>
            <w:tcW w:w="2339" w:type="pct"/>
            <w:vAlign w:val="bottom"/>
          </w:tcPr>
          <w:p w14:paraId="2CEBA0E7" w14:textId="4D742CE7" w:rsidR="004F17E7" w:rsidRPr="003F3BF0" w:rsidRDefault="004F17E7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688919C" w14:textId="2B2ED96B" w:rsidR="004F17E7" w:rsidRPr="003F3BF0" w:rsidRDefault="004F17E7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204709C1" w14:textId="77777777" w:rsidR="004F17E7" w:rsidRPr="003F3BF0" w:rsidRDefault="004F17E7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04E0328" w14:textId="20EE9510" w:rsidR="004F17E7" w:rsidRDefault="004F17E7" w:rsidP="004F1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BDC11C4" w14:textId="77777777" w:rsidR="004F17E7" w:rsidRPr="003F3BF0" w:rsidRDefault="004F17E7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4A245D3" w14:textId="7BD939FC" w:rsidR="004F17E7" w:rsidRPr="003F3BF0" w:rsidRDefault="004F17E7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505D7D47" w14:textId="77777777" w:rsidR="004F17E7" w:rsidRPr="003F3BF0" w:rsidRDefault="004F17E7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D9BED87" w14:textId="57927B12" w:rsidR="004F17E7" w:rsidRPr="003F3BF0" w:rsidRDefault="004F17E7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B15FA8" w:rsidRPr="003F3BF0" w14:paraId="31694E51" w14:textId="77777777" w:rsidTr="00B15FA8">
        <w:trPr>
          <w:gridAfter w:val="1"/>
          <w:wAfter w:w="42" w:type="pct"/>
          <w:trHeight w:val="70"/>
        </w:trPr>
        <w:tc>
          <w:tcPr>
            <w:tcW w:w="2339" w:type="pct"/>
            <w:vAlign w:val="bottom"/>
          </w:tcPr>
          <w:p w14:paraId="09F6A41B" w14:textId="77777777" w:rsidR="008A723F" w:rsidRPr="003F3BF0" w:rsidRDefault="008A723F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6024E7D" w14:textId="77777777" w:rsidR="008A723F" w:rsidRPr="003F3BF0" w:rsidRDefault="008A723F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189F178" w14:textId="77777777" w:rsidR="008A723F" w:rsidRPr="003F3BF0" w:rsidRDefault="008A723F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4015D31" w14:textId="77777777" w:rsidR="008A723F" w:rsidRPr="003F3BF0" w:rsidRDefault="008A723F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49" w:type="pct"/>
            <w:shd w:val="clear" w:color="auto" w:fill="auto"/>
          </w:tcPr>
          <w:p w14:paraId="1360D70D" w14:textId="77777777" w:rsidR="008A723F" w:rsidRPr="003F3BF0" w:rsidRDefault="008A723F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526D4AF" w14:textId="77777777" w:rsidR="008A723F" w:rsidRPr="003F3BF0" w:rsidRDefault="008A723F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3DB9F193" w14:textId="77777777" w:rsidR="008A723F" w:rsidRPr="003F3BF0" w:rsidRDefault="008A723F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175707E" w14:textId="77777777" w:rsidR="008A723F" w:rsidRPr="003F3BF0" w:rsidRDefault="008A723F" w:rsidP="00CE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B15FA8" w:rsidRPr="003F3BF0" w14:paraId="7774EF96" w14:textId="77777777" w:rsidTr="00B15FA8">
        <w:trPr>
          <w:gridAfter w:val="1"/>
          <w:wAfter w:w="42" w:type="pct"/>
          <w:trHeight w:val="70"/>
        </w:trPr>
        <w:tc>
          <w:tcPr>
            <w:tcW w:w="2339" w:type="pct"/>
            <w:vAlign w:val="bottom"/>
          </w:tcPr>
          <w:p w14:paraId="37AC79EB" w14:textId="62C5CB6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ECDF99F" w14:textId="59198589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3,075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EEE2D0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241CDCA" w14:textId="4324C56A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4,100</w:t>
            </w:r>
          </w:p>
        </w:tc>
        <w:tc>
          <w:tcPr>
            <w:tcW w:w="49" w:type="pct"/>
            <w:shd w:val="clear" w:color="auto" w:fill="auto"/>
          </w:tcPr>
          <w:p w14:paraId="7180A867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FC97871" w14:textId="74B65BE1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F1E7F2A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0012853" w14:textId="12EFC7EB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B15FA8" w:rsidRPr="003F3BF0" w14:paraId="48049F2C" w14:textId="77777777" w:rsidTr="00B15FA8">
        <w:trPr>
          <w:gridAfter w:val="1"/>
          <w:wAfter w:w="42" w:type="pct"/>
          <w:trHeight w:val="380"/>
        </w:trPr>
        <w:tc>
          <w:tcPr>
            <w:tcW w:w="2339" w:type="pct"/>
            <w:vAlign w:val="bottom"/>
          </w:tcPr>
          <w:p w14:paraId="10290510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0B3F070" w14:textId="78BDB4F4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21B9FF3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79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8D40E02" w14:textId="79C2BB18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539</w:t>
            </w:r>
          </w:p>
        </w:tc>
        <w:tc>
          <w:tcPr>
            <w:tcW w:w="49" w:type="pct"/>
            <w:shd w:val="clear" w:color="auto" w:fill="auto"/>
          </w:tcPr>
          <w:p w14:paraId="5A2A4FAC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43F575F" w14:textId="47841D7F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2D07A1D8" w14:textId="77777777" w:rsidR="000D7FEC" w:rsidRPr="003F3BF0" w:rsidRDefault="000D7FEC" w:rsidP="000D7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200" w:hanging="200"/>
              <w:rPr>
                <w:rFonts w:ascii="Angsana New" w:eastAsia="Cordi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18D89624" w14:textId="4D172293" w:rsidR="000D7FEC" w:rsidRPr="003F3BF0" w:rsidRDefault="000D7FEC" w:rsidP="00A6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-72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3F3BF0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</w:tbl>
    <w:p w14:paraId="2F5E053B" w14:textId="0AD30D64" w:rsidR="00A14949" w:rsidRPr="00FE3093" w:rsidRDefault="00A14949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4F4C1765" w14:textId="0C345359" w:rsidR="00804175" w:rsidRPr="003F3BF0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6071CC" w:rsidRPr="003F3BF0">
        <w:rPr>
          <w:rFonts w:ascii="Angsana New" w:hAnsi="Angsana New" w:cs="Angsana New" w:hint="cs"/>
          <w:bCs/>
          <w:sz w:val="28"/>
          <w:szCs w:val="28"/>
        </w:rPr>
        <w:t>3</w:t>
      </w:r>
      <w:r w:rsidR="006071CC" w:rsidRPr="003F3BF0">
        <w:rPr>
          <w:rFonts w:ascii="Angsana New" w:hAnsi="Angsana New" w:cs="Angsana New"/>
          <w:bCs/>
          <w:sz w:val="28"/>
          <w:szCs w:val="28"/>
        </w:rPr>
        <w:t>0</w:t>
      </w:r>
      <w:r w:rsidR="006071CC" w:rsidRPr="003F3BF0">
        <w:rPr>
          <w:rFonts w:ascii="Angsana New" w:hAnsi="Angsana New" w:cs="Angsana New" w:hint="cs"/>
          <w:bCs/>
          <w:sz w:val="28"/>
          <w:szCs w:val="28"/>
        </w:rPr>
        <w:t xml:space="preserve"> </w:t>
      </w:r>
      <w:r w:rsidR="006071CC" w:rsidRPr="003F3BF0">
        <w:rPr>
          <w:rFonts w:ascii="Angsana New" w:hAnsi="Angsana New" w:cs="Angsana New" w:hint="cs"/>
          <w:b/>
          <w:sz w:val="28"/>
          <w:szCs w:val="28"/>
          <w:cs/>
        </w:rPr>
        <w:t xml:space="preserve">มิถุนายน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และ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</w:rPr>
        <w:t>31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F0225" w:rsidRPr="003F3BF0">
        <w:rPr>
          <w:rFonts w:asciiTheme="majorBidi" w:hAnsiTheme="majorBidi" w:cstheme="majorBidi"/>
          <w:sz w:val="28"/>
          <w:szCs w:val="28"/>
        </w:rPr>
        <w:t>2562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26F1568" w14:textId="77777777" w:rsidR="00612CD3" w:rsidRPr="00FE3093" w:rsidRDefault="00612CD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16"/>
        <w:gridCol w:w="270"/>
        <w:gridCol w:w="1094"/>
        <w:gridCol w:w="275"/>
        <w:gridCol w:w="1078"/>
        <w:gridCol w:w="257"/>
        <w:gridCol w:w="1131"/>
      </w:tblGrid>
      <w:tr w:rsidR="00804175" w:rsidRPr="003F3BF0" w14:paraId="6FB865DF" w14:textId="77777777" w:rsidTr="00AC3B24">
        <w:trPr>
          <w:tblHeader/>
        </w:trPr>
        <w:tc>
          <w:tcPr>
            <w:tcW w:w="2156" w:type="pct"/>
          </w:tcPr>
          <w:p w14:paraId="37AB88B4" w14:textId="0B5ACE3E" w:rsidR="00804175" w:rsidRPr="003F3BF0" w:rsidRDefault="00804175" w:rsidP="00F85FE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4AA8390E" w14:textId="142887C8" w:rsidR="00804175" w:rsidRPr="003F3BF0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A1BBDB" w14:textId="77777777" w:rsidR="00804175" w:rsidRPr="003F3BF0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01B09E5F" w14:textId="6635201C" w:rsidR="00804175" w:rsidRPr="003F3BF0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B2D" w:rsidRPr="003F3BF0" w14:paraId="28331891" w14:textId="77777777" w:rsidTr="009C7CC6">
        <w:trPr>
          <w:tblHeader/>
        </w:trPr>
        <w:tc>
          <w:tcPr>
            <w:tcW w:w="2156" w:type="pct"/>
          </w:tcPr>
          <w:p w14:paraId="1029012C" w14:textId="77777777" w:rsidR="00600B2D" w:rsidRPr="003F3BF0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101EA16C" w14:textId="76F3E89B" w:rsidR="00600B2D" w:rsidRPr="003F3BF0" w:rsidRDefault="006071CC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022354B3" w14:textId="77777777" w:rsidR="00600B2D" w:rsidRPr="003F3BF0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20750DCD" w14:textId="48300710" w:rsidR="00600B2D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</w:tcPr>
          <w:p w14:paraId="459F42D9" w14:textId="77777777" w:rsidR="00600B2D" w:rsidRPr="003F3BF0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9D4535B" w14:textId="66D4372A" w:rsidR="00600B2D" w:rsidRPr="003F3BF0" w:rsidRDefault="006071CC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" w:type="pct"/>
          </w:tcPr>
          <w:p w14:paraId="318E7957" w14:textId="77777777" w:rsidR="00600B2D" w:rsidRPr="003F3BF0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41D1C9AF" w14:textId="3FD079DC" w:rsidR="00600B2D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B2D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B2D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00B2D" w:rsidRPr="003F3BF0" w14:paraId="6355C962" w14:textId="77777777" w:rsidTr="009C7CC6">
        <w:trPr>
          <w:tblHeader/>
        </w:trPr>
        <w:tc>
          <w:tcPr>
            <w:tcW w:w="2156" w:type="pct"/>
          </w:tcPr>
          <w:p w14:paraId="4B422BEC" w14:textId="4F13315C" w:rsidR="00600B2D" w:rsidRPr="003F3BF0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" w:name="_Hlk35959253"/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8" w:type="pct"/>
          </w:tcPr>
          <w:p w14:paraId="449BCDE2" w14:textId="25097C60" w:rsidR="00600B2D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28362614" w14:textId="77777777" w:rsidR="00600B2D" w:rsidRPr="003F3BF0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405F91FA" w14:textId="1480EDDC" w:rsidR="00600B2D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" w:type="pct"/>
          </w:tcPr>
          <w:p w14:paraId="2D6FECF4" w14:textId="77777777" w:rsidR="00600B2D" w:rsidRPr="003F3BF0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9E20AE8" w14:textId="5D1A50CB" w:rsidR="00600B2D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2FC93DF3" w14:textId="77777777" w:rsidR="00600B2D" w:rsidRPr="003F3BF0" w:rsidRDefault="00600B2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65A5AAF" w14:textId="20E2BE5A" w:rsidR="00600B2D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04175" w:rsidRPr="003F3BF0" w14:paraId="263F8192" w14:textId="77777777" w:rsidTr="00AC3B24">
        <w:trPr>
          <w:tblHeader/>
        </w:trPr>
        <w:tc>
          <w:tcPr>
            <w:tcW w:w="2156" w:type="pct"/>
          </w:tcPr>
          <w:p w14:paraId="6D1B9E53" w14:textId="13ED073E" w:rsidR="00804175" w:rsidRPr="003F3BF0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pct"/>
            <w:gridSpan w:val="7"/>
          </w:tcPr>
          <w:p w14:paraId="5795BB4E" w14:textId="32337CD6" w:rsidR="00804175" w:rsidRPr="003F3BF0" w:rsidRDefault="0080417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bookmarkEnd w:id="2"/>
      <w:tr w:rsidR="00D2797B" w:rsidRPr="003F3BF0" w14:paraId="10E70A39" w14:textId="77777777" w:rsidTr="009C7CC6">
        <w:tc>
          <w:tcPr>
            <w:tcW w:w="2156" w:type="pct"/>
          </w:tcPr>
          <w:p w14:paraId="5BF052E7" w14:textId="77777777" w:rsidR="00D2797B" w:rsidRPr="003F3BF0" w:rsidRDefault="00D2797B" w:rsidP="00F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2DA95730" w14:textId="6B59D1D2" w:rsidR="00D2797B" w:rsidRPr="003F3BF0" w:rsidRDefault="0027209A" w:rsidP="0002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4829C29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31ADB4ED" w14:textId="6C562174" w:rsidR="00D2797B" w:rsidRPr="003F3BF0" w:rsidRDefault="00D2797B" w:rsidP="00021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002AE61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1E8A79D" w14:textId="11368F6A" w:rsidR="00D2797B" w:rsidRPr="003F3BF0" w:rsidRDefault="000A4968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2,054</w:t>
            </w:r>
          </w:p>
        </w:tc>
        <w:tc>
          <w:tcPr>
            <w:tcW w:w="140" w:type="pct"/>
          </w:tcPr>
          <w:p w14:paraId="45730CEC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9C3A03C" w14:textId="66B0F3D0" w:rsidR="00D2797B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73BA8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D2797B" w:rsidRPr="003F3BF0" w14:paraId="6663870E" w14:textId="77777777" w:rsidTr="009C7CC6">
        <w:tc>
          <w:tcPr>
            <w:tcW w:w="2156" w:type="pct"/>
          </w:tcPr>
          <w:p w14:paraId="0A7FD9D1" w14:textId="159600A8" w:rsidR="00D2797B" w:rsidRPr="003F3BF0" w:rsidRDefault="001E7EBB" w:rsidP="00F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</w:t>
            </w:r>
            <w:r w:rsidR="00D2797B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65D3E7BD" w14:textId="626DE1D7" w:rsidR="00D2797B" w:rsidRPr="003F3BF0" w:rsidRDefault="000A4968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5803">
              <w:rPr>
                <w:rFonts w:asciiTheme="majorBidi" w:hAnsiTheme="majorBidi" w:cstheme="majorBidi"/>
                <w:sz w:val="28"/>
                <w:szCs w:val="28"/>
              </w:rPr>
              <w:t>6,141</w:t>
            </w:r>
          </w:p>
        </w:tc>
        <w:tc>
          <w:tcPr>
            <w:tcW w:w="147" w:type="pct"/>
          </w:tcPr>
          <w:p w14:paraId="0D6E1C13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5437B348" w14:textId="7E4172C5" w:rsidR="00D2797B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73BA8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50" w:type="pct"/>
          </w:tcPr>
          <w:p w14:paraId="77E5BBB4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35ECD78" w14:textId="0016E0C4" w:rsidR="00D2797B" w:rsidRPr="003F3BF0" w:rsidRDefault="0027209A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  <w:tc>
          <w:tcPr>
            <w:tcW w:w="140" w:type="pct"/>
          </w:tcPr>
          <w:p w14:paraId="26FD4FC9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EEA87AB" w14:textId="496B8FCD" w:rsidR="00D2797B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3BA8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</w:tr>
      <w:tr w:rsidR="00D2797B" w:rsidRPr="003F3BF0" w14:paraId="6EB340D7" w14:textId="77777777" w:rsidTr="009C7CC6">
        <w:tc>
          <w:tcPr>
            <w:tcW w:w="2156" w:type="pct"/>
          </w:tcPr>
          <w:p w14:paraId="789D8E23" w14:textId="26118CEA" w:rsidR="00D2797B" w:rsidRPr="003F3BF0" w:rsidRDefault="00D2797B" w:rsidP="00F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F3BF0" w:rsidDel="008C1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F62DCB6" w14:textId="17577915" w:rsidR="00D2797B" w:rsidRPr="003F3BF0" w:rsidRDefault="0027209A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5,274</w:t>
            </w:r>
          </w:p>
        </w:tc>
        <w:tc>
          <w:tcPr>
            <w:tcW w:w="147" w:type="pct"/>
          </w:tcPr>
          <w:p w14:paraId="1EB9FFAC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0921CE2" w14:textId="0857EFCC" w:rsidR="00D2797B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="00D73BA8" w:rsidRPr="003F3BF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892</w:t>
            </w:r>
          </w:p>
        </w:tc>
        <w:tc>
          <w:tcPr>
            <w:tcW w:w="150" w:type="pct"/>
          </w:tcPr>
          <w:p w14:paraId="606AFB2B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3327E23" w14:textId="08B977B4" w:rsidR="00D2797B" w:rsidRPr="003F3BF0" w:rsidRDefault="0027209A" w:rsidP="00021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31DAC34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464162A" w14:textId="2DA2DAAB" w:rsidR="00D2797B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73BA8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D2797B" w:rsidRPr="003F3BF0" w14:paraId="46BC4FFD" w14:textId="77777777" w:rsidTr="009C7CC6">
        <w:tc>
          <w:tcPr>
            <w:tcW w:w="2156" w:type="pct"/>
          </w:tcPr>
          <w:p w14:paraId="7D9E1CF0" w14:textId="03364E7E" w:rsidR="00D2797B" w:rsidRPr="003F3BF0" w:rsidRDefault="000C0077" w:rsidP="00F8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6D7CDFCB" w:rsidR="00D2797B" w:rsidRPr="003F3BF0" w:rsidRDefault="00475803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21,415</w:t>
            </w:r>
          </w:p>
        </w:tc>
        <w:tc>
          <w:tcPr>
            <w:tcW w:w="147" w:type="pct"/>
          </w:tcPr>
          <w:p w14:paraId="02876C40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0B35D68" w:rsidR="00D2797B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D73BA8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150" w:type="pct"/>
          </w:tcPr>
          <w:p w14:paraId="49AF9D61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08F11FC5" w:rsidR="00D2797B" w:rsidRPr="003F3BF0" w:rsidRDefault="006F063D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5,854</w:t>
            </w:r>
          </w:p>
        </w:tc>
        <w:tc>
          <w:tcPr>
            <w:tcW w:w="140" w:type="pct"/>
          </w:tcPr>
          <w:p w14:paraId="274CA64A" w14:textId="77777777" w:rsidR="00D2797B" w:rsidRPr="003F3BF0" w:rsidRDefault="00D2797B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702D0D63" w:rsidR="00D2797B" w:rsidRPr="003F3BF0" w:rsidRDefault="00BF0225" w:rsidP="00F8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D73BA8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</w:t>
            </w:r>
          </w:p>
        </w:tc>
      </w:tr>
    </w:tbl>
    <w:p w14:paraId="3923EC71" w14:textId="77777777" w:rsidR="00FE3093" w:rsidRDefault="00FE3093">
      <w:bookmarkStart w:id="3" w:name="_Hlk39302751"/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16"/>
        <w:gridCol w:w="270"/>
        <w:gridCol w:w="1118"/>
        <w:gridCol w:w="252"/>
        <w:gridCol w:w="1063"/>
        <w:gridCol w:w="272"/>
        <w:gridCol w:w="1131"/>
      </w:tblGrid>
      <w:tr w:rsidR="009C7CC6" w:rsidRPr="003F3BF0" w14:paraId="2AC29B43" w14:textId="77777777" w:rsidTr="009C7CC6">
        <w:tc>
          <w:tcPr>
            <w:tcW w:w="2156" w:type="pct"/>
          </w:tcPr>
          <w:p w14:paraId="3704F9E9" w14:textId="2A55D047" w:rsidR="009C7CC6" w:rsidRPr="003F3BF0" w:rsidRDefault="009C7CC6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64" w:type="pct"/>
            <w:gridSpan w:val="3"/>
          </w:tcPr>
          <w:p w14:paraId="0C9A89A4" w14:textId="0F744E4A" w:rsidR="009C7CC6" w:rsidRPr="009C7CC6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F9F08D6" w14:textId="77777777" w:rsidR="009C7CC6" w:rsidRPr="003F3BF0" w:rsidRDefault="009C7CC6" w:rsidP="0060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3" w:type="pct"/>
            <w:gridSpan w:val="3"/>
          </w:tcPr>
          <w:p w14:paraId="3F6BEF28" w14:textId="332114C6" w:rsidR="009C7CC6" w:rsidRPr="009C7CC6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CC6" w:rsidRPr="003F3BF0" w14:paraId="2DBFD9FD" w14:textId="77777777" w:rsidTr="00AC3B24">
        <w:tc>
          <w:tcPr>
            <w:tcW w:w="2156" w:type="pct"/>
          </w:tcPr>
          <w:p w14:paraId="1AD6A2FD" w14:textId="77777777" w:rsidR="009C7CC6" w:rsidRPr="003F3BF0" w:rsidRDefault="009C7CC6" w:rsidP="0060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8" w:type="pct"/>
          </w:tcPr>
          <w:p w14:paraId="37377FDB" w14:textId="19611148" w:rsidR="009C7CC6" w:rsidRPr="003F3BF0" w:rsidRDefault="009C7CC6" w:rsidP="0060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6730B405" w14:textId="77777777" w:rsidR="009C7CC6" w:rsidRPr="003F3BF0" w:rsidRDefault="009C7CC6" w:rsidP="0060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52771E40" w14:textId="102E81C5" w:rsidR="009C7CC6" w:rsidRPr="003F3BF0" w:rsidRDefault="009C7CC6" w:rsidP="0060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</w:tcPr>
          <w:p w14:paraId="3ED04F72" w14:textId="77777777" w:rsidR="009C7CC6" w:rsidRPr="003F3BF0" w:rsidRDefault="009C7CC6" w:rsidP="0060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5884AC38" w14:textId="174235E6" w:rsidR="009C7CC6" w:rsidRPr="003F3BF0" w:rsidRDefault="009C7CC6" w:rsidP="0060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74CFB815" w14:textId="77777777" w:rsidR="009C7CC6" w:rsidRPr="003F3BF0" w:rsidRDefault="009C7CC6" w:rsidP="0060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5FD5F25E" w14:textId="00A7E311" w:rsidR="009C7CC6" w:rsidRPr="003F3BF0" w:rsidRDefault="009C7CC6" w:rsidP="00607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C7CC6" w:rsidRPr="003F3BF0" w14:paraId="4E3B2C99" w14:textId="77777777" w:rsidTr="00AC3B24">
        <w:tc>
          <w:tcPr>
            <w:tcW w:w="2156" w:type="pct"/>
          </w:tcPr>
          <w:p w14:paraId="5F6CC9A6" w14:textId="411EFF6D" w:rsidR="009C7CC6" w:rsidRPr="003F3BF0" w:rsidRDefault="009C7CC6" w:rsidP="009C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1E36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8" w:type="pct"/>
          </w:tcPr>
          <w:p w14:paraId="6B80C6C9" w14:textId="7A273AF3" w:rsidR="009C7CC6" w:rsidRPr="009C7CC6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4656F2EC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10B222C7" w14:textId="760DD184" w:rsidR="009C7CC6" w:rsidRPr="009C7CC6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7" w:type="pct"/>
          </w:tcPr>
          <w:p w14:paraId="1CECD402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</w:tcPr>
          <w:p w14:paraId="448E0E8B" w14:textId="7093F4B3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" w:type="pct"/>
          </w:tcPr>
          <w:p w14:paraId="18D0BEB8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1B31529E" w14:textId="440C3253" w:rsidR="009C7CC6" w:rsidRPr="009C7CC6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C7CC6" w:rsidRPr="003F3BF0" w14:paraId="45CB94E8" w14:textId="77777777" w:rsidTr="009C7CC6">
        <w:tc>
          <w:tcPr>
            <w:tcW w:w="2156" w:type="pct"/>
          </w:tcPr>
          <w:p w14:paraId="583D45D1" w14:textId="29B355C6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pct"/>
            <w:gridSpan w:val="7"/>
          </w:tcPr>
          <w:p w14:paraId="2FED831C" w14:textId="5F110411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7CC6" w:rsidRPr="003F3BF0" w14:paraId="478A5B1C" w14:textId="77777777" w:rsidTr="00AC3B24">
        <w:tc>
          <w:tcPr>
            <w:tcW w:w="2156" w:type="pct"/>
          </w:tcPr>
          <w:p w14:paraId="6891FC91" w14:textId="6A2F9D19" w:rsidR="009C7CC6" w:rsidRPr="003F3BF0" w:rsidRDefault="009C7CC6" w:rsidP="009C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43933F16" w14:textId="1D438B04" w:rsidR="009C7CC6" w:rsidRPr="003F3BF0" w:rsidRDefault="009C7CC6" w:rsidP="009C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2E804DD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1A0F4BE8" w14:textId="004C665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7DFD0E8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05E4C04" w14:textId="24140A62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48" w:type="pct"/>
          </w:tcPr>
          <w:p w14:paraId="7C971954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4BB3B096" w14:textId="1CFB612F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10,611</w:t>
            </w:r>
          </w:p>
        </w:tc>
      </w:tr>
      <w:tr w:rsidR="009C7CC6" w:rsidRPr="003F3BF0" w14:paraId="77CE6837" w14:textId="77777777" w:rsidTr="00AC3B24">
        <w:tc>
          <w:tcPr>
            <w:tcW w:w="2156" w:type="pct"/>
            <w:vAlign w:val="bottom"/>
          </w:tcPr>
          <w:p w14:paraId="18317CA7" w14:textId="3FAAB135" w:rsidR="009C7CC6" w:rsidRPr="003F3BF0" w:rsidRDefault="009C7CC6" w:rsidP="009C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8" w:type="pct"/>
          </w:tcPr>
          <w:p w14:paraId="3D87DEB8" w14:textId="39F54B67" w:rsidR="009C7CC6" w:rsidRPr="003F3BF0" w:rsidRDefault="00475803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36,386</w:t>
            </w:r>
          </w:p>
        </w:tc>
        <w:tc>
          <w:tcPr>
            <w:tcW w:w="147" w:type="pct"/>
          </w:tcPr>
          <w:p w14:paraId="207820B2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B8B1D10" w14:textId="181EEF25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20,146</w:t>
            </w:r>
          </w:p>
        </w:tc>
        <w:tc>
          <w:tcPr>
            <w:tcW w:w="137" w:type="pct"/>
          </w:tcPr>
          <w:p w14:paraId="62E6C4D4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A19E6EF" w14:textId="1AD763E9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5,316</w:t>
            </w:r>
          </w:p>
        </w:tc>
        <w:tc>
          <w:tcPr>
            <w:tcW w:w="148" w:type="pct"/>
          </w:tcPr>
          <w:p w14:paraId="5EBD4A92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EE2A486" w14:textId="40229AA0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</w:tr>
      <w:tr w:rsidR="009C7CC6" w:rsidRPr="003F3BF0" w14:paraId="6CAE88E4" w14:textId="77777777" w:rsidTr="00AC3B24">
        <w:tc>
          <w:tcPr>
            <w:tcW w:w="2156" w:type="pct"/>
          </w:tcPr>
          <w:p w14:paraId="44CEEB88" w14:textId="125D1207" w:rsidR="009C7CC6" w:rsidRPr="003F3BF0" w:rsidRDefault="009C7CC6" w:rsidP="009C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12E8F9B" w14:textId="473CD16E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3,954</w:t>
            </w:r>
          </w:p>
        </w:tc>
        <w:tc>
          <w:tcPr>
            <w:tcW w:w="147" w:type="pct"/>
          </w:tcPr>
          <w:p w14:paraId="024806ED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03E6EDE" w14:textId="145F6573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26,751</w:t>
            </w:r>
          </w:p>
        </w:tc>
        <w:tc>
          <w:tcPr>
            <w:tcW w:w="137" w:type="pct"/>
          </w:tcPr>
          <w:p w14:paraId="162FFA0B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99835BD" w14:textId="54209ABD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3,954</w:t>
            </w:r>
          </w:p>
        </w:tc>
        <w:tc>
          <w:tcPr>
            <w:tcW w:w="148" w:type="pct"/>
          </w:tcPr>
          <w:p w14:paraId="6F5260E9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65CAEE6" w14:textId="734BE74A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19,825</w:t>
            </w:r>
          </w:p>
        </w:tc>
      </w:tr>
      <w:tr w:rsidR="009C7CC6" w:rsidRPr="003F3BF0" w14:paraId="57D51536" w14:textId="77777777" w:rsidTr="00AC3B24">
        <w:tc>
          <w:tcPr>
            <w:tcW w:w="2156" w:type="pct"/>
          </w:tcPr>
          <w:p w14:paraId="44B02E73" w14:textId="162CD4E3" w:rsidR="009C7CC6" w:rsidRPr="003F3BF0" w:rsidRDefault="009C7CC6" w:rsidP="009C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5F2C6E6" w14:textId="52E86421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758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0,340</w:t>
            </w:r>
          </w:p>
        </w:tc>
        <w:tc>
          <w:tcPr>
            <w:tcW w:w="147" w:type="pct"/>
          </w:tcPr>
          <w:p w14:paraId="3DC52638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F5802D1" w14:textId="78E557B1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46,897</w:t>
            </w:r>
          </w:p>
        </w:tc>
        <w:tc>
          <w:tcPr>
            <w:tcW w:w="137" w:type="pct"/>
          </w:tcPr>
          <w:p w14:paraId="7E70E8E9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CA41C71" w14:textId="47153596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148" w:type="pct"/>
          </w:tcPr>
          <w:p w14:paraId="4EE4072C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CF400F2" w14:textId="3D0357EB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30,566</w:t>
            </w:r>
          </w:p>
        </w:tc>
      </w:tr>
      <w:tr w:rsidR="009C7CC6" w:rsidRPr="003F3BF0" w14:paraId="17D3594D" w14:textId="77777777" w:rsidTr="00AC3B24">
        <w:trPr>
          <w:trHeight w:val="233"/>
        </w:trPr>
        <w:tc>
          <w:tcPr>
            <w:tcW w:w="2156" w:type="pct"/>
          </w:tcPr>
          <w:p w14:paraId="73FDAF32" w14:textId="77777777" w:rsidR="009C7CC6" w:rsidRPr="00AC3B24" w:rsidRDefault="009C7CC6" w:rsidP="009C7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6371749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A852AC0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1C602C9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7465963C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84164FE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7FCC655F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5F59EC83" w14:textId="77777777" w:rsidR="009C7CC6" w:rsidRPr="003F3BF0" w:rsidRDefault="009C7CC6" w:rsidP="009C7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3"/>
    </w:tbl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2"/>
        <w:gridCol w:w="1071"/>
        <w:gridCol w:w="233"/>
        <w:gridCol w:w="1113"/>
        <w:gridCol w:w="234"/>
        <w:gridCol w:w="1006"/>
        <w:gridCol w:w="233"/>
        <w:gridCol w:w="909"/>
        <w:gridCol w:w="233"/>
        <w:gridCol w:w="968"/>
        <w:gridCol w:w="233"/>
        <w:gridCol w:w="1015"/>
      </w:tblGrid>
      <w:tr w:rsidR="00E24E76" w:rsidRPr="003F3BF0" w14:paraId="7FAF4073" w14:textId="77777777" w:rsidTr="00AC3B24">
        <w:trPr>
          <w:tblHeader/>
        </w:trPr>
        <w:tc>
          <w:tcPr>
            <w:tcW w:w="1932" w:type="dxa"/>
            <w:vAlign w:val="bottom"/>
          </w:tcPr>
          <w:p w14:paraId="6C4240F0" w14:textId="39942CB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3"/>
            <w:vAlign w:val="bottom"/>
          </w:tcPr>
          <w:p w14:paraId="44C221F6" w14:textId="5F40437D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4" w:type="dxa"/>
            <w:vAlign w:val="bottom"/>
          </w:tcPr>
          <w:p w14:paraId="669DAE0F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7" w:type="dxa"/>
            <w:gridSpan w:val="7"/>
            <w:vAlign w:val="bottom"/>
          </w:tcPr>
          <w:p w14:paraId="4A2B7188" w14:textId="7F0926B5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4E76" w:rsidRPr="003F3BF0" w14:paraId="72182EAE" w14:textId="77777777" w:rsidTr="00AC3B24">
        <w:trPr>
          <w:tblHeader/>
        </w:trPr>
        <w:tc>
          <w:tcPr>
            <w:tcW w:w="1932" w:type="dxa"/>
            <w:shd w:val="clear" w:color="auto" w:fill="auto"/>
            <w:vAlign w:val="bottom"/>
          </w:tcPr>
          <w:p w14:paraId="01487803" w14:textId="585B14EB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71" w:type="dxa"/>
            <w:vAlign w:val="bottom"/>
          </w:tcPr>
          <w:p w14:paraId="5430C4DC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DFD077C" w14:textId="5A8187D1" w:rsidR="00E24E76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4E76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1F150401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44759D5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04DEE16" w14:textId="72AC0D79" w:rsidR="00E24E76" w:rsidRPr="003F3BF0" w:rsidRDefault="00802C3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" w:type="dxa"/>
            <w:vAlign w:val="bottom"/>
          </w:tcPr>
          <w:p w14:paraId="08B39431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C48D93D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C2F744" w14:textId="09CFD5EE" w:rsidR="00E24E76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24E76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4E76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6F94BA27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7B64AD4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vAlign w:val="bottom"/>
          </w:tcPr>
          <w:p w14:paraId="676166C7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EB0D03D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3" w:type="dxa"/>
            <w:vAlign w:val="bottom"/>
          </w:tcPr>
          <w:p w14:paraId="003175E0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483D152" w14:textId="77777777" w:rsidR="00E24E76" w:rsidRPr="003F3BF0" w:rsidRDefault="00E24E76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01DA15" w14:textId="53BC210F" w:rsidR="00E24E76" w:rsidRPr="003F3BF0" w:rsidRDefault="00802C3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BF58A5" w:rsidRPr="003F3BF0" w14:paraId="05B09794" w14:textId="77777777" w:rsidTr="00AC3B24">
        <w:trPr>
          <w:tblHeader/>
        </w:trPr>
        <w:tc>
          <w:tcPr>
            <w:tcW w:w="1932" w:type="dxa"/>
            <w:vAlign w:val="bottom"/>
          </w:tcPr>
          <w:p w14:paraId="24C3B51C" w14:textId="6AB84AE3" w:rsidR="00BF58A5" w:rsidRPr="003F3BF0" w:rsidRDefault="00E25039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  <w:r w:rsidR="0033705D" w:rsidRPr="003F3BF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ระยะสั้น</w:t>
            </w:r>
          </w:p>
        </w:tc>
        <w:tc>
          <w:tcPr>
            <w:tcW w:w="1071" w:type="dxa"/>
            <w:vAlign w:val="bottom"/>
          </w:tcPr>
          <w:p w14:paraId="0307BC3B" w14:textId="5D5BD2D7" w:rsidR="00BF58A5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3" w:type="dxa"/>
            <w:vAlign w:val="bottom"/>
          </w:tcPr>
          <w:p w14:paraId="5ACCDABB" w14:textId="77777777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FF013B8" w14:textId="71911510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" w:type="dxa"/>
            <w:vAlign w:val="bottom"/>
          </w:tcPr>
          <w:p w14:paraId="38317E3E" w14:textId="77777777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DC4E8DD" w14:textId="2BC3AFBC" w:rsidR="00BF58A5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3" w:type="dxa"/>
            <w:vAlign w:val="bottom"/>
          </w:tcPr>
          <w:p w14:paraId="6626460B" w14:textId="77777777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6559F314" w14:textId="77777777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46CF335C" w14:textId="77777777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5F23C3F" w14:textId="77777777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08FDFEFA" w14:textId="77777777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32B783E" w14:textId="748C92B4" w:rsidR="00BF58A5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F58A5" w:rsidRPr="003F3BF0" w14:paraId="3462500A" w14:textId="77777777" w:rsidTr="00AC3B24">
        <w:trPr>
          <w:tblHeader/>
        </w:trPr>
        <w:tc>
          <w:tcPr>
            <w:tcW w:w="1932" w:type="dxa"/>
          </w:tcPr>
          <w:p w14:paraId="62B3ACF4" w14:textId="1D1EFCA5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7" w:type="dxa"/>
            <w:gridSpan w:val="3"/>
          </w:tcPr>
          <w:p w14:paraId="21FF0294" w14:textId="77777777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" w:type="dxa"/>
          </w:tcPr>
          <w:p w14:paraId="4F12BDDC" w14:textId="77777777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7" w:type="dxa"/>
            <w:gridSpan w:val="7"/>
          </w:tcPr>
          <w:p w14:paraId="1D0A6F73" w14:textId="146636CA" w:rsidR="00BF58A5" w:rsidRPr="003F3BF0" w:rsidRDefault="00BF58A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21FF2" w:rsidRPr="003F3BF0" w14:paraId="0D2BCE98" w14:textId="77777777" w:rsidTr="00AC3B24">
        <w:tc>
          <w:tcPr>
            <w:tcW w:w="1932" w:type="dxa"/>
          </w:tcPr>
          <w:p w14:paraId="14F50BAC" w14:textId="03C87C75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1" w:type="dxa"/>
          </w:tcPr>
          <w:p w14:paraId="17CD85DA" w14:textId="65AC2822" w:rsidR="00621FF2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1FF2" w:rsidRPr="003F3BF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3" w:type="dxa"/>
          </w:tcPr>
          <w:p w14:paraId="4294B0CC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D4F4937" w14:textId="337F3F58" w:rsidR="00621FF2" w:rsidRPr="003F3BF0" w:rsidRDefault="00216B9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45B8AB48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88FBD00" w14:textId="275A1B87" w:rsidR="00621FF2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621FF2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3" w:type="dxa"/>
          </w:tcPr>
          <w:p w14:paraId="1D528CA8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2EAD2D7" w14:textId="26B9730B" w:rsidR="00621FF2" w:rsidRPr="003F3BF0" w:rsidRDefault="00216B9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5A7325D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7A43CC5C" w14:textId="15776FAD" w:rsidR="00621FF2" w:rsidRPr="003F3BF0" w:rsidRDefault="004973AB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5AE3" w:rsidRPr="003F3BF0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1603ED8F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2FBD5327" w14:textId="6E666608" w:rsidR="00621FF2" w:rsidRPr="003F3BF0" w:rsidRDefault="00715AE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53E4" w:rsidRPr="003F3BF0" w14:paraId="67B3DC24" w14:textId="77777777" w:rsidTr="00AC3B24">
        <w:tc>
          <w:tcPr>
            <w:tcW w:w="1932" w:type="dxa"/>
          </w:tcPr>
          <w:p w14:paraId="47891B90" w14:textId="77777777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</w:tcPr>
          <w:p w14:paraId="71F3440B" w14:textId="77777777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1C8646F2" w14:textId="77777777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665C6995" w14:textId="77777777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024B77C3" w14:textId="77777777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43E2645" w14:textId="6AD162DE" w:rsidR="003353E4" w:rsidRPr="003F3BF0" w:rsidRDefault="00715AE3" w:rsidP="0071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63,000</w:t>
            </w:r>
          </w:p>
        </w:tc>
        <w:tc>
          <w:tcPr>
            <w:tcW w:w="233" w:type="dxa"/>
          </w:tcPr>
          <w:p w14:paraId="7F4EE1E8" w14:textId="77777777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</w:tcPr>
          <w:p w14:paraId="103D8502" w14:textId="09EE497A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35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23245DCB" w14:textId="77777777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</w:tcPr>
          <w:p w14:paraId="452EF3D6" w14:textId="4D6A8146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54D3056" w14:textId="77777777" w:rsidR="003353E4" w:rsidRPr="003F3BF0" w:rsidRDefault="003353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6D4413AE" w14:textId="69652A67" w:rsidR="003353E4" w:rsidRPr="003F3BF0" w:rsidRDefault="00715AE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DF788A8" w14:textId="77777777" w:rsidR="00BF58A5" w:rsidRPr="00D35395" w:rsidRDefault="00BF58A5" w:rsidP="00AA7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7"/>
        <w:gridCol w:w="1074"/>
        <w:gridCol w:w="269"/>
        <w:gridCol w:w="1074"/>
        <w:gridCol w:w="269"/>
        <w:gridCol w:w="990"/>
        <w:gridCol w:w="269"/>
        <w:gridCol w:w="809"/>
        <w:gridCol w:w="90"/>
        <w:gridCol w:w="180"/>
        <w:gridCol w:w="89"/>
        <w:gridCol w:w="852"/>
        <w:gridCol w:w="269"/>
        <w:gridCol w:w="989"/>
      </w:tblGrid>
      <w:tr w:rsidR="00ED38E4" w:rsidRPr="003F3BF0" w14:paraId="6ACE053F" w14:textId="77777777" w:rsidTr="00006007">
        <w:trPr>
          <w:tblHeader/>
        </w:trPr>
        <w:tc>
          <w:tcPr>
            <w:tcW w:w="1980" w:type="dxa"/>
            <w:vAlign w:val="bottom"/>
          </w:tcPr>
          <w:p w14:paraId="4B2FFBBE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AD98ADC" w14:textId="74C36915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6B0BD70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9"/>
            <w:vAlign w:val="bottom"/>
          </w:tcPr>
          <w:p w14:paraId="55604F46" w14:textId="5B605828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D38E4" w:rsidRPr="003F3BF0" w14:paraId="6C6E7D05" w14:textId="77777777" w:rsidTr="00006007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CAC3366" w14:textId="5F33D725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753CD772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A22394F" w14:textId="3981AC64" w:rsidR="00ED38E4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38E4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DFD6025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5E3A1F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5E8601A" w14:textId="6F098A4D" w:rsidR="00ED38E4" w:rsidRPr="003F3BF0" w:rsidRDefault="00802C3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EBB78B3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1227CB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88D7C7F" w14:textId="1C433CF3" w:rsidR="00ED38E4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38E4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38E4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6EE079A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A67544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ED6EC4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BF56D4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72E625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F3FF32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F91EE45" w14:textId="4774451C" w:rsidR="00ED38E4" w:rsidRPr="003F3BF0" w:rsidRDefault="00802C3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33705D" w:rsidRPr="003F3BF0" w14:paraId="3473ADF0" w14:textId="77777777" w:rsidTr="00006007">
        <w:trPr>
          <w:tblHeader/>
        </w:trPr>
        <w:tc>
          <w:tcPr>
            <w:tcW w:w="1980" w:type="dxa"/>
            <w:vAlign w:val="bottom"/>
          </w:tcPr>
          <w:p w14:paraId="65BF0C3F" w14:textId="16549EA9" w:rsidR="0033705D" w:rsidRPr="003F3BF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6D45A839" w14:textId="1DE9F53C" w:rsidR="0033705D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24537CA8" w14:textId="77777777" w:rsidR="0033705D" w:rsidRPr="003F3BF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E20CE1" w14:textId="2F23D2D3" w:rsidR="0033705D" w:rsidRPr="003F3BF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4814D108" w14:textId="77777777" w:rsidR="0033705D" w:rsidRPr="003F3BF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A3E9B5" w14:textId="329B22FD" w:rsidR="0033705D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6849C1BB" w14:textId="77777777" w:rsidR="0033705D" w:rsidRPr="003F3BF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09A223C" w14:textId="77777777" w:rsidR="0033705D" w:rsidRPr="003F3BF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gridSpan w:val="2"/>
            <w:vAlign w:val="bottom"/>
          </w:tcPr>
          <w:p w14:paraId="642048F0" w14:textId="77777777" w:rsidR="0033705D" w:rsidRPr="003F3BF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9B03D1" w14:textId="77777777" w:rsidR="0033705D" w:rsidRPr="003F3BF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6EE4097" w14:textId="77777777" w:rsidR="0033705D" w:rsidRPr="003F3BF0" w:rsidRDefault="0033705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30CEA0" w14:textId="245AC41E" w:rsidR="0033705D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D38E4" w:rsidRPr="003F3BF0" w14:paraId="174F8CB7" w14:textId="77777777" w:rsidTr="00006007">
        <w:trPr>
          <w:tblHeader/>
        </w:trPr>
        <w:tc>
          <w:tcPr>
            <w:tcW w:w="1980" w:type="dxa"/>
          </w:tcPr>
          <w:p w14:paraId="54E4938C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FFD4703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29A202D" w14:textId="77777777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9"/>
          </w:tcPr>
          <w:p w14:paraId="3DD108E8" w14:textId="2028370B" w:rsidR="00ED38E4" w:rsidRPr="003F3BF0" w:rsidRDefault="00ED38E4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21FF2" w:rsidRPr="003F3BF0" w14:paraId="1830A622" w14:textId="77777777" w:rsidTr="00006007">
        <w:tc>
          <w:tcPr>
            <w:tcW w:w="1980" w:type="dxa"/>
          </w:tcPr>
          <w:p w14:paraId="13F3A542" w14:textId="1E69C69C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5179917" w14:textId="4EE44363" w:rsidR="00621FF2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1FF2" w:rsidRPr="003F3BF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621FF2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317EE"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21FF2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21FF2" w:rsidRPr="003F3BF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7558BF19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827AD" w14:textId="6FA0A450" w:rsidR="00621FF2" w:rsidRPr="003F3BF0" w:rsidRDefault="00216B9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0823EC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D7029"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214E9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270" w:type="dxa"/>
          </w:tcPr>
          <w:p w14:paraId="160712F5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6F0531" w14:textId="257BDA79" w:rsidR="00621FF2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621FF2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4626E784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D8C8E10" w14:textId="36527822" w:rsidR="00621FF2" w:rsidRPr="003F3BF0" w:rsidRDefault="009D77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57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,400</w:t>
            </w:r>
          </w:p>
        </w:tc>
        <w:tc>
          <w:tcPr>
            <w:tcW w:w="270" w:type="dxa"/>
            <w:gridSpan w:val="2"/>
          </w:tcPr>
          <w:p w14:paraId="7432F737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242FF66" w14:textId="1162956E" w:rsidR="00621FF2" w:rsidRPr="003F3BF0" w:rsidRDefault="000823EC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7795" w:rsidRPr="003F3BF0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4CE72A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4CFA72" w14:textId="730A02F1" w:rsidR="00621FF2" w:rsidRPr="003F3BF0" w:rsidRDefault="00715AE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187,320</w:t>
            </w:r>
          </w:p>
        </w:tc>
      </w:tr>
      <w:tr w:rsidR="00D778BE" w:rsidRPr="003F3BF0" w14:paraId="0D0CB8A2" w14:textId="77777777" w:rsidTr="00006007">
        <w:tc>
          <w:tcPr>
            <w:tcW w:w="1980" w:type="dxa"/>
          </w:tcPr>
          <w:p w14:paraId="7C1164A5" w14:textId="0426B5D7" w:rsidR="00D778BE" w:rsidRPr="003F3BF0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กิจการ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424EFF88" w14:textId="0C0D0BAA" w:rsidR="00D778BE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78BE" w:rsidRPr="003F3BF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6BADEC54" w14:textId="77777777" w:rsidR="00D778BE" w:rsidRPr="003F3BF0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05040" w14:textId="33ADDE59" w:rsidR="00D778BE" w:rsidRPr="003F3BF0" w:rsidRDefault="00216B9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2352EF" w14:textId="77777777" w:rsidR="00D778BE" w:rsidRPr="003F3BF0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3170B1" w14:textId="06D94102" w:rsidR="00D778BE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D778BE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07BD164A" w14:textId="77777777" w:rsidR="00D778BE" w:rsidRPr="003F3BF0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C0CBC24" w14:textId="5DE1C3B2" w:rsidR="00D778BE" w:rsidRPr="003F3BF0" w:rsidRDefault="00216B9D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5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F9AB82D" w14:textId="77777777" w:rsidR="00D778BE" w:rsidRPr="003F3BF0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985D01" w14:textId="62E30CD1" w:rsidR="00D778BE" w:rsidRPr="003F3BF0" w:rsidRDefault="000823EC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15AE3" w:rsidRPr="003F3BF0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34D438" w14:textId="77777777" w:rsidR="00D778BE" w:rsidRPr="003F3BF0" w:rsidRDefault="00D778BE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BE2E8E" w14:textId="621FBEF3" w:rsidR="00D778BE" w:rsidRPr="003F3BF0" w:rsidRDefault="00715AE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1FF2" w:rsidRPr="003F3BF0" w14:paraId="72BBF24F" w14:textId="77777777" w:rsidTr="00D35395">
        <w:tc>
          <w:tcPr>
            <w:tcW w:w="1980" w:type="dxa"/>
          </w:tcPr>
          <w:p w14:paraId="37823046" w14:textId="2619E9ED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1882C0C1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975FE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06EDC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9C2D2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439E0B" w14:textId="03E17228" w:rsidR="00621FF2" w:rsidRPr="003F3BF0" w:rsidRDefault="00BF022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204</w:t>
            </w:r>
            <w:r w:rsidR="006B0233"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55130F32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73ACD1A" w14:textId="3267D609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5DB336B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5504299" w14:textId="548AEA3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17C04C" w14:textId="77777777" w:rsidR="00621FF2" w:rsidRPr="003F3BF0" w:rsidRDefault="00621FF2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38FFD9" w14:textId="0C12869A" w:rsidR="00621FF2" w:rsidRPr="003F3BF0" w:rsidRDefault="00715AE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187,320</w:t>
            </w:r>
          </w:p>
        </w:tc>
      </w:tr>
      <w:tr w:rsidR="00D35395" w:rsidRPr="003F3BF0" w14:paraId="4C906C68" w14:textId="77777777" w:rsidTr="00D35395">
        <w:tc>
          <w:tcPr>
            <w:tcW w:w="1980" w:type="dxa"/>
          </w:tcPr>
          <w:p w14:paraId="048D4BBA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B9ECA7B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A9518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C68D56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29115A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8BA639" w14:textId="77777777" w:rsidR="00D35395" w:rsidRPr="003F3BF0" w:rsidRDefault="00D35395" w:rsidP="00D3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4D4B6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A113BA3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22996E2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08E3E8F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2C180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0C62545" w14:textId="77777777" w:rsidR="00D35395" w:rsidRPr="003F3BF0" w:rsidRDefault="00D35395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16"/>
        <w:gridCol w:w="270"/>
        <w:gridCol w:w="1094"/>
        <w:gridCol w:w="24"/>
        <w:gridCol w:w="252"/>
        <w:gridCol w:w="1063"/>
        <w:gridCol w:w="15"/>
        <w:gridCol w:w="257"/>
        <w:gridCol w:w="1131"/>
      </w:tblGrid>
      <w:tr w:rsidR="00D35395" w:rsidRPr="003F3BF0" w14:paraId="276288C9" w14:textId="77777777" w:rsidTr="00F870D8">
        <w:trPr>
          <w:tblHeader/>
        </w:trPr>
        <w:tc>
          <w:tcPr>
            <w:tcW w:w="2156" w:type="pct"/>
          </w:tcPr>
          <w:p w14:paraId="778F5474" w14:textId="77777777" w:rsidR="00D35395" w:rsidRPr="003F3BF0" w:rsidRDefault="00D35395" w:rsidP="00F870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50A7D003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50E3F641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4"/>
          </w:tcPr>
          <w:p w14:paraId="546AFC6B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395" w:rsidRPr="003F3BF0" w14:paraId="584CD2E0" w14:textId="77777777" w:rsidTr="00D35395">
        <w:trPr>
          <w:tblHeader/>
        </w:trPr>
        <w:tc>
          <w:tcPr>
            <w:tcW w:w="2156" w:type="pct"/>
          </w:tcPr>
          <w:p w14:paraId="0A2660CA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7D5BC9B8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45569BB8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26A0AFB2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gridSpan w:val="2"/>
          </w:tcPr>
          <w:p w14:paraId="7D810EE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5B26EDC5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" w:type="pct"/>
          </w:tcPr>
          <w:p w14:paraId="7F7C7DA6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5ED3666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35395" w:rsidRPr="003F3BF0" w14:paraId="6EC72E97" w14:textId="77777777" w:rsidTr="00D35395">
        <w:trPr>
          <w:tblHeader/>
        </w:trPr>
        <w:tc>
          <w:tcPr>
            <w:tcW w:w="2156" w:type="pct"/>
          </w:tcPr>
          <w:p w14:paraId="1642C3D4" w14:textId="77777777" w:rsidR="00D35395" w:rsidRPr="00617AFC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7AF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8" w:type="pct"/>
          </w:tcPr>
          <w:p w14:paraId="1A5F577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56AA18B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5683D536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" w:type="pct"/>
            <w:gridSpan w:val="2"/>
          </w:tcPr>
          <w:p w14:paraId="1A976E8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3E7913AE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45F4C8B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5AC5BBE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35395" w:rsidRPr="003F3BF0" w14:paraId="26453A0A" w14:textId="77777777" w:rsidTr="00F870D8">
        <w:trPr>
          <w:tblHeader/>
        </w:trPr>
        <w:tc>
          <w:tcPr>
            <w:tcW w:w="2156" w:type="pct"/>
          </w:tcPr>
          <w:p w14:paraId="6A53393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pct"/>
            <w:gridSpan w:val="9"/>
          </w:tcPr>
          <w:p w14:paraId="15C79FA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5395" w:rsidRPr="003F3BF0" w14:paraId="732E38CF" w14:textId="77777777" w:rsidTr="00F870D8">
        <w:tc>
          <w:tcPr>
            <w:tcW w:w="2156" w:type="pct"/>
          </w:tcPr>
          <w:p w14:paraId="48D06015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7D02E648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349647E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61A13E37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01DCBB58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0C0BE003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3E9D79AE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3A51E796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395" w:rsidRPr="003F3BF0" w14:paraId="105852A3" w14:textId="77777777" w:rsidTr="00F870D8">
        <w:tc>
          <w:tcPr>
            <w:tcW w:w="2156" w:type="pct"/>
          </w:tcPr>
          <w:p w14:paraId="4F465CCD" w14:textId="77777777" w:rsidR="00D35395" w:rsidRPr="003F3BF0" w:rsidRDefault="00D35395" w:rsidP="00F87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59630B33" w14:textId="77777777" w:rsidR="00D35395" w:rsidRPr="003F3BF0" w:rsidRDefault="00D35395" w:rsidP="00F87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7B17E7D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7F4E6EE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F009609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5488D17A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8" w:type="pct"/>
            <w:gridSpan w:val="2"/>
          </w:tcPr>
          <w:p w14:paraId="1FD9190D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6A2D87E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395" w:rsidRPr="003F3BF0" w14:paraId="67C86D27" w14:textId="77777777" w:rsidTr="00F870D8">
        <w:tc>
          <w:tcPr>
            <w:tcW w:w="2156" w:type="pct"/>
          </w:tcPr>
          <w:p w14:paraId="2766EA2B" w14:textId="77777777" w:rsidR="00D35395" w:rsidRPr="003F3BF0" w:rsidRDefault="00D35395" w:rsidP="00F87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2323AE1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09999D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6E7A4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C013C9E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67F6285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48" w:type="pct"/>
            <w:gridSpan w:val="2"/>
          </w:tcPr>
          <w:p w14:paraId="3FF38273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BE05276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35395" w:rsidRPr="003F3BF0" w14:paraId="20A902BF" w14:textId="77777777" w:rsidTr="00F870D8">
        <w:tc>
          <w:tcPr>
            <w:tcW w:w="2156" w:type="pct"/>
          </w:tcPr>
          <w:p w14:paraId="0F106DC7" w14:textId="77777777" w:rsidR="00D35395" w:rsidRPr="003F3BF0" w:rsidRDefault="00D35395" w:rsidP="00F87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4502165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11DD8B7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</w:tcPr>
          <w:p w14:paraId="410FA0B9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0F95B48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D3C2271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0702431D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CD55EF6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CEA6A1A" w14:textId="519A3DFF" w:rsidR="00D35395" w:rsidRDefault="00D35395">
      <w:pPr>
        <w:rPr>
          <w:cs/>
        </w:rPr>
      </w:pPr>
    </w:p>
    <w:p w14:paraId="25493D39" w14:textId="77777777" w:rsidR="00D35395" w:rsidRDefault="00D3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1119"/>
        <w:gridCol w:w="10"/>
        <w:gridCol w:w="255"/>
        <w:gridCol w:w="55"/>
        <w:gridCol w:w="1007"/>
        <w:gridCol w:w="236"/>
        <w:gridCol w:w="35"/>
        <w:gridCol w:w="988"/>
        <w:gridCol w:w="236"/>
        <w:gridCol w:w="31"/>
        <w:gridCol w:w="896"/>
        <w:gridCol w:w="236"/>
        <w:gridCol w:w="32"/>
        <w:gridCol w:w="808"/>
        <w:gridCol w:w="236"/>
        <w:gridCol w:w="1015"/>
        <w:gridCol w:w="7"/>
      </w:tblGrid>
      <w:tr w:rsidR="00B47633" w:rsidRPr="003F3BF0" w14:paraId="2EEF2B39" w14:textId="77777777" w:rsidTr="00AE2FEA">
        <w:trPr>
          <w:gridAfter w:val="1"/>
          <w:wAfter w:w="7" w:type="dxa"/>
        </w:trPr>
        <w:tc>
          <w:tcPr>
            <w:tcW w:w="1978" w:type="dxa"/>
            <w:vAlign w:val="bottom"/>
          </w:tcPr>
          <w:p w14:paraId="1E34E969" w14:textId="330333E3" w:rsidR="00B47633" w:rsidRPr="003F3BF0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6" w:type="dxa"/>
            <w:gridSpan w:val="5"/>
            <w:vAlign w:val="bottom"/>
          </w:tcPr>
          <w:p w14:paraId="6EEB20AE" w14:textId="77777777" w:rsidR="00B47633" w:rsidRPr="003F3BF0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1" w:type="dxa"/>
            <w:gridSpan w:val="2"/>
            <w:vAlign w:val="bottom"/>
          </w:tcPr>
          <w:p w14:paraId="4D51B49D" w14:textId="77777777" w:rsidR="00B47633" w:rsidRPr="003F3BF0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78" w:type="dxa"/>
            <w:gridSpan w:val="9"/>
            <w:vAlign w:val="bottom"/>
          </w:tcPr>
          <w:p w14:paraId="528AB92F" w14:textId="77777777" w:rsidR="00B47633" w:rsidRPr="003F3BF0" w:rsidRDefault="00B47633" w:rsidP="00FA1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5DBD" w:rsidRPr="003F3BF0" w14:paraId="196AD764" w14:textId="77777777" w:rsidTr="00CE3A09">
        <w:trPr>
          <w:gridAfter w:val="1"/>
          <w:wAfter w:w="7" w:type="dxa"/>
        </w:trPr>
        <w:tc>
          <w:tcPr>
            <w:tcW w:w="1978" w:type="dxa"/>
            <w:vAlign w:val="center"/>
          </w:tcPr>
          <w:p w14:paraId="136FA5FC" w14:textId="2EB613CA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 w14:paraId="25B041D1" w14:textId="651BF2A0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B2D0414" w14:textId="1A2201EB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3D3F82C6" w14:textId="1754617F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" w:type="dxa"/>
            <w:gridSpan w:val="2"/>
            <w:vAlign w:val="center"/>
          </w:tcPr>
          <w:p w14:paraId="4888B1AF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D7F80B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90F4933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  <w:p w14:paraId="3F15528D" w14:textId="48E88A3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5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1" w:type="dxa"/>
            <w:gridSpan w:val="2"/>
            <w:vAlign w:val="center"/>
          </w:tcPr>
          <w:p w14:paraId="300CCC1B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center"/>
          </w:tcPr>
          <w:p w14:paraId="76C340F8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BA05C23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5FEFC53" w14:textId="11FB6FE0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7" w:type="dxa"/>
            <w:gridSpan w:val="2"/>
            <w:vAlign w:val="center"/>
          </w:tcPr>
          <w:p w14:paraId="5222F828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75F8D83F" w14:textId="77777777" w:rsidR="007F335A" w:rsidRDefault="007F335A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E26896" w14:textId="77777777" w:rsidR="007F335A" w:rsidRDefault="007F335A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97080D" w14:textId="668CE963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gridSpan w:val="2"/>
            <w:vAlign w:val="center"/>
          </w:tcPr>
          <w:p w14:paraId="171C955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vAlign w:val="center"/>
          </w:tcPr>
          <w:p w14:paraId="3E991FEA" w14:textId="3BF419D3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ผลต่างอัตรา</w:t>
            </w:r>
            <w:r w:rsidRPr="003A53A6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36" w:type="dxa"/>
            <w:vAlign w:val="center"/>
          </w:tcPr>
          <w:p w14:paraId="136A2588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14:paraId="0EAA8D08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FF12F6B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  <w:p w14:paraId="6A2E9DDB" w14:textId="22B4E89A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95DBD" w:rsidRPr="003F3BF0" w14:paraId="577FECBE" w14:textId="77777777" w:rsidTr="00CE3A09">
        <w:trPr>
          <w:gridAfter w:val="1"/>
          <w:wAfter w:w="7" w:type="dxa"/>
        </w:trPr>
        <w:tc>
          <w:tcPr>
            <w:tcW w:w="1978" w:type="dxa"/>
            <w:vAlign w:val="center"/>
          </w:tcPr>
          <w:p w14:paraId="32D5E255" w14:textId="327E34A3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2446" w:type="dxa"/>
            <w:gridSpan w:val="5"/>
          </w:tcPr>
          <w:p w14:paraId="5258A9E6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1" w:type="dxa"/>
            <w:gridSpan w:val="2"/>
          </w:tcPr>
          <w:p w14:paraId="2E7AC049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8" w:type="dxa"/>
            <w:gridSpan w:val="9"/>
          </w:tcPr>
          <w:p w14:paraId="362F814B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5DBD" w:rsidRPr="003F3BF0" w14:paraId="1BE4C53A" w14:textId="77777777" w:rsidTr="00F57723">
        <w:trPr>
          <w:gridAfter w:val="1"/>
          <w:wAfter w:w="7" w:type="dxa"/>
        </w:trPr>
        <w:tc>
          <w:tcPr>
            <w:tcW w:w="1978" w:type="dxa"/>
          </w:tcPr>
          <w:p w14:paraId="26DEFD9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</w:p>
          <w:p w14:paraId="48DD3B19" w14:textId="60689312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119" w:type="dxa"/>
          </w:tcPr>
          <w:p w14:paraId="6A3113E8" w14:textId="67BC3843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LIBOR+3, 6.70</w:t>
            </w:r>
          </w:p>
        </w:tc>
        <w:tc>
          <w:tcPr>
            <w:tcW w:w="265" w:type="dxa"/>
            <w:gridSpan w:val="2"/>
          </w:tcPr>
          <w:p w14:paraId="77D5A5B6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5A432FAD" w14:textId="5DA2A6D8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LIBOR+3, 6.70</w:t>
            </w:r>
          </w:p>
        </w:tc>
        <w:tc>
          <w:tcPr>
            <w:tcW w:w="271" w:type="dxa"/>
            <w:gridSpan w:val="2"/>
            <w:vAlign w:val="bottom"/>
          </w:tcPr>
          <w:p w14:paraId="5E88E3BA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52D33E9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953548" w14:textId="734D6D44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57,03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7" w:type="dxa"/>
            <w:gridSpan w:val="2"/>
            <w:vAlign w:val="bottom"/>
          </w:tcPr>
          <w:p w14:paraId="2B29D569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7EECF734" w14:textId="7406FCD5" w:rsidR="00A95DBD" w:rsidRPr="003F3BF0" w:rsidRDefault="00EC1638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5DBD"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A95DB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95DBD"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730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63D492D4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6D11C27A" w14:textId="0DCA1C4D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1,857</w:t>
            </w:r>
          </w:p>
        </w:tc>
        <w:tc>
          <w:tcPr>
            <w:tcW w:w="236" w:type="dxa"/>
            <w:vAlign w:val="bottom"/>
          </w:tcPr>
          <w:p w14:paraId="5D5EBF00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6D2466F" w14:textId="524A083D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56,1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A95DBD" w:rsidRPr="003F3BF0" w14:paraId="1B879A6D" w14:textId="77777777" w:rsidTr="00A95DBD">
        <w:trPr>
          <w:gridAfter w:val="1"/>
          <w:wAfter w:w="7" w:type="dxa"/>
        </w:trPr>
        <w:tc>
          <w:tcPr>
            <w:tcW w:w="1978" w:type="dxa"/>
          </w:tcPr>
          <w:p w14:paraId="0457822B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  <w:p w14:paraId="36ACE341" w14:textId="53B29052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19" w:type="dxa"/>
          </w:tcPr>
          <w:p w14:paraId="21971340" w14:textId="37750CFD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MLR-1.25, LIBOR+3</w:t>
            </w:r>
          </w:p>
        </w:tc>
        <w:tc>
          <w:tcPr>
            <w:tcW w:w="265" w:type="dxa"/>
            <w:gridSpan w:val="2"/>
          </w:tcPr>
          <w:p w14:paraId="3BCA4189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594102F4" w14:textId="43E79E49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MLR-1.25, LIBOR+3</w:t>
            </w:r>
          </w:p>
        </w:tc>
        <w:tc>
          <w:tcPr>
            <w:tcW w:w="271" w:type="dxa"/>
            <w:gridSpan w:val="2"/>
            <w:vAlign w:val="bottom"/>
          </w:tcPr>
          <w:p w14:paraId="2E1B30D8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6568A9D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2D9F04" w14:textId="660B718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113,27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  <w:gridSpan w:val="2"/>
            <w:vAlign w:val="bottom"/>
          </w:tcPr>
          <w:p w14:paraId="453A4068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6C5BB75" w14:textId="6C28F213" w:rsidR="00A95DBD" w:rsidRPr="003F3BF0" w:rsidRDefault="00EC1638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5DBD">
              <w:rPr>
                <w:rFonts w:asciiTheme="majorBidi" w:hAnsiTheme="majorBidi" w:cstheme="majorBidi"/>
                <w:sz w:val="28"/>
                <w:szCs w:val="28"/>
              </w:rPr>
              <w:t>4,584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  <w:vAlign w:val="bottom"/>
          </w:tcPr>
          <w:p w14:paraId="4AB56400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2BCA2E71" w14:textId="7A1E1B96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6" w:type="dxa"/>
            <w:vAlign w:val="bottom"/>
          </w:tcPr>
          <w:p w14:paraId="066461BF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540694CF" w14:textId="6CE5FCB6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109,042</w:t>
            </w:r>
          </w:p>
        </w:tc>
      </w:tr>
      <w:tr w:rsidR="00A95DBD" w:rsidRPr="003F3BF0" w14:paraId="301B02B8" w14:textId="77777777" w:rsidTr="00A95DBD">
        <w:trPr>
          <w:gridAfter w:val="1"/>
          <w:wAfter w:w="7" w:type="dxa"/>
        </w:trPr>
        <w:tc>
          <w:tcPr>
            <w:tcW w:w="1978" w:type="dxa"/>
          </w:tcPr>
          <w:p w14:paraId="3C3BF72D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</w:tcPr>
          <w:p w14:paraId="6386604C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3529337A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08A8B06E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4A852F05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269C275" w14:textId="27736803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170,304</w:t>
            </w:r>
          </w:p>
        </w:tc>
        <w:tc>
          <w:tcPr>
            <w:tcW w:w="267" w:type="dxa"/>
            <w:gridSpan w:val="2"/>
          </w:tcPr>
          <w:p w14:paraId="5E55F511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22A7830A" w14:textId="5D89CD6E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0F5AE5C3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D2D1620" w14:textId="67CA78D1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5B68A84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ECA8F8" w14:textId="741FF4D4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165,202</w:t>
            </w:r>
          </w:p>
        </w:tc>
      </w:tr>
      <w:tr w:rsidR="00A95DBD" w:rsidRPr="003F3BF0" w14:paraId="2E704984" w14:textId="77777777" w:rsidTr="00A95DBD">
        <w:trPr>
          <w:gridAfter w:val="1"/>
          <w:wAfter w:w="7" w:type="dxa"/>
        </w:trPr>
        <w:tc>
          <w:tcPr>
            <w:tcW w:w="1978" w:type="dxa"/>
          </w:tcPr>
          <w:p w14:paraId="7EEDCF81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</w:tcPr>
          <w:p w14:paraId="043E928F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6F8933D0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7D95B7C8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73B8725B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0608134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ED78ABD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</w:tcPr>
          <w:p w14:paraId="2DF2649B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470A502C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1B274DC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3A03B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5AACB388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5DBD" w:rsidRPr="003F3BF0" w14:paraId="5C5C0FA9" w14:textId="77777777" w:rsidTr="00AE2FEA">
        <w:tc>
          <w:tcPr>
            <w:tcW w:w="1978" w:type="dxa"/>
            <w:vAlign w:val="bottom"/>
          </w:tcPr>
          <w:p w14:paraId="295C7DFA" w14:textId="1B5B77E3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br w:type="page"/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446" w:type="dxa"/>
            <w:gridSpan w:val="5"/>
            <w:vAlign w:val="bottom"/>
          </w:tcPr>
          <w:p w14:paraId="5C59A654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64EBB6E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20" w:type="dxa"/>
            <w:gridSpan w:val="11"/>
            <w:vAlign w:val="bottom"/>
          </w:tcPr>
          <w:p w14:paraId="45795FC6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95DBD" w:rsidRPr="003F3BF0" w14:paraId="56BB3DB3" w14:textId="77777777" w:rsidTr="00F57723">
        <w:tc>
          <w:tcPr>
            <w:tcW w:w="1978" w:type="dxa"/>
            <w:vAlign w:val="bottom"/>
          </w:tcPr>
          <w:p w14:paraId="74FBA2FC" w14:textId="696CA8BE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119" w:type="dxa"/>
            <w:vAlign w:val="bottom"/>
          </w:tcPr>
          <w:p w14:paraId="24C511B4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744EF4C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4A883D2" w14:textId="6A9D0655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5" w:type="dxa"/>
            <w:gridSpan w:val="2"/>
            <w:vAlign w:val="bottom"/>
          </w:tcPr>
          <w:p w14:paraId="7FD60D3D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A54BEB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024B318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  <w:p w14:paraId="51C6EA66" w14:textId="3AF76015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571B3407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47DE2B2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C6E9D5C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9A7DCBD" w14:textId="0A978BF8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47CC2397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vAlign w:val="center"/>
          </w:tcPr>
          <w:p w14:paraId="3100B6FB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FC8D36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E2507" w14:textId="03789BC5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center"/>
          </w:tcPr>
          <w:p w14:paraId="6B5F8131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9EC142F" w14:textId="46CF83C8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ผลต่างอัตราแลกเปลี่ยน</w:t>
            </w:r>
          </w:p>
        </w:tc>
        <w:tc>
          <w:tcPr>
            <w:tcW w:w="236" w:type="dxa"/>
            <w:vAlign w:val="bottom"/>
          </w:tcPr>
          <w:p w14:paraId="00CF31C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6CEFD4B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7BFABB2" w14:textId="77777777" w:rsidR="00A95DBD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  <w:p w14:paraId="27B49B6C" w14:textId="1F2AAF65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5DB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95DBD" w:rsidRPr="003F3BF0" w14:paraId="18936EB8" w14:textId="77777777" w:rsidTr="00AE2FEA">
        <w:tc>
          <w:tcPr>
            <w:tcW w:w="1978" w:type="dxa"/>
          </w:tcPr>
          <w:p w14:paraId="683ADB99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6" w:type="dxa"/>
            <w:gridSpan w:val="5"/>
          </w:tcPr>
          <w:p w14:paraId="35075D64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69692E0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0" w:type="dxa"/>
            <w:gridSpan w:val="11"/>
          </w:tcPr>
          <w:p w14:paraId="098D9B8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5DBD" w:rsidRPr="003F3BF0" w14:paraId="79342905" w14:textId="77777777" w:rsidTr="00AE2FEA">
        <w:tc>
          <w:tcPr>
            <w:tcW w:w="1978" w:type="dxa"/>
          </w:tcPr>
          <w:p w14:paraId="6B0B4DED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9" w:type="dxa"/>
            <w:gridSpan w:val="2"/>
          </w:tcPr>
          <w:p w14:paraId="2BB96912" w14:textId="4DD4AABC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310" w:type="dxa"/>
            <w:gridSpan w:val="2"/>
          </w:tcPr>
          <w:p w14:paraId="0300A7A4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4B2BF8B9" w14:textId="6694677E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236" w:type="dxa"/>
          </w:tcPr>
          <w:p w14:paraId="70F1A93F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01F6D724" w14:textId="4FAB6A01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57,000</w:t>
            </w:r>
          </w:p>
        </w:tc>
        <w:tc>
          <w:tcPr>
            <w:tcW w:w="236" w:type="dxa"/>
          </w:tcPr>
          <w:p w14:paraId="75A8404A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52B74A46" w14:textId="5A51A20E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A945DB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64E9C802" w14:textId="08C2E84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AAF2AE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742CE402" w14:textId="7CBE3F7F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57,000</w:t>
            </w:r>
          </w:p>
        </w:tc>
      </w:tr>
      <w:tr w:rsidR="00A95DBD" w:rsidRPr="003F3BF0" w14:paraId="7AFA1DB5" w14:textId="77777777" w:rsidTr="00AE2FEA">
        <w:tc>
          <w:tcPr>
            <w:tcW w:w="1978" w:type="dxa"/>
          </w:tcPr>
          <w:p w14:paraId="4B8B3650" w14:textId="19263992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1129" w:type="dxa"/>
            <w:gridSpan w:val="2"/>
          </w:tcPr>
          <w:p w14:paraId="36AF76B3" w14:textId="2C1ED7B9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LIBOR+3</w:t>
            </w:r>
          </w:p>
        </w:tc>
        <w:tc>
          <w:tcPr>
            <w:tcW w:w="310" w:type="dxa"/>
            <w:gridSpan w:val="2"/>
          </w:tcPr>
          <w:p w14:paraId="0469907D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60D8CE9F" w14:textId="66533093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LIBOR+3</w:t>
            </w:r>
          </w:p>
        </w:tc>
        <w:tc>
          <w:tcPr>
            <w:tcW w:w="236" w:type="dxa"/>
          </w:tcPr>
          <w:p w14:paraId="787B80FA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</w:tcPr>
          <w:p w14:paraId="350FE125" w14:textId="52BA4293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26,054</w:t>
            </w:r>
          </w:p>
        </w:tc>
        <w:tc>
          <w:tcPr>
            <w:tcW w:w="236" w:type="dxa"/>
          </w:tcPr>
          <w:p w14:paraId="3D3D18B1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6BE90661" w14:textId="624D5945" w:rsidR="00A95DBD" w:rsidRPr="003F3BF0" w:rsidRDefault="00EC1638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5DBD" w:rsidRPr="003F3BF0">
              <w:rPr>
                <w:rFonts w:asciiTheme="majorBidi" w:hAnsiTheme="majorBidi" w:cstheme="majorBidi"/>
                <w:sz w:val="28"/>
                <w:szCs w:val="28"/>
              </w:rPr>
              <w:t>2,730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5A6AD66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46570D21" w14:textId="58A03FE5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36" w:type="dxa"/>
          </w:tcPr>
          <w:p w14:paraId="149F741F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44368787" w14:textId="3F516CD4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24,300</w:t>
            </w:r>
          </w:p>
        </w:tc>
      </w:tr>
      <w:tr w:rsidR="00A95DBD" w:rsidRPr="003F3BF0" w14:paraId="1F7361E3" w14:textId="77777777" w:rsidTr="00AE2FEA">
        <w:tc>
          <w:tcPr>
            <w:tcW w:w="1978" w:type="dxa"/>
          </w:tcPr>
          <w:p w14:paraId="49927A7B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</w:p>
          <w:p w14:paraId="61168E3D" w14:textId="137196A1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29" w:type="dxa"/>
            <w:gridSpan w:val="2"/>
          </w:tcPr>
          <w:p w14:paraId="7AC84BC4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 xml:space="preserve">  MLR-1.25,</w:t>
            </w:r>
          </w:p>
          <w:p w14:paraId="395BA9E1" w14:textId="710FA5AC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 xml:space="preserve">  LIBOR+3</w:t>
            </w:r>
          </w:p>
        </w:tc>
        <w:tc>
          <w:tcPr>
            <w:tcW w:w="310" w:type="dxa"/>
            <w:gridSpan w:val="2"/>
          </w:tcPr>
          <w:p w14:paraId="0C90EFEA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dxa"/>
          </w:tcPr>
          <w:p w14:paraId="207B7582" w14:textId="765A0DAC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>MLR-1.25,</w:t>
            </w:r>
          </w:p>
          <w:p w14:paraId="2F5088F3" w14:textId="3B57CA9A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pacing w:val="-6"/>
                <w:kern w:val="16"/>
                <w:sz w:val="28"/>
                <w:szCs w:val="28"/>
              </w:rPr>
              <w:t xml:space="preserve">  LIBOR+3</w:t>
            </w:r>
          </w:p>
        </w:tc>
        <w:tc>
          <w:tcPr>
            <w:tcW w:w="236" w:type="dxa"/>
          </w:tcPr>
          <w:p w14:paraId="3FA29ACF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auto"/>
            </w:tcBorders>
          </w:tcPr>
          <w:p w14:paraId="2350D400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19CA71" w14:textId="6EE1D72B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113,271</w:t>
            </w:r>
          </w:p>
        </w:tc>
        <w:tc>
          <w:tcPr>
            <w:tcW w:w="236" w:type="dxa"/>
          </w:tcPr>
          <w:p w14:paraId="647849AF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3EE92851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AFA958" w14:textId="1708E5FA" w:rsidR="00A95DBD" w:rsidRPr="003F3BF0" w:rsidRDefault="00EC1638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95DBD">
              <w:rPr>
                <w:rFonts w:asciiTheme="majorBidi" w:hAnsiTheme="majorBidi" w:cstheme="majorBidi"/>
                <w:sz w:val="28"/>
                <w:szCs w:val="28"/>
              </w:rPr>
              <w:t>4,584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F008EF3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69088CAC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78F565" w14:textId="66ADDCB0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36" w:type="dxa"/>
          </w:tcPr>
          <w:p w14:paraId="526AD392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7165F1A1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436480" w14:textId="6EF39D34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109,042</w:t>
            </w:r>
          </w:p>
        </w:tc>
      </w:tr>
      <w:tr w:rsidR="00A95DBD" w:rsidRPr="003F3BF0" w14:paraId="1CE60D9C" w14:textId="77777777" w:rsidTr="00DD48DE">
        <w:tc>
          <w:tcPr>
            <w:tcW w:w="1978" w:type="dxa"/>
          </w:tcPr>
          <w:p w14:paraId="287EFDB5" w14:textId="21F279D9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9" w:type="dxa"/>
            <w:gridSpan w:val="2"/>
          </w:tcPr>
          <w:p w14:paraId="2AD7E418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" w:type="dxa"/>
            <w:gridSpan w:val="2"/>
          </w:tcPr>
          <w:p w14:paraId="3756304E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</w:tcPr>
          <w:p w14:paraId="0087F409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A9AC9F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50482C" w14:textId="2620F81E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196,325</w:t>
            </w:r>
          </w:p>
        </w:tc>
        <w:tc>
          <w:tcPr>
            <w:tcW w:w="236" w:type="dxa"/>
          </w:tcPr>
          <w:p w14:paraId="54EDA177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3B583822" w14:textId="08758332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6E4B64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1C4F0968" w14:textId="1F36D096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289899" w14:textId="77777777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72F9CC" w14:textId="50E8A6B2" w:rsidR="00A95DBD" w:rsidRPr="003F3BF0" w:rsidRDefault="00A95DBD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190,342</w:t>
            </w:r>
          </w:p>
        </w:tc>
      </w:tr>
      <w:tr w:rsidR="00DD48DE" w:rsidRPr="003F3BF0" w14:paraId="4882B1B8" w14:textId="77777777" w:rsidTr="00DD48DE">
        <w:tc>
          <w:tcPr>
            <w:tcW w:w="1978" w:type="dxa"/>
          </w:tcPr>
          <w:p w14:paraId="60DE164A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9" w:type="dxa"/>
            <w:gridSpan w:val="2"/>
          </w:tcPr>
          <w:p w14:paraId="430A05E0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0" w:type="dxa"/>
            <w:gridSpan w:val="2"/>
          </w:tcPr>
          <w:p w14:paraId="729038EA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</w:tcPr>
          <w:p w14:paraId="21E46158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773C04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</w:tcBorders>
          </w:tcPr>
          <w:p w14:paraId="6646577E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6" w:lineRule="exact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76826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52833872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6" w:lineRule="exact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194190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56F4E41D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6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00C39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D419876" w14:textId="77777777" w:rsidR="00DD48DE" w:rsidRPr="003F3BF0" w:rsidRDefault="00DD48DE" w:rsidP="00A95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6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16"/>
        <w:gridCol w:w="270"/>
        <w:gridCol w:w="1094"/>
        <w:gridCol w:w="24"/>
        <w:gridCol w:w="252"/>
        <w:gridCol w:w="1063"/>
        <w:gridCol w:w="15"/>
        <w:gridCol w:w="257"/>
        <w:gridCol w:w="1131"/>
      </w:tblGrid>
      <w:tr w:rsidR="00D35395" w:rsidRPr="003F3BF0" w14:paraId="46B33097" w14:textId="77777777" w:rsidTr="00F870D8">
        <w:trPr>
          <w:tblHeader/>
        </w:trPr>
        <w:tc>
          <w:tcPr>
            <w:tcW w:w="2156" w:type="pct"/>
          </w:tcPr>
          <w:p w14:paraId="03736F61" w14:textId="77777777" w:rsidR="00D35395" w:rsidRPr="003F3BF0" w:rsidRDefault="00D35395" w:rsidP="00F870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7E848359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3CAFE67E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4"/>
          </w:tcPr>
          <w:p w14:paraId="432A3EA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395" w:rsidRPr="003F3BF0" w14:paraId="21CAC056" w14:textId="77777777" w:rsidTr="00F870D8">
        <w:trPr>
          <w:tblHeader/>
        </w:trPr>
        <w:tc>
          <w:tcPr>
            <w:tcW w:w="2156" w:type="pct"/>
          </w:tcPr>
          <w:p w14:paraId="635BDE1B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5664961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6BDDBEF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34F53F03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  <w:gridSpan w:val="2"/>
          </w:tcPr>
          <w:p w14:paraId="3F7F3207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0DAF0B84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" w:type="pct"/>
          </w:tcPr>
          <w:p w14:paraId="0F5979A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769DE0E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35395" w:rsidRPr="003F3BF0" w14:paraId="29A6007C" w14:textId="77777777" w:rsidTr="00F870D8">
        <w:trPr>
          <w:tblHeader/>
        </w:trPr>
        <w:tc>
          <w:tcPr>
            <w:tcW w:w="2156" w:type="pct"/>
          </w:tcPr>
          <w:p w14:paraId="7A416DCB" w14:textId="47536827" w:rsidR="00D35395" w:rsidRPr="00617AFC" w:rsidRDefault="00DD48DE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7AF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08" w:type="pct"/>
          </w:tcPr>
          <w:p w14:paraId="3B1DFAA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0826E1D2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56B1EB63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" w:type="pct"/>
            <w:gridSpan w:val="2"/>
          </w:tcPr>
          <w:p w14:paraId="02A0145A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gridSpan w:val="2"/>
          </w:tcPr>
          <w:p w14:paraId="52397CF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027ADE88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3EB7BBA2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35395" w:rsidRPr="003F3BF0" w14:paraId="3E7E3554" w14:textId="77777777" w:rsidTr="00F870D8">
        <w:trPr>
          <w:tblHeader/>
        </w:trPr>
        <w:tc>
          <w:tcPr>
            <w:tcW w:w="2156" w:type="pct"/>
          </w:tcPr>
          <w:p w14:paraId="606D5C3A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4" w:type="pct"/>
            <w:gridSpan w:val="9"/>
          </w:tcPr>
          <w:p w14:paraId="5E780C56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5395" w:rsidRPr="003F3BF0" w14:paraId="492EF24E" w14:textId="77777777" w:rsidTr="00F870D8">
        <w:tc>
          <w:tcPr>
            <w:tcW w:w="2156" w:type="pct"/>
          </w:tcPr>
          <w:p w14:paraId="0E3E8D14" w14:textId="65CF70DD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10B6FB08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6C90F5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7A5D4CB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68562FA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4D6FD617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56750CD1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63798D4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395" w:rsidRPr="003F3BF0" w14:paraId="6F227455" w14:textId="77777777" w:rsidTr="00F870D8">
        <w:tc>
          <w:tcPr>
            <w:tcW w:w="2156" w:type="pct"/>
          </w:tcPr>
          <w:p w14:paraId="291275AD" w14:textId="77777777" w:rsidR="00D35395" w:rsidRPr="003F3BF0" w:rsidRDefault="00D35395" w:rsidP="00F87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4439316F" w14:textId="77777777" w:rsidR="00D35395" w:rsidRPr="003F3BF0" w:rsidRDefault="00D35395" w:rsidP="00F87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12A4304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2D59EC89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DD415D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</w:tcPr>
          <w:p w14:paraId="7C55C8CA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38,957</w:t>
            </w:r>
          </w:p>
        </w:tc>
        <w:tc>
          <w:tcPr>
            <w:tcW w:w="148" w:type="pct"/>
            <w:gridSpan w:val="2"/>
          </w:tcPr>
          <w:p w14:paraId="0204F3E2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130CDA61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38,841</w:t>
            </w:r>
          </w:p>
        </w:tc>
      </w:tr>
      <w:tr w:rsidR="00D35395" w:rsidRPr="003F3BF0" w14:paraId="1CC31E1B" w14:textId="77777777" w:rsidTr="00F870D8">
        <w:tc>
          <w:tcPr>
            <w:tcW w:w="2156" w:type="pct"/>
          </w:tcPr>
          <w:p w14:paraId="17D5E175" w14:textId="77777777" w:rsidR="00D35395" w:rsidRPr="003F3BF0" w:rsidRDefault="00D35395" w:rsidP="00F87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33713A8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47" w:type="pct"/>
          </w:tcPr>
          <w:p w14:paraId="72F9D8D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14:paraId="75FF9A06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137" w:type="pct"/>
          </w:tcPr>
          <w:p w14:paraId="69C4CFB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E60885A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185BB06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108A17E3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395" w:rsidRPr="003F3BF0" w14:paraId="50563BDB" w14:textId="77777777" w:rsidTr="00F870D8">
        <w:tc>
          <w:tcPr>
            <w:tcW w:w="2156" w:type="pct"/>
          </w:tcPr>
          <w:p w14:paraId="0466C5F5" w14:textId="77777777" w:rsidR="00D35395" w:rsidRPr="003F3BF0" w:rsidRDefault="00D35395" w:rsidP="00F87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5C4FACD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47" w:type="pct"/>
          </w:tcPr>
          <w:p w14:paraId="20D69086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31681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1,277</w:t>
            </w:r>
          </w:p>
        </w:tc>
        <w:tc>
          <w:tcPr>
            <w:tcW w:w="137" w:type="pct"/>
          </w:tcPr>
          <w:p w14:paraId="74334B0C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ED2F2AF" w14:textId="77777777" w:rsidR="00D35395" w:rsidRPr="000A2832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38,957</w:t>
            </w:r>
          </w:p>
        </w:tc>
        <w:tc>
          <w:tcPr>
            <w:tcW w:w="148" w:type="pct"/>
            <w:gridSpan w:val="2"/>
          </w:tcPr>
          <w:p w14:paraId="2DB50FF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6337D2F" w14:textId="77777777" w:rsidR="00D35395" w:rsidRPr="000A2832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2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38,841</w:t>
            </w:r>
          </w:p>
        </w:tc>
      </w:tr>
      <w:tr w:rsidR="00D35395" w:rsidRPr="003F3BF0" w14:paraId="4727D15C" w14:textId="77777777" w:rsidTr="00F870D8">
        <w:tc>
          <w:tcPr>
            <w:tcW w:w="2156" w:type="pct"/>
          </w:tcPr>
          <w:p w14:paraId="17431ADA" w14:textId="77777777" w:rsidR="00D35395" w:rsidRPr="003F3BF0" w:rsidRDefault="00D35395" w:rsidP="00F87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0469CBF4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9C2104D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</w:tcBorders>
          </w:tcPr>
          <w:p w14:paraId="54F850C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</w:tcPr>
          <w:p w14:paraId="5540F22F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3797DEE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gridSpan w:val="2"/>
          </w:tcPr>
          <w:p w14:paraId="584DFD22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42F4DF50" w14:textId="77777777" w:rsidR="00D35395" w:rsidRPr="003F3BF0" w:rsidRDefault="00D35395" w:rsidP="00F87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F572C86" w14:textId="6EB145FB" w:rsidR="00733882" w:rsidRDefault="0073388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D69224" w14:textId="77777777" w:rsidR="00733882" w:rsidRDefault="00733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2C519B" w:rsidRPr="003F3BF0" w14:paraId="2ECD0D86" w14:textId="77777777" w:rsidTr="005E18BF">
        <w:tc>
          <w:tcPr>
            <w:tcW w:w="2196" w:type="pct"/>
          </w:tcPr>
          <w:p w14:paraId="585E9F0D" w14:textId="30230029" w:rsidR="002C519B" w:rsidRPr="003F3BF0" w:rsidRDefault="002C519B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9" w:type="pct"/>
            <w:gridSpan w:val="3"/>
          </w:tcPr>
          <w:p w14:paraId="4108A2D2" w14:textId="5662F888" w:rsidR="002C519B" w:rsidRPr="003F3BF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035B17C0" w14:textId="77777777" w:rsidR="002C519B" w:rsidRPr="003F3BF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58AAE2D6" w14:textId="68419A5B" w:rsidR="002C519B" w:rsidRPr="003F3BF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19B" w:rsidRPr="003F3BF0" w14:paraId="36B9F091" w14:textId="77777777" w:rsidTr="005E18BF">
        <w:tc>
          <w:tcPr>
            <w:tcW w:w="2196" w:type="pct"/>
            <w:shd w:val="clear" w:color="auto" w:fill="auto"/>
          </w:tcPr>
          <w:p w14:paraId="0B8CA919" w14:textId="77777777" w:rsidR="002C519B" w:rsidRPr="003F3BF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</w:tcPr>
          <w:p w14:paraId="2E3FC846" w14:textId="5DA2FC3F" w:rsidR="002C519B" w:rsidRPr="003F3BF0" w:rsidRDefault="00802C34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" w:type="pct"/>
          </w:tcPr>
          <w:p w14:paraId="5FF2F500" w14:textId="77777777" w:rsidR="002C519B" w:rsidRPr="003F3BF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06ADFD76" w14:textId="65135AE9" w:rsidR="002C519B" w:rsidRPr="003F3BF0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519B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BE14007" w14:textId="77777777" w:rsidR="002C519B" w:rsidRPr="003F3BF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B62342B" w14:textId="21F60491" w:rsidR="002C519B" w:rsidRPr="003F3BF0" w:rsidRDefault="00802C34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</w:tcPr>
          <w:p w14:paraId="3178377B" w14:textId="77777777" w:rsidR="002C519B" w:rsidRPr="003F3BF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6BF525D9" w14:textId="23EFA597" w:rsidR="002C519B" w:rsidRPr="003F3BF0" w:rsidRDefault="00BF022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519B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D2841" w:rsidRPr="003F3BF0" w14:paraId="62304BF6" w14:textId="77777777" w:rsidTr="005E18BF">
        <w:tc>
          <w:tcPr>
            <w:tcW w:w="2196" w:type="pct"/>
            <w:shd w:val="clear" w:color="auto" w:fill="auto"/>
          </w:tcPr>
          <w:p w14:paraId="164EB289" w14:textId="662F4903" w:rsidR="009D2841" w:rsidRPr="003F3BF0" w:rsidRDefault="009D2841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2" w:type="pct"/>
          </w:tcPr>
          <w:p w14:paraId="6423ECA9" w14:textId="513A4885" w:rsidR="009D2841" w:rsidRPr="003F3BF0" w:rsidRDefault="00BF0225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</w:tcPr>
          <w:p w14:paraId="513B06C1" w14:textId="77777777" w:rsidR="009D2841" w:rsidRPr="003F3BF0" w:rsidRDefault="009D2841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607F0183" w14:textId="5B8A29B3" w:rsidR="009D2841" w:rsidRPr="003F3BF0" w:rsidRDefault="00BF0225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pct"/>
          </w:tcPr>
          <w:p w14:paraId="0369F1E9" w14:textId="77777777" w:rsidR="009D2841" w:rsidRPr="003F3BF0" w:rsidRDefault="009D2841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127219AA" w14:textId="5493AFA9" w:rsidR="009D2841" w:rsidRPr="003F3BF0" w:rsidRDefault="00BF0225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3E4F5411" w14:textId="77777777" w:rsidR="009D2841" w:rsidRPr="003F3BF0" w:rsidRDefault="009D2841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0458EAB1" w14:textId="279523C2" w:rsidR="009D2841" w:rsidRPr="003F3BF0" w:rsidRDefault="00BF0225" w:rsidP="009D28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C519B" w:rsidRPr="003F3BF0" w14:paraId="513A8A5C" w14:textId="77777777" w:rsidTr="000378D1">
        <w:tc>
          <w:tcPr>
            <w:tcW w:w="2196" w:type="pct"/>
            <w:shd w:val="clear" w:color="auto" w:fill="auto"/>
          </w:tcPr>
          <w:p w14:paraId="71DEF707" w14:textId="21E63FB0" w:rsidR="002C519B" w:rsidRPr="003F3BF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11B7BF82" w14:textId="5F6AA2B3" w:rsidR="002C519B" w:rsidRPr="003F3BF0" w:rsidRDefault="002C519B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01BCD" w:rsidRPr="003F3BF0" w14:paraId="7C32A55E" w14:textId="77777777" w:rsidTr="000378D1">
        <w:tc>
          <w:tcPr>
            <w:tcW w:w="2196" w:type="pct"/>
            <w:shd w:val="clear" w:color="auto" w:fill="auto"/>
          </w:tcPr>
          <w:p w14:paraId="3B9AD9B6" w14:textId="77777777" w:rsidR="00E01BCD" w:rsidRPr="003F3BF0" w:rsidRDefault="00E01BCD" w:rsidP="00E01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3E9EF136" w14:textId="2D95BC77" w:rsidR="00E01BCD" w:rsidRPr="003F3BF0" w:rsidRDefault="00146815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2987324" w14:textId="77777777" w:rsidR="00E01BCD" w:rsidRPr="003F3BF0" w:rsidRDefault="00E01BCD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D8613B4" w14:textId="212F06C1" w:rsidR="00E01BCD" w:rsidRPr="003F3BF0" w:rsidRDefault="00E01BCD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AEC252" w14:textId="77777777" w:rsidR="00E01BCD" w:rsidRPr="003F3BF0" w:rsidRDefault="00E01BCD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A61AD23" w14:textId="79134471" w:rsidR="00E01BCD" w:rsidRPr="003F3BF0" w:rsidRDefault="00B72D18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AF45E2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37" w:type="pct"/>
            <w:shd w:val="clear" w:color="auto" w:fill="auto"/>
          </w:tcPr>
          <w:p w14:paraId="103C008B" w14:textId="77777777" w:rsidR="00E01BCD" w:rsidRPr="003F3BF0" w:rsidRDefault="00E01BCD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8ED8C77" w14:textId="41F8A63E" w:rsidR="00E01BCD" w:rsidRPr="003F3BF0" w:rsidRDefault="00BF0225" w:rsidP="00E01B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01BC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0378D1" w:rsidRPr="003F3BF0" w14:paraId="1AAA94AA" w14:textId="77777777" w:rsidTr="000378D1">
        <w:tc>
          <w:tcPr>
            <w:tcW w:w="2196" w:type="pct"/>
            <w:shd w:val="clear" w:color="auto" w:fill="auto"/>
          </w:tcPr>
          <w:p w14:paraId="3DFEF5D1" w14:textId="2E6E3400" w:rsidR="000378D1" w:rsidRPr="003F3BF0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2" w:type="pct"/>
            <w:shd w:val="clear" w:color="auto" w:fill="auto"/>
          </w:tcPr>
          <w:p w14:paraId="792937B3" w14:textId="646BDD52" w:rsidR="000378D1" w:rsidRPr="003F3BF0" w:rsidRDefault="0014681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45" w:type="pct"/>
            <w:shd w:val="clear" w:color="auto" w:fill="auto"/>
          </w:tcPr>
          <w:p w14:paraId="3D4AD9FE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B99CACC" w14:textId="734656F7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378D1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145" w:type="pct"/>
            <w:shd w:val="clear" w:color="auto" w:fill="auto"/>
          </w:tcPr>
          <w:p w14:paraId="5605F908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E2F8ABD" w14:textId="43B78349" w:rsidR="000378D1" w:rsidRPr="003F3BF0" w:rsidRDefault="00B72D18" w:rsidP="003E5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0EA3E8A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56E11B7" w14:textId="6BB0EA2C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8D1" w:rsidRPr="003F3BF0" w14:paraId="7BA20BD0" w14:textId="77777777" w:rsidTr="000378D1">
        <w:tc>
          <w:tcPr>
            <w:tcW w:w="2196" w:type="pct"/>
            <w:shd w:val="clear" w:color="auto" w:fill="auto"/>
          </w:tcPr>
          <w:p w14:paraId="5B0038E4" w14:textId="32884D26" w:rsidR="000378D1" w:rsidRPr="003F3BF0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32935866" w14:textId="1916868E" w:rsidR="000378D1" w:rsidRPr="003F3BF0" w:rsidRDefault="0014681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5" w:type="pct"/>
            <w:shd w:val="clear" w:color="auto" w:fill="auto"/>
          </w:tcPr>
          <w:p w14:paraId="59B3052A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3D9FA5E" w14:textId="2FCC71F9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8D1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45" w:type="pct"/>
            <w:shd w:val="clear" w:color="auto" w:fill="auto"/>
          </w:tcPr>
          <w:p w14:paraId="1C66C763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DFBCF46" w14:textId="72345B23" w:rsidR="000378D1" w:rsidRPr="003F3BF0" w:rsidRDefault="00B72D18" w:rsidP="003E5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04B6DA6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8BA3C24" w14:textId="1619470D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8D1" w:rsidRPr="003F3BF0" w14:paraId="134BA6CA" w14:textId="77777777" w:rsidTr="000378D1">
        <w:tc>
          <w:tcPr>
            <w:tcW w:w="2196" w:type="pct"/>
            <w:shd w:val="clear" w:color="auto" w:fill="auto"/>
          </w:tcPr>
          <w:p w14:paraId="12AC297E" w14:textId="77777777" w:rsidR="000378D1" w:rsidRPr="003F3BF0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09538" w14:textId="1034C16B" w:rsidR="000378D1" w:rsidRPr="003F3BF0" w:rsidRDefault="0014681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</w:t>
            </w:r>
          </w:p>
        </w:tc>
        <w:tc>
          <w:tcPr>
            <w:tcW w:w="145" w:type="pct"/>
            <w:shd w:val="clear" w:color="auto" w:fill="auto"/>
          </w:tcPr>
          <w:p w14:paraId="04298C5E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AB1EA" w14:textId="3062A619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378D1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145" w:type="pct"/>
            <w:shd w:val="clear" w:color="auto" w:fill="auto"/>
          </w:tcPr>
          <w:p w14:paraId="54882796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38D92" w14:textId="231722CC" w:rsidR="000378D1" w:rsidRPr="003F3BF0" w:rsidRDefault="00B72D18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</w:t>
            </w:r>
            <w:r w:rsidR="00AF4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137" w:type="pct"/>
            <w:shd w:val="clear" w:color="auto" w:fill="auto"/>
          </w:tcPr>
          <w:p w14:paraId="343AD8FB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DED6" w14:textId="3FE80BE8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0378D1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</w:t>
            </w:r>
          </w:p>
        </w:tc>
      </w:tr>
      <w:tr w:rsidR="000378D1" w:rsidRPr="003F3BF0" w14:paraId="51A4358A" w14:textId="77777777" w:rsidTr="000378D1">
        <w:tc>
          <w:tcPr>
            <w:tcW w:w="2196" w:type="pct"/>
            <w:shd w:val="clear" w:color="auto" w:fill="auto"/>
          </w:tcPr>
          <w:p w14:paraId="7DE30C8D" w14:textId="77777777" w:rsidR="000378D1" w:rsidRPr="003F3BF0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0A6569A6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6F92B27C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69D62D30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58908B3D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3C3A8637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C3BCAC4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0CDE926E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FBC6521" w14:textId="79B0A1D3" w:rsidR="00802C34" w:rsidRPr="003F3BF0" w:rsidRDefault="00802C34"/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0"/>
        <w:gridCol w:w="267"/>
        <w:gridCol w:w="1093"/>
        <w:gridCol w:w="267"/>
        <w:gridCol w:w="1079"/>
        <w:gridCol w:w="253"/>
        <w:gridCol w:w="1101"/>
      </w:tblGrid>
      <w:tr w:rsidR="000378D1" w:rsidRPr="003F3BF0" w14:paraId="62E442DD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5F8F24E4" w14:textId="0755C03C" w:rsidR="000378D1" w:rsidRPr="003F3BF0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339" w:type="pct"/>
            <w:gridSpan w:val="3"/>
            <w:shd w:val="clear" w:color="auto" w:fill="auto"/>
          </w:tcPr>
          <w:p w14:paraId="118731C5" w14:textId="37BF0E9C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shd w:val="clear" w:color="auto" w:fill="auto"/>
          </w:tcPr>
          <w:p w14:paraId="0A8D1E79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62D6BB82" w14:textId="6E9012B1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8D1" w:rsidRPr="003F3BF0" w14:paraId="0B5498C8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69E613EA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A96ECF9" w14:textId="7A0DB6C6" w:rsidR="000378D1" w:rsidRPr="003F3BF0" w:rsidRDefault="00802C34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4B0DD4B0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CA541AC" w14:textId="3EEE6F5F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78D1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1AD5463E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2F47B97" w14:textId="0E953C95" w:rsidR="000378D1" w:rsidRPr="003F3BF0" w:rsidRDefault="00802C34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</w:tcPr>
          <w:p w14:paraId="7835F2C5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8AF6222" w14:textId="6BC86347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378D1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378D1" w:rsidRPr="003F3BF0" w14:paraId="0C55B0E1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4775EFBF" w14:textId="7244A141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1E369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2" w:type="pct"/>
            <w:shd w:val="clear" w:color="auto" w:fill="auto"/>
          </w:tcPr>
          <w:p w14:paraId="127B49FB" w14:textId="22323066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1ED1E2A0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4EFCFB1" w14:textId="535D45A3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" w:type="pct"/>
            <w:shd w:val="clear" w:color="auto" w:fill="auto"/>
          </w:tcPr>
          <w:p w14:paraId="2EFFA2A7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00FA322" w14:textId="4C2A58EE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12F20740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A0CE90E" w14:textId="6684B348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378D1" w:rsidRPr="003F3BF0" w14:paraId="1125AEC1" w14:textId="77777777" w:rsidTr="000378D1">
        <w:trPr>
          <w:tblHeader/>
        </w:trPr>
        <w:tc>
          <w:tcPr>
            <w:tcW w:w="2196" w:type="pct"/>
            <w:shd w:val="clear" w:color="auto" w:fill="auto"/>
          </w:tcPr>
          <w:p w14:paraId="4E6F65B4" w14:textId="65228496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229D8C8C" w14:textId="60F0E79C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78D1" w:rsidRPr="003F3BF0" w14:paraId="48FF640D" w14:textId="77777777" w:rsidTr="000378D1">
        <w:tc>
          <w:tcPr>
            <w:tcW w:w="2196" w:type="pct"/>
            <w:shd w:val="clear" w:color="auto" w:fill="auto"/>
          </w:tcPr>
          <w:p w14:paraId="2592A52B" w14:textId="2AEF3833" w:rsidR="000378D1" w:rsidRPr="003F3BF0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บริษัทร่วมและ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2" w:type="pct"/>
            <w:shd w:val="clear" w:color="auto" w:fill="auto"/>
          </w:tcPr>
          <w:p w14:paraId="05D72D1B" w14:textId="2D6EC235" w:rsidR="000378D1" w:rsidRPr="003F3BF0" w:rsidRDefault="001F0D28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13,081</w:t>
            </w:r>
          </w:p>
        </w:tc>
        <w:tc>
          <w:tcPr>
            <w:tcW w:w="145" w:type="pct"/>
            <w:shd w:val="clear" w:color="auto" w:fill="auto"/>
          </w:tcPr>
          <w:p w14:paraId="2AEA070D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F1D57EF" w14:textId="21743DDC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78D1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145" w:type="pct"/>
            <w:shd w:val="clear" w:color="auto" w:fill="auto"/>
          </w:tcPr>
          <w:p w14:paraId="53C36056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953AE78" w14:textId="7E669359" w:rsidR="000378D1" w:rsidRPr="003F3BF0" w:rsidRDefault="001F0D28" w:rsidP="007C1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A58E24B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EEE59FE" w14:textId="679A1CE5" w:rsidR="000378D1" w:rsidRPr="003F3BF0" w:rsidRDefault="000378D1" w:rsidP="00732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8D1" w:rsidRPr="003F3BF0" w14:paraId="37DC2977" w14:textId="77777777" w:rsidTr="000378D1">
        <w:tc>
          <w:tcPr>
            <w:tcW w:w="2196" w:type="pct"/>
            <w:shd w:val="clear" w:color="auto" w:fill="auto"/>
          </w:tcPr>
          <w:p w14:paraId="4D5FAA41" w14:textId="77777777" w:rsidR="000378D1" w:rsidRPr="003F3BF0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6A1350AF" w14:textId="27250A08" w:rsidR="000378D1" w:rsidRPr="003F3BF0" w:rsidRDefault="001F0D28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45" w:type="pct"/>
            <w:shd w:val="clear" w:color="auto" w:fill="auto"/>
          </w:tcPr>
          <w:p w14:paraId="020B37F3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36E07C0" w14:textId="6DBBD899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45" w:type="pct"/>
            <w:shd w:val="clear" w:color="auto" w:fill="auto"/>
          </w:tcPr>
          <w:p w14:paraId="2F2BF325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41BAB39" w14:textId="7362BFFB" w:rsidR="000378D1" w:rsidRPr="003F3BF0" w:rsidRDefault="001F0D28" w:rsidP="007C1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4847DA9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9D5BDB9" w14:textId="1E5375AE" w:rsidR="000378D1" w:rsidRPr="003F3BF0" w:rsidRDefault="000378D1" w:rsidP="00B0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8D1" w:rsidRPr="003F3BF0" w14:paraId="44E4B0A2" w14:textId="77777777" w:rsidTr="000378D1">
        <w:tc>
          <w:tcPr>
            <w:tcW w:w="2196" w:type="pct"/>
            <w:shd w:val="clear" w:color="auto" w:fill="auto"/>
          </w:tcPr>
          <w:p w14:paraId="142F8A1B" w14:textId="77777777" w:rsidR="000378D1" w:rsidRPr="003F3BF0" w:rsidRDefault="000378D1" w:rsidP="0003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1F968" w14:textId="0A80A0BE" w:rsidR="000378D1" w:rsidRPr="003F3BF0" w:rsidRDefault="001F0D28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13,861</w:t>
            </w:r>
          </w:p>
        </w:tc>
        <w:tc>
          <w:tcPr>
            <w:tcW w:w="145" w:type="pct"/>
            <w:shd w:val="clear" w:color="auto" w:fill="auto"/>
          </w:tcPr>
          <w:p w14:paraId="585A158C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984FD" w14:textId="315F1753" w:rsidR="000378D1" w:rsidRPr="003F3BF0" w:rsidRDefault="00BF0225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378D1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145" w:type="pct"/>
            <w:shd w:val="clear" w:color="auto" w:fill="auto"/>
          </w:tcPr>
          <w:p w14:paraId="096F8B52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07F1D" w14:textId="01D1EA98" w:rsidR="000378D1" w:rsidRPr="007C11FB" w:rsidRDefault="001F0D28" w:rsidP="007C1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0594976" w14:textId="77777777" w:rsidR="000378D1" w:rsidRPr="003F3BF0" w:rsidRDefault="000378D1" w:rsidP="00037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40A1D" w14:textId="02D64AB0" w:rsidR="000378D1" w:rsidRPr="003F3BF0" w:rsidRDefault="000378D1" w:rsidP="00732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FD8ABA2" w14:textId="1BC16132" w:rsidR="00BC7236" w:rsidRPr="003F3BF0" w:rsidRDefault="00BC7236">
      <w:pPr>
        <w:rPr>
          <w:rFonts w:ascii="Angsana New" w:hAnsi="Angsana New" w:cs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5"/>
        <w:gridCol w:w="982"/>
        <w:gridCol w:w="236"/>
        <w:gridCol w:w="1013"/>
        <w:gridCol w:w="235"/>
        <w:gridCol w:w="1022"/>
        <w:gridCol w:w="235"/>
        <w:gridCol w:w="932"/>
        <w:gridCol w:w="235"/>
        <w:gridCol w:w="929"/>
        <w:gridCol w:w="235"/>
        <w:gridCol w:w="931"/>
      </w:tblGrid>
      <w:tr w:rsidR="000C180A" w:rsidRPr="003F3BF0" w14:paraId="1026127E" w14:textId="77777777" w:rsidTr="001E7C7D">
        <w:trPr>
          <w:tblHeader/>
        </w:trPr>
        <w:tc>
          <w:tcPr>
            <w:tcW w:w="2195" w:type="dxa"/>
            <w:vAlign w:val="bottom"/>
          </w:tcPr>
          <w:p w14:paraId="6982ABC5" w14:textId="65776132" w:rsidR="000C180A" w:rsidRPr="003F3BF0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550495A2" w14:textId="3EE49F51" w:rsidR="000C180A" w:rsidRPr="003F3BF0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2BED455D" w14:textId="77777777" w:rsidR="000C180A" w:rsidRPr="003F3BF0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9" w:type="dxa"/>
            <w:gridSpan w:val="7"/>
            <w:vAlign w:val="bottom"/>
          </w:tcPr>
          <w:p w14:paraId="488ACEA3" w14:textId="09B2FCA3" w:rsidR="000C180A" w:rsidRPr="003F3BF0" w:rsidRDefault="000C1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3E0" w:rsidRPr="003F3BF0" w14:paraId="21D2D9F1" w14:textId="77777777" w:rsidTr="001E7C7D">
        <w:trPr>
          <w:tblHeader/>
        </w:trPr>
        <w:tc>
          <w:tcPr>
            <w:tcW w:w="2195" w:type="dxa"/>
            <w:shd w:val="clear" w:color="auto" w:fill="auto"/>
            <w:vAlign w:val="bottom"/>
          </w:tcPr>
          <w:p w14:paraId="1FA025FF" w14:textId="2F66F549" w:rsidR="002153E0" w:rsidRPr="003F3BF0" w:rsidRDefault="002153E0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2" w:type="dxa"/>
            <w:vAlign w:val="bottom"/>
          </w:tcPr>
          <w:p w14:paraId="5DDE6048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7209049" w14:textId="7C9505CE" w:rsidR="002153E0" w:rsidRPr="003F3BF0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153E0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3E0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74C0A19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B2C4928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CFF68E9" w14:textId="0B676A9F" w:rsidR="002153E0" w:rsidRPr="003F3BF0" w:rsidRDefault="008B6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5" w:type="dxa"/>
            <w:vAlign w:val="bottom"/>
          </w:tcPr>
          <w:p w14:paraId="5D688344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D80B2A1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D5185AF" w14:textId="4258FCD4" w:rsidR="002153E0" w:rsidRPr="003F3BF0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153E0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3E0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B825115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16D698C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4D76EE4F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6A12D5B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5055E209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9CD5548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54D4EC0" w14:textId="46D93AD5" w:rsidR="002153E0" w:rsidRPr="003F3BF0" w:rsidRDefault="008B6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2153E0" w:rsidRPr="003F3BF0" w14:paraId="572F6279" w14:textId="77777777" w:rsidTr="001E7C7D">
        <w:trPr>
          <w:tblHeader/>
        </w:trPr>
        <w:tc>
          <w:tcPr>
            <w:tcW w:w="2195" w:type="dxa"/>
            <w:vAlign w:val="bottom"/>
          </w:tcPr>
          <w:p w14:paraId="30FFC340" w14:textId="5A9700BA" w:rsidR="002153E0" w:rsidRPr="003F3BF0" w:rsidRDefault="00D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  <w:r w:rsidR="00193F4D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982" w:type="dxa"/>
            <w:vAlign w:val="bottom"/>
          </w:tcPr>
          <w:p w14:paraId="5EF239C7" w14:textId="4CE3C188" w:rsidR="002153E0" w:rsidRPr="003F3BF0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0D9F64BB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6E820D1" w14:textId="6BACB2DA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" w:type="dxa"/>
            <w:vAlign w:val="bottom"/>
          </w:tcPr>
          <w:p w14:paraId="023FC553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6381BAFF" w14:textId="1A255B15" w:rsidR="002153E0" w:rsidRPr="003F3BF0" w:rsidRDefault="00BF0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  <w:vAlign w:val="bottom"/>
          </w:tcPr>
          <w:p w14:paraId="02EFAB2C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F867BFE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54FA448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B5E22F0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56F47A6" w14:textId="77777777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91C8BE2" w14:textId="4D24279B" w:rsidR="002153E0" w:rsidRPr="003F3BF0" w:rsidRDefault="00215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A28C9" w:rsidRPr="003F3BF0" w14:paraId="462BE7CF" w14:textId="77777777" w:rsidTr="001E7C7D">
        <w:trPr>
          <w:tblHeader/>
        </w:trPr>
        <w:tc>
          <w:tcPr>
            <w:tcW w:w="2195" w:type="dxa"/>
            <w:vAlign w:val="bottom"/>
          </w:tcPr>
          <w:p w14:paraId="74F8C252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643B2B9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6E2C26DD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9" w:type="dxa"/>
            <w:gridSpan w:val="7"/>
          </w:tcPr>
          <w:p w14:paraId="2EDBED50" w14:textId="68A5DDC1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A28C9" w:rsidRPr="003F3BF0" w14:paraId="12D98B79" w14:textId="77777777" w:rsidTr="001E7C7D">
        <w:tc>
          <w:tcPr>
            <w:tcW w:w="2195" w:type="dxa"/>
          </w:tcPr>
          <w:p w14:paraId="625DBE86" w14:textId="4239205E" w:rsidR="003A28C9" w:rsidRPr="003F3BF0" w:rsidRDefault="00193F4D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2" w:type="dxa"/>
          </w:tcPr>
          <w:p w14:paraId="41631736" w14:textId="5A56E113" w:rsidR="003A28C9" w:rsidRPr="003F3BF0" w:rsidRDefault="00BF022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9076FB"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117E481D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A13DAD" w14:textId="7BBF9CFF" w:rsidR="003A28C9" w:rsidRPr="003F3BF0" w:rsidRDefault="00AF161B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35" w:type="dxa"/>
          </w:tcPr>
          <w:p w14:paraId="28C7F815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A84F621" w14:textId="5578A65A" w:rsidR="003A28C9" w:rsidRPr="003F3BF0" w:rsidRDefault="00BF0225" w:rsidP="0024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73BA8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5" w:type="dxa"/>
          </w:tcPr>
          <w:p w14:paraId="79E301D0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14C980C0" w14:textId="00F6D7FB" w:rsidR="003A28C9" w:rsidRPr="003F3BF0" w:rsidRDefault="00AF161B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15D06B7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38D76077" w14:textId="7CFF19C9" w:rsidR="003A28C9" w:rsidRPr="003F3BF0" w:rsidRDefault="009B648F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0D28" w:rsidRPr="003F3BF0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</w:tcPr>
          <w:p w14:paraId="399C81BC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</w:tcPr>
          <w:p w14:paraId="4429CE3B" w14:textId="6D7F9B89" w:rsidR="003A28C9" w:rsidRPr="003F3BF0" w:rsidRDefault="001F0D28" w:rsidP="007C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3A28C9" w:rsidRPr="003F3BF0" w14:paraId="4C57C416" w14:textId="77777777" w:rsidTr="001E7C7D">
        <w:tc>
          <w:tcPr>
            <w:tcW w:w="2195" w:type="dxa"/>
          </w:tcPr>
          <w:p w14:paraId="3EC852DC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2" w:type="dxa"/>
          </w:tcPr>
          <w:p w14:paraId="261F9AB7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F1B53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8480583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1E083B93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CE226BB" w14:textId="30112F78" w:rsidR="003A28C9" w:rsidRPr="003F3BF0" w:rsidRDefault="00BF022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D73BA8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5" w:type="dxa"/>
          </w:tcPr>
          <w:p w14:paraId="4AF4B3D7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</w:tcPr>
          <w:p w14:paraId="28A42C21" w14:textId="0561EB9F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3D3DAC7B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020EB0E5" w14:textId="4934B072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08A4FC3D" w14:textId="77777777" w:rsidR="003A28C9" w:rsidRPr="003F3BF0" w:rsidRDefault="003A28C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3C6D68BC" w14:textId="537ED4F3" w:rsidR="003A28C9" w:rsidRPr="003F3BF0" w:rsidRDefault="001F0D28" w:rsidP="007C1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25,000</w:t>
            </w:r>
          </w:p>
        </w:tc>
      </w:tr>
    </w:tbl>
    <w:p w14:paraId="68EF7906" w14:textId="3C6E08D9" w:rsidR="00F63615" w:rsidRPr="003F3BF0" w:rsidRDefault="00F63615" w:rsidP="009777A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4"/>
        <w:gridCol w:w="965"/>
        <w:gridCol w:w="233"/>
        <w:gridCol w:w="999"/>
        <w:gridCol w:w="235"/>
        <w:gridCol w:w="1020"/>
        <w:gridCol w:w="234"/>
        <w:gridCol w:w="929"/>
        <w:gridCol w:w="234"/>
        <w:gridCol w:w="923"/>
        <w:gridCol w:w="234"/>
        <w:gridCol w:w="1018"/>
      </w:tblGrid>
      <w:tr w:rsidR="00193F4D" w:rsidRPr="003F3BF0" w14:paraId="282092AE" w14:textId="77777777" w:rsidTr="00003390">
        <w:trPr>
          <w:tblHeader/>
        </w:trPr>
        <w:tc>
          <w:tcPr>
            <w:tcW w:w="2134" w:type="dxa"/>
            <w:vAlign w:val="bottom"/>
          </w:tcPr>
          <w:p w14:paraId="5B07BB7E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97" w:type="dxa"/>
            <w:gridSpan w:val="3"/>
            <w:vAlign w:val="bottom"/>
          </w:tcPr>
          <w:p w14:paraId="52B0C5F6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62A74B80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2" w:type="dxa"/>
            <w:gridSpan w:val="7"/>
            <w:vAlign w:val="bottom"/>
          </w:tcPr>
          <w:p w14:paraId="4708653C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3F4D" w:rsidRPr="003F3BF0" w14:paraId="0C7BCDE8" w14:textId="77777777" w:rsidTr="00003390">
        <w:trPr>
          <w:tblHeader/>
        </w:trPr>
        <w:tc>
          <w:tcPr>
            <w:tcW w:w="2134" w:type="dxa"/>
            <w:shd w:val="clear" w:color="auto" w:fill="auto"/>
            <w:vAlign w:val="bottom"/>
          </w:tcPr>
          <w:p w14:paraId="04A7D590" w14:textId="77777777" w:rsidR="00193F4D" w:rsidRPr="003F3BF0" w:rsidRDefault="00193F4D" w:rsidP="000D1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35B89934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5DA39F5" w14:textId="407E9A11" w:rsidR="00193F4D" w:rsidRPr="003F3BF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3F4D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F4D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1FEE2C38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F232D60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39064DC" w14:textId="78060B50" w:rsidR="00193F4D" w:rsidRPr="003F3BF0" w:rsidRDefault="008B6C28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5" w:type="dxa"/>
            <w:vAlign w:val="bottom"/>
          </w:tcPr>
          <w:p w14:paraId="657A3379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C1583D9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06FDBFA" w14:textId="25724E01" w:rsidR="00193F4D" w:rsidRPr="003F3BF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3F4D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3F4D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E56A583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D188C6D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71CFFDDF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534B50C4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vAlign w:val="bottom"/>
          </w:tcPr>
          <w:p w14:paraId="0B6659AE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708B1FF4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455D93D" w14:textId="0CBCA886" w:rsidR="00193F4D" w:rsidRPr="003F3BF0" w:rsidRDefault="008B6C28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>3</w:t>
            </w:r>
            <w:r w:rsidRPr="003F3BF0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Pr="003F3BF0">
              <w:rPr>
                <w:rFonts w:ascii="Angsana New" w:hAnsi="Angsana New" w:cs="Angsana New" w:hint="cs"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193F4D" w:rsidRPr="003F3BF0" w14:paraId="4E97ED8B" w14:textId="77777777" w:rsidTr="00003390">
        <w:trPr>
          <w:tblHeader/>
        </w:trPr>
        <w:tc>
          <w:tcPr>
            <w:tcW w:w="2134" w:type="dxa"/>
            <w:vAlign w:val="bottom"/>
          </w:tcPr>
          <w:p w14:paraId="04970178" w14:textId="55950362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65" w:type="dxa"/>
            <w:vAlign w:val="bottom"/>
          </w:tcPr>
          <w:p w14:paraId="3020174F" w14:textId="2E73E623" w:rsidR="00193F4D" w:rsidRPr="003F3BF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3" w:type="dxa"/>
            <w:vAlign w:val="bottom"/>
          </w:tcPr>
          <w:p w14:paraId="5A2B0CD0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0975C9B" w14:textId="41E1E07A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" w:type="dxa"/>
            <w:vAlign w:val="bottom"/>
          </w:tcPr>
          <w:p w14:paraId="09C8865F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CD798BD" w14:textId="30C854D6" w:rsidR="00193F4D" w:rsidRPr="003F3BF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" w:type="dxa"/>
            <w:vAlign w:val="bottom"/>
          </w:tcPr>
          <w:p w14:paraId="260B8DA3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4456D2D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167A0B5A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312316B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4BFEB8C7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6037B25" w14:textId="01F577B7" w:rsidR="00193F4D" w:rsidRPr="003F3BF0" w:rsidRDefault="00BF0225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3F4D" w:rsidRPr="003F3BF0" w14:paraId="29767D08" w14:textId="77777777" w:rsidTr="00003390">
        <w:trPr>
          <w:tblHeader/>
        </w:trPr>
        <w:tc>
          <w:tcPr>
            <w:tcW w:w="2134" w:type="dxa"/>
            <w:vAlign w:val="bottom"/>
          </w:tcPr>
          <w:p w14:paraId="3580C2B1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7" w:type="dxa"/>
            <w:gridSpan w:val="3"/>
          </w:tcPr>
          <w:p w14:paraId="27B9C7EF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1D37E82E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2" w:type="dxa"/>
            <w:gridSpan w:val="7"/>
            <w:shd w:val="clear" w:color="auto" w:fill="auto"/>
          </w:tcPr>
          <w:p w14:paraId="04D2E3B6" w14:textId="77777777" w:rsidR="00193F4D" w:rsidRPr="003F3BF0" w:rsidRDefault="00193F4D" w:rsidP="000D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2805" w:rsidRPr="003F3BF0" w14:paraId="5FEB888D" w14:textId="77777777" w:rsidTr="00003390">
        <w:tc>
          <w:tcPr>
            <w:tcW w:w="2134" w:type="dxa"/>
          </w:tcPr>
          <w:p w14:paraId="41A7736C" w14:textId="0907CC0A" w:rsidR="00FA2805" w:rsidRPr="003F3BF0" w:rsidRDefault="00695098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65" w:type="dxa"/>
          </w:tcPr>
          <w:p w14:paraId="5003D611" w14:textId="4A12F082" w:rsidR="00FA2805" w:rsidRPr="003F3BF0" w:rsidRDefault="00BF022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FA2805"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</w:p>
        </w:tc>
        <w:tc>
          <w:tcPr>
            <w:tcW w:w="233" w:type="dxa"/>
          </w:tcPr>
          <w:p w14:paraId="3E38303B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C9F0A0C" w14:textId="45C013AE" w:rsidR="00FA2805" w:rsidRPr="003F3BF0" w:rsidRDefault="00AF161B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</w:rPr>
              <w:t>75</w:t>
            </w:r>
          </w:p>
        </w:tc>
        <w:tc>
          <w:tcPr>
            <w:tcW w:w="235" w:type="dxa"/>
          </w:tcPr>
          <w:p w14:paraId="4C513431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24C20BA" w14:textId="2238CE09" w:rsidR="00FA2805" w:rsidRPr="003F3BF0" w:rsidRDefault="00BF022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A2805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4" w:type="dxa"/>
          </w:tcPr>
          <w:p w14:paraId="1D90731D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499CD675" w14:textId="74BFE14F" w:rsidR="00FA2805" w:rsidRPr="003F3BF0" w:rsidRDefault="00AF161B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20DC25D1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38A37833" w14:textId="00339182" w:rsidR="00FA2805" w:rsidRPr="003F3BF0" w:rsidRDefault="00AF161B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72471BFC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D097C1F" w14:textId="04D5F3C7" w:rsidR="00FA2805" w:rsidRPr="003F3BF0" w:rsidRDefault="00D73ED4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</w:tr>
      <w:tr w:rsidR="00FA2805" w:rsidRPr="003F3BF0" w14:paraId="3128FE50" w14:textId="77777777" w:rsidTr="00003390">
        <w:tc>
          <w:tcPr>
            <w:tcW w:w="2134" w:type="dxa"/>
          </w:tcPr>
          <w:p w14:paraId="69E27A83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5" w:type="dxa"/>
          </w:tcPr>
          <w:p w14:paraId="3082E602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28BE9C37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337BBA61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2CA9F142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93889" w14:textId="3D5C9A6C" w:rsidR="00FA2805" w:rsidRPr="003F3BF0" w:rsidRDefault="00BF022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FA2805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4" w:type="dxa"/>
          </w:tcPr>
          <w:p w14:paraId="271AA528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443EAAA6" w14:textId="17CBD966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33258835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</w:tcPr>
          <w:p w14:paraId="41E7344B" w14:textId="0CD66420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5DCDEF52" w14:textId="77777777" w:rsidR="00FA2805" w:rsidRPr="003F3BF0" w:rsidRDefault="00FA2805" w:rsidP="00FA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06300F8" w14:textId="55A008BD" w:rsidR="00FA2805" w:rsidRPr="003F3BF0" w:rsidRDefault="00D73ED4" w:rsidP="00D73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19,000</w:t>
            </w:r>
          </w:p>
        </w:tc>
      </w:tr>
    </w:tbl>
    <w:p w14:paraId="0CB12333" w14:textId="185FB2E0" w:rsidR="00733882" w:rsidRDefault="00733882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A5DF8D1" w14:textId="77777777" w:rsidR="00733882" w:rsidRDefault="00733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1BCAE9D" w14:textId="5ED1B3C5" w:rsidR="00886177" w:rsidRPr="003F3BF0" w:rsidRDefault="00886177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="Angsana New"/>
          <w:b/>
          <w:bCs/>
          <w:i/>
          <w:iCs/>
          <w:sz w:val="28"/>
          <w:szCs w:val="28"/>
          <w:cs/>
          <w:lang w:val="th-TH"/>
        </w:rPr>
      </w:pPr>
      <w:r w:rsidRPr="003F3BF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lastRenderedPageBreak/>
        <w:t>สัญญา</w:t>
      </w:r>
      <w:r w:rsidR="00640801" w:rsidRPr="003F3B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สำคัญที่ทำกับบุคคลหรือ</w:t>
      </w:r>
      <w:r w:rsidRPr="003F3BF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 xml:space="preserve">กิจการที่เกี่ยวข้องกัน </w:t>
      </w:r>
    </w:p>
    <w:p w14:paraId="3FE578B9" w14:textId="1FCB3A1B" w:rsidR="000F07BE" w:rsidRPr="003F3BF0" w:rsidRDefault="000F07BE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B279A03" w14:textId="27BF4343" w:rsidR="00D76A39" w:rsidRPr="003F3BF0" w:rsidRDefault="00D76A39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3F3BF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สัญญาเงินให้กู้ยืมระยะสั้น</w:t>
      </w:r>
    </w:p>
    <w:p w14:paraId="394C6DE9" w14:textId="77777777" w:rsidR="00D76A39" w:rsidRPr="003F3BF0" w:rsidRDefault="00D76A39" w:rsidP="00D76A39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4215132" w14:textId="35FEC20C" w:rsidR="00D76A39" w:rsidRPr="003F3BF0" w:rsidRDefault="00EE6D62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="007D304A">
        <w:rPr>
          <w:rFonts w:asciiTheme="majorBidi" w:hAnsiTheme="majorBidi" w:cstheme="majorBidi" w:hint="cs"/>
          <w:sz w:val="28"/>
          <w:szCs w:val="28"/>
          <w:cs/>
        </w:rPr>
        <w:t xml:space="preserve">งวดหกเดือนสิ้นสุดวันที่ </w:t>
      </w:r>
      <w:r w:rsidR="007D304A">
        <w:rPr>
          <w:rFonts w:asciiTheme="majorBidi" w:hAnsiTheme="majorBidi" w:cstheme="majorBidi"/>
          <w:sz w:val="28"/>
          <w:szCs w:val="28"/>
        </w:rPr>
        <w:t xml:space="preserve">30 </w:t>
      </w:r>
      <w:r w:rsidR="007D304A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D304A">
        <w:rPr>
          <w:rFonts w:asciiTheme="majorBidi" w:hAnsiTheme="majorBidi" w:cstheme="majorBidi"/>
          <w:sz w:val="28"/>
          <w:szCs w:val="28"/>
        </w:rPr>
        <w:t xml:space="preserve"> 2563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บริษัทมีสัญญาเงิน</w:t>
      </w:r>
      <w:r w:rsidR="008429E0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กู้ยืมระยะสั้นกับบริษัทย่อยแห่งหนึ่ง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ทราน</w:t>
      </w:r>
      <w:r w:rsidR="006A6681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>สปอร์ต</w:t>
      </w:r>
      <w:r w:rsidR="006A6681" w:rsidRPr="008B025D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="006A6681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="006A6681" w:rsidRPr="008B025D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="006A6681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="006A6681" w:rsidRPr="008B025D">
        <w:rPr>
          <w:rFonts w:asciiTheme="majorBidi" w:hAnsiTheme="majorBidi" w:cstheme="majorBidi" w:hint="eastAsia"/>
          <w:spacing w:val="-4"/>
          <w:sz w:val="28"/>
          <w:szCs w:val="28"/>
          <w:cs/>
        </w:rPr>
        <w:t>”</w:t>
      </w:r>
      <w:r w:rsidR="006A6681" w:rsidRPr="008B025D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AF45E2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เพิ่มขึ้น</w:t>
      </w:r>
      <w:r w:rsidR="006A6681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="006A6681" w:rsidRPr="008B025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429E0" w:rsidRPr="008B025D">
        <w:rPr>
          <w:rFonts w:asciiTheme="majorBidi" w:hAnsiTheme="majorBidi" w:cstheme="majorBidi"/>
          <w:spacing w:val="-4"/>
          <w:sz w:val="28"/>
          <w:szCs w:val="28"/>
        </w:rPr>
        <w:t>15</w:t>
      </w:r>
      <w:r w:rsidR="006A6681" w:rsidRPr="008B025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A6681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</w:t>
      </w:r>
      <w:r w:rsidR="006A6681" w:rsidRPr="008B025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A6681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โดยมีอัตราดอกเบี้ยร้อยละ</w:t>
      </w:r>
      <w:r w:rsidR="006A6681" w:rsidRPr="008B025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BF0305" w:rsidRPr="008B025D">
        <w:rPr>
          <w:rFonts w:ascii="Angsana New" w:hAnsi="Angsana New" w:cs="Angsana New" w:hint="cs"/>
          <w:bCs/>
          <w:spacing w:val="-4"/>
          <w:sz w:val="28"/>
          <w:szCs w:val="28"/>
        </w:rPr>
        <w:t>3</w:t>
      </w:r>
      <w:r w:rsidR="00BF0305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>.</w:t>
      </w:r>
      <w:r w:rsidR="00BF0305" w:rsidRPr="008B025D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BF0305" w:rsidRPr="008B025D">
        <w:rPr>
          <w:rFonts w:ascii="Angsana New" w:hAnsi="Angsana New" w:cs="Angsana New"/>
          <w:bCs/>
          <w:spacing w:val="-4"/>
          <w:sz w:val="28"/>
          <w:szCs w:val="28"/>
        </w:rPr>
        <w:t>0</w:t>
      </w:r>
      <w:r w:rsidR="00BF0305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6A6681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>ต่อปี</w:t>
      </w:r>
      <w:r w:rsidR="006A6681" w:rsidRPr="008B025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A6681" w:rsidRPr="008B025D">
        <w:rPr>
          <w:rFonts w:asciiTheme="majorBidi" w:hAnsiTheme="majorBidi" w:cstheme="majorBidi" w:hint="cs"/>
          <w:spacing w:val="-4"/>
          <w:sz w:val="28"/>
          <w:szCs w:val="28"/>
          <w:cs/>
        </w:rPr>
        <w:t>และมีกำหนดชำระเมื่อทวงถาม</w:t>
      </w:r>
    </w:p>
    <w:p w14:paraId="29DB0169" w14:textId="77777777" w:rsidR="002E1748" w:rsidRPr="003F3BF0" w:rsidRDefault="002E1748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1D1E2CC" w14:textId="7FCC3C88" w:rsidR="002E1748" w:rsidRPr="00E02952" w:rsidRDefault="007D304A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</w:rPr>
        <w:t xml:space="preserve"> 2563</w:t>
      </w:r>
      <w:r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6D62">
        <w:rPr>
          <w:rFonts w:asciiTheme="majorBidi" w:hAnsiTheme="majorBidi" w:cstheme="majorBidi"/>
          <w:sz w:val="28"/>
          <w:szCs w:val="28"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บริษัทมีสัญญาเงิน</w:t>
      </w:r>
      <w:r w:rsidR="007B6067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5B7D2B">
        <w:rPr>
          <w:rFonts w:asciiTheme="majorBidi" w:hAnsiTheme="majorBidi" w:cstheme="majorBidi" w:hint="cs"/>
          <w:sz w:val="28"/>
          <w:szCs w:val="28"/>
          <w:cs/>
        </w:rPr>
        <w:t>กู้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ยืมระยะสั้นกับบริษัทย่อยแห่งหนึ่ง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เบญจพรแลนด์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6A6681" w:rsidRPr="00E02952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AF45E2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2483" w:rsidRPr="00F14E50">
        <w:rPr>
          <w:rFonts w:asciiTheme="majorBidi" w:hAnsiTheme="majorBidi" w:cstheme="majorBidi"/>
          <w:sz w:val="32"/>
          <w:szCs w:val="32"/>
          <w:cs/>
        </w:rPr>
        <w:t>40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2483" w:rsidRPr="003F3BF0">
        <w:rPr>
          <w:rFonts w:asciiTheme="majorBidi" w:hAnsiTheme="majorBidi" w:cstheme="majorBidi"/>
          <w:sz w:val="28"/>
          <w:szCs w:val="28"/>
        </w:rPr>
        <w:t>2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>.0</w:t>
      </w:r>
      <w:r w:rsidR="00182483" w:rsidRPr="003F3BF0">
        <w:rPr>
          <w:rFonts w:asciiTheme="majorBidi" w:hAnsiTheme="majorBidi" w:cstheme="majorBidi"/>
          <w:sz w:val="28"/>
          <w:szCs w:val="28"/>
        </w:rPr>
        <w:t>5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6A6681"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6681" w:rsidRPr="00E02952">
        <w:rPr>
          <w:rFonts w:asciiTheme="majorBidi" w:hAnsiTheme="majorBidi" w:cstheme="majorBidi" w:hint="cs"/>
          <w:sz w:val="28"/>
          <w:szCs w:val="28"/>
          <w:cs/>
        </w:rPr>
        <w:t>และมีกำหนดชำระเมื่อทวงถาม</w:t>
      </w:r>
    </w:p>
    <w:p w14:paraId="7C0C49B1" w14:textId="77777777" w:rsidR="006A6681" w:rsidRPr="003F3BF0" w:rsidRDefault="006A6681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9B970" w14:textId="4BFBA651" w:rsidR="000E7E5A" w:rsidRPr="003F3BF0" w:rsidRDefault="007D304A" w:rsidP="006A6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</w:rPr>
        <w:t xml:space="preserve"> 2563</w:t>
      </w:r>
      <w:r w:rsidRPr="00E029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03B4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DE03B4" w:rsidRPr="003F3BF0">
        <w:rPr>
          <w:rFonts w:asciiTheme="majorBidi" w:hAnsiTheme="majorBidi" w:cstheme="majorBidi" w:hint="cs"/>
          <w:sz w:val="28"/>
          <w:szCs w:val="28"/>
          <w:cs/>
        </w:rPr>
        <w:t>บริษัทม</w:t>
      </w:r>
      <w:r w:rsidR="00FA08AE" w:rsidRPr="003F3BF0">
        <w:rPr>
          <w:rFonts w:asciiTheme="majorBidi" w:hAnsiTheme="majorBidi" w:cstheme="majorBidi" w:hint="cs"/>
          <w:sz w:val="28"/>
          <w:szCs w:val="28"/>
          <w:cs/>
        </w:rPr>
        <w:t>ี</w:t>
      </w:r>
      <w:r w:rsidR="00D76A39" w:rsidRPr="003F3BF0">
        <w:rPr>
          <w:rFonts w:asciiTheme="majorBidi" w:hAnsiTheme="majorBidi" w:cstheme="majorBidi" w:hint="cs"/>
          <w:sz w:val="28"/>
          <w:szCs w:val="28"/>
          <w:cs/>
        </w:rPr>
        <w:t>สัญญาเงิน</w:t>
      </w:r>
      <w:r w:rsidR="00CE3A09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D76A39" w:rsidRPr="003F3BF0">
        <w:rPr>
          <w:rFonts w:asciiTheme="majorBidi" w:hAnsiTheme="majorBidi" w:cstheme="majorBidi" w:hint="cs"/>
          <w:sz w:val="28"/>
          <w:szCs w:val="28"/>
          <w:cs/>
        </w:rPr>
        <w:t xml:space="preserve">กู้ยืมระยะสั้นกับบริษัทย่อยแห่งหนึ่ง </w:t>
      </w:r>
      <w:r w:rsidR="00D76A39" w:rsidRPr="003F3BF0">
        <w:rPr>
          <w:rFonts w:asciiTheme="majorBidi" w:hAnsiTheme="majorBidi" w:cstheme="majorBidi"/>
          <w:sz w:val="28"/>
          <w:szCs w:val="28"/>
        </w:rPr>
        <w:t>(“</w:t>
      </w:r>
      <w:r w:rsidR="00D76A39" w:rsidRPr="003F3BF0">
        <w:rPr>
          <w:rFonts w:asciiTheme="majorBidi" w:hAnsiTheme="majorBidi" w:cstheme="majorBidi" w:hint="cs"/>
          <w:sz w:val="28"/>
          <w:szCs w:val="28"/>
          <w:cs/>
        </w:rPr>
        <w:t>บริษัท โกลบอล ฟู้ดเซอร์วิส เน็ตเวิร์ก จำกัด</w:t>
      </w:r>
      <w:r w:rsidR="00D76A39" w:rsidRPr="003F3BF0">
        <w:rPr>
          <w:rFonts w:asciiTheme="majorBidi" w:hAnsiTheme="majorBidi" w:cstheme="majorBidi"/>
          <w:sz w:val="28"/>
          <w:szCs w:val="28"/>
        </w:rPr>
        <w:t>”</w:t>
      </w:r>
      <w:r w:rsidR="00D76A39" w:rsidRPr="003F3BF0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="00AF45E2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D76A39" w:rsidRPr="003F3BF0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6A6681">
        <w:rPr>
          <w:rFonts w:asciiTheme="majorBidi" w:hAnsiTheme="majorBidi" w:cstheme="majorBidi"/>
          <w:sz w:val="28"/>
          <w:szCs w:val="28"/>
        </w:rPr>
        <w:t>2</w:t>
      </w:r>
      <w:r w:rsidR="00AF161B" w:rsidRPr="003F3BF0">
        <w:rPr>
          <w:rFonts w:asciiTheme="majorBidi" w:hAnsiTheme="majorBidi" w:cstheme="majorBidi" w:hint="cs"/>
          <w:sz w:val="28"/>
          <w:szCs w:val="28"/>
          <w:cs/>
        </w:rPr>
        <w:t>.</w:t>
      </w:r>
      <w:r w:rsidR="00855022" w:rsidRPr="003F3BF0">
        <w:rPr>
          <w:rFonts w:asciiTheme="majorBidi" w:hAnsiTheme="majorBidi" w:cstheme="majorBidi"/>
          <w:sz w:val="28"/>
          <w:szCs w:val="28"/>
        </w:rPr>
        <w:t>40</w:t>
      </w:r>
      <w:r w:rsidR="00AF161B" w:rsidRPr="003F3B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6A39" w:rsidRPr="003F3BF0">
        <w:rPr>
          <w:rFonts w:asciiTheme="majorBidi" w:hAnsiTheme="majorBidi" w:cstheme="majorBidi" w:hint="cs"/>
          <w:sz w:val="28"/>
          <w:szCs w:val="28"/>
          <w:cs/>
        </w:rPr>
        <w:t>ล้านบาท โดยมีอัตราดอกเบี้ยร้อยละ</w:t>
      </w:r>
      <w:r w:rsidR="004B6C3B" w:rsidRPr="003F3B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0305" w:rsidRPr="003F3BF0">
        <w:rPr>
          <w:rFonts w:ascii="Angsana New" w:hAnsi="Angsana New" w:cs="Angsana New" w:hint="cs"/>
          <w:bCs/>
          <w:sz w:val="28"/>
          <w:szCs w:val="28"/>
        </w:rPr>
        <w:t>3</w:t>
      </w:r>
      <w:r w:rsidR="00AF161B" w:rsidRPr="003F3BF0">
        <w:rPr>
          <w:rFonts w:asciiTheme="majorBidi" w:hAnsiTheme="majorBidi" w:cstheme="majorBidi" w:hint="cs"/>
          <w:sz w:val="28"/>
          <w:szCs w:val="28"/>
          <w:cs/>
        </w:rPr>
        <w:t>.</w:t>
      </w:r>
      <w:r w:rsidR="00BF0305" w:rsidRPr="003F3BF0">
        <w:rPr>
          <w:rFonts w:asciiTheme="majorBidi" w:hAnsiTheme="majorBidi" w:cstheme="majorBidi"/>
          <w:sz w:val="28"/>
          <w:szCs w:val="28"/>
        </w:rPr>
        <w:t>5</w:t>
      </w:r>
      <w:r w:rsidR="00BF0305" w:rsidRPr="003F3BF0">
        <w:rPr>
          <w:rFonts w:ascii="Angsana New" w:hAnsi="Angsana New" w:cs="Angsana New"/>
          <w:bCs/>
          <w:sz w:val="28"/>
          <w:szCs w:val="28"/>
        </w:rPr>
        <w:t>0</w:t>
      </w:r>
      <w:r w:rsidR="00D76A39" w:rsidRPr="003F3BF0">
        <w:rPr>
          <w:rFonts w:asciiTheme="majorBidi" w:hAnsiTheme="majorBidi" w:cstheme="majorBidi" w:hint="cs"/>
          <w:sz w:val="28"/>
          <w:szCs w:val="28"/>
          <w:cs/>
        </w:rPr>
        <w:t xml:space="preserve"> ต่อปี และมีกำหนดชำระเมื่อทวงถาม</w:t>
      </w:r>
    </w:p>
    <w:p w14:paraId="6735516D" w14:textId="77777777" w:rsidR="00AF161B" w:rsidRPr="003F3BF0" w:rsidRDefault="00AF161B" w:rsidP="00AF1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F8368BF" w14:textId="4A8E70BC" w:rsidR="00132B72" w:rsidRPr="003F3BF0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3F3BF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ส</w:t>
      </w:r>
      <w:r w:rsidR="00136FA6" w:rsidRPr="003F3BF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ัญญาให้บริการ</w:t>
      </w:r>
    </w:p>
    <w:p w14:paraId="3724EB53" w14:textId="1E64B1D6" w:rsidR="00132B72" w:rsidRPr="003F3BF0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2E92212B" w14:textId="30B2B0B0" w:rsidR="00132B72" w:rsidRPr="003F3BF0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24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>บริษัทและบริษัท</w:t>
      </w:r>
      <w:r w:rsidR="00136FA6" w:rsidRPr="003F3BF0">
        <w:rPr>
          <w:rFonts w:asciiTheme="majorBidi" w:hAnsiTheme="majorBidi" w:cstheme="majorBidi" w:hint="cs"/>
          <w:sz w:val="28"/>
          <w:szCs w:val="28"/>
          <w:cs/>
        </w:rPr>
        <w:t>ย่อยแห่งหนึ่ง (</w:t>
      </w:r>
      <w:r w:rsidR="00136FA6" w:rsidRPr="003F3BF0">
        <w:rPr>
          <w:rFonts w:asciiTheme="majorBidi" w:hAnsiTheme="majorBidi" w:cstheme="majorBidi"/>
          <w:sz w:val="28"/>
          <w:szCs w:val="28"/>
        </w:rPr>
        <w:t>“</w:t>
      </w:r>
      <w:r w:rsidR="00136FA6" w:rsidRPr="003F3BF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>เจดับเบิ้ลยูดี ทรานสปอร์</w:t>
      </w:r>
      <w:r w:rsidR="00136FA6" w:rsidRPr="003F3BF0">
        <w:rPr>
          <w:rFonts w:asciiTheme="majorBidi" w:hAnsiTheme="majorBidi" w:cstheme="majorBidi" w:hint="cs"/>
          <w:sz w:val="28"/>
          <w:szCs w:val="28"/>
          <w:cs/>
        </w:rPr>
        <w:t>ต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 (ประเทศไทย)</w:t>
      </w:r>
      <w:r w:rsidR="00136FA6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136FA6" w:rsidRPr="003F3BF0">
        <w:rPr>
          <w:rFonts w:asciiTheme="majorBidi" w:hAnsiTheme="majorBidi" w:cstheme="majorBidi"/>
          <w:sz w:val="28"/>
          <w:szCs w:val="28"/>
        </w:rPr>
        <w:t>”)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 ได้ร่วมกันทำสัญญาให้บริการที่ท่าเทียบเรือชายฝั่ง จังหวัดชลบุรี กับการท่าเรือแห่งประเทศไทย</w:t>
      </w:r>
      <w:r w:rsidR="000303F6" w:rsidRPr="003F3B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เพื่อให้บริการเคลื่อนย้ายตู้สินค้า เริ่มตั้งแต่วันที่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15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30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BF0225" w:rsidRPr="003F3BF0">
        <w:rPr>
          <w:rFonts w:asciiTheme="majorBidi" w:hAnsiTheme="majorBidi" w:cstheme="majorBidi"/>
          <w:sz w:val="28"/>
          <w:szCs w:val="28"/>
        </w:rPr>
        <w:t>256</w:t>
      </w:r>
      <w:r w:rsidR="00A1368A" w:rsidRPr="003F3BF0">
        <w:rPr>
          <w:rFonts w:asciiTheme="majorBidi" w:hAnsiTheme="majorBidi" w:cstheme="majorBidi"/>
          <w:sz w:val="28"/>
          <w:szCs w:val="28"/>
        </w:rPr>
        <w:t>6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ภายใต้ข้อกำหนดและเงื่อนในสัญญาดังกล่าว บริษัทและ </w:t>
      </w:r>
      <w:r w:rsidR="00F5187B" w:rsidRPr="003F3BF0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>จะได้รับค่าจ้างเป็นรายเดือนตามอัตราที่กำหนดในสัญญา นอกจากนี้บริษัทและ</w:t>
      </w:r>
      <w:r w:rsidR="00F5187B" w:rsidRPr="003F3BF0">
        <w:rPr>
          <w:rFonts w:asciiTheme="majorBidi" w:hAnsiTheme="majorBidi" w:cstheme="majorBidi" w:hint="cs"/>
          <w:sz w:val="28"/>
          <w:szCs w:val="28"/>
          <w:cs/>
        </w:rPr>
        <w:t>บริษัทย่อยดังกล่าว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>ได้ออก</w:t>
      </w:r>
      <w:r w:rsidR="00F5187B" w:rsidRPr="003F3BF0">
        <w:rPr>
          <w:rFonts w:asciiTheme="majorBidi" w:hAnsiTheme="majorBidi" w:cstheme="majorBidi"/>
          <w:sz w:val="28"/>
          <w:szCs w:val="28"/>
          <w:cs/>
        </w:rPr>
        <w:br/>
      </w:r>
      <w:r w:rsidRPr="003F3BF0">
        <w:rPr>
          <w:rFonts w:asciiTheme="majorBidi" w:hAnsiTheme="majorBidi" w:cstheme="majorBidi" w:hint="cs"/>
          <w:sz w:val="28"/>
          <w:szCs w:val="28"/>
          <w:cs/>
        </w:rPr>
        <w:t xml:space="preserve">หนังสือค้ำประกันจากธนาคารเป็นจำนวนเงิน </w:t>
      </w:r>
      <w:r w:rsidR="00BF0225" w:rsidRPr="003F3BF0">
        <w:rPr>
          <w:rFonts w:asciiTheme="majorBidi" w:hAnsiTheme="majorBidi" w:cstheme="majorBidi"/>
          <w:sz w:val="28"/>
          <w:szCs w:val="28"/>
        </w:rPr>
        <w:t>18</w:t>
      </w:r>
      <w:r w:rsidRPr="003F3BF0">
        <w:rPr>
          <w:rFonts w:asciiTheme="majorBidi" w:hAnsiTheme="majorBidi" w:cstheme="majorBidi"/>
          <w:sz w:val="28"/>
          <w:szCs w:val="28"/>
        </w:rPr>
        <w:t>.</w:t>
      </w:r>
      <w:r w:rsidR="00BF0225" w:rsidRPr="003F3BF0">
        <w:rPr>
          <w:rFonts w:asciiTheme="majorBidi" w:hAnsiTheme="majorBidi" w:cstheme="majorBidi"/>
          <w:sz w:val="28"/>
          <w:szCs w:val="28"/>
        </w:rPr>
        <w:t>91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8D53FE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>เเก่</w:t>
      </w:r>
      <w:r w:rsidR="000303F6" w:rsidRPr="003F3BF0">
        <w:rPr>
          <w:rFonts w:asciiTheme="majorBidi" w:hAnsiTheme="majorBidi" w:cstheme="majorBidi" w:hint="cs"/>
          <w:sz w:val="28"/>
          <w:szCs w:val="28"/>
          <w:cs/>
        </w:rPr>
        <w:t>การท่าเรือแห่งประเทศไทย</w:t>
      </w:r>
    </w:p>
    <w:p w14:paraId="4164D318" w14:textId="77777777" w:rsidR="00514626" w:rsidRPr="003F3BF0" w:rsidRDefault="00514626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F565395" w14:textId="77777777" w:rsidR="00132B72" w:rsidRPr="003F3BF0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3F3BF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3DD1600F" w14:textId="77777777" w:rsidR="00132B72" w:rsidRPr="003F3BF0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62C0275" w14:textId="0D23A15C" w:rsidR="00132B72" w:rsidRPr="003F3BF0" w:rsidRDefault="00132B72" w:rsidP="00132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10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4C6179" w:rsidRPr="003F3BF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4C6179" w:rsidRPr="003F3BF0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="004C6179" w:rsidRPr="003F3BF0">
        <w:rPr>
          <w:rFonts w:asciiTheme="majorBidi" w:hAnsiTheme="majorBidi" w:cstheme="majorBidi"/>
          <w:sz w:val="28"/>
          <w:szCs w:val="28"/>
        </w:rPr>
        <w:t>(“</w:t>
      </w:r>
      <w:r w:rsidRPr="003F3BF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จำกัด</w:t>
      </w:r>
      <w:r w:rsidR="004C6179" w:rsidRPr="003F3BF0">
        <w:rPr>
          <w:rFonts w:asciiTheme="majorBidi" w:hAnsiTheme="majorBidi" w:cstheme="majorBidi"/>
          <w:sz w:val="28"/>
          <w:szCs w:val="28"/>
        </w:rPr>
        <w:t>”</w:t>
      </w:r>
      <w:r w:rsidR="004C6179" w:rsidRPr="003F3BF0">
        <w:rPr>
          <w:rFonts w:asciiTheme="majorBidi" w:hAnsiTheme="majorBidi" w:cstheme="majorBidi" w:hint="cs"/>
          <w:sz w:val="28"/>
          <w:szCs w:val="28"/>
          <w:cs/>
        </w:rPr>
        <w:t>)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ทำสัญญาเช่าดำเนินงานเพื่อเช่าพื้นที่จอดรถกับ</w:t>
      </w:r>
      <w:r w:rsidR="008F6047" w:rsidRPr="003F3BF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F6047" w:rsidRPr="003F3BF0">
        <w:rPr>
          <w:rFonts w:asciiTheme="majorBidi" w:hAnsiTheme="majorBidi" w:cstheme="majorBidi" w:hint="cs"/>
          <w:sz w:val="28"/>
          <w:szCs w:val="28"/>
          <w:cs/>
        </w:rPr>
        <w:t xml:space="preserve">ย่อย </w:t>
      </w:r>
      <w:r w:rsidR="008F6047" w:rsidRPr="003F3BF0">
        <w:rPr>
          <w:rFonts w:asciiTheme="majorBidi" w:hAnsiTheme="majorBidi" w:cstheme="majorBidi"/>
          <w:sz w:val="28"/>
          <w:szCs w:val="28"/>
        </w:rPr>
        <w:t>(“</w:t>
      </w:r>
      <w:r w:rsidRPr="003F3BF0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="008F6047" w:rsidRPr="003F3BF0">
        <w:rPr>
          <w:rFonts w:asciiTheme="majorBidi" w:hAnsiTheme="majorBidi" w:cstheme="majorBidi"/>
          <w:sz w:val="28"/>
          <w:szCs w:val="28"/>
        </w:rPr>
        <w:t>”)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 </w:t>
      </w:r>
      <w:r w:rsidR="00BF0225" w:rsidRPr="003F3BF0">
        <w:rPr>
          <w:rFonts w:asciiTheme="majorBidi" w:hAnsiTheme="majorBidi" w:cstheme="majorBidi"/>
          <w:sz w:val="28"/>
          <w:szCs w:val="28"/>
        </w:rPr>
        <w:t>1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ปี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โดยมีค่าเช่าและค่าบริการในอัตราเดือนละ </w:t>
      </w:r>
      <w:r w:rsidR="00BF0225" w:rsidRPr="003F3BF0">
        <w:rPr>
          <w:rFonts w:asciiTheme="majorBidi" w:hAnsiTheme="majorBidi" w:cstheme="majorBidi"/>
          <w:sz w:val="28"/>
          <w:szCs w:val="28"/>
        </w:rPr>
        <w:t>0</w:t>
      </w:r>
      <w:r w:rsidRPr="003F3BF0">
        <w:rPr>
          <w:rFonts w:asciiTheme="majorBidi" w:hAnsiTheme="majorBidi" w:cstheme="majorBidi"/>
          <w:sz w:val="28"/>
          <w:szCs w:val="28"/>
        </w:rPr>
        <w:t>.</w:t>
      </w:r>
      <w:r w:rsidR="00BF0225" w:rsidRPr="003F3BF0">
        <w:rPr>
          <w:rFonts w:asciiTheme="majorBidi" w:hAnsiTheme="majorBidi" w:cstheme="majorBidi"/>
          <w:sz w:val="28"/>
          <w:szCs w:val="28"/>
        </w:rPr>
        <w:t>50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50BC367E" w14:textId="77777777" w:rsidR="00132B72" w:rsidRPr="003F3BF0" w:rsidRDefault="00132B72" w:rsidP="00D76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C1973A" w14:textId="7BA21E8F" w:rsidR="00886177" w:rsidRPr="003F3BF0" w:rsidRDefault="00886177" w:rsidP="00B72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F3BF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5B58FC67" w14:textId="7FD7E9A2" w:rsidR="0096252B" w:rsidRPr="003F3BF0" w:rsidRDefault="0096252B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9D375F1" w14:textId="000B6632" w:rsidR="00AB46F2" w:rsidRPr="003F3BF0" w:rsidRDefault="00886177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1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="00A55490"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E71DB" w:rsidRPr="003F3BF0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3F3BF0">
        <w:rPr>
          <w:rFonts w:asciiTheme="majorBidi" w:hAnsiTheme="majorBidi" w:cstheme="majorBidi"/>
          <w:sz w:val="28"/>
          <w:szCs w:val="28"/>
          <w:cs/>
        </w:rPr>
        <w:t>ทำสัญญาเช่าดำเนินงานหลายฉบับ เพื่อเช่าสำนักงาน คลังสินค้าและการบริการ กับบริษัท</w:t>
      </w:r>
      <w:r w:rsidR="00EE71DB" w:rsidRPr="003F3BF0">
        <w:rPr>
          <w:rFonts w:asciiTheme="majorBidi" w:hAnsiTheme="majorBidi" w:cstheme="majorBidi" w:hint="cs"/>
          <w:sz w:val="28"/>
          <w:szCs w:val="28"/>
          <w:cs/>
        </w:rPr>
        <w:t xml:space="preserve">ย่อยแห่งหนึ่ง </w:t>
      </w:r>
      <w:r w:rsidR="00EE71DB" w:rsidRPr="003F3BF0">
        <w:rPr>
          <w:rFonts w:asciiTheme="majorBidi" w:hAnsiTheme="majorBidi" w:cstheme="majorBidi"/>
          <w:sz w:val="28"/>
          <w:szCs w:val="28"/>
        </w:rPr>
        <w:t>(“</w:t>
      </w:r>
      <w:r w:rsidR="00EE71DB" w:rsidRPr="003F3BF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="00EE71DB" w:rsidRPr="003F3BF0">
        <w:rPr>
          <w:rFonts w:asciiTheme="majorBidi" w:hAnsiTheme="majorBidi" w:cstheme="majorBidi"/>
          <w:sz w:val="28"/>
          <w:szCs w:val="28"/>
        </w:rPr>
        <w:t>”)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BF0225" w:rsidRPr="003F3BF0">
        <w:rPr>
          <w:rFonts w:asciiTheme="majorBidi" w:hAnsiTheme="majorBidi" w:cstheme="majorBidi"/>
          <w:sz w:val="28"/>
          <w:szCs w:val="28"/>
        </w:rPr>
        <w:t>0</w:t>
      </w:r>
      <w:r w:rsidRPr="003F3BF0">
        <w:rPr>
          <w:rFonts w:asciiTheme="majorBidi" w:hAnsiTheme="majorBidi" w:cstheme="majorBidi"/>
          <w:sz w:val="28"/>
          <w:szCs w:val="28"/>
        </w:rPr>
        <w:t>.</w:t>
      </w:r>
      <w:r w:rsidR="00BF0225" w:rsidRPr="003F3BF0">
        <w:rPr>
          <w:rFonts w:asciiTheme="majorBidi" w:hAnsiTheme="majorBidi" w:cstheme="majorBidi"/>
          <w:sz w:val="28"/>
          <w:szCs w:val="28"/>
        </w:rPr>
        <w:t>34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6187" w:rsidRPr="003F3BF0">
        <w:rPr>
          <w:rFonts w:asciiTheme="majorBidi" w:hAnsiTheme="majorBidi" w:cstheme="majorBidi"/>
          <w:sz w:val="28"/>
          <w:szCs w:val="28"/>
        </w:rPr>
        <w:t>-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</w:rPr>
        <w:t>3</w:t>
      </w:r>
      <w:r w:rsidR="00A55490" w:rsidRPr="003F3BF0">
        <w:rPr>
          <w:rFonts w:asciiTheme="majorBidi" w:hAnsiTheme="majorBidi" w:cstheme="majorBidi"/>
          <w:sz w:val="28"/>
          <w:szCs w:val="28"/>
        </w:rPr>
        <w:t>.</w:t>
      </w:r>
      <w:r w:rsidR="00BF0225" w:rsidRPr="003F3BF0">
        <w:rPr>
          <w:rFonts w:asciiTheme="majorBidi" w:hAnsiTheme="majorBidi" w:cstheme="majorBidi"/>
          <w:sz w:val="28"/>
          <w:szCs w:val="28"/>
        </w:rPr>
        <w:t>91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BF0225" w:rsidRPr="003F3BF0">
        <w:rPr>
          <w:rFonts w:asciiTheme="majorBidi" w:hAnsiTheme="majorBidi" w:cstheme="majorBidi"/>
          <w:sz w:val="28"/>
          <w:szCs w:val="28"/>
        </w:rPr>
        <w:t>1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6B9130D1" w14:textId="77777777" w:rsidR="00AB46F2" w:rsidRPr="003F3BF0" w:rsidRDefault="00AB4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F529CF" w14:textId="534BA237" w:rsidR="00886177" w:rsidRPr="003F3BF0" w:rsidRDefault="00886177" w:rsidP="00E9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2"/>
          <w:szCs w:val="22"/>
          <w:cs/>
        </w:rPr>
        <w:sectPr w:rsidR="00886177" w:rsidRPr="003F3BF0" w:rsidSect="00E0072F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4D0953CD" w14:textId="65C10DFB" w:rsidR="00804175" w:rsidRPr="003F3BF0" w:rsidRDefault="00D75CE8" w:rsidP="00D305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cs/>
          <w:lang w:val="th-TH"/>
        </w:rPr>
      </w:pPr>
      <w:r w:rsidRPr="003F3BF0">
        <w:rPr>
          <w:rFonts w:ascii="Angsana New" w:hAnsi="Angsana New" w:cs="Angsana New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3F3BF0">
        <w:rPr>
          <w:rFonts w:ascii="Angsana New" w:hAnsi="Angsana New" w:cs="Angsana New"/>
          <w:sz w:val="28"/>
          <w:szCs w:val="28"/>
          <w:u w:val="none"/>
          <w:cs/>
          <w:lang w:val="th-TH"/>
        </w:rPr>
        <w:t xml:space="preserve"> </w:t>
      </w:r>
    </w:p>
    <w:p w14:paraId="6931B6C2" w14:textId="77777777" w:rsidR="00C32630" w:rsidRPr="003F3BF0" w:rsidRDefault="00C32630" w:rsidP="00C32630">
      <w:pPr>
        <w:rPr>
          <w:rFonts w:asciiTheme="majorBidi" w:hAnsiTheme="majorBidi" w:cstheme="majorBidi"/>
          <w:sz w:val="17"/>
          <w:szCs w:val="17"/>
          <w:cs/>
          <w:lang w:val="th-TH"/>
        </w:rPr>
      </w:pPr>
    </w:p>
    <w:tbl>
      <w:tblPr>
        <w:tblW w:w="1431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8"/>
        <w:gridCol w:w="2051"/>
        <w:gridCol w:w="821"/>
        <w:gridCol w:w="300"/>
        <w:gridCol w:w="828"/>
        <w:gridCol w:w="248"/>
        <w:gridCol w:w="1127"/>
        <w:gridCol w:w="248"/>
        <w:gridCol w:w="1208"/>
        <w:gridCol w:w="248"/>
        <w:gridCol w:w="884"/>
        <w:gridCol w:w="248"/>
        <w:gridCol w:w="864"/>
        <w:gridCol w:w="248"/>
        <w:gridCol w:w="853"/>
        <w:gridCol w:w="248"/>
        <w:gridCol w:w="874"/>
        <w:gridCol w:w="223"/>
      </w:tblGrid>
      <w:tr w:rsidR="0061391C" w:rsidRPr="003F3BF0" w14:paraId="641A292C" w14:textId="77777777" w:rsidTr="00382B8A">
        <w:trPr>
          <w:cantSplit/>
          <w:trHeight w:val="58"/>
          <w:tblHeader/>
        </w:trPr>
        <w:tc>
          <w:tcPr>
            <w:tcW w:w="9629" w:type="dxa"/>
            <w:gridSpan w:val="9"/>
          </w:tcPr>
          <w:p w14:paraId="592F964D" w14:textId="4E7F1B56" w:rsidR="0061391C" w:rsidRPr="003F3BF0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11A5E5F0" w14:textId="77777777" w:rsidR="0061391C" w:rsidRPr="003F3BF0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442" w:type="dxa"/>
            <w:gridSpan w:val="8"/>
          </w:tcPr>
          <w:p w14:paraId="2472D320" w14:textId="0EC6659E" w:rsidR="0061391C" w:rsidRPr="003F3BF0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75232B" w:rsidRPr="003F3BF0" w14:paraId="51A8A571" w14:textId="77777777" w:rsidTr="00382B8A">
        <w:trPr>
          <w:cantSplit/>
          <w:trHeight w:val="440"/>
          <w:tblHeader/>
        </w:trPr>
        <w:tc>
          <w:tcPr>
            <w:tcW w:w="2798" w:type="dxa"/>
          </w:tcPr>
          <w:p w14:paraId="5AAA5FD0" w14:textId="77777777" w:rsidR="0075232B" w:rsidRPr="003F3BF0" w:rsidRDefault="0075232B" w:rsidP="000D183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1" w:type="dxa"/>
            <w:vAlign w:val="bottom"/>
          </w:tcPr>
          <w:p w14:paraId="552A9ECE" w14:textId="133A6520" w:rsidR="0075232B" w:rsidRPr="003F3BF0" w:rsidRDefault="0075232B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5F1B226B" w14:textId="77777777" w:rsidR="0075232B" w:rsidRPr="003F3BF0" w:rsidRDefault="0075232B" w:rsidP="00D7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2F045E0E" w14:textId="77777777" w:rsidR="0075232B" w:rsidRPr="003F3BF0" w:rsidRDefault="0075232B" w:rsidP="00D7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8" w:type="dxa"/>
          </w:tcPr>
          <w:p w14:paraId="55990A3D" w14:textId="77777777" w:rsidR="0075232B" w:rsidRPr="003F3BF0" w:rsidRDefault="0075232B" w:rsidP="00D7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83" w:type="dxa"/>
            <w:gridSpan w:val="3"/>
          </w:tcPr>
          <w:p w14:paraId="6B2AA71D" w14:textId="77777777" w:rsidR="0075232B" w:rsidRPr="003F3BF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5A0562" w14:textId="77777777" w:rsidR="0075232B" w:rsidRPr="003F3BF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3F3BF0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48" w:type="dxa"/>
          </w:tcPr>
          <w:p w14:paraId="3E8D7890" w14:textId="77777777" w:rsidR="0075232B" w:rsidRPr="003F3BF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96" w:type="dxa"/>
            <w:gridSpan w:val="3"/>
          </w:tcPr>
          <w:p w14:paraId="5456FEBC" w14:textId="77777777" w:rsidR="0075232B" w:rsidRPr="003F3BF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87744A5" w14:textId="77777777" w:rsidR="0075232B" w:rsidRPr="003F3BF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02913953" w14:textId="77777777" w:rsidR="0075232B" w:rsidRPr="003F3BF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75" w:type="dxa"/>
            <w:gridSpan w:val="3"/>
          </w:tcPr>
          <w:p w14:paraId="1850CE4A" w14:textId="77777777" w:rsidR="0075232B" w:rsidRPr="003F3BF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6F06BC02" w14:textId="77777777" w:rsidR="0075232B" w:rsidRPr="003F3BF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3F3BF0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3" w:type="dxa"/>
          </w:tcPr>
          <w:p w14:paraId="29E09478" w14:textId="77777777" w:rsidR="0075232B" w:rsidRPr="003F3BF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5232B" w:rsidRPr="003F3BF0" w14:paraId="44615016" w14:textId="77777777" w:rsidTr="00382B8A">
        <w:trPr>
          <w:cantSplit/>
          <w:trHeight w:val="58"/>
          <w:tblHeader/>
        </w:trPr>
        <w:tc>
          <w:tcPr>
            <w:tcW w:w="2798" w:type="dxa"/>
          </w:tcPr>
          <w:p w14:paraId="4DDFC62D" w14:textId="77777777" w:rsidR="0075232B" w:rsidRPr="003F3BF0" w:rsidRDefault="0075232B" w:rsidP="00C853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051" w:type="dxa"/>
          </w:tcPr>
          <w:p w14:paraId="0E3E9DDA" w14:textId="77777777" w:rsidR="00894A56" w:rsidRDefault="00894A56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CC29C4B" w14:textId="4295F757" w:rsidR="0075232B" w:rsidRPr="003F3BF0" w:rsidRDefault="00894A56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</w:rPr>
              <w:t>ลักษณะธุรกิจ</w:t>
            </w:r>
          </w:p>
        </w:tc>
        <w:tc>
          <w:tcPr>
            <w:tcW w:w="821" w:type="dxa"/>
            <w:vAlign w:val="bottom"/>
          </w:tcPr>
          <w:p w14:paraId="0D73EA0B" w14:textId="38564D54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B269DF"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="0075232B"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B269DF"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มิถุนายน</w:t>
            </w:r>
          </w:p>
          <w:p w14:paraId="70F2AAF5" w14:textId="46DADA39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300" w:type="dxa"/>
            <w:vAlign w:val="bottom"/>
          </w:tcPr>
          <w:p w14:paraId="28955E4F" w14:textId="77777777" w:rsidR="0075232B" w:rsidRPr="003F3BF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054FC65C" w14:textId="3A2161CD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5232B"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607959BD" w14:textId="7B1018CF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8" w:type="dxa"/>
            <w:vAlign w:val="bottom"/>
          </w:tcPr>
          <w:p w14:paraId="2A7488D8" w14:textId="77777777" w:rsidR="0075232B" w:rsidRPr="003F3BF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127" w:type="dxa"/>
            <w:vAlign w:val="bottom"/>
          </w:tcPr>
          <w:p w14:paraId="08C09875" w14:textId="77777777" w:rsidR="00B269DF" w:rsidRPr="003F3BF0" w:rsidRDefault="00B269DF" w:rsidP="00B269DF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มิถุนายน</w:t>
            </w:r>
          </w:p>
          <w:p w14:paraId="53B2907F" w14:textId="6DC27843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045E43AA" w14:textId="77777777" w:rsidR="0075232B" w:rsidRPr="003F3BF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F5676F9" w14:textId="744F5BD8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5232B"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231EFA5D" w14:textId="22EEC6BB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8" w:type="dxa"/>
            <w:vAlign w:val="bottom"/>
          </w:tcPr>
          <w:p w14:paraId="76777555" w14:textId="77777777" w:rsidR="0075232B" w:rsidRPr="003F3BF0" w:rsidRDefault="0075232B" w:rsidP="00D766C8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84" w:type="dxa"/>
            <w:vAlign w:val="bottom"/>
          </w:tcPr>
          <w:p w14:paraId="5FA581EA" w14:textId="77777777" w:rsidR="00B269DF" w:rsidRPr="003F3BF0" w:rsidRDefault="00B269DF" w:rsidP="00B269DF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มิถุนายน</w:t>
            </w:r>
          </w:p>
          <w:p w14:paraId="45757F72" w14:textId="757DC7DF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47A70DFB" w14:textId="77777777" w:rsidR="0075232B" w:rsidRPr="003F3BF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464D4B24" w14:textId="73A9D79D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75232B"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1E488350" w14:textId="73049336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8" w:type="dxa"/>
            <w:vAlign w:val="bottom"/>
          </w:tcPr>
          <w:p w14:paraId="5EE268BB" w14:textId="77777777" w:rsidR="0075232B" w:rsidRPr="003F3BF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3" w:type="dxa"/>
            <w:vAlign w:val="bottom"/>
          </w:tcPr>
          <w:p w14:paraId="6B75DDCC" w14:textId="77777777" w:rsidR="00B269DF" w:rsidRPr="003F3BF0" w:rsidRDefault="00B269DF" w:rsidP="00B269DF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มิถุนายน</w:t>
            </w:r>
          </w:p>
          <w:p w14:paraId="2ED8B184" w14:textId="6D1F29E6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8" w:type="dxa"/>
            <w:vAlign w:val="bottom"/>
          </w:tcPr>
          <w:p w14:paraId="4A1ED7CA" w14:textId="77777777" w:rsidR="0075232B" w:rsidRPr="003F3BF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1C493B20" w14:textId="73301C47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5232B"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5232B"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406DECD4" w14:textId="4AD18730" w:rsidR="0075232B" w:rsidRPr="003F3BF0" w:rsidRDefault="00BF0225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02F23038" w14:textId="77777777" w:rsidR="0075232B" w:rsidRPr="003F3BF0" w:rsidRDefault="0075232B" w:rsidP="00D766C8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61391C" w:rsidRPr="003F3BF0" w14:paraId="20446352" w14:textId="77777777" w:rsidTr="00382B8A">
        <w:trPr>
          <w:cantSplit/>
          <w:trHeight w:val="58"/>
        </w:trPr>
        <w:tc>
          <w:tcPr>
            <w:tcW w:w="2798" w:type="dxa"/>
          </w:tcPr>
          <w:p w14:paraId="644A281E" w14:textId="77777777" w:rsidR="0061391C" w:rsidRPr="003F3BF0" w:rsidRDefault="0061391C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0BF1F5B9" w14:textId="77777777" w:rsidR="0061391C" w:rsidRPr="003F3BF0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49" w:type="dxa"/>
            <w:gridSpan w:val="3"/>
          </w:tcPr>
          <w:p w14:paraId="5C6C601F" w14:textId="77777777" w:rsidR="0061391C" w:rsidRPr="003F3BF0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" w:type="dxa"/>
          </w:tcPr>
          <w:p w14:paraId="44B05BA7" w14:textId="77777777" w:rsidR="0061391C" w:rsidRPr="003F3BF0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73" w:type="dxa"/>
            <w:gridSpan w:val="12"/>
          </w:tcPr>
          <w:p w14:paraId="3CB90011" w14:textId="0086AE49" w:rsidR="0061391C" w:rsidRPr="003F3BF0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75232B" w:rsidRPr="003F3BF0" w14:paraId="7327C531" w14:textId="77777777" w:rsidTr="00382B8A">
        <w:trPr>
          <w:cantSplit/>
          <w:trHeight w:val="58"/>
        </w:trPr>
        <w:tc>
          <w:tcPr>
            <w:tcW w:w="2798" w:type="dxa"/>
          </w:tcPr>
          <w:p w14:paraId="7AA2FDC7" w14:textId="77777777" w:rsidR="0075232B" w:rsidRPr="003F3BF0" w:rsidRDefault="0075232B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51" w:type="dxa"/>
          </w:tcPr>
          <w:p w14:paraId="59EEB5F3" w14:textId="77777777" w:rsidR="0075232B" w:rsidRPr="003F3BF0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1" w:type="dxa"/>
          </w:tcPr>
          <w:p w14:paraId="35C71274" w14:textId="77777777" w:rsidR="0075232B" w:rsidRPr="003F3BF0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300" w:type="dxa"/>
          </w:tcPr>
          <w:p w14:paraId="311BCA8D" w14:textId="77777777" w:rsidR="0075232B" w:rsidRPr="003F3BF0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28" w:type="dxa"/>
          </w:tcPr>
          <w:p w14:paraId="123657F8" w14:textId="77777777" w:rsidR="0075232B" w:rsidRPr="003F3BF0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8" w:type="dxa"/>
          </w:tcPr>
          <w:p w14:paraId="49D98947" w14:textId="77777777" w:rsidR="0075232B" w:rsidRPr="003F3BF0" w:rsidRDefault="0075232B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39744DDF" w14:textId="77777777" w:rsidR="0075232B" w:rsidRPr="003F3BF0" w:rsidRDefault="0075232B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3DDC3F20" w14:textId="77777777" w:rsidR="0075232B" w:rsidRPr="003F3BF0" w:rsidRDefault="0075232B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456E83AB" w14:textId="77777777" w:rsidR="0075232B" w:rsidRPr="003F3BF0" w:rsidRDefault="0075232B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3BBE172E" w14:textId="77777777" w:rsidR="0075232B" w:rsidRPr="003F3BF0" w:rsidRDefault="0075232B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</w:tcPr>
          <w:p w14:paraId="068C144F" w14:textId="77777777" w:rsidR="0075232B" w:rsidRPr="003F3BF0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46F3D0F2" w14:textId="77777777" w:rsidR="0075232B" w:rsidRPr="003F3BF0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12A3C13D" w14:textId="77777777" w:rsidR="0075232B" w:rsidRPr="003F3BF0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2F38F529" w14:textId="77777777" w:rsidR="0075232B" w:rsidRPr="003F3BF0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3" w:type="dxa"/>
          </w:tcPr>
          <w:p w14:paraId="372201FB" w14:textId="77777777" w:rsidR="0075232B" w:rsidRPr="003F3BF0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8" w:type="dxa"/>
          </w:tcPr>
          <w:p w14:paraId="2EB2DD17" w14:textId="77777777" w:rsidR="0075232B" w:rsidRPr="003F3BF0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1ED88C35" w14:textId="77777777" w:rsidR="0075232B" w:rsidRPr="003F3BF0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3" w:type="dxa"/>
          </w:tcPr>
          <w:p w14:paraId="7487805A" w14:textId="77777777" w:rsidR="0075232B" w:rsidRPr="003F3BF0" w:rsidRDefault="0075232B" w:rsidP="00D766C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44E34DA6" w14:textId="77777777" w:rsidTr="00382B8A">
        <w:trPr>
          <w:cantSplit/>
          <w:trHeight w:val="58"/>
        </w:trPr>
        <w:tc>
          <w:tcPr>
            <w:tcW w:w="2798" w:type="dxa"/>
          </w:tcPr>
          <w:p w14:paraId="57C4E688" w14:textId="6582033C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2051" w:type="dxa"/>
          </w:tcPr>
          <w:p w14:paraId="37CCC174" w14:textId="69B0EAA7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5265502" w14:textId="3EEB1A8B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6A980DB5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6652CCBE" w14:textId="51CED8EC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118575C2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48035A0F" w14:textId="1F8C484D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43A2CF56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7F8E092" w14:textId="5EDFA916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01CC2213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0F43EF00" w14:textId="1415E12E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3C347A0A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443AB477" w14:textId="69577C22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8" w:type="dxa"/>
          </w:tcPr>
          <w:p w14:paraId="1B2A031D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35C626C2" w14:textId="34567A43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4,</w:t>
            </w:r>
            <w:r w:rsidR="0091582F">
              <w:rPr>
                <w:rFonts w:asciiTheme="majorBidi" w:hAnsiTheme="majorBidi" w:cstheme="majorBidi"/>
                <w:sz w:val="20"/>
                <w:lang w:val="en-US"/>
              </w:rPr>
              <w:t>548</w:t>
            </w:r>
          </w:p>
        </w:tc>
        <w:tc>
          <w:tcPr>
            <w:tcW w:w="248" w:type="dxa"/>
          </w:tcPr>
          <w:p w14:paraId="0DC9B54C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0E3CEFC4" w14:textId="43CD2099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775</w:t>
            </w:r>
          </w:p>
        </w:tc>
        <w:tc>
          <w:tcPr>
            <w:tcW w:w="223" w:type="dxa"/>
          </w:tcPr>
          <w:p w14:paraId="52C6ECCC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7205DD34" w14:textId="77777777" w:rsidTr="00382B8A">
        <w:trPr>
          <w:cantSplit/>
          <w:trHeight w:val="58"/>
        </w:trPr>
        <w:tc>
          <w:tcPr>
            <w:tcW w:w="2798" w:type="dxa"/>
          </w:tcPr>
          <w:p w14:paraId="5F26ABCD" w14:textId="515EC770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2051" w:type="dxa"/>
          </w:tcPr>
          <w:p w14:paraId="6999B0C9" w14:textId="46FFF90F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481FFCA4" w14:textId="5C660C54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0E2BEF74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468E00BE" w14:textId="238547D9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50BF5D6D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587007B9" w14:textId="63BE68AB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5CE517FA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5BD5AE81" w14:textId="26E05A39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</w:p>
        </w:tc>
        <w:tc>
          <w:tcPr>
            <w:tcW w:w="248" w:type="dxa"/>
          </w:tcPr>
          <w:p w14:paraId="2F947F27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6EDED168" w14:textId="266C69B8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7514859A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F566AD8" w14:textId="7E628103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8" w:type="dxa"/>
          </w:tcPr>
          <w:p w14:paraId="214DAABA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3B9B5545" w14:textId="6D493CAD" w:rsidR="00EF7C35" w:rsidRPr="003F3BF0" w:rsidRDefault="0091582F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6,266</w:t>
            </w:r>
          </w:p>
        </w:tc>
        <w:tc>
          <w:tcPr>
            <w:tcW w:w="248" w:type="dxa"/>
          </w:tcPr>
          <w:p w14:paraId="51231EA4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4B5B6CF8" w14:textId="0484078D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557</w:t>
            </w:r>
          </w:p>
        </w:tc>
        <w:tc>
          <w:tcPr>
            <w:tcW w:w="223" w:type="dxa"/>
          </w:tcPr>
          <w:p w14:paraId="0D703572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061707A2" w14:textId="77777777" w:rsidTr="00382B8A">
        <w:trPr>
          <w:cantSplit/>
          <w:trHeight w:val="58"/>
        </w:trPr>
        <w:tc>
          <w:tcPr>
            <w:tcW w:w="2798" w:type="dxa"/>
          </w:tcPr>
          <w:p w14:paraId="0AF571B9" w14:textId="678DB81A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</w:rPr>
              <w:t>Phnom Penh SEZ Plc.</w:t>
            </w:r>
            <w:r w:rsidR="00DC38FF">
              <w:rPr>
                <w:rFonts w:asciiTheme="majorBidi" w:hAnsiTheme="majorBidi" w:cstheme="majorBidi"/>
                <w:sz w:val="20"/>
                <w:szCs w:val="20"/>
              </w:rPr>
              <w:t xml:space="preserve"> (“PPSP”)</w:t>
            </w:r>
          </w:p>
        </w:tc>
        <w:tc>
          <w:tcPr>
            <w:tcW w:w="2051" w:type="dxa"/>
          </w:tcPr>
          <w:p w14:paraId="051888D2" w14:textId="6B7A19BA" w:rsidR="00EF7C35" w:rsidRPr="003F3BF0" w:rsidRDefault="00EF7C35" w:rsidP="00EF7C35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</w:t>
            </w:r>
            <w:r w:rsidRPr="003F3BF0">
              <w:rPr>
                <w:rFonts w:asciiTheme="majorBidi" w:hAnsiTheme="majorBidi" w:cstheme="majorBidi" w:hint="cs"/>
                <w:sz w:val="20"/>
                <w:szCs w:val="20"/>
                <w:cs/>
              </w:rPr>
              <w:t>จ</w:t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พิเศษ</w:t>
            </w:r>
          </w:p>
        </w:tc>
        <w:tc>
          <w:tcPr>
            <w:tcW w:w="821" w:type="dxa"/>
          </w:tcPr>
          <w:p w14:paraId="1945A620" w14:textId="51F3D771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300" w:type="dxa"/>
          </w:tcPr>
          <w:p w14:paraId="2002D831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82C9CFB" w14:textId="7A8ABA3E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8" w:type="dxa"/>
          </w:tcPr>
          <w:p w14:paraId="528F001B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5303EB1E" w14:textId="1AC258E4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248" w:type="dxa"/>
          </w:tcPr>
          <w:p w14:paraId="585FB989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6B5D9C3A" w14:textId="1406FEE5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248" w:type="dxa"/>
          </w:tcPr>
          <w:p w14:paraId="013F46A6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</w:tcPr>
          <w:p w14:paraId="7385FF3B" w14:textId="282080AD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8" w:type="dxa"/>
          </w:tcPr>
          <w:p w14:paraId="769D6BB9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</w:tcPr>
          <w:p w14:paraId="103A962A" w14:textId="26242B44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8" w:type="dxa"/>
          </w:tcPr>
          <w:p w14:paraId="329F89C6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2D753378" w14:textId="54568261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91582F">
              <w:rPr>
                <w:rFonts w:asciiTheme="majorBidi" w:hAnsiTheme="majorBidi" w:cstheme="majorBidi"/>
                <w:sz w:val="20"/>
                <w:lang w:val="en-US"/>
              </w:rPr>
              <w:t>47,198</w:t>
            </w:r>
          </w:p>
        </w:tc>
        <w:tc>
          <w:tcPr>
            <w:tcW w:w="248" w:type="dxa"/>
          </w:tcPr>
          <w:p w14:paraId="04444176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49900E8E" w14:textId="5E06AF10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266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052</w:t>
            </w:r>
          </w:p>
        </w:tc>
        <w:tc>
          <w:tcPr>
            <w:tcW w:w="223" w:type="dxa"/>
          </w:tcPr>
          <w:p w14:paraId="368B2A63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7C0BEBFA" w14:textId="77777777" w:rsidTr="00382B8A">
        <w:trPr>
          <w:cantSplit/>
          <w:trHeight w:val="58"/>
        </w:trPr>
        <w:tc>
          <w:tcPr>
            <w:tcW w:w="2798" w:type="dxa"/>
          </w:tcPr>
          <w:p w14:paraId="79E773CD" w14:textId="06575EA9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3F3BF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3F3BF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2051" w:type="dxa"/>
          </w:tcPr>
          <w:p w14:paraId="3F5284B2" w14:textId="36904ED3" w:rsidR="00EF7C35" w:rsidRPr="003F3BF0" w:rsidRDefault="00EF7C35" w:rsidP="00EF7C3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5BB97901" w14:textId="129CFD98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563FB1E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7A5B359" w14:textId="5982D88A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4ADE2424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471D4581" w14:textId="2CD8E478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248" w:type="dxa"/>
          </w:tcPr>
          <w:p w14:paraId="49004A31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B2B1BF5" w14:textId="1983E55F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573</w:t>
            </w:r>
          </w:p>
        </w:tc>
        <w:tc>
          <w:tcPr>
            <w:tcW w:w="248" w:type="dxa"/>
          </w:tcPr>
          <w:p w14:paraId="2FDC5DE5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340AF681" w14:textId="01F5359B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8" w:type="dxa"/>
          </w:tcPr>
          <w:p w14:paraId="239F8450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39A3B58C" w14:textId="0A8FB709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8" w:type="dxa"/>
          </w:tcPr>
          <w:p w14:paraId="58789672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25308468" w14:textId="5CBAC66F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34500C">
              <w:rPr>
                <w:rFonts w:asciiTheme="majorBidi" w:hAnsiTheme="majorBidi" w:cstheme="majorBidi"/>
                <w:sz w:val="20"/>
                <w:lang w:val="en-US" w:bidi="th-TH"/>
              </w:rPr>
              <w:t>56,463</w:t>
            </w:r>
          </w:p>
        </w:tc>
        <w:tc>
          <w:tcPr>
            <w:tcW w:w="248" w:type="dxa"/>
          </w:tcPr>
          <w:p w14:paraId="51546053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D002220" w14:textId="5386D31C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156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292</w:t>
            </w:r>
          </w:p>
        </w:tc>
        <w:tc>
          <w:tcPr>
            <w:tcW w:w="223" w:type="dxa"/>
          </w:tcPr>
          <w:p w14:paraId="7929F485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57C7F83E" w14:textId="77777777" w:rsidTr="00382B8A">
        <w:trPr>
          <w:cantSplit/>
          <w:trHeight w:val="308"/>
        </w:trPr>
        <w:tc>
          <w:tcPr>
            <w:tcW w:w="2798" w:type="dxa"/>
          </w:tcPr>
          <w:p w14:paraId="0DE4A427" w14:textId="77777777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3F3BF0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  <w:p w14:paraId="768EE89C" w14:textId="4150E34E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3F3BF0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2051" w:type="dxa"/>
          </w:tcPr>
          <w:p w14:paraId="1988E5DC" w14:textId="77777777" w:rsidR="005F3B70" w:rsidRDefault="005F3B70" w:rsidP="00EF7C3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37EA1D4" w14:textId="398AB685" w:rsidR="00EF7C35" w:rsidRPr="003F3BF0" w:rsidRDefault="00EF7C35" w:rsidP="00EF7C3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2BB96725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0C133748" w14:textId="02B6AF64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583C82E5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499D239D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24767ECF" w14:textId="6797AA6B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70EB8916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</w:tcPr>
          <w:p w14:paraId="17C18791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6F7128C" w14:textId="1D2C8AA4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1F8F3A96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44B359DF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4C74909" w14:textId="1F0D57A9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7C49AF1D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31CFEB5D" w14:textId="733F762B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10852422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5EC7DB8E" w14:textId="505C8083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8" w:type="dxa"/>
          </w:tcPr>
          <w:p w14:paraId="343EC10F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</w:tcPr>
          <w:p w14:paraId="19DDE61F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6813A8F" w14:textId="70D1F785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1,776</w:t>
            </w:r>
          </w:p>
        </w:tc>
        <w:tc>
          <w:tcPr>
            <w:tcW w:w="248" w:type="dxa"/>
          </w:tcPr>
          <w:p w14:paraId="06B05F30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</w:tcPr>
          <w:p w14:paraId="22413A2B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374062BE" w14:textId="1EE4C821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353</w:t>
            </w:r>
          </w:p>
        </w:tc>
        <w:tc>
          <w:tcPr>
            <w:tcW w:w="223" w:type="dxa"/>
          </w:tcPr>
          <w:p w14:paraId="3C18F69B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4D013D94" w14:textId="77777777" w:rsidTr="00382B8A">
        <w:trPr>
          <w:cantSplit/>
          <w:trHeight w:val="58"/>
        </w:trPr>
        <w:tc>
          <w:tcPr>
            <w:tcW w:w="2798" w:type="dxa"/>
          </w:tcPr>
          <w:p w14:paraId="7DC48A0F" w14:textId="4AA38DBD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3F3BF0">
              <w:rPr>
                <w:rFonts w:asciiTheme="majorBidi" w:hAnsiTheme="majorBidi" w:cstheme="majorBidi"/>
                <w:sz w:val="20"/>
                <w:szCs w:val="20"/>
              </w:rPr>
              <w:t>Transimex</w:t>
            </w:r>
            <w:proofErr w:type="spellEnd"/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 Corporation</w:t>
            </w:r>
            <w:r w:rsidR="00DC38FF">
              <w:rPr>
                <w:rFonts w:asciiTheme="majorBidi" w:hAnsiTheme="majorBidi" w:cstheme="majorBidi"/>
                <w:sz w:val="20"/>
                <w:szCs w:val="20"/>
              </w:rPr>
              <w:t xml:space="preserve"> (“TMS”)</w:t>
            </w:r>
          </w:p>
        </w:tc>
        <w:tc>
          <w:tcPr>
            <w:tcW w:w="2051" w:type="dxa"/>
          </w:tcPr>
          <w:p w14:paraId="77F159DB" w14:textId="4FCD1658" w:rsidR="00EF7C35" w:rsidRPr="003F3BF0" w:rsidRDefault="00EF7C35" w:rsidP="00EF7C3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11122DE" w14:textId="6FF6D045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91582F">
              <w:rPr>
                <w:rFonts w:asciiTheme="majorBidi" w:hAnsiTheme="majorBidi" w:cstheme="majorBidi"/>
                <w:sz w:val="20"/>
                <w:lang w:val="en-US"/>
              </w:rPr>
              <w:t>3.91</w:t>
            </w:r>
          </w:p>
        </w:tc>
        <w:tc>
          <w:tcPr>
            <w:tcW w:w="300" w:type="dxa"/>
          </w:tcPr>
          <w:p w14:paraId="09735F51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A1C508A" w14:textId="76917AE5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24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78</w:t>
            </w:r>
          </w:p>
        </w:tc>
        <w:tc>
          <w:tcPr>
            <w:tcW w:w="248" w:type="dxa"/>
          </w:tcPr>
          <w:p w14:paraId="1B4A8042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14273610" w14:textId="357B494B" w:rsidR="00EF7C35" w:rsidRPr="0000339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VND</w:t>
            </w:r>
            <w:r w:rsidR="00003390">
              <w:rPr>
                <w:rFonts w:asciiTheme="majorBidi" w:hAnsiTheme="majorBidi" w:cstheme="majorBidi" w:hint="cs"/>
                <w:spacing w:val="-6"/>
                <w:sz w:val="20"/>
                <w:cs/>
                <w:lang w:bidi="th-TH"/>
              </w:rPr>
              <w:t xml:space="preserve"> </w:t>
            </w:r>
            <w:r w:rsidR="00003390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724,461,610</w:t>
            </w:r>
          </w:p>
        </w:tc>
        <w:tc>
          <w:tcPr>
            <w:tcW w:w="248" w:type="dxa"/>
          </w:tcPr>
          <w:p w14:paraId="3F51C9FC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FBE934A" w14:textId="531F39D6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 xml:space="preserve">VND </w:t>
            </w:r>
            <w:r w:rsidRPr="003F3BF0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548</w:t>
            </w:r>
            <w:r w:rsidRPr="003F3BF0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807</w:t>
            </w:r>
            <w:r w:rsidRPr="003F3BF0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570</w:t>
            </w:r>
          </w:p>
        </w:tc>
        <w:tc>
          <w:tcPr>
            <w:tcW w:w="248" w:type="dxa"/>
          </w:tcPr>
          <w:p w14:paraId="0D254BA9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6AD45AB3" w14:textId="64A55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604,206</w:t>
            </w:r>
          </w:p>
        </w:tc>
        <w:tc>
          <w:tcPr>
            <w:tcW w:w="248" w:type="dxa"/>
          </w:tcPr>
          <w:p w14:paraId="6FA869BA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AED0992" w14:textId="5E71670A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572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664</w:t>
            </w:r>
          </w:p>
        </w:tc>
        <w:tc>
          <w:tcPr>
            <w:tcW w:w="248" w:type="dxa"/>
          </w:tcPr>
          <w:p w14:paraId="6294E966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05CAD336" w14:textId="1545CF9F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rtl/>
                <w:cs/>
                <w:lang w:val="en-US"/>
              </w:rPr>
              <w:t>6</w:t>
            </w:r>
            <w:r w:rsidR="0034500C">
              <w:rPr>
                <w:rFonts w:asciiTheme="majorBidi" w:hAnsiTheme="majorBidi" w:cstheme="majorBidi"/>
                <w:sz w:val="20"/>
                <w:lang w:val="en-US"/>
              </w:rPr>
              <w:t>80,948</w:t>
            </w:r>
          </w:p>
        </w:tc>
        <w:tc>
          <w:tcPr>
            <w:tcW w:w="248" w:type="dxa"/>
          </w:tcPr>
          <w:p w14:paraId="51157A56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4003062A" w14:textId="3952B9F9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596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934</w:t>
            </w:r>
          </w:p>
        </w:tc>
        <w:tc>
          <w:tcPr>
            <w:tcW w:w="223" w:type="dxa"/>
          </w:tcPr>
          <w:p w14:paraId="4F1059B1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68CC817E" w14:textId="77777777" w:rsidTr="00382B8A">
        <w:trPr>
          <w:cantSplit/>
          <w:trHeight w:val="48"/>
        </w:trPr>
        <w:tc>
          <w:tcPr>
            <w:tcW w:w="2798" w:type="dxa"/>
          </w:tcPr>
          <w:p w14:paraId="66040CD3" w14:textId="77777777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446CDB16" w14:textId="77777777" w:rsidR="00EF7C35" w:rsidRPr="003F3BF0" w:rsidRDefault="00EF7C35" w:rsidP="00EF7C35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1F1DAC11" w14:textId="77777777" w:rsidR="00EF7C35" w:rsidRPr="003F3BF0" w:rsidRDefault="00EF7C35" w:rsidP="00EF7C35">
            <w:pPr>
              <w:tabs>
                <w:tab w:val="clear" w:pos="454"/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505ED02E" w14:textId="77777777" w:rsidR="00EF7C35" w:rsidRPr="003F3BF0" w:rsidRDefault="00EF7C35" w:rsidP="00EF7C35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606563E7" w14:textId="77777777" w:rsidR="00EF7C35" w:rsidRPr="003F3BF0" w:rsidRDefault="00EF7C35" w:rsidP="00EF7C35">
            <w:pPr>
              <w:tabs>
                <w:tab w:val="clear" w:pos="454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2CB6840A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70F4356B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63B23624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46D3EF0D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4B8695BF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052B99EE" w14:textId="36195635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995,238</w:t>
            </w:r>
          </w:p>
        </w:tc>
        <w:tc>
          <w:tcPr>
            <w:tcW w:w="248" w:type="dxa"/>
          </w:tcPr>
          <w:p w14:paraId="74BCF542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19CEDA" w14:textId="3CE7047F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963,696</w:t>
            </w:r>
          </w:p>
        </w:tc>
        <w:tc>
          <w:tcPr>
            <w:tcW w:w="248" w:type="dxa"/>
          </w:tcPr>
          <w:p w14:paraId="49214DFF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1DBA1072" w14:textId="4BC36D4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</w:t>
            </w:r>
            <w:r w:rsidR="003A484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</w:t>
            </w:r>
            <w:r w:rsidR="0034500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97,199</w:t>
            </w:r>
          </w:p>
        </w:tc>
        <w:tc>
          <w:tcPr>
            <w:tcW w:w="248" w:type="dxa"/>
          </w:tcPr>
          <w:p w14:paraId="0615B2F8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097F8780" w14:textId="694FE3C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031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963</w:t>
            </w:r>
          </w:p>
        </w:tc>
        <w:tc>
          <w:tcPr>
            <w:tcW w:w="223" w:type="dxa"/>
          </w:tcPr>
          <w:p w14:paraId="7C7DDDD6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F7C35" w:rsidRPr="003F3BF0" w14:paraId="3E3C2A86" w14:textId="77777777" w:rsidTr="00382B8A">
        <w:trPr>
          <w:cantSplit/>
          <w:trHeight w:val="58"/>
        </w:trPr>
        <w:tc>
          <w:tcPr>
            <w:tcW w:w="2798" w:type="dxa"/>
          </w:tcPr>
          <w:p w14:paraId="04FB4FE0" w14:textId="4BC525D8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051" w:type="dxa"/>
          </w:tcPr>
          <w:p w14:paraId="3833EEDC" w14:textId="15FE04B8" w:rsidR="00EF7C35" w:rsidRPr="003F3BF0" w:rsidRDefault="00EF7C35" w:rsidP="00EF7C3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B5F4763" w14:textId="1728DEF4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00" w:type="dxa"/>
          </w:tcPr>
          <w:p w14:paraId="51427628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7DBBCA86" w14:textId="44DAC0F2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8556966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6FB92520" w14:textId="4DC6208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CD229DF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59D238F" w14:textId="4442B27C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4869ECBB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22AB9C39" w14:textId="50255BE1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C950BD4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6CF384AD" w14:textId="4E849A6E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535D7AF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0DA031B7" w14:textId="6A5B602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559FE47D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720D7349" w14:textId="038D9A0C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3" w:type="dxa"/>
          </w:tcPr>
          <w:p w14:paraId="090CBC99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00462308" w14:textId="77777777" w:rsidTr="00382B8A">
        <w:trPr>
          <w:cantSplit/>
          <w:trHeight w:val="58"/>
        </w:trPr>
        <w:tc>
          <w:tcPr>
            <w:tcW w:w="2798" w:type="dxa"/>
          </w:tcPr>
          <w:p w14:paraId="1AB6BB88" w14:textId="5733BC02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pacing w:val="-4"/>
                <w:sz w:val="20"/>
                <w:szCs w:val="20"/>
              </w:rPr>
              <w:t>EM Logistics &amp; Warehousing Pte. Ltd.</w:t>
            </w:r>
          </w:p>
        </w:tc>
        <w:tc>
          <w:tcPr>
            <w:tcW w:w="2051" w:type="dxa"/>
          </w:tcPr>
          <w:p w14:paraId="6F450BF9" w14:textId="76C06F91" w:rsidR="00EF7C35" w:rsidRPr="003F3BF0" w:rsidRDefault="00EF7C35" w:rsidP="00EF7C3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821" w:type="dxa"/>
          </w:tcPr>
          <w:p w14:paraId="46E938CE" w14:textId="221BA769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7C351FA8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D0C74A8" w14:textId="4532FD0A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01E417FE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26791F47" w14:textId="2113A732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945</w:t>
            </w:r>
          </w:p>
        </w:tc>
        <w:tc>
          <w:tcPr>
            <w:tcW w:w="248" w:type="dxa"/>
          </w:tcPr>
          <w:p w14:paraId="0FB19C86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2BCE6DDD" w14:textId="0BEBC82D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945</w:t>
            </w:r>
          </w:p>
        </w:tc>
        <w:tc>
          <w:tcPr>
            <w:tcW w:w="248" w:type="dxa"/>
          </w:tcPr>
          <w:p w14:paraId="29597F11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696C8976" w14:textId="51152035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8" w:type="dxa"/>
          </w:tcPr>
          <w:p w14:paraId="03E26F5A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20D6905C" w14:textId="5D9B049C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8" w:type="dxa"/>
          </w:tcPr>
          <w:p w14:paraId="626CE9E5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0755D32E" w14:textId="31535633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34500C">
              <w:rPr>
                <w:rFonts w:asciiTheme="majorBidi" w:hAnsiTheme="majorBidi" w:cstheme="majorBidi"/>
                <w:sz w:val="20"/>
                <w:lang w:val="en-US"/>
              </w:rPr>
              <w:t>5,389</w:t>
            </w:r>
          </w:p>
        </w:tc>
        <w:tc>
          <w:tcPr>
            <w:tcW w:w="248" w:type="dxa"/>
          </w:tcPr>
          <w:p w14:paraId="02934F27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68502A90" w14:textId="6A9D2434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441</w:t>
            </w:r>
          </w:p>
        </w:tc>
        <w:tc>
          <w:tcPr>
            <w:tcW w:w="223" w:type="dxa"/>
          </w:tcPr>
          <w:p w14:paraId="667DB446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60C6B535" w14:textId="77777777" w:rsidTr="00382B8A">
        <w:trPr>
          <w:cantSplit/>
          <w:trHeight w:val="58"/>
        </w:trPr>
        <w:tc>
          <w:tcPr>
            <w:tcW w:w="2798" w:type="dxa"/>
          </w:tcPr>
          <w:p w14:paraId="462EDC80" w14:textId="18E2BF19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ลิงค์ เอเชีย โลจิสติกส์ จำกัด</w:t>
            </w:r>
          </w:p>
        </w:tc>
        <w:tc>
          <w:tcPr>
            <w:tcW w:w="2051" w:type="dxa"/>
          </w:tcPr>
          <w:p w14:paraId="0ECDE5E2" w14:textId="0523A55D" w:rsidR="00EF7C35" w:rsidRPr="003F3BF0" w:rsidRDefault="00EF7C35" w:rsidP="00EF7C3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BF8B83E" w14:textId="19F21AFF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300" w:type="dxa"/>
          </w:tcPr>
          <w:p w14:paraId="5FC0CB48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243822B" w14:textId="09BE6E60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8" w:type="dxa"/>
          </w:tcPr>
          <w:p w14:paraId="72E56C82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</w:tcPr>
          <w:p w14:paraId="66809C9B" w14:textId="0599B06D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6F04CDEF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</w:tcPr>
          <w:p w14:paraId="265D2BAF" w14:textId="245FDE23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5F6194BD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3D941165" w14:textId="3281724A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600</w:t>
            </w:r>
          </w:p>
        </w:tc>
        <w:tc>
          <w:tcPr>
            <w:tcW w:w="248" w:type="dxa"/>
          </w:tcPr>
          <w:p w14:paraId="746C1765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71CA775F" w14:textId="075C1176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600</w:t>
            </w:r>
          </w:p>
        </w:tc>
        <w:tc>
          <w:tcPr>
            <w:tcW w:w="248" w:type="dxa"/>
          </w:tcPr>
          <w:p w14:paraId="7F52771C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19B07A44" w14:textId="1F6BD391" w:rsidR="00EF7C35" w:rsidRPr="003F3BF0" w:rsidRDefault="003A484F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1,968</w:t>
            </w:r>
          </w:p>
        </w:tc>
        <w:tc>
          <w:tcPr>
            <w:tcW w:w="248" w:type="dxa"/>
          </w:tcPr>
          <w:p w14:paraId="224F3761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540C5250" w14:textId="2498F016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968</w:t>
            </w:r>
          </w:p>
        </w:tc>
        <w:tc>
          <w:tcPr>
            <w:tcW w:w="223" w:type="dxa"/>
          </w:tcPr>
          <w:p w14:paraId="77BEAB3D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1CE72579" w14:textId="77777777" w:rsidTr="00382B8A">
        <w:trPr>
          <w:cantSplit/>
          <w:trHeight w:val="317"/>
        </w:trPr>
        <w:tc>
          <w:tcPr>
            <w:tcW w:w="2798" w:type="dxa"/>
          </w:tcPr>
          <w:p w14:paraId="32D2B2D5" w14:textId="159335B1" w:rsidR="00EF7C35" w:rsidRPr="003F3BF0" w:rsidRDefault="00AD5FF6" w:rsidP="00EF7C3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10" w:history="1">
              <w:r w:rsidR="00EF7C35" w:rsidRPr="003F3BF0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บริษัท สยาม เจดับเบิ้ลยูดี </w:t>
              </w:r>
              <w:r w:rsidR="00EF7C35" w:rsidRPr="003F3BF0">
                <w:rPr>
                  <w:rFonts w:asciiTheme="majorBidi" w:hAnsiTheme="majorBidi" w:cstheme="majorBidi"/>
                  <w:sz w:val="20"/>
                  <w:szCs w:val="20"/>
                </w:rPr>
                <w:br/>
              </w:r>
              <w:r w:rsidR="00EF7C35" w:rsidRPr="003F3BF0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2051" w:type="dxa"/>
          </w:tcPr>
          <w:p w14:paraId="58236CD2" w14:textId="2032CE25" w:rsidR="00EF7C35" w:rsidRPr="003F3BF0" w:rsidRDefault="00EF7C35" w:rsidP="00EF7C35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  <w:r w:rsidRPr="003F3BF0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821" w:type="dxa"/>
          </w:tcPr>
          <w:p w14:paraId="780276C9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62128D27" w14:textId="1193E82C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300" w:type="dxa"/>
          </w:tcPr>
          <w:p w14:paraId="7CBDFB57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9297AA2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1F602135" w14:textId="338F2C3A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8" w:type="dxa"/>
          </w:tcPr>
          <w:p w14:paraId="45E6B79C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3F1EAED8" w14:textId="1D91B139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17265FC6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3634F776" w14:textId="5353629F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8" w:type="dxa"/>
          </w:tcPr>
          <w:p w14:paraId="29063D1D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vAlign w:val="bottom"/>
          </w:tcPr>
          <w:p w14:paraId="6F6353CE" w14:textId="2B0A3CFA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8" w:type="dxa"/>
          </w:tcPr>
          <w:p w14:paraId="5092F09C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vAlign w:val="bottom"/>
          </w:tcPr>
          <w:p w14:paraId="3025645E" w14:textId="04869294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8" w:type="dxa"/>
          </w:tcPr>
          <w:p w14:paraId="25883FDE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vAlign w:val="bottom"/>
          </w:tcPr>
          <w:p w14:paraId="7706F9B1" w14:textId="3C53B02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3,311</w:t>
            </w:r>
          </w:p>
        </w:tc>
        <w:tc>
          <w:tcPr>
            <w:tcW w:w="248" w:type="dxa"/>
          </w:tcPr>
          <w:p w14:paraId="61A5F788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vAlign w:val="bottom"/>
          </w:tcPr>
          <w:p w14:paraId="3715FC8A" w14:textId="555A108F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340</w:t>
            </w:r>
          </w:p>
        </w:tc>
        <w:tc>
          <w:tcPr>
            <w:tcW w:w="223" w:type="dxa"/>
          </w:tcPr>
          <w:p w14:paraId="618615B2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731EA1E7" w14:textId="77777777" w:rsidTr="00382B8A">
        <w:trPr>
          <w:cantSplit/>
          <w:trHeight w:val="58"/>
        </w:trPr>
        <w:tc>
          <w:tcPr>
            <w:tcW w:w="2798" w:type="dxa"/>
          </w:tcPr>
          <w:p w14:paraId="2538341E" w14:textId="56FF9665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3F3BF0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</w:p>
        </w:tc>
        <w:tc>
          <w:tcPr>
            <w:tcW w:w="2051" w:type="dxa"/>
          </w:tcPr>
          <w:p w14:paraId="783429C7" w14:textId="08E00F5D" w:rsidR="00EF7C35" w:rsidRPr="003F3BF0" w:rsidRDefault="00EF7C35" w:rsidP="00EF7C35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821" w:type="dxa"/>
          </w:tcPr>
          <w:p w14:paraId="0433B10E" w14:textId="723E89DE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300" w:type="dxa"/>
          </w:tcPr>
          <w:p w14:paraId="4E1C2001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2804AFDD" w14:textId="3D0AE349" w:rsidR="00EF7C35" w:rsidRPr="003F3BF0" w:rsidRDefault="00EF7C35" w:rsidP="00EF7C3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8" w:type="dxa"/>
          </w:tcPr>
          <w:p w14:paraId="56DB8188" w14:textId="77777777" w:rsidR="00EF7C35" w:rsidRPr="003F3BF0" w:rsidRDefault="00EF7C35" w:rsidP="00EF7C35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7" w:type="dxa"/>
            <w:vAlign w:val="bottom"/>
          </w:tcPr>
          <w:p w14:paraId="3E052CDA" w14:textId="04BACE7A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IDR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48" w:type="dxa"/>
          </w:tcPr>
          <w:p w14:paraId="679676FE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vAlign w:val="bottom"/>
          </w:tcPr>
          <w:p w14:paraId="125FD946" w14:textId="07F58DC3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IDR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48" w:type="dxa"/>
          </w:tcPr>
          <w:p w14:paraId="021F1498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7D65CD9A" w14:textId="42D21039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8" w:type="dxa"/>
          </w:tcPr>
          <w:p w14:paraId="458D8A9A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0B17E0" w14:textId="73F219C8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8" w:type="dxa"/>
          </w:tcPr>
          <w:p w14:paraId="5E9FD5B9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34D702E2" w14:textId="5E526238" w:rsidR="00EF7C35" w:rsidRPr="003F3BF0" w:rsidRDefault="0034500C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90,719</w:t>
            </w:r>
          </w:p>
        </w:tc>
        <w:tc>
          <w:tcPr>
            <w:tcW w:w="248" w:type="dxa"/>
          </w:tcPr>
          <w:p w14:paraId="3796686D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2030ECA6" w14:textId="50A1C671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953</w:t>
            </w:r>
          </w:p>
        </w:tc>
        <w:tc>
          <w:tcPr>
            <w:tcW w:w="223" w:type="dxa"/>
          </w:tcPr>
          <w:p w14:paraId="0FF367FC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EF7C35" w:rsidRPr="003F3BF0" w14:paraId="6F8D2326" w14:textId="77777777" w:rsidTr="00382B8A">
        <w:trPr>
          <w:cantSplit/>
          <w:trHeight w:val="48"/>
        </w:trPr>
        <w:tc>
          <w:tcPr>
            <w:tcW w:w="2798" w:type="dxa"/>
          </w:tcPr>
          <w:p w14:paraId="793606E3" w14:textId="0DC6A664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51" w:type="dxa"/>
          </w:tcPr>
          <w:p w14:paraId="28B328EE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7C35ECAD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3BC5AE38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29B98079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4C826B89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42644ED8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1D3199C6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12E50A96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77D3E52B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BAA2B" w14:textId="0FC5268A" w:rsidR="00EF7C35" w:rsidRPr="001B17FF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B17F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90</w:t>
            </w:r>
            <w:r w:rsidRPr="001B17F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B17F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166</w:t>
            </w:r>
          </w:p>
        </w:tc>
        <w:tc>
          <w:tcPr>
            <w:tcW w:w="248" w:type="dxa"/>
          </w:tcPr>
          <w:p w14:paraId="358BFDBA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194B2" w14:textId="737AE804" w:rsidR="00EF7C35" w:rsidRPr="001B17FF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B17F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90</w:t>
            </w:r>
            <w:r w:rsidRPr="001B17F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B17F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166</w:t>
            </w:r>
          </w:p>
        </w:tc>
        <w:tc>
          <w:tcPr>
            <w:tcW w:w="248" w:type="dxa"/>
          </w:tcPr>
          <w:p w14:paraId="2A025F7C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5E453" w14:textId="3291B653" w:rsidR="00EF7C35" w:rsidRPr="001B17FF" w:rsidRDefault="0034500C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111,387</w:t>
            </w:r>
          </w:p>
        </w:tc>
        <w:tc>
          <w:tcPr>
            <w:tcW w:w="248" w:type="dxa"/>
          </w:tcPr>
          <w:p w14:paraId="3AE51A8C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830E6" w14:textId="738967E1" w:rsidR="00EF7C35" w:rsidRPr="001B17FF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1B17F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43</w:t>
            </w:r>
            <w:r w:rsidRPr="001B17F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1B17F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702</w:t>
            </w:r>
          </w:p>
        </w:tc>
        <w:tc>
          <w:tcPr>
            <w:tcW w:w="223" w:type="dxa"/>
          </w:tcPr>
          <w:p w14:paraId="40B89855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F7C35" w:rsidRPr="003F3BF0" w14:paraId="0CEDF0F0" w14:textId="77777777" w:rsidTr="00382B8A">
        <w:trPr>
          <w:cantSplit/>
          <w:trHeight w:val="48"/>
        </w:trPr>
        <w:tc>
          <w:tcPr>
            <w:tcW w:w="2798" w:type="dxa"/>
          </w:tcPr>
          <w:p w14:paraId="148A65DD" w14:textId="77777777" w:rsidR="00EF7C35" w:rsidRPr="003F3BF0" w:rsidRDefault="00EF7C35" w:rsidP="00EF7C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51" w:type="dxa"/>
          </w:tcPr>
          <w:p w14:paraId="1C7288E8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70FAF9E8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0" w:type="dxa"/>
          </w:tcPr>
          <w:p w14:paraId="67521A03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53BCD21C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0DD56107" w14:textId="77777777" w:rsidR="00EF7C35" w:rsidRPr="003F3BF0" w:rsidRDefault="00EF7C35" w:rsidP="00EF7C3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</w:tcPr>
          <w:p w14:paraId="4DF80FC0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40811A28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8" w:type="dxa"/>
          </w:tcPr>
          <w:p w14:paraId="33D54F77" w14:textId="77777777" w:rsidR="00EF7C35" w:rsidRPr="003F3BF0" w:rsidRDefault="00EF7C35" w:rsidP="00EF7C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19566764" w14:textId="77777777" w:rsidR="00EF7C35" w:rsidRPr="003F3BF0" w:rsidRDefault="00EF7C35" w:rsidP="00EF7C3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2C93508" w14:textId="196428B8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1,085,404</w:t>
            </w:r>
          </w:p>
        </w:tc>
        <w:tc>
          <w:tcPr>
            <w:tcW w:w="248" w:type="dxa"/>
          </w:tcPr>
          <w:p w14:paraId="1C04353F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87B7459" w14:textId="462651A0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053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862</w:t>
            </w:r>
          </w:p>
        </w:tc>
        <w:tc>
          <w:tcPr>
            <w:tcW w:w="248" w:type="dxa"/>
          </w:tcPr>
          <w:p w14:paraId="632B5897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14:paraId="10F28607" w14:textId="0B04F5B4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</w:t>
            </w:r>
            <w:r w:rsidR="0034500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208,586</w:t>
            </w:r>
          </w:p>
        </w:tc>
        <w:tc>
          <w:tcPr>
            <w:tcW w:w="248" w:type="dxa"/>
          </w:tcPr>
          <w:p w14:paraId="430C86F8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52A2BC6C" w14:textId="3E8FF554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075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665</w:t>
            </w:r>
          </w:p>
        </w:tc>
        <w:tc>
          <w:tcPr>
            <w:tcW w:w="223" w:type="dxa"/>
          </w:tcPr>
          <w:p w14:paraId="48235D64" w14:textId="77777777" w:rsidR="00EF7C35" w:rsidRPr="003F3BF0" w:rsidRDefault="00EF7C35" w:rsidP="00EF7C3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tbl>
      <w:tblPr>
        <w:tblpPr w:leftFromText="180" w:rightFromText="180" w:vertAnchor="text" w:horzAnchor="margin" w:tblpX="450" w:tblpY="43"/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9"/>
        <w:gridCol w:w="462"/>
        <w:gridCol w:w="344"/>
        <w:gridCol w:w="1956"/>
        <w:gridCol w:w="1209"/>
        <w:gridCol w:w="1099"/>
        <w:gridCol w:w="194"/>
        <w:gridCol w:w="1250"/>
        <w:gridCol w:w="249"/>
        <w:gridCol w:w="1253"/>
        <w:gridCol w:w="374"/>
        <w:gridCol w:w="1087"/>
        <w:gridCol w:w="249"/>
        <w:gridCol w:w="1128"/>
        <w:gridCol w:w="197"/>
      </w:tblGrid>
      <w:tr w:rsidR="00D766C8" w:rsidRPr="003F3BF0" w14:paraId="2661AFCF" w14:textId="77777777" w:rsidTr="00382B8A">
        <w:trPr>
          <w:cantSplit/>
          <w:trHeight w:val="306"/>
          <w:tblHeader/>
        </w:trPr>
        <w:tc>
          <w:tcPr>
            <w:tcW w:w="3259" w:type="dxa"/>
            <w:shd w:val="clear" w:color="auto" w:fill="auto"/>
          </w:tcPr>
          <w:p w14:paraId="1C04D50F" w14:textId="30DA10ED" w:rsidR="00D766C8" w:rsidRPr="003F3BF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gridSpan w:val="3"/>
            <w:vAlign w:val="center"/>
          </w:tcPr>
          <w:p w14:paraId="006E5C8C" w14:textId="77777777" w:rsidR="00D766C8" w:rsidRPr="003F3BF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24E10DE6" w14:textId="04041BC7" w:rsidR="00D766C8" w:rsidRPr="003F3BF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752" w:type="dxa"/>
            <w:gridSpan w:val="3"/>
          </w:tcPr>
          <w:p w14:paraId="68DEFC62" w14:textId="77777777" w:rsidR="00D766C8" w:rsidRPr="003F3BF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74" w:type="dxa"/>
          </w:tcPr>
          <w:p w14:paraId="4D851A0C" w14:textId="77777777" w:rsidR="00D766C8" w:rsidRPr="003F3BF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661" w:type="dxa"/>
            <w:gridSpan w:val="4"/>
          </w:tcPr>
          <w:p w14:paraId="064529CF" w14:textId="1D9CDA0E" w:rsidR="00D766C8" w:rsidRPr="003F3BF0" w:rsidRDefault="00D766C8" w:rsidP="00D766C8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F947B4" w:rsidRPr="003F3BF0" w14:paraId="5C8DFE4A" w14:textId="77777777" w:rsidTr="00382B8A">
        <w:trPr>
          <w:cantSplit/>
          <w:trHeight w:val="56"/>
          <w:tblHeader/>
        </w:trPr>
        <w:tc>
          <w:tcPr>
            <w:tcW w:w="3259" w:type="dxa"/>
          </w:tcPr>
          <w:p w14:paraId="0CA2683A" w14:textId="77777777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gridSpan w:val="3"/>
            <w:vAlign w:val="bottom"/>
          </w:tcPr>
          <w:p w14:paraId="08FF490D" w14:textId="60A35F9E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6684379E" w14:textId="0A1BD2EC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44A23B3C" w14:textId="795689A7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2752" w:type="dxa"/>
            <w:gridSpan w:val="3"/>
          </w:tcPr>
          <w:p w14:paraId="1EC73987" w14:textId="77777777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F6A384" w14:textId="77777777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374" w:type="dxa"/>
          </w:tcPr>
          <w:p w14:paraId="1FEBF6FE" w14:textId="77777777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464" w:type="dxa"/>
            <w:gridSpan w:val="3"/>
          </w:tcPr>
          <w:p w14:paraId="3A6F214D" w14:textId="77777777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45D5532" w14:textId="77777777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97" w:type="dxa"/>
          </w:tcPr>
          <w:p w14:paraId="1B9A5148" w14:textId="77777777" w:rsidR="00F947B4" w:rsidRPr="003F3BF0" w:rsidRDefault="00F947B4" w:rsidP="00D7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</w:tr>
      <w:tr w:rsidR="007E5CC9" w:rsidRPr="003F3BF0" w14:paraId="6741CB24" w14:textId="77777777" w:rsidTr="00382B8A">
        <w:trPr>
          <w:cantSplit/>
          <w:trHeight w:val="56"/>
          <w:tblHeader/>
        </w:trPr>
        <w:tc>
          <w:tcPr>
            <w:tcW w:w="3259" w:type="dxa"/>
          </w:tcPr>
          <w:p w14:paraId="4E614183" w14:textId="77777777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gridSpan w:val="3"/>
            <w:vAlign w:val="bottom"/>
          </w:tcPr>
          <w:p w14:paraId="35CF1CE1" w14:textId="0E3349D0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209" w:type="dxa"/>
            <w:vAlign w:val="bottom"/>
          </w:tcPr>
          <w:p w14:paraId="7E1F2051" w14:textId="77777777" w:rsidR="00B269DF" w:rsidRPr="003F3BF0" w:rsidRDefault="00B269DF" w:rsidP="00B269DF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มิถุนายน</w:t>
            </w:r>
          </w:p>
          <w:p w14:paraId="1E40A622" w14:textId="196E5309" w:rsidR="007E5CC9" w:rsidRPr="003F3BF0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099" w:type="dxa"/>
            <w:vAlign w:val="bottom"/>
          </w:tcPr>
          <w:p w14:paraId="7490E8C1" w14:textId="0373C520" w:rsidR="007E5CC9" w:rsidRPr="003F3BF0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E5CC9"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7E5CC9"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31322F8F" w14:textId="60EE6A25" w:rsidR="007E5CC9" w:rsidRPr="003F3BF0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94" w:type="dxa"/>
            <w:vAlign w:val="bottom"/>
          </w:tcPr>
          <w:p w14:paraId="6593A66C" w14:textId="476D6702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0B27CC40" w14:textId="77777777" w:rsidR="00B269DF" w:rsidRPr="003F3BF0" w:rsidRDefault="00B269DF" w:rsidP="00B269DF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มิถุนายน</w:t>
            </w:r>
          </w:p>
          <w:p w14:paraId="65F0A613" w14:textId="661FAE50" w:rsidR="007E5CC9" w:rsidRPr="003F3BF0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9" w:type="dxa"/>
            <w:vAlign w:val="bottom"/>
          </w:tcPr>
          <w:p w14:paraId="5C200A2E" w14:textId="77777777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54337A66" w14:textId="2F391A56" w:rsidR="007E5CC9" w:rsidRPr="003F3BF0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E5CC9"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E5CC9"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55EB8647" w14:textId="0790E89E" w:rsidR="007E5CC9" w:rsidRPr="003F3BF0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374" w:type="dxa"/>
            <w:vAlign w:val="bottom"/>
          </w:tcPr>
          <w:p w14:paraId="478B28DC" w14:textId="77777777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vAlign w:val="bottom"/>
          </w:tcPr>
          <w:p w14:paraId="10D35A71" w14:textId="77777777" w:rsidR="00B269DF" w:rsidRPr="003F3BF0" w:rsidRDefault="00B269DF" w:rsidP="00B269DF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มิถุนายน</w:t>
            </w:r>
          </w:p>
          <w:p w14:paraId="09011B1E" w14:textId="64AD28C6" w:rsidR="007E5CC9" w:rsidRPr="003F3BF0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9" w:type="dxa"/>
            <w:vAlign w:val="bottom"/>
          </w:tcPr>
          <w:p w14:paraId="0A7A0E44" w14:textId="77777777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  <w:vAlign w:val="bottom"/>
          </w:tcPr>
          <w:p w14:paraId="2092A672" w14:textId="56F63B0D" w:rsidR="007E5CC9" w:rsidRPr="003F3BF0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="007E5CC9"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E5CC9"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  <w:p w14:paraId="3508255A" w14:textId="06D68DB6" w:rsidR="007E5CC9" w:rsidRPr="003F3BF0" w:rsidRDefault="00BF0225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97" w:type="dxa"/>
            <w:vAlign w:val="bottom"/>
          </w:tcPr>
          <w:p w14:paraId="148DC18B" w14:textId="77777777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7E5CC9" w:rsidRPr="003F3BF0" w14:paraId="445972D3" w14:textId="77777777" w:rsidTr="00382B8A">
        <w:trPr>
          <w:cantSplit/>
          <w:trHeight w:val="56"/>
          <w:tblHeader/>
        </w:trPr>
        <w:tc>
          <w:tcPr>
            <w:tcW w:w="3259" w:type="dxa"/>
          </w:tcPr>
          <w:p w14:paraId="621B137F" w14:textId="77777777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62" w:type="dxa"/>
            <w:gridSpan w:val="3"/>
          </w:tcPr>
          <w:p w14:paraId="43C7CCCC" w14:textId="7E84E9E9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2" w:type="dxa"/>
            <w:gridSpan w:val="3"/>
          </w:tcPr>
          <w:p w14:paraId="630889E5" w14:textId="6415BCA8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5787" w:type="dxa"/>
            <w:gridSpan w:val="8"/>
          </w:tcPr>
          <w:p w14:paraId="599F0396" w14:textId="090C9561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7E5CC9" w:rsidRPr="003F3BF0" w14:paraId="686CB23F" w14:textId="77777777" w:rsidTr="00382B8A">
        <w:trPr>
          <w:cantSplit/>
          <w:trHeight w:val="56"/>
        </w:trPr>
        <w:tc>
          <w:tcPr>
            <w:tcW w:w="6021" w:type="dxa"/>
            <w:gridSpan w:val="4"/>
          </w:tcPr>
          <w:p w14:paraId="3696E09E" w14:textId="77777777" w:rsidR="007E5CC9" w:rsidRPr="003F3BF0" w:rsidRDefault="007E5CC9" w:rsidP="007E5C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บริษัทร่วม</w:t>
            </w:r>
          </w:p>
        </w:tc>
        <w:tc>
          <w:tcPr>
            <w:tcW w:w="2502" w:type="dxa"/>
            <w:gridSpan w:val="3"/>
          </w:tcPr>
          <w:p w14:paraId="5533F0AD" w14:textId="5ABA5F60" w:rsidR="007E5CC9" w:rsidRPr="003F3BF0" w:rsidRDefault="007E5CC9" w:rsidP="007E5CC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44A51089" w14:textId="77777777" w:rsidR="007E5CC9" w:rsidRPr="003F3BF0" w:rsidRDefault="007E5CC9" w:rsidP="007E5C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0B7842FF" w14:textId="77777777" w:rsidR="007E5CC9" w:rsidRPr="003F3BF0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1FAEE158" w14:textId="77777777" w:rsidR="007E5CC9" w:rsidRPr="003F3BF0" w:rsidRDefault="007E5CC9" w:rsidP="007E5CC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374" w:type="dxa"/>
          </w:tcPr>
          <w:p w14:paraId="1307A2FF" w14:textId="77777777" w:rsidR="007E5CC9" w:rsidRPr="003F3BF0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2704C2B1" w14:textId="77777777" w:rsidR="007E5CC9" w:rsidRPr="003F3BF0" w:rsidRDefault="007E5CC9" w:rsidP="007E5C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7CADC0A9" w14:textId="77777777" w:rsidR="007E5CC9" w:rsidRPr="003F3BF0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30C514B9" w14:textId="77777777" w:rsidR="007E5CC9" w:rsidRPr="003F3BF0" w:rsidRDefault="007E5CC9" w:rsidP="007E5CC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7" w:type="dxa"/>
          </w:tcPr>
          <w:p w14:paraId="13B8C478" w14:textId="77777777" w:rsidR="007E5CC9" w:rsidRPr="003F3BF0" w:rsidRDefault="007E5CC9" w:rsidP="007E5CC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E6402B" w:rsidRPr="003F3BF0" w14:paraId="38C647C9" w14:textId="77777777" w:rsidTr="00382B8A">
        <w:trPr>
          <w:cantSplit/>
          <w:trHeight w:val="56"/>
        </w:trPr>
        <w:tc>
          <w:tcPr>
            <w:tcW w:w="3259" w:type="dxa"/>
          </w:tcPr>
          <w:p w14:paraId="2CFF0F8D" w14:textId="7B1AC00A" w:rsidR="00E6402B" w:rsidRPr="003F3BF0" w:rsidRDefault="00E6402B" w:rsidP="00E6402B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pacing w:val="-8"/>
                <w:sz w:val="20"/>
                <w:szCs w:val="20"/>
              </w:rPr>
              <w:t>Phnom Penh SEZ Plc.</w:t>
            </w:r>
            <w:r w:rsidR="003E3C17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(“PPSP”)</w:t>
            </w:r>
          </w:p>
        </w:tc>
        <w:tc>
          <w:tcPr>
            <w:tcW w:w="2762" w:type="dxa"/>
            <w:gridSpan w:val="3"/>
          </w:tcPr>
          <w:p w14:paraId="705F7BD2" w14:textId="1562EC5A" w:rsidR="00E6402B" w:rsidRPr="003F3BF0" w:rsidRDefault="00E6402B" w:rsidP="00E6402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บริการจัดการเขตเศรษฐกิจพิเศษ</w:t>
            </w:r>
          </w:p>
        </w:tc>
        <w:tc>
          <w:tcPr>
            <w:tcW w:w="1209" w:type="dxa"/>
          </w:tcPr>
          <w:p w14:paraId="048EB184" w14:textId="65CFB7AE" w:rsidR="00E6402B" w:rsidRPr="003F3BF0" w:rsidRDefault="00E6402B" w:rsidP="00E6402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099" w:type="dxa"/>
          </w:tcPr>
          <w:p w14:paraId="713CCDD2" w14:textId="7EF00845" w:rsidR="00E6402B" w:rsidRPr="003F3BF0" w:rsidRDefault="00E6402B" w:rsidP="00E6402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94" w:type="dxa"/>
          </w:tcPr>
          <w:p w14:paraId="1A1E1EA7" w14:textId="3F463C93" w:rsidR="00E6402B" w:rsidRPr="003F3BF0" w:rsidRDefault="00E6402B" w:rsidP="00E640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  <w:vAlign w:val="bottom"/>
          </w:tcPr>
          <w:p w14:paraId="108AADC9" w14:textId="3CDDDFD5" w:rsidR="00E6402B" w:rsidRPr="003F3BF0" w:rsidRDefault="00E6402B" w:rsidP="00E6402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249" w:type="dxa"/>
          </w:tcPr>
          <w:p w14:paraId="3339A594" w14:textId="77777777" w:rsidR="00E6402B" w:rsidRPr="003F3BF0" w:rsidRDefault="00E6402B" w:rsidP="00E640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  <w:vAlign w:val="bottom"/>
          </w:tcPr>
          <w:p w14:paraId="4591E306" w14:textId="069E4E8C" w:rsidR="00E6402B" w:rsidRPr="003F3BF0" w:rsidRDefault="00E6402B" w:rsidP="00E640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058</w:t>
            </w:r>
          </w:p>
        </w:tc>
        <w:tc>
          <w:tcPr>
            <w:tcW w:w="374" w:type="dxa"/>
          </w:tcPr>
          <w:p w14:paraId="08BF493B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</w:tcPr>
          <w:p w14:paraId="2D690D10" w14:textId="1D806508" w:rsidR="00E6402B" w:rsidRPr="003F3BF0" w:rsidRDefault="00E6402B" w:rsidP="00E640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9" w:type="dxa"/>
          </w:tcPr>
          <w:p w14:paraId="3226F43B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</w:tcPr>
          <w:p w14:paraId="1B7457F9" w14:textId="55E8CF54" w:rsidR="00E6402B" w:rsidRPr="003F3BF0" w:rsidRDefault="00E6402B" w:rsidP="00E6402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197" w:type="dxa"/>
          </w:tcPr>
          <w:p w14:paraId="595FAB72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6402B" w:rsidRPr="003F3BF0" w14:paraId="6B706FF9" w14:textId="77777777" w:rsidTr="00382B8A">
        <w:trPr>
          <w:cantSplit/>
          <w:trHeight w:val="232"/>
        </w:trPr>
        <w:tc>
          <w:tcPr>
            <w:tcW w:w="3259" w:type="dxa"/>
          </w:tcPr>
          <w:p w14:paraId="29BCC9B4" w14:textId="58EF0174" w:rsidR="00E6402B" w:rsidRPr="003F3BF0" w:rsidRDefault="00E6402B" w:rsidP="00E6402B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ซีเจ เจดับเบิ้ลยูดี</w:t>
            </w:r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โลจิสติกส์</w:t>
            </w:r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  <w:r w:rsidRPr="003F3BF0">
              <w:rPr>
                <w:rFonts w:asciiTheme="majorBidi" w:hAnsiTheme="majorBidi" w:cstheme="majorBidi"/>
                <w:sz w:val="20"/>
                <w:szCs w:val="20"/>
              </w:rPr>
              <w:t>)</w:t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762" w:type="dxa"/>
            <w:gridSpan w:val="3"/>
          </w:tcPr>
          <w:p w14:paraId="5F755EB6" w14:textId="28D68813" w:rsidR="00E6402B" w:rsidRPr="003F3BF0" w:rsidRDefault="00E6402B" w:rsidP="00E6402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1209" w:type="dxa"/>
          </w:tcPr>
          <w:p w14:paraId="40D3BE9E" w14:textId="6CC67276" w:rsidR="00E6402B" w:rsidRPr="003F3BF0" w:rsidRDefault="00E6402B" w:rsidP="00E6402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099" w:type="dxa"/>
          </w:tcPr>
          <w:p w14:paraId="16447F4E" w14:textId="75A27D0E" w:rsidR="00E6402B" w:rsidRPr="003F3BF0" w:rsidRDefault="00E6402B" w:rsidP="00E6402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94" w:type="dxa"/>
          </w:tcPr>
          <w:p w14:paraId="34BF583D" w14:textId="5F224591" w:rsidR="00E6402B" w:rsidRPr="003F3BF0" w:rsidRDefault="00E6402B" w:rsidP="00E640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0" w:type="dxa"/>
          </w:tcPr>
          <w:p w14:paraId="2BA8FA1F" w14:textId="3B838ABE" w:rsidR="00E6402B" w:rsidRPr="003F3BF0" w:rsidRDefault="00E6402B" w:rsidP="00E6402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49" w:type="dxa"/>
          </w:tcPr>
          <w:p w14:paraId="0C904890" w14:textId="77777777" w:rsidR="00E6402B" w:rsidRPr="003F3BF0" w:rsidRDefault="00E6402B" w:rsidP="00E640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3" w:type="dxa"/>
          </w:tcPr>
          <w:p w14:paraId="163C72DD" w14:textId="51DEC83F" w:rsidR="00E6402B" w:rsidRPr="003F3BF0" w:rsidRDefault="00E6402B" w:rsidP="00E640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374" w:type="dxa"/>
          </w:tcPr>
          <w:p w14:paraId="280F44C1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CCD69FD" w14:textId="61B0944F" w:rsidR="00E6402B" w:rsidRPr="003F3BF0" w:rsidRDefault="00E6402B" w:rsidP="00E640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9" w:type="dxa"/>
          </w:tcPr>
          <w:p w14:paraId="1F6812DC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6A856D0" w14:textId="74F8C6DA" w:rsidR="00E6402B" w:rsidRPr="003F3BF0" w:rsidRDefault="00E6402B" w:rsidP="00E6402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97" w:type="dxa"/>
          </w:tcPr>
          <w:p w14:paraId="3317620C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6402B" w:rsidRPr="003F3BF0" w14:paraId="4797DF21" w14:textId="77777777" w:rsidTr="00382B8A">
        <w:trPr>
          <w:cantSplit/>
          <w:trHeight w:val="46"/>
        </w:trPr>
        <w:tc>
          <w:tcPr>
            <w:tcW w:w="3259" w:type="dxa"/>
          </w:tcPr>
          <w:p w14:paraId="53848B15" w14:textId="3AAE107C" w:rsidR="00E6402B" w:rsidRPr="003F3BF0" w:rsidRDefault="00E6402B" w:rsidP="00E6402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62" w:type="dxa"/>
          </w:tcPr>
          <w:p w14:paraId="1ED88690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44" w:type="dxa"/>
          </w:tcPr>
          <w:p w14:paraId="73AF054C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956" w:type="dxa"/>
          </w:tcPr>
          <w:p w14:paraId="1C6B1D49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502" w:type="dxa"/>
            <w:gridSpan w:val="3"/>
          </w:tcPr>
          <w:p w14:paraId="544F49EB" w14:textId="1694890B" w:rsidR="00E6402B" w:rsidRPr="003F3BF0" w:rsidRDefault="00E6402B" w:rsidP="00E640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0" w:type="dxa"/>
          </w:tcPr>
          <w:p w14:paraId="00D39265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4FA3CDE2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3" w:type="dxa"/>
          </w:tcPr>
          <w:p w14:paraId="5A1E42D9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74" w:type="dxa"/>
          </w:tcPr>
          <w:p w14:paraId="55F76BC7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FEE8F2E" w14:textId="4E368193" w:rsidR="00E6402B" w:rsidRPr="003F3BF0" w:rsidRDefault="00E6402B" w:rsidP="00E640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249" w:type="dxa"/>
          </w:tcPr>
          <w:p w14:paraId="4DF7A20A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0103AAB" w14:textId="3E097D12" w:rsidR="00E6402B" w:rsidRPr="003F3BF0" w:rsidRDefault="00E6402B" w:rsidP="00E6402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80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495</w:t>
            </w:r>
          </w:p>
        </w:tc>
        <w:tc>
          <w:tcPr>
            <w:tcW w:w="197" w:type="dxa"/>
          </w:tcPr>
          <w:p w14:paraId="79A76E36" w14:textId="77777777" w:rsidR="00E6402B" w:rsidRPr="003F3BF0" w:rsidRDefault="00E6402B" w:rsidP="00E640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80" w:righ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</w:tbl>
    <w:p w14:paraId="2D2DE4D2" w14:textId="23B05768" w:rsidR="006F5AB0" w:rsidRPr="003F3BF0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20"/>
          <w:szCs w:val="20"/>
          <w:shd w:val="clear" w:color="auto" w:fill="D9D9D9"/>
        </w:rPr>
      </w:pPr>
    </w:p>
    <w:p w14:paraId="11DD8982" w14:textId="568BBF71" w:rsidR="00206652" w:rsidRPr="003F3BF0" w:rsidRDefault="000A2DC6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  <w:r w:rsidRPr="003F3BF0">
        <w:rPr>
          <w:rFonts w:ascii="Angsana New" w:hAnsi="Angsana New" w:cs="Angsana New" w:hint="cs"/>
          <w:sz w:val="24"/>
          <w:szCs w:val="24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="00003390">
        <w:rPr>
          <w:rFonts w:ascii="Angsana New" w:hAnsi="Angsana New" w:cs="Angsana New"/>
          <w:sz w:val="24"/>
          <w:szCs w:val="24"/>
        </w:rPr>
        <w:t xml:space="preserve"> </w:t>
      </w:r>
      <w:r w:rsidR="00702B26">
        <w:rPr>
          <w:rFonts w:ascii="Angsana New" w:hAnsi="Angsana New" w:cs="Angsana New"/>
          <w:sz w:val="24"/>
          <w:szCs w:val="24"/>
        </w:rPr>
        <w:t xml:space="preserve">TMS 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และ </w:t>
      </w:r>
      <w:r w:rsidRPr="003F3BF0">
        <w:rPr>
          <w:rFonts w:ascii="Angsana New" w:hAnsi="Angsana New" w:cs="Angsana New" w:hint="cs"/>
          <w:sz w:val="24"/>
          <w:szCs w:val="24"/>
        </w:rPr>
        <w:t>P</w:t>
      </w:r>
      <w:r w:rsidR="00702B26">
        <w:rPr>
          <w:rFonts w:ascii="Angsana New" w:hAnsi="Angsana New" w:cs="Angsana New"/>
          <w:sz w:val="24"/>
          <w:szCs w:val="24"/>
        </w:rPr>
        <w:t>PSP</w:t>
      </w:r>
      <w:r w:rsidRPr="003F3BF0">
        <w:rPr>
          <w:rFonts w:ascii="Angsana New" w:hAnsi="Angsana New" w:cs="Angsana New" w:hint="cs"/>
          <w:sz w:val="24"/>
          <w:szCs w:val="24"/>
        </w:rPr>
        <w:t xml:space="preserve"> 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ซึ่งเป็นบริษัทจดทะเบียนในตลาดหลักทรัพย์เวียดนามและกัมพูชาตามลำดับ ณ วันที่ </w:t>
      </w:r>
      <w:r w:rsidR="00BF0225" w:rsidRPr="003F3BF0">
        <w:rPr>
          <w:rFonts w:ascii="Angsana New" w:hAnsi="Angsana New" w:cs="Angsana New"/>
          <w:sz w:val="24"/>
          <w:szCs w:val="24"/>
        </w:rPr>
        <w:t>3</w:t>
      </w:r>
      <w:r w:rsidR="00CD347D" w:rsidRPr="003F3BF0">
        <w:rPr>
          <w:rFonts w:ascii="Angsana New" w:hAnsi="Angsana New" w:cs="Angsana New"/>
          <w:sz w:val="24"/>
          <w:szCs w:val="24"/>
        </w:rPr>
        <w:t>0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CD347D" w:rsidRPr="003F3BF0">
        <w:rPr>
          <w:rFonts w:ascii="Angsana New" w:hAnsi="Angsana New" w:cs="Angsana New" w:hint="cs"/>
          <w:sz w:val="24"/>
          <w:szCs w:val="24"/>
          <w:cs/>
        </w:rPr>
        <w:t>มิถุนายน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="00BF0225" w:rsidRPr="003F3BF0">
        <w:rPr>
          <w:rFonts w:ascii="Angsana New" w:hAnsi="Angsana New" w:cs="Angsana New"/>
          <w:sz w:val="24"/>
          <w:szCs w:val="24"/>
        </w:rPr>
        <w:t>2563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 มีราคาปิดอยู่</w:t>
      </w:r>
      <w:r w:rsidR="001D7056" w:rsidRPr="003F3BF0">
        <w:rPr>
          <w:rFonts w:ascii="Angsana New" w:hAnsi="Angsana New" w:cs="Angsana New" w:hint="cs"/>
          <w:sz w:val="24"/>
          <w:szCs w:val="24"/>
          <w:cs/>
        </w:rPr>
        <w:t xml:space="preserve">ที่ </w:t>
      </w:r>
      <w:r w:rsidR="007774AD" w:rsidRPr="003F3BF0">
        <w:rPr>
          <w:rFonts w:ascii="Angsana New" w:hAnsi="Angsana New" w:cs="Angsana New"/>
          <w:sz w:val="24"/>
          <w:szCs w:val="24"/>
        </w:rPr>
        <w:t>25</w:t>
      </w:r>
      <w:r w:rsidR="001D7056" w:rsidRPr="003F3BF0">
        <w:rPr>
          <w:rFonts w:ascii="Angsana New" w:hAnsi="Angsana New" w:cs="Angsana New" w:hint="cs"/>
          <w:sz w:val="24"/>
          <w:szCs w:val="24"/>
          <w:cs/>
        </w:rPr>
        <w:t>,</w:t>
      </w:r>
      <w:r w:rsidR="007774AD">
        <w:rPr>
          <w:rFonts w:ascii="Angsana New" w:hAnsi="Angsana New" w:cs="Angsana New"/>
          <w:sz w:val="24"/>
          <w:szCs w:val="24"/>
        </w:rPr>
        <w:t>8</w:t>
      </w:r>
      <w:r w:rsidR="007774AD" w:rsidRPr="003F3BF0">
        <w:rPr>
          <w:rFonts w:ascii="Angsana New" w:hAnsi="Angsana New" w:cs="Angsana New"/>
          <w:sz w:val="24"/>
          <w:szCs w:val="24"/>
        </w:rPr>
        <w:t>00</w:t>
      </w:r>
      <w:r w:rsidR="001D7056" w:rsidRPr="003F3BF0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ดองเวียดนามและ </w:t>
      </w:r>
      <w:r w:rsidR="00746C45">
        <w:rPr>
          <w:rFonts w:ascii="Angsana New" w:hAnsi="Angsana New" w:cs="Angsana New"/>
          <w:sz w:val="24"/>
          <w:szCs w:val="24"/>
        </w:rPr>
        <w:t>2,350</w:t>
      </w:r>
      <w:r w:rsidR="001D7056" w:rsidRPr="003F3BF0">
        <w:rPr>
          <w:rFonts w:ascii="Angsana New" w:hAnsi="Angsana New" w:cs="Angsana New"/>
          <w:sz w:val="24"/>
          <w:szCs w:val="24"/>
        </w:rPr>
        <w:t xml:space="preserve"> 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เรียลกัมพูชาตามลำดับ 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>(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31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ธันวาคม 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2562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: 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27</w:t>
      </w:r>
      <w:r w:rsidRPr="003F3BF0">
        <w:rPr>
          <w:rFonts w:ascii="Angsana New" w:hAnsi="Angsana New" w:cs="Angsana New" w:hint="cs"/>
          <w:i/>
          <w:iCs/>
          <w:sz w:val="24"/>
          <w:szCs w:val="24"/>
        </w:rPr>
        <w:t>,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250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ดองเวียดนามและ 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2</w:t>
      </w:r>
      <w:r w:rsidRPr="003F3BF0">
        <w:rPr>
          <w:rFonts w:ascii="Angsana New" w:hAnsi="Angsana New" w:cs="Angsana New" w:hint="cs"/>
          <w:i/>
          <w:iCs/>
          <w:sz w:val="24"/>
          <w:szCs w:val="24"/>
        </w:rPr>
        <w:t>,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580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เรียลกัมพูชา ตามลำดับ)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 มูลค่ายุติธรรมของเงินลงทุนใน </w:t>
      </w:r>
      <w:r w:rsidR="00702B26">
        <w:rPr>
          <w:rFonts w:ascii="Angsana New" w:hAnsi="Angsana New" w:cs="Angsana New"/>
          <w:sz w:val="24"/>
          <w:szCs w:val="24"/>
        </w:rPr>
        <w:t>TMS</w:t>
      </w:r>
      <w:r w:rsidRPr="003F3BF0">
        <w:rPr>
          <w:rFonts w:ascii="Angsana New" w:hAnsi="Angsana New" w:cs="Angsana New" w:hint="cs"/>
          <w:sz w:val="24"/>
          <w:szCs w:val="24"/>
        </w:rPr>
        <w:t xml:space="preserve"> 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และ </w:t>
      </w:r>
      <w:r w:rsidR="00702B26">
        <w:rPr>
          <w:rFonts w:ascii="Angsana New" w:hAnsi="Angsana New" w:cs="Angsana New"/>
          <w:sz w:val="24"/>
          <w:szCs w:val="24"/>
        </w:rPr>
        <w:t xml:space="preserve">PPSP 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เท่ากับ </w:t>
      </w:r>
      <w:r w:rsidR="00856312">
        <w:rPr>
          <w:rFonts w:ascii="Angsana New" w:hAnsi="Angsana New" w:cs="Angsana New"/>
          <w:sz w:val="24"/>
          <w:szCs w:val="24"/>
        </w:rPr>
        <w:t>434,682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 ล้านดองเวียดนามและ </w:t>
      </w:r>
      <w:r w:rsidR="00BF0225" w:rsidRPr="003F3BF0">
        <w:rPr>
          <w:rFonts w:ascii="Angsana New" w:hAnsi="Angsana New" w:cs="Angsana New" w:hint="cs"/>
          <w:sz w:val="24"/>
          <w:szCs w:val="24"/>
        </w:rPr>
        <w:t>24</w:t>
      </w:r>
      <w:r w:rsidRPr="003F3BF0">
        <w:rPr>
          <w:rFonts w:ascii="Angsana New" w:hAnsi="Angsana New" w:cs="Angsana New" w:hint="cs"/>
          <w:sz w:val="24"/>
          <w:szCs w:val="24"/>
        </w:rPr>
        <w:t>,</w:t>
      </w:r>
      <w:r w:rsidR="00856312">
        <w:rPr>
          <w:rFonts w:ascii="Angsana New" w:hAnsi="Angsana New" w:cs="Angsana New"/>
          <w:sz w:val="24"/>
          <w:szCs w:val="24"/>
        </w:rPr>
        <w:t>677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 ล้านเรียลกัมพูชาตามลำดับ 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>(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31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ธันวาคม 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2562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: </w:t>
      </w:r>
      <w:r w:rsidR="006364DA">
        <w:rPr>
          <w:rFonts w:ascii="Angsana New" w:hAnsi="Angsana New" w:cs="Angsana New"/>
          <w:i/>
          <w:iCs/>
          <w:sz w:val="24"/>
          <w:szCs w:val="24"/>
        </w:rPr>
        <w:t>370,454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ล้านดองเวียดนาม และ 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27</w:t>
      </w:r>
      <w:r w:rsidRPr="003F3BF0">
        <w:rPr>
          <w:rFonts w:ascii="Angsana New" w:hAnsi="Angsana New" w:cs="Angsana New" w:hint="cs"/>
          <w:i/>
          <w:iCs/>
          <w:sz w:val="24"/>
          <w:szCs w:val="24"/>
        </w:rPr>
        <w:t>,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092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ล้านเรียลกัมพูชาตามลำดับ)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 เทียบเท่าเงินบาทจำนวน </w:t>
      </w:r>
      <w:r w:rsidR="006364DA">
        <w:rPr>
          <w:rFonts w:ascii="Angsana New" w:hAnsi="Angsana New" w:cs="Angsana New"/>
          <w:sz w:val="24"/>
          <w:szCs w:val="24"/>
        </w:rPr>
        <w:t xml:space="preserve"> </w:t>
      </w:r>
      <w:r w:rsidR="006364DA">
        <w:rPr>
          <w:rFonts w:ascii="Angsana New" w:hAnsi="Angsana New" w:cs="Angsana New"/>
          <w:sz w:val="24"/>
          <w:szCs w:val="24"/>
        </w:rPr>
        <w:br/>
        <w:t>579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 ล้านบาทและ </w:t>
      </w:r>
      <w:r w:rsidR="00BF0225" w:rsidRPr="003F3BF0">
        <w:rPr>
          <w:rFonts w:ascii="Angsana New" w:hAnsi="Angsana New" w:cs="Angsana New"/>
          <w:sz w:val="24"/>
          <w:szCs w:val="24"/>
        </w:rPr>
        <w:t>1</w:t>
      </w:r>
      <w:r w:rsidR="00856312">
        <w:rPr>
          <w:rFonts w:ascii="Angsana New" w:hAnsi="Angsana New" w:cs="Angsana New"/>
          <w:sz w:val="24"/>
          <w:szCs w:val="24"/>
        </w:rPr>
        <w:t>86.24</w:t>
      </w:r>
      <w:r w:rsidRPr="003F3BF0">
        <w:rPr>
          <w:rFonts w:ascii="Angsana New" w:hAnsi="Angsana New" w:cs="Angsana New" w:hint="cs"/>
          <w:sz w:val="24"/>
          <w:szCs w:val="24"/>
          <w:cs/>
        </w:rPr>
        <w:t xml:space="preserve"> ล้านบาทตามลำดับ 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>(</w:t>
      </w:r>
      <w:r w:rsidR="00BF0225" w:rsidRPr="003F3BF0">
        <w:rPr>
          <w:rFonts w:ascii="Angsana New" w:hAnsi="Angsana New" w:cs="Angsana New"/>
          <w:i/>
          <w:iCs/>
          <w:sz w:val="24"/>
          <w:szCs w:val="24"/>
        </w:rPr>
        <w:t>31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ธันวาคม </w:t>
      </w:r>
      <w:r w:rsidR="00BF0225" w:rsidRPr="003F3BF0">
        <w:rPr>
          <w:rFonts w:ascii="Angsana New" w:hAnsi="Angsana New" w:cs="Angsana New"/>
          <w:i/>
          <w:iCs/>
          <w:sz w:val="24"/>
          <w:szCs w:val="24"/>
        </w:rPr>
        <w:t>2562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: </w:t>
      </w:r>
      <w:r w:rsidR="006364DA">
        <w:rPr>
          <w:rFonts w:ascii="Angsana New" w:hAnsi="Angsana New" w:cs="Angsana New"/>
          <w:i/>
          <w:iCs/>
          <w:sz w:val="24"/>
          <w:szCs w:val="24"/>
        </w:rPr>
        <w:t>482.13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ล้านบาทและ 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200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>.</w:t>
      </w:r>
      <w:r w:rsidR="00BF0225" w:rsidRPr="003F3BF0">
        <w:rPr>
          <w:rFonts w:ascii="Angsana New" w:hAnsi="Angsana New" w:cs="Angsana New" w:hint="cs"/>
          <w:i/>
          <w:iCs/>
          <w:sz w:val="24"/>
          <w:szCs w:val="24"/>
        </w:rPr>
        <w:t>81</w:t>
      </w:r>
      <w:r w:rsidRPr="003F3BF0">
        <w:rPr>
          <w:rFonts w:ascii="Angsana New" w:hAnsi="Angsana New" w:cs="Angsana New" w:hint="cs"/>
          <w:i/>
          <w:iCs/>
          <w:sz w:val="24"/>
          <w:szCs w:val="24"/>
          <w:cs/>
        </w:rPr>
        <w:t xml:space="preserve"> ล้านบาทตามลำดับ</w:t>
      </w:r>
      <w:r w:rsidR="005A3E5F" w:rsidRPr="003F3BF0">
        <w:rPr>
          <w:rFonts w:ascii="Angsana New" w:hAnsi="Angsana New" w:cs="Angsana New"/>
          <w:i/>
          <w:iCs/>
          <w:sz w:val="24"/>
          <w:szCs w:val="24"/>
        </w:rPr>
        <w:t>)</w:t>
      </w:r>
    </w:p>
    <w:p w14:paraId="652D5780" w14:textId="77777777" w:rsidR="00924A4E" w:rsidRPr="00856312" w:rsidRDefault="00924A4E" w:rsidP="00924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0BDE153" w14:textId="21CB11FB" w:rsidR="00856312" w:rsidRPr="00856312" w:rsidRDefault="00856312" w:rsidP="008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</w:rPr>
      </w:pPr>
      <w:r w:rsidRPr="00856312">
        <w:rPr>
          <w:rFonts w:ascii="Angsana New" w:hAnsi="Angsana New" w:cs="Angsana New"/>
          <w:sz w:val="24"/>
          <w:szCs w:val="24"/>
          <w:cs/>
        </w:rPr>
        <w:t>ในระหว่าง</w:t>
      </w:r>
      <w:r w:rsidR="006364DA">
        <w:rPr>
          <w:rFonts w:ascii="Angsana New" w:hAnsi="Angsana New" w:cs="Angsana New" w:hint="cs"/>
          <w:sz w:val="24"/>
          <w:szCs w:val="24"/>
          <w:cs/>
        </w:rPr>
        <w:t xml:space="preserve">งวดหกเดือนสิ้นสุดวันที่ </w:t>
      </w:r>
      <w:r w:rsidR="006364DA">
        <w:rPr>
          <w:rFonts w:ascii="Angsana New" w:hAnsi="Angsana New" w:cs="Angsana New"/>
          <w:sz w:val="24"/>
          <w:szCs w:val="24"/>
        </w:rPr>
        <w:t xml:space="preserve">30 </w:t>
      </w:r>
      <w:r w:rsidR="006364DA">
        <w:rPr>
          <w:rFonts w:ascii="Angsana New" w:hAnsi="Angsana New" w:cs="Angsana New" w:hint="cs"/>
          <w:sz w:val="24"/>
          <w:szCs w:val="24"/>
          <w:cs/>
        </w:rPr>
        <w:t xml:space="preserve">มิถุนายน </w:t>
      </w:r>
      <w:r w:rsidR="006364DA">
        <w:rPr>
          <w:rFonts w:ascii="Angsana New" w:hAnsi="Angsana New" w:cs="Angsana New"/>
          <w:sz w:val="24"/>
          <w:szCs w:val="24"/>
        </w:rPr>
        <w:t>2563</w:t>
      </w:r>
      <w:r w:rsidRPr="00856312">
        <w:rPr>
          <w:rFonts w:ascii="Angsana New" w:hAnsi="Angsana New" w:cs="Angsana New"/>
          <w:sz w:val="24"/>
          <w:szCs w:val="24"/>
        </w:rPr>
        <w:t xml:space="preserve"> </w:t>
      </w:r>
      <w:r w:rsidRPr="00856312">
        <w:rPr>
          <w:rFonts w:ascii="Angsana New" w:hAnsi="Angsana New" w:cs="Angsana New"/>
          <w:sz w:val="24"/>
          <w:szCs w:val="24"/>
          <w:cs/>
        </w:rPr>
        <w:t>กลุ่มบริษัทแปลงสภาพหุ้นกู้ของ</w:t>
      </w:r>
      <w:r w:rsidR="00003390">
        <w:rPr>
          <w:rFonts w:ascii="Angsana New" w:hAnsi="Angsana New" w:cs="Angsana New"/>
          <w:sz w:val="24"/>
          <w:szCs w:val="24"/>
        </w:rPr>
        <w:t xml:space="preserve"> </w:t>
      </w:r>
      <w:r w:rsidRPr="00856312">
        <w:rPr>
          <w:rFonts w:ascii="Angsana New" w:hAnsi="Angsana New" w:cs="Angsana New"/>
          <w:sz w:val="24"/>
          <w:szCs w:val="24"/>
        </w:rPr>
        <w:t>T</w:t>
      </w:r>
      <w:r w:rsidR="00236D58">
        <w:rPr>
          <w:rFonts w:ascii="Angsana New" w:hAnsi="Angsana New" w:cs="Angsana New"/>
          <w:sz w:val="24"/>
          <w:szCs w:val="24"/>
        </w:rPr>
        <w:t>MS</w:t>
      </w:r>
      <w:r w:rsidRPr="00856312">
        <w:rPr>
          <w:rFonts w:ascii="Angsana New" w:hAnsi="Angsana New" w:cs="Angsana New"/>
          <w:sz w:val="24"/>
          <w:szCs w:val="24"/>
        </w:rPr>
        <w:t xml:space="preserve"> </w:t>
      </w:r>
      <w:r w:rsidRPr="00856312">
        <w:rPr>
          <w:rFonts w:ascii="Angsana New" w:hAnsi="Angsana New" w:cs="Angsana New"/>
          <w:sz w:val="24"/>
          <w:szCs w:val="24"/>
          <w:cs/>
        </w:rPr>
        <w:t xml:space="preserve">เป็นหุ้นสามัญจำนวน </w:t>
      </w:r>
      <w:r w:rsidRPr="00856312">
        <w:rPr>
          <w:rFonts w:ascii="Angsana New" w:hAnsi="Angsana New" w:cs="Angsana New"/>
          <w:sz w:val="24"/>
          <w:szCs w:val="24"/>
        </w:rPr>
        <w:t xml:space="preserve">22,213 </w:t>
      </w:r>
      <w:r w:rsidRPr="00856312">
        <w:rPr>
          <w:rFonts w:ascii="Angsana New" w:hAnsi="Angsana New" w:cs="Angsana New"/>
          <w:sz w:val="24"/>
          <w:szCs w:val="24"/>
          <w:cs/>
        </w:rPr>
        <w:t>ล้าน</w:t>
      </w:r>
      <w:r w:rsidR="00236D58">
        <w:rPr>
          <w:rFonts w:ascii="Angsana New" w:hAnsi="Angsana New" w:cs="Angsana New" w:hint="cs"/>
          <w:sz w:val="24"/>
          <w:szCs w:val="24"/>
          <w:cs/>
        </w:rPr>
        <w:t>ดอง</w:t>
      </w:r>
      <w:r w:rsidRPr="00856312">
        <w:rPr>
          <w:rFonts w:ascii="Angsana New" w:hAnsi="Angsana New" w:cs="Angsana New"/>
          <w:sz w:val="24"/>
          <w:szCs w:val="24"/>
          <w:cs/>
        </w:rPr>
        <w:t>เวียดนาม หรือเทียบเท่า</w:t>
      </w:r>
      <w:r w:rsidR="00BC58AF">
        <w:rPr>
          <w:rFonts w:ascii="Angsana New" w:hAnsi="Angsana New" w:cs="Angsana New" w:hint="cs"/>
          <w:sz w:val="24"/>
          <w:szCs w:val="24"/>
          <w:cs/>
        </w:rPr>
        <w:t>เงินบาทจำนวน</w:t>
      </w:r>
      <w:r w:rsidRPr="00856312">
        <w:rPr>
          <w:rFonts w:ascii="Angsana New" w:hAnsi="Angsana New" w:cs="Angsana New"/>
          <w:sz w:val="24"/>
          <w:szCs w:val="24"/>
          <w:cs/>
        </w:rPr>
        <w:t xml:space="preserve"> </w:t>
      </w:r>
      <w:r w:rsidRPr="00856312">
        <w:rPr>
          <w:rFonts w:ascii="Angsana New" w:hAnsi="Angsana New" w:cs="Angsana New"/>
          <w:sz w:val="24"/>
          <w:szCs w:val="24"/>
        </w:rPr>
        <w:t xml:space="preserve">31.54 </w:t>
      </w:r>
      <w:r w:rsidRPr="00856312">
        <w:rPr>
          <w:rFonts w:ascii="Angsana New" w:hAnsi="Angsana New" w:cs="Angsana New"/>
          <w:sz w:val="24"/>
          <w:szCs w:val="24"/>
          <w:cs/>
        </w:rPr>
        <w:t>ล้านบาท</w:t>
      </w:r>
    </w:p>
    <w:p w14:paraId="4197AD09" w14:textId="77777777" w:rsidR="00141A30" w:rsidRPr="003F3BF0" w:rsidRDefault="00141A30" w:rsidP="0020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14:paraId="6B6915A3" w14:textId="45396ADB" w:rsidR="00206652" w:rsidRPr="003F3BF0" w:rsidRDefault="00206652" w:rsidP="0020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  <w:cs/>
        </w:rPr>
      </w:pPr>
      <w:r w:rsidRPr="003F3BF0">
        <w:rPr>
          <w:rFonts w:asciiTheme="majorBidi" w:hAnsiTheme="majorBidi" w:cs="Angsana New" w:hint="cs"/>
          <w:sz w:val="24"/>
          <w:szCs w:val="24"/>
          <w:cs/>
        </w:rPr>
        <w:t xml:space="preserve">ณ วันที่ </w:t>
      </w:r>
      <w:r w:rsidR="00CD347D" w:rsidRPr="003F3BF0">
        <w:rPr>
          <w:rFonts w:ascii="Angsana New" w:hAnsi="Angsana New" w:cs="Angsana New"/>
          <w:sz w:val="24"/>
          <w:szCs w:val="24"/>
        </w:rPr>
        <w:t>30</w:t>
      </w:r>
      <w:r w:rsidR="00CD347D" w:rsidRPr="003F3BF0">
        <w:rPr>
          <w:rFonts w:ascii="Angsana New" w:hAnsi="Angsana New" w:cs="Angsana New" w:hint="cs"/>
          <w:sz w:val="24"/>
          <w:szCs w:val="24"/>
          <w:cs/>
        </w:rPr>
        <w:t xml:space="preserve"> มิถุนายน </w:t>
      </w:r>
      <w:r w:rsidR="00BF0225" w:rsidRPr="003F3BF0">
        <w:rPr>
          <w:rFonts w:asciiTheme="majorBidi" w:hAnsiTheme="majorBidi" w:cs="Angsana New"/>
          <w:sz w:val="24"/>
          <w:szCs w:val="24"/>
        </w:rPr>
        <w:t>2563</w:t>
      </w:r>
      <w:r w:rsidRPr="003F3BF0">
        <w:rPr>
          <w:rFonts w:asciiTheme="majorBidi" w:hAnsiTheme="majorBidi" w:cs="Angsana New"/>
          <w:sz w:val="24"/>
          <w:szCs w:val="24"/>
        </w:rPr>
        <w:t xml:space="preserve"> </w:t>
      </w:r>
      <w:r w:rsidRPr="003F3BF0">
        <w:rPr>
          <w:rFonts w:asciiTheme="majorBidi" w:hAnsiTheme="majorBidi" w:cs="Angsana New" w:hint="cs"/>
          <w:sz w:val="24"/>
          <w:szCs w:val="24"/>
          <w:cs/>
        </w:rPr>
        <w:t xml:space="preserve">เงินลงทุนในบริษัท </w:t>
      </w:r>
      <w:r w:rsidRPr="003F3BF0">
        <w:rPr>
          <w:rFonts w:asciiTheme="majorBidi" w:hAnsiTheme="majorBidi" w:cs="Angsana New"/>
          <w:sz w:val="24"/>
          <w:szCs w:val="24"/>
        </w:rPr>
        <w:t>T</w:t>
      </w:r>
      <w:r w:rsidR="00236D58">
        <w:rPr>
          <w:rFonts w:asciiTheme="majorBidi" w:hAnsiTheme="majorBidi" w:cs="Angsana New"/>
          <w:sz w:val="24"/>
          <w:szCs w:val="24"/>
        </w:rPr>
        <w:t>MS</w:t>
      </w:r>
      <w:r w:rsidRPr="003F3BF0">
        <w:rPr>
          <w:rFonts w:asciiTheme="majorBidi" w:hAnsiTheme="majorBidi" w:cs="Angsana New"/>
          <w:sz w:val="24"/>
          <w:szCs w:val="24"/>
        </w:rPr>
        <w:t xml:space="preserve"> </w:t>
      </w:r>
      <w:r w:rsidRPr="003F3BF0">
        <w:rPr>
          <w:rFonts w:asciiTheme="majorBidi" w:hAnsiTheme="majorBidi" w:cs="Angsana New" w:hint="cs"/>
          <w:sz w:val="24"/>
          <w:szCs w:val="24"/>
          <w:cs/>
        </w:rPr>
        <w:t>ราคาทุนจำนวน</w:t>
      </w:r>
      <w:r w:rsidR="00924A4E" w:rsidRPr="003F3BF0"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="00166925" w:rsidRPr="003F3BF0">
        <w:rPr>
          <w:rFonts w:asciiTheme="majorBidi" w:hAnsiTheme="majorBidi" w:cs="Angsana New"/>
          <w:sz w:val="24"/>
          <w:szCs w:val="24"/>
        </w:rPr>
        <w:t>6</w:t>
      </w:r>
      <w:r w:rsidR="0094072D">
        <w:rPr>
          <w:rFonts w:asciiTheme="majorBidi" w:hAnsiTheme="majorBidi" w:cs="Angsana New"/>
          <w:sz w:val="24"/>
          <w:szCs w:val="24"/>
        </w:rPr>
        <w:t>04.21</w:t>
      </w:r>
      <w:r w:rsidRPr="003F3BF0">
        <w:rPr>
          <w:rFonts w:asciiTheme="majorBidi" w:hAnsiTheme="majorBidi" w:cs="Angsana New"/>
          <w:sz w:val="24"/>
          <w:szCs w:val="24"/>
        </w:rPr>
        <w:t xml:space="preserve"> </w:t>
      </w:r>
      <w:r w:rsidRPr="003F3BF0">
        <w:rPr>
          <w:rFonts w:asciiTheme="majorBidi" w:hAnsiTheme="majorBidi" w:cs="Angsana New" w:hint="cs"/>
          <w:sz w:val="24"/>
          <w:szCs w:val="24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3F3BF0">
        <w:rPr>
          <w:rFonts w:asciiTheme="majorBidi" w:hAnsiTheme="majorBidi" w:cs="Angsana New" w:hint="cs"/>
          <w:i/>
          <w:iCs/>
          <w:sz w:val="24"/>
          <w:szCs w:val="24"/>
          <w:cs/>
        </w:rPr>
        <w:t>(</w:t>
      </w:r>
      <w:r w:rsidR="0094072D">
        <w:rPr>
          <w:rFonts w:asciiTheme="majorBidi" w:hAnsiTheme="majorBidi" w:cs="Angsana New"/>
          <w:i/>
          <w:iCs/>
          <w:sz w:val="24"/>
          <w:szCs w:val="24"/>
        </w:rPr>
        <w:t xml:space="preserve">31 </w:t>
      </w:r>
      <w:r w:rsidR="0094072D">
        <w:rPr>
          <w:rFonts w:asciiTheme="majorBidi" w:hAnsiTheme="majorBidi" w:cs="Angsana New" w:hint="cs"/>
          <w:i/>
          <w:iCs/>
          <w:sz w:val="24"/>
          <w:szCs w:val="24"/>
          <w:cs/>
        </w:rPr>
        <w:t xml:space="preserve">ธันวาคม </w:t>
      </w:r>
      <w:r w:rsidR="0094072D">
        <w:rPr>
          <w:rFonts w:asciiTheme="majorBidi" w:hAnsiTheme="majorBidi" w:cs="Angsana New"/>
          <w:i/>
          <w:iCs/>
          <w:sz w:val="24"/>
          <w:szCs w:val="24"/>
        </w:rPr>
        <w:t>2562</w:t>
      </w:r>
      <w:r w:rsidR="003A4598" w:rsidRPr="003F3BF0">
        <w:rPr>
          <w:rFonts w:asciiTheme="majorBidi" w:hAnsiTheme="majorBidi" w:cs="Angsana New"/>
          <w:i/>
          <w:iCs/>
          <w:sz w:val="24"/>
          <w:szCs w:val="24"/>
        </w:rPr>
        <w:t xml:space="preserve">: </w:t>
      </w:r>
      <w:r w:rsidR="0094072D">
        <w:rPr>
          <w:rFonts w:asciiTheme="majorBidi" w:hAnsiTheme="majorBidi" w:cs="Angsana New"/>
          <w:i/>
          <w:iCs/>
          <w:sz w:val="24"/>
          <w:szCs w:val="24"/>
        </w:rPr>
        <w:t>572.66</w:t>
      </w:r>
      <w:r w:rsidR="003A4598" w:rsidRPr="003F3BF0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3A4598" w:rsidRPr="003F3BF0">
        <w:rPr>
          <w:rFonts w:asciiTheme="majorBidi" w:hAnsiTheme="majorBidi" w:cs="Angsana New" w:hint="cs"/>
          <w:i/>
          <w:iCs/>
          <w:sz w:val="24"/>
          <w:szCs w:val="24"/>
          <w:cs/>
        </w:rPr>
        <w:t>ล้านบาท</w:t>
      </w:r>
      <w:r w:rsidRPr="003F3BF0">
        <w:rPr>
          <w:rFonts w:asciiTheme="majorBidi" w:hAnsiTheme="majorBidi" w:cs="Angsana New" w:hint="cs"/>
          <w:i/>
          <w:iCs/>
          <w:sz w:val="24"/>
          <w:szCs w:val="24"/>
          <w:cs/>
        </w:rPr>
        <w:t>)</w:t>
      </w:r>
      <w:r w:rsidR="00624027" w:rsidRPr="003F3BF0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624027" w:rsidRPr="003F3BF0">
        <w:rPr>
          <w:rFonts w:asciiTheme="majorBidi" w:hAnsiTheme="majorBidi" w:cs="Angsana New" w:hint="cs"/>
          <w:sz w:val="24"/>
          <w:szCs w:val="24"/>
          <w:cs/>
        </w:rPr>
        <w:t xml:space="preserve">(ดูหมายเหตุข้อ </w:t>
      </w:r>
      <w:r w:rsidR="00BF0225" w:rsidRPr="003F3BF0">
        <w:rPr>
          <w:rFonts w:asciiTheme="majorBidi" w:hAnsiTheme="majorBidi" w:cs="Angsana New"/>
          <w:sz w:val="24"/>
          <w:szCs w:val="24"/>
        </w:rPr>
        <w:t>13</w:t>
      </w:r>
      <w:r w:rsidR="00624027" w:rsidRPr="003F3BF0">
        <w:rPr>
          <w:rFonts w:asciiTheme="majorBidi" w:hAnsiTheme="majorBidi" w:cs="Angsana New" w:hint="cs"/>
          <w:sz w:val="24"/>
          <w:szCs w:val="24"/>
          <w:cs/>
        </w:rPr>
        <w:t>)</w:t>
      </w:r>
    </w:p>
    <w:p w14:paraId="072FA42C" w14:textId="361B2ACC" w:rsidR="00206652" w:rsidRDefault="00206652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</w:p>
    <w:p w14:paraId="4B45A57B" w14:textId="2EAC7AE6" w:rsidR="00F425A6" w:rsidRPr="00F425A6" w:rsidRDefault="00F425A6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4"/>
          <w:szCs w:val="24"/>
          <w:cs/>
        </w:rPr>
      </w:pPr>
      <w:r w:rsidRPr="00F425A6">
        <w:rPr>
          <w:rFonts w:asciiTheme="majorBidi" w:hAnsiTheme="majorBidi" w:cs="Angsana New" w:hint="cs"/>
          <w:i/>
          <w:iCs/>
          <w:sz w:val="24"/>
          <w:szCs w:val="24"/>
          <w:cs/>
        </w:rPr>
        <w:t>เงินปันผลรับ</w:t>
      </w:r>
    </w:p>
    <w:p w14:paraId="3B2ECA06" w14:textId="77777777" w:rsidR="00F425A6" w:rsidRDefault="00F425A6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</w:p>
    <w:p w14:paraId="4A4437BD" w14:textId="4B23F9BA" w:rsidR="00F425A6" w:rsidRPr="00856312" w:rsidRDefault="006364DA" w:rsidP="00F42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 w:hint="cs"/>
          <w:sz w:val="24"/>
          <w:szCs w:val="24"/>
          <w:cs/>
        </w:rPr>
        <w:t>ในระหว่าง</w:t>
      </w:r>
      <w:r w:rsidR="00F425A6" w:rsidRPr="00856312">
        <w:rPr>
          <w:rFonts w:ascii="Angsana New" w:hAnsi="Angsana New" w:cs="Angsana New"/>
          <w:sz w:val="24"/>
          <w:szCs w:val="24"/>
          <w:cs/>
        </w:rPr>
        <w:t xml:space="preserve">งวดหกเดือนสิ้นสุดวันที่ </w:t>
      </w:r>
      <w:r w:rsidR="00F425A6" w:rsidRPr="00856312">
        <w:rPr>
          <w:rFonts w:ascii="Angsana New" w:hAnsi="Angsana New" w:cs="Angsana New"/>
          <w:sz w:val="24"/>
          <w:szCs w:val="24"/>
        </w:rPr>
        <w:t xml:space="preserve">30 </w:t>
      </w:r>
      <w:r w:rsidR="00F425A6" w:rsidRPr="00856312">
        <w:rPr>
          <w:rFonts w:ascii="Angsana New" w:hAnsi="Angsana New" w:cs="Angsana New"/>
          <w:sz w:val="24"/>
          <w:szCs w:val="24"/>
          <w:cs/>
        </w:rPr>
        <w:t xml:space="preserve">มิถุนายน </w:t>
      </w:r>
      <w:r w:rsidR="00F425A6" w:rsidRPr="00856312">
        <w:rPr>
          <w:rFonts w:ascii="Angsana New" w:hAnsi="Angsana New" w:cs="Angsana New"/>
          <w:sz w:val="24"/>
          <w:szCs w:val="24"/>
        </w:rPr>
        <w:t xml:space="preserve">2563 </w:t>
      </w:r>
      <w:r w:rsidR="00F425A6" w:rsidRPr="00856312">
        <w:rPr>
          <w:rFonts w:ascii="Angsana New" w:hAnsi="Angsana New" w:cs="Angsana New"/>
          <w:sz w:val="24"/>
          <w:szCs w:val="24"/>
          <w:cs/>
        </w:rPr>
        <w:t>กลุ่มบริษัทได้รับ</w:t>
      </w:r>
      <w:r w:rsidR="00543E07">
        <w:rPr>
          <w:rFonts w:ascii="Angsana New" w:hAnsi="Angsana New" w:cs="Angsana New" w:hint="cs"/>
          <w:sz w:val="24"/>
          <w:szCs w:val="24"/>
          <w:cs/>
        </w:rPr>
        <w:t>หุ้น</w:t>
      </w:r>
      <w:r w:rsidR="00F425A6" w:rsidRPr="00856312">
        <w:rPr>
          <w:rFonts w:ascii="Angsana New" w:hAnsi="Angsana New" w:cs="Angsana New"/>
          <w:sz w:val="24"/>
          <w:szCs w:val="24"/>
          <w:cs/>
        </w:rPr>
        <w:t>ปันผลจากเงินลงทุนในบริษัท</w:t>
      </w:r>
      <w:r w:rsidR="00543E07">
        <w:rPr>
          <w:rFonts w:ascii="Angsana New" w:hAnsi="Angsana New" w:cs="Angsana New"/>
          <w:sz w:val="24"/>
          <w:szCs w:val="24"/>
        </w:rPr>
        <w:t xml:space="preserve"> </w:t>
      </w:r>
      <w:r w:rsidR="00F425A6" w:rsidRPr="00856312">
        <w:rPr>
          <w:rFonts w:ascii="Angsana New" w:hAnsi="Angsana New" w:cs="Angsana New"/>
          <w:sz w:val="24"/>
          <w:szCs w:val="24"/>
        </w:rPr>
        <w:t>T</w:t>
      </w:r>
      <w:r w:rsidR="00543E07">
        <w:rPr>
          <w:rFonts w:ascii="Angsana New" w:hAnsi="Angsana New" w:cs="Angsana New"/>
          <w:sz w:val="24"/>
          <w:szCs w:val="24"/>
        </w:rPr>
        <w:t>MS</w:t>
      </w:r>
      <w:r w:rsidR="00F425A6" w:rsidRPr="00856312">
        <w:rPr>
          <w:rFonts w:ascii="Angsana New" w:hAnsi="Angsana New" w:cs="Angsana New"/>
          <w:sz w:val="24"/>
          <w:szCs w:val="24"/>
        </w:rPr>
        <w:t xml:space="preserve"> </w:t>
      </w:r>
      <w:r w:rsidR="00F425A6" w:rsidRPr="00856312">
        <w:rPr>
          <w:rFonts w:ascii="Angsana New" w:hAnsi="Angsana New" w:cs="Angsana New"/>
          <w:sz w:val="24"/>
          <w:szCs w:val="24"/>
          <w:cs/>
        </w:rPr>
        <w:t xml:space="preserve">เป็นหุ้นสามัญจำนวน </w:t>
      </w:r>
      <w:r w:rsidR="00F425A6" w:rsidRPr="00856312">
        <w:rPr>
          <w:rFonts w:ascii="Angsana New" w:hAnsi="Angsana New" w:cs="Angsana New"/>
          <w:sz w:val="24"/>
          <w:szCs w:val="24"/>
        </w:rPr>
        <w:t xml:space="preserve">2.04 </w:t>
      </w:r>
      <w:r w:rsidR="00F425A6" w:rsidRPr="00856312">
        <w:rPr>
          <w:rFonts w:ascii="Angsana New" w:hAnsi="Angsana New" w:cs="Angsana New"/>
          <w:sz w:val="24"/>
          <w:szCs w:val="24"/>
          <w:cs/>
        </w:rPr>
        <w:t xml:space="preserve">ล้านหุ้น เท่ากับ </w:t>
      </w:r>
      <w:r w:rsidR="00F425A6" w:rsidRPr="00856312">
        <w:rPr>
          <w:rFonts w:ascii="Angsana New" w:hAnsi="Angsana New" w:cs="Angsana New"/>
          <w:sz w:val="24"/>
          <w:szCs w:val="24"/>
        </w:rPr>
        <w:t xml:space="preserve">55,466 </w:t>
      </w:r>
      <w:r w:rsidR="00F425A6" w:rsidRPr="00856312">
        <w:rPr>
          <w:rFonts w:ascii="Angsana New" w:hAnsi="Angsana New" w:cs="Angsana New"/>
          <w:sz w:val="24"/>
          <w:szCs w:val="24"/>
          <w:cs/>
        </w:rPr>
        <w:t>ล้านดองเวียดนาม เทียบเท่าเงินบาทจำนวน</w:t>
      </w:r>
      <w:r w:rsidR="00543E07">
        <w:rPr>
          <w:rFonts w:ascii="Angsana New" w:hAnsi="Angsana New" w:cs="Angsana New"/>
          <w:sz w:val="24"/>
          <w:szCs w:val="24"/>
        </w:rPr>
        <w:t xml:space="preserve"> </w:t>
      </w:r>
      <w:r w:rsidR="00F425A6" w:rsidRPr="00856312">
        <w:rPr>
          <w:rFonts w:ascii="Angsana New" w:hAnsi="Angsana New" w:cs="Angsana New"/>
          <w:sz w:val="24"/>
          <w:szCs w:val="24"/>
        </w:rPr>
        <w:t>74.</w:t>
      </w:r>
      <w:r w:rsidR="008102AE">
        <w:rPr>
          <w:rFonts w:ascii="Angsana New" w:hAnsi="Angsana New" w:cs="Angsana New"/>
          <w:sz w:val="24"/>
          <w:szCs w:val="24"/>
        </w:rPr>
        <w:t>16</w:t>
      </w:r>
      <w:r w:rsidR="00F425A6" w:rsidRPr="00856312">
        <w:rPr>
          <w:rFonts w:ascii="Angsana New" w:hAnsi="Angsana New" w:cs="Angsana New"/>
          <w:sz w:val="24"/>
          <w:szCs w:val="24"/>
        </w:rPr>
        <w:t xml:space="preserve"> </w:t>
      </w:r>
      <w:r w:rsidR="00F425A6" w:rsidRPr="00856312">
        <w:rPr>
          <w:rFonts w:ascii="Angsana New" w:hAnsi="Angsana New" w:cs="Angsana New"/>
          <w:sz w:val="24"/>
          <w:szCs w:val="24"/>
          <w:cs/>
        </w:rPr>
        <w:t>ล้านบาท</w:t>
      </w:r>
    </w:p>
    <w:p w14:paraId="4A356051" w14:textId="77777777" w:rsidR="00F425A6" w:rsidRPr="003F3BF0" w:rsidRDefault="00F425A6" w:rsidP="002E6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</w:rPr>
      </w:pPr>
    </w:p>
    <w:p w14:paraId="115C9BED" w14:textId="77777777" w:rsidR="006F5AB0" w:rsidRPr="003F3BF0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2"/>
          <w:szCs w:val="32"/>
          <w:shd w:val="clear" w:color="auto" w:fill="D9D9D9"/>
        </w:rPr>
      </w:pPr>
    </w:p>
    <w:p w14:paraId="6A9831E9" w14:textId="30784786" w:rsidR="00B42F86" w:rsidRPr="003F3BF0" w:rsidRDefault="00B42F86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32"/>
          <w:szCs w:val="32"/>
          <w:shd w:val="clear" w:color="auto" w:fill="D9D9D9"/>
          <w:cs/>
        </w:rPr>
        <w:sectPr w:rsidR="00B42F86" w:rsidRPr="003F3BF0" w:rsidSect="00C75749">
          <w:headerReference w:type="even" r:id="rId11"/>
          <w:head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6304FDA" w14:textId="2515C7CF" w:rsidR="008834BE" w:rsidRPr="003F3BF0" w:rsidRDefault="00BF0225" w:rsidP="00FA19D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F3BF0">
        <w:rPr>
          <w:rFonts w:asciiTheme="majorBidi" w:hAnsiTheme="majorBidi" w:cstheme="majorBidi" w:hint="cs"/>
          <w:sz w:val="28"/>
          <w:szCs w:val="28"/>
          <w:u w:val="none"/>
        </w:rPr>
        <w:lastRenderedPageBreak/>
        <w:t>8</w:t>
      </w:r>
      <w:r w:rsidR="00BE65C7" w:rsidRPr="003F3B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FA19DA" w:rsidRPr="003F3BF0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</w:t>
      </w:r>
      <w:r w:rsidR="00007EE9" w:rsidRPr="003F3B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งินลงทุนในบริษัทย่อย</w:t>
      </w:r>
      <w:r w:rsidR="006A7BD2" w:rsidRPr="003F3B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34EEC19" w14:textId="77777777" w:rsidR="004648C8" w:rsidRPr="003F3BF0" w:rsidRDefault="004648C8" w:rsidP="004648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044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3"/>
        <w:gridCol w:w="2250"/>
        <w:gridCol w:w="720"/>
        <w:gridCol w:w="180"/>
        <w:gridCol w:w="720"/>
        <w:gridCol w:w="180"/>
        <w:gridCol w:w="720"/>
        <w:gridCol w:w="180"/>
        <w:gridCol w:w="712"/>
        <w:gridCol w:w="222"/>
        <w:gridCol w:w="770"/>
        <w:gridCol w:w="219"/>
        <w:gridCol w:w="772"/>
        <w:gridCol w:w="217"/>
        <w:gridCol w:w="738"/>
        <w:gridCol w:w="218"/>
        <w:gridCol w:w="771"/>
        <w:gridCol w:w="218"/>
        <w:gridCol w:w="745"/>
        <w:gridCol w:w="217"/>
        <w:gridCol w:w="782"/>
      </w:tblGrid>
      <w:tr w:rsidR="004648C8" w:rsidRPr="003F3BF0" w14:paraId="10006D10" w14:textId="77777777" w:rsidTr="006319CA">
        <w:trPr>
          <w:cantSplit/>
          <w:trHeight w:val="174"/>
          <w:tblHeader/>
        </w:trPr>
        <w:tc>
          <w:tcPr>
            <w:tcW w:w="4743" w:type="dxa"/>
            <w:gridSpan w:val="2"/>
            <w:vAlign w:val="bottom"/>
          </w:tcPr>
          <w:p w14:paraId="35C46003" w14:textId="5A546CE7" w:rsidR="004648C8" w:rsidRPr="003F3BF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9A42057" w14:textId="77777777" w:rsidR="004648C8" w:rsidRPr="003F3BF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798DDC" w14:textId="77777777" w:rsidR="004648C8" w:rsidRPr="003F3BF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3"/>
            <w:vAlign w:val="bottom"/>
          </w:tcPr>
          <w:p w14:paraId="2A440C1C" w14:textId="77777777" w:rsidR="004648C8" w:rsidRPr="003F3BF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2" w:type="dxa"/>
            <w:vAlign w:val="bottom"/>
          </w:tcPr>
          <w:p w14:paraId="0F916A30" w14:textId="77777777" w:rsidR="004648C8" w:rsidRPr="003F3BF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667" w:type="dxa"/>
            <w:gridSpan w:val="11"/>
            <w:vAlign w:val="bottom"/>
          </w:tcPr>
          <w:p w14:paraId="58A36903" w14:textId="34B8DE83" w:rsidR="004648C8" w:rsidRPr="003F3BF0" w:rsidRDefault="004648C8" w:rsidP="002152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A21F3" w:rsidRPr="003F3BF0" w14:paraId="4BFF3208" w14:textId="77777777" w:rsidTr="006319CA">
        <w:trPr>
          <w:cantSplit/>
          <w:trHeight w:val="549"/>
        </w:trPr>
        <w:tc>
          <w:tcPr>
            <w:tcW w:w="2493" w:type="dxa"/>
            <w:vAlign w:val="bottom"/>
          </w:tcPr>
          <w:p w14:paraId="7B64B189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7FB0812" w14:textId="5DB8B846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4716505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7D3D396B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0D0BE73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2" w:type="dxa"/>
            <w:gridSpan w:val="3"/>
            <w:vAlign w:val="bottom"/>
          </w:tcPr>
          <w:p w14:paraId="53270FED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9AE23F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222" w:type="dxa"/>
            <w:vAlign w:val="bottom"/>
          </w:tcPr>
          <w:p w14:paraId="7CE65AFB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61" w:type="dxa"/>
            <w:gridSpan w:val="3"/>
            <w:vAlign w:val="bottom"/>
          </w:tcPr>
          <w:p w14:paraId="2C3D560E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B2F20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17" w:type="dxa"/>
            <w:vAlign w:val="bottom"/>
          </w:tcPr>
          <w:p w14:paraId="1C426A55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gridSpan w:val="3"/>
            <w:vAlign w:val="bottom"/>
          </w:tcPr>
          <w:p w14:paraId="01952D5D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B6A5BB0" w14:textId="52F9F9A4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218" w:type="dxa"/>
            <w:vAlign w:val="bottom"/>
          </w:tcPr>
          <w:p w14:paraId="0A4C1DB2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45A9FCF0" w14:textId="77777777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000CFD" w14:textId="25595CE1" w:rsidR="005A21F3" w:rsidRPr="003F3BF0" w:rsidRDefault="005A21F3" w:rsidP="005A21F3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360C38" w:rsidRPr="003F3BF0" w14:paraId="7EF01419" w14:textId="77777777" w:rsidTr="006319CA">
        <w:trPr>
          <w:cantSplit/>
          <w:trHeight w:val="187"/>
        </w:trPr>
        <w:tc>
          <w:tcPr>
            <w:tcW w:w="2493" w:type="dxa"/>
          </w:tcPr>
          <w:p w14:paraId="182F3AF2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</w:tcPr>
          <w:p w14:paraId="66F507D0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139B5B7" w14:textId="22CAB091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DFD10AF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075F64B" w14:textId="2E12F186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8768AA9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6B2797D" w14:textId="429F4FFD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7EBB99B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693C3943" w14:textId="786ED06C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22" w:type="dxa"/>
          </w:tcPr>
          <w:p w14:paraId="466DA3E5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773558E3" w14:textId="7E3E9140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219" w:type="dxa"/>
          </w:tcPr>
          <w:p w14:paraId="549FEE5B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1687F67F" w14:textId="1224CC2A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17" w:type="dxa"/>
          </w:tcPr>
          <w:p w14:paraId="0F5FB156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522F852" w14:textId="41670ADA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218" w:type="dxa"/>
          </w:tcPr>
          <w:p w14:paraId="099D57F4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443F046" w14:textId="1EDA7996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218" w:type="dxa"/>
          </w:tcPr>
          <w:p w14:paraId="6D6595F4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62BA434" w14:textId="3696E34F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217" w:type="dxa"/>
          </w:tcPr>
          <w:p w14:paraId="03474F96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5A0B4F5A" w14:textId="4FE214AD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</w:tr>
      <w:tr w:rsidR="00360C38" w:rsidRPr="003F3BF0" w14:paraId="1B054BD1" w14:textId="77777777" w:rsidTr="006319CA">
        <w:trPr>
          <w:cantSplit/>
          <w:trHeight w:val="180"/>
        </w:trPr>
        <w:tc>
          <w:tcPr>
            <w:tcW w:w="2493" w:type="dxa"/>
          </w:tcPr>
          <w:p w14:paraId="5B3FEC35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</w:tcPr>
          <w:p w14:paraId="3E558119" w14:textId="3F092AB8" w:rsidR="00CD347D" w:rsidRPr="003F3BF0" w:rsidRDefault="00684BBF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</w:tcPr>
          <w:p w14:paraId="71467FBC" w14:textId="2BD36E6A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89F3F77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50528EEC" w14:textId="4731C57A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A41D3A5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A61279A" w14:textId="32778EA3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C38FD70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15F77E5" w14:textId="56CF68A2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22" w:type="dxa"/>
          </w:tcPr>
          <w:p w14:paraId="56876D99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24846585" w14:textId="5F546E4F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9" w:type="dxa"/>
          </w:tcPr>
          <w:p w14:paraId="0637581E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143C1E3D" w14:textId="61FE1CA9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17" w:type="dxa"/>
          </w:tcPr>
          <w:p w14:paraId="24B7590A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28DF929A" w14:textId="12C9595A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8" w:type="dxa"/>
          </w:tcPr>
          <w:p w14:paraId="2407D9BD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1" w:type="dxa"/>
          </w:tcPr>
          <w:p w14:paraId="5C38FF8D" w14:textId="2312CB36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18" w:type="dxa"/>
          </w:tcPr>
          <w:p w14:paraId="11B0A08A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600A9BB" w14:textId="6A9F1B81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7" w:type="dxa"/>
          </w:tcPr>
          <w:p w14:paraId="227C3CE8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13395F2F" w14:textId="11BB1AB8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CD347D" w:rsidRPr="003F3BF0" w14:paraId="5CF4D42D" w14:textId="77777777" w:rsidTr="006319CA">
        <w:trPr>
          <w:cantSplit/>
          <w:trHeight w:val="60"/>
        </w:trPr>
        <w:tc>
          <w:tcPr>
            <w:tcW w:w="2493" w:type="dxa"/>
          </w:tcPr>
          <w:p w14:paraId="353A5E2E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</w:tcPr>
          <w:p w14:paraId="1B3BC89B" w14:textId="7F4E75B0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F8B9722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931CF5E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7501" w:type="dxa"/>
            <w:gridSpan w:val="15"/>
          </w:tcPr>
          <w:p w14:paraId="56ECFEB9" w14:textId="48506CB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CD347D" w:rsidRPr="003F3BF0" w14:paraId="6DD36323" w14:textId="77777777" w:rsidTr="006319CA">
        <w:trPr>
          <w:cantSplit/>
          <w:trHeight w:val="60"/>
        </w:trPr>
        <w:tc>
          <w:tcPr>
            <w:tcW w:w="4743" w:type="dxa"/>
            <w:gridSpan w:val="2"/>
          </w:tcPr>
          <w:p w14:paraId="377C9B70" w14:textId="77777777" w:rsidR="00CD347D" w:rsidRPr="003F3BF0" w:rsidRDefault="00CD347D" w:rsidP="00CD347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4263F067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F0A7BA8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036A683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B9EB831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30D3061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C05C763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4BF0C1D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22" w:type="dxa"/>
          </w:tcPr>
          <w:p w14:paraId="204084C9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6632DB19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9" w:type="dxa"/>
          </w:tcPr>
          <w:p w14:paraId="480C443E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19A2E986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</w:tcPr>
          <w:p w14:paraId="19E57BD8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A669CC7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</w:tcPr>
          <w:p w14:paraId="6D992F4B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8B84882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8" w:type="dxa"/>
          </w:tcPr>
          <w:p w14:paraId="40C26B3C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17046FE7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17" w:type="dxa"/>
          </w:tcPr>
          <w:p w14:paraId="2045BA5A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2E0AC279" w14:textId="77777777" w:rsidR="00CD347D" w:rsidRPr="003F3BF0" w:rsidRDefault="00CD347D" w:rsidP="00CD34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360C38" w:rsidRPr="003F3BF0" w14:paraId="6CE8D864" w14:textId="77777777" w:rsidTr="006319CA">
        <w:trPr>
          <w:cantSplit/>
          <w:trHeight w:val="60"/>
        </w:trPr>
        <w:tc>
          <w:tcPr>
            <w:tcW w:w="2493" w:type="dxa"/>
          </w:tcPr>
          <w:p w14:paraId="618F24FB" w14:textId="1915E893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250" w:type="dxa"/>
          </w:tcPr>
          <w:p w14:paraId="4B8AA758" w14:textId="5CFA60BC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720" w:type="dxa"/>
          </w:tcPr>
          <w:p w14:paraId="2142C5F8" w14:textId="0120E55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19B17D4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91F0F5D" w14:textId="1507941F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79D3A1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5C9DC31" w14:textId="5588E779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570,000</w:t>
            </w:r>
          </w:p>
        </w:tc>
        <w:tc>
          <w:tcPr>
            <w:tcW w:w="180" w:type="dxa"/>
          </w:tcPr>
          <w:p w14:paraId="5C11363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B59C3E9" w14:textId="35A93C52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5DBD72A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47E41C33" w14:textId="244A557C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570,000</w:t>
            </w:r>
          </w:p>
        </w:tc>
        <w:tc>
          <w:tcPr>
            <w:tcW w:w="219" w:type="dxa"/>
          </w:tcPr>
          <w:p w14:paraId="151ABED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3E176684" w14:textId="59C47C2E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22C4A2D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86D70FF" w14:textId="6F6FE92C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3994B23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886B291" w14:textId="02D72B2A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027D277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A58429B" w14:textId="027C68D3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570,000</w:t>
            </w:r>
          </w:p>
        </w:tc>
        <w:tc>
          <w:tcPr>
            <w:tcW w:w="217" w:type="dxa"/>
          </w:tcPr>
          <w:p w14:paraId="3700218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1B1417FC" w14:textId="207F6E9A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360C38" w:rsidRPr="003F3BF0" w14:paraId="75FBC560" w14:textId="77777777" w:rsidTr="006319CA">
        <w:trPr>
          <w:cantSplit/>
          <w:trHeight w:val="60"/>
        </w:trPr>
        <w:tc>
          <w:tcPr>
            <w:tcW w:w="2493" w:type="dxa"/>
          </w:tcPr>
          <w:p w14:paraId="051E3A26" w14:textId="21FF5B7E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250" w:type="dxa"/>
          </w:tcPr>
          <w:p w14:paraId="73A96931" w14:textId="250AEEBD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ี่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ลานจอดรถ</w:t>
            </w:r>
          </w:p>
        </w:tc>
        <w:tc>
          <w:tcPr>
            <w:tcW w:w="720" w:type="dxa"/>
          </w:tcPr>
          <w:p w14:paraId="45356F24" w14:textId="660AE29D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180" w:type="dxa"/>
          </w:tcPr>
          <w:p w14:paraId="2DF5991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1FFA9A1" w14:textId="28D84101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81B52E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B47C0A8" w14:textId="0024E288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50,000</w:t>
            </w:r>
          </w:p>
        </w:tc>
        <w:tc>
          <w:tcPr>
            <w:tcW w:w="180" w:type="dxa"/>
          </w:tcPr>
          <w:p w14:paraId="2AB6BFF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FEFB695" w14:textId="321078FB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6A3C470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257D834E" w14:textId="3BC42586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52,591</w:t>
            </w:r>
          </w:p>
        </w:tc>
        <w:tc>
          <w:tcPr>
            <w:tcW w:w="219" w:type="dxa"/>
          </w:tcPr>
          <w:p w14:paraId="5B22FDC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686FCA0F" w14:textId="7666EDA5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52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591</w:t>
            </w:r>
          </w:p>
        </w:tc>
        <w:tc>
          <w:tcPr>
            <w:tcW w:w="217" w:type="dxa"/>
          </w:tcPr>
          <w:p w14:paraId="23A795D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F2B29C5" w14:textId="3351230A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65EE694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6495BE7" w14:textId="139F9B6A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47576C9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FEE5F48" w14:textId="79CE0CB6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52,591</w:t>
            </w:r>
          </w:p>
        </w:tc>
        <w:tc>
          <w:tcPr>
            <w:tcW w:w="217" w:type="dxa"/>
          </w:tcPr>
          <w:p w14:paraId="76CA395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470716A0" w14:textId="374FC4CD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591</w:t>
            </w:r>
          </w:p>
        </w:tc>
      </w:tr>
      <w:tr w:rsidR="00360C38" w:rsidRPr="003F3BF0" w14:paraId="6DD3B1EA" w14:textId="77777777" w:rsidTr="006319CA">
        <w:trPr>
          <w:cantSplit/>
          <w:trHeight w:val="60"/>
        </w:trPr>
        <w:tc>
          <w:tcPr>
            <w:tcW w:w="2493" w:type="dxa"/>
          </w:tcPr>
          <w:p w14:paraId="5791D382" w14:textId="1713CA32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2250" w:type="dxa"/>
          </w:tcPr>
          <w:p w14:paraId="106BFFF7" w14:textId="0B80454D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720" w:type="dxa"/>
          </w:tcPr>
          <w:p w14:paraId="1A476320" w14:textId="4AA4A11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180" w:type="dxa"/>
          </w:tcPr>
          <w:p w14:paraId="3FB28589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EB9BA7A" w14:textId="5BEF19D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633AEC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7C463E1" w14:textId="59B5F534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75,000</w:t>
            </w:r>
          </w:p>
        </w:tc>
        <w:tc>
          <w:tcPr>
            <w:tcW w:w="180" w:type="dxa"/>
          </w:tcPr>
          <w:p w14:paraId="04387E1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0649F98C" w14:textId="00911BFF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5EF7246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4A3BAA1A" w14:textId="67C6E342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75,000</w:t>
            </w:r>
          </w:p>
        </w:tc>
        <w:tc>
          <w:tcPr>
            <w:tcW w:w="219" w:type="dxa"/>
          </w:tcPr>
          <w:p w14:paraId="6DF993D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1AAA7F1F" w14:textId="1771FCD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19DB893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162C3C0E" w14:textId="4AB9F965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3A08B19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A91B2C9" w14:textId="6D19EAFA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4284CD6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7BC95A35" w14:textId="70CAACCF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75,000</w:t>
            </w:r>
          </w:p>
        </w:tc>
        <w:tc>
          <w:tcPr>
            <w:tcW w:w="217" w:type="dxa"/>
          </w:tcPr>
          <w:p w14:paraId="7696A95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0CECA71D" w14:textId="2D405CC2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360C38" w:rsidRPr="003F3BF0" w14:paraId="103C16DE" w14:textId="77777777" w:rsidTr="006319CA">
        <w:trPr>
          <w:cantSplit/>
          <w:trHeight w:val="60"/>
        </w:trPr>
        <w:tc>
          <w:tcPr>
            <w:tcW w:w="2493" w:type="dxa"/>
          </w:tcPr>
          <w:p w14:paraId="60FB37CC" w14:textId="77777777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  <w:p w14:paraId="70DA4420" w14:textId="02F4BB42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มูฟเวอรส์ จำกัด</w:t>
            </w:r>
          </w:p>
        </w:tc>
        <w:tc>
          <w:tcPr>
            <w:tcW w:w="2250" w:type="dxa"/>
          </w:tcPr>
          <w:p w14:paraId="00746F1F" w14:textId="52EF5424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Pr="003F3BF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ขนย้ายภายในประเทศและระหว่างประเทศ</w:t>
            </w:r>
          </w:p>
        </w:tc>
        <w:tc>
          <w:tcPr>
            <w:tcW w:w="720" w:type="dxa"/>
          </w:tcPr>
          <w:p w14:paraId="0FE24BA8" w14:textId="77777777" w:rsidR="006E77BE" w:rsidRDefault="006E77BE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D7B688" w14:textId="08145A8B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180" w:type="dxa"/>
          </w:tcPr>
          <w:p w14:paraId="278230B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5CB7FF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8938906" w14:textId="4413332D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90.09</w:t>
            </w:r>
          </w:p>
        </w:tc>
        <w:tc>
          <w:tcPr>
            <w:tcW w:w="180" w:type="dxa"/>
          </w:tcPr>
          <w:p w14:paraId="5EFC97A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EAA0C3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B523251" w14:textId="3BD20D6E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44,400</w:t>
            </w:r>
          </w:p>
        </w:tc>
        <w:tc>
          <w:tcPr>
            <w:tcW w:w="180" w:type="dxa"/>
          </w:tcPr>
          <w:p w14:paraId="3B6108B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26D7CEA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4976225" w14:textId="3B6EEA81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222" w:type="dxa"/>
          </w:tcPr>
          <w:p w14:paraId="0E9CD1E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54094F30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12C4D33" w14:textId="20155B1C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45,74</w:t>
            </w:r>
            <w:r w:rsidR="00684BBF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219" w:type="dxa"/>
          </w:tcPr>
          <w:p w14:paraId="0B9A7AA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46B1218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40609D21" w14:textId="76047DB4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5578DED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5BA16B7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90AC95C" w14:textId="5AA46A8D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4DDB98A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165875E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C7CFEE8" w14:textId="5AAEF25B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624C1738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A547A5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C23B2D0" w14:textId="582F03CD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45,74</w:t>
            </w:r>
            <w:r w:rsidR="00684BBF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217" w:type="dxa"/>
          </w:tcPr>
          <w:p w14:paraId="208F858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0DC1C5A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D01FC62" w14:textId="6A0F453E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40,000</w:t>
            </w:r>
          </w:p>
        </w:tc>
      </w:tr>
      <w:tr w:rsidR="00360C38" w:rsidRPr="003F3BF0" w14:paraId="369B17EC" w14:textId="77777777" w:rsidTr="006319CA">
        <w:trPr>
          <w:cantSplit/>
          <w:trHeight w:val="60"/>
        </w:trPr>
        <w:tc>
          <w:tcPr>
            <w:tcW w:w="2493" w:type="dxa"/>
          </w:tcPr>
          <w:p w14:paraId="7E53CDD0" w14:textId="61AC0967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2250" w:type="dxa"/>
          </w:tcPr>
          <w:p w14:paraId="54C6737B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3F3BF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Pr="003F3BF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</w:t>
            </w:r>
          </w:p>
          <w:p w14:paraId="700BAE34" w14:textId="5C490F39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และการบรรจุภัณฑ์</w:t>
            </w:r>
          </w:p>
        </w:tc>
        <w:tc>
          <w:tcPr>
            <w:tcW w:w="720" w:type="dxa"/>
          </w:tcPr>
          <w:p w14:paraId="1719FD2A" w14:textId="77777777" w:rsidR="006E77BE" w:rsidRDefault="006E77BE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21645E" w14:textId="77777777" w:rsidR="006E77BE" w:rsidRDefault="006E77BE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B26F4A9" w14:textId="5B11FCF0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180" w:type="dxa"/>
          </w:tcPr>
          <w:p w14:paraId="70849CE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FB5C81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BCB16C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2A8556BD" w14:textId="5F956714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85D694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D8858C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42C3951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29D843F" w14:textId="51DB6399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3FE70D20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2A81C6F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4FBB967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DEF4CDC" w14:textId="17399C43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00644B4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3ACDEB7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8CFD30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22A95F01" w14:textId="27E0A63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219" w:type="dxa"/>
          </w:tcPr>
          <w:p w14:paraId="56AE6C4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3953B74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5BAAE2C0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7C7CA985" w14:textId="423ED274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5580495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7098978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8F952D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89F8A7" w14:textId="7FEB91E9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0914F00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494810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278A1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3499384" w14:textId="17E9814E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38ACE74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6B82FE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6312317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5C323F3A" w14:textId="4BFFA04E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217" w:type="dxa"/>
          </w:tcPr>
          <w:p w14:paraId="0EB0852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5AEA307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551DD9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F06D3A" w14:textId="17C8CB21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010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360C38" w:rsidRPr="003F3BF0" w14:paraId="31E26E67" w14:textId="77777777" w:rsidTr="006319CA">
        <w:trPr>
          <w:cantSplit/>
          <w:trHeight w:val="60"/>
        </w:trPr>
        <w:tc>
          <w:tcPr>
            <w:tcW w:w="2493" w:type="dxa"/>
          </w:tcPr>
          <w:p w14:paraId="0F70FF5D" w14:textId="519232FD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3F3BF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2250" w:type="dxa"/>
          </w:tcPr>
          <w:p w14:paraId="19CD18CE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จำหน่ายและติดตั้งอุปกรณ์  </w:t>
            </w:r>
          </w:p>
          <w:p w14:paraId="7B756D28" w14:textId="46F44B0D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อิเลคทรอนิกส์โปรแกรม</w:t>
            </w:r>
          </w:p>
          <w:p w14:paraId="7D013C11" w14:textId="24F01096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ซอฟต์แวร์ และระบบเครือข่าย</w:t>
            </w:r>
          </w:p>
        </w:tc>
        <w:tc>
          <w:tcPr>
            <w:tcW w:w="720" w:type="dxa"/>
          </w:tcPr>
          <w:p w14:paraId="5DD87D6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5550260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336A5B9A" w14:textId="7ECF77D6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248ED8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B2302E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39334A7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2CC1714" w14:textId="248E265B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A9E09F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AD5C9C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36AA87B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5BF24A29" w14:textId="4DAE3424" w:rsidR="00B7358B" w:rsidRPr="003F3BF0" w:rsidRDefault="00654355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13,550</w:t>
            </w:r>
          </w:p>
        </w:tc>
        <w:tc>
          <w:tcPr>
            <w:tcW w:w="180" w:type="dxa"/>
          </w:tcPr>
          <w:p w14:paraId="7913EE8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873AA8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6862722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CB2462D" w14:textId="781CB4E1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</w:p>
        </w:tc>
        <w:tc>
          <w:tcPr>
            <w:tcW w:w="222" w:type="dxa"/>
          </w:tcPr>
          <w:p w14:paraId="2E3AE88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7055558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14C0370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24F6E453" w14:textId="1B96E61B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219" w:type="dxa"/>
          </w:tcPr>
          <w:p w14:paraId="2EA20BD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753D2B8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46BCD13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19ADCA3F" w14:textId="204DED98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905</w:t>
            </w:r>
          </w:p>
        </w:tc>
        <w:tc>
          <w:tcPr>
            <w:tcW w:w="217" w:type="dxa"/>
          </w:tcPr>
          <w:p w14:paraId="3B3485C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B49A45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333C0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FC707D" w14:textId="7F93CEBB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377465C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41244D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E8763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7101CC" w14:textId="200D5649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155EB0A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8B5AB8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5C820FB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6CAC8DD9" w14:textId="04A0D53E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217" w:type="dxa"/>
          </w:tcPr>
          <w:p w14:paraId="32CAB618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28BEE92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F03D350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B87EBA" w14:textId="7F28EE2A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905</w:t>
            </w:r>
          </w:p>
        </w:tc>
      </w:tr>
      <w:tr w:rsidR="00360C38" w:rsidRPr="003F3BF0" w14:paraId="7106E880" w14:textId="77777777" w:rsidTr="006319CA">
        <w:trPr>
          <w:cantSplit/>
          <w:trHeight w:val="60"/>
        </w:trPr>
        <w:tc>
          <w:tcPr>
            <w:tcW w:w="2493" w:type="dxa"/>
          </w:tcPr>
          <w:p w14:paraId="36D6B32F" w14:textId="77777777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ทรานสปอร์ต </w:t>
            </w:r>
          </w:p>
          <w:p w14:paraId="0F836260" w14:textId="65A4D6DB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2250" w:type="dxa"/>
          </w:tcPr>
          <w:p w14:paraId="54271A53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Pr="003F3BF0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  <w:p w14:paraId="3E61BC91" w14:textId="7B29BBEA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ab/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720" w:type="dxa"/>
          </w:tcPr>
          <w:p w14:paraId="111D530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8BC949" w14:textId="4BF8CD84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95.89</w:t>
            </w:r>
          </w:p>
        </w:tc>
        <w:tc>
          <w:tcPr>
            <w:tcW w:w="180" w:type="dxa"/>
          </w:tcPr>
          <w:p w14:paraId="7BB5E1B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C98913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BA10E6A" w14:textId="7140A4FC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3CB29F6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450D14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99C9F2" w14:textId="7FE9BFF6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="00654355">
              <w:rPr>
                <w:rFonts w:asciiTheme="majorBidi" w:hAnsiTheme="majorBidi" w:cstheme="majorBidi"/>
                <w:sz w:val="20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45E5241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35E6222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2A6D576" w14:textId="26B576AA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5557C57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37CD2C9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3E5506" w14:textId="4CDE2E9B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81,87</w:t>
            </w:r>
            <w:r w:rsidR="00684BBF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219" w:type="dxa"/>
          </w:tcPr>
          <w:p w14:paraId="295090E9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3515BD0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</w:p>
          <w:p w14:paraId="12D40A4C" w14:textId="33817594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54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</w:p>
        </w:tc>
        <w:tc>
          <w:tcPr>
            <w:tcW w:w="217" w:type="dxa"/>
          </w:tcPr>
          <w:p w14:paraId="6B9BBC4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646EE07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93ED1A" w14:textId="0CA6B4F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55FBE68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3AB3EAB0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BC7619F" w14:textId="233F364F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6AF8DA6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29215A2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E0038D" w14:textId="05CA6E46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81,87</w:t>
            </w:r>
            <w:r w:rsidR="00684BBF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217" w:type="dxa"/>
          </w:tcPr>
          <w:p w14:paraId="17F5198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755B67C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E2348E" w14:textId="76C2ACF0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655</w:t>
            </w:r>
          </w:p>
        </w:tc>
      </w:tr>
      <w:tr w:rsidR="00360C38" w:rsidRPr="003F3BF0" w14:paraId="447C0267" w14:textId="77777777" w:rsidTr="006319CA">
        <w:trPr>
          <w:cantSplit/>
          <w:trHeight w:val="60"/>
        </w:trPr>
        <w:tc>
          <w:tcPr>
            <w:tcW w:w="2493" w:type="dxa"/>
          </w:tcPr>
          <w:p w14:paraId="0CC2C456" w14:textId="05C655B6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จาแพค โฮลดิ้ง จำกัด</w:t>
            </w:r>
          </w:p>
        </w:tc>
        <w:tc>
          <w:tcPr>
            <w:tcW w:w="2250" w:type="dxa"/>
          </w:tcPr>
          <w:p w14:paraId="26F2CC85" w14:textId="65E38FA0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</w:tcPr>
          <w:p w14:paraId="4B9CC369" w14:textId="57F8381F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180" w:type="dxa"/>
          </w:tcPr>
          <w:p w14:paraId="58017CB8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C1A760F" w14:textId="3FD8825A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E3007C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3A7071B" w14:textId="65DCC418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415,</w:t>
            </w:r>
            <w:r w:rsidR="00654355">
              <w:rPr>
                <w:rFonts w:asciiTheme="majorBidi" w:hAnsiTheme="majorBidi" w:cstheme="majorBidi"/>
                <w:sz w:val="20"/>
                <w:lang w:bidi="th-TH"/>
              </w:rPr>
              <w:t>5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39C857E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55E1CCA7" w14:textId="25C9A709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222" w:type="dxa"/>
          </w:tcPr>
          <w:p w14:paraId="52750D4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6F8BBBED" w14:textId="60D8C3B3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806,469</w:t>
            </w:r>
          </w:p>
        </w:tc>
        <w:tc>
          <w:tcPr>
            <w:tcW w:w="219" w:type="dxa"/>
          </w:tcPr>
          <w:p w14:paraId="5EB5707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71A7E7A2" w14:textId="5BD62C6E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806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469</w:t>
            </w:r>
          </w:p>
        </w:tc>
        <w:tc>
          <w:tcPr>
            <w:tcW w:w="217" w:type="dxa"/>
          </w:tcPr>
          <w:p w14:paraId="516E155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736264B" w14:textId="727918E1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4367C3B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7ECD2836" w14:textId="4B133C68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1F8C97C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6FA87ACC" w14:textId="254A40FC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806,469</w:t>
            </w:r>
          </w:p>
        </w:tc>
        <w:tc>
          <w:tcPr>
            <w:tcW w:w="217" w:type="dxa"/>
          </w:tcPr>
          <w:p w14:paraId="2D7BD07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01F8E529" w14:textId="6C366601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806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469</w:t>
            </w:r>
          </w:p>
        </w:tc>
      </w:tr>
      <w:tr w:rsidR="00360C38" w:rsidRPr="003F3BF0" w14:paraId="0FFDA86A" w14:textId="77777777" w:rsidTr="006319CA">
        <w:trPr>
          <w:cantSplit/>
          <w:trHeight w:val="60"/>
        </w:trPr>
        <w:tc>
          <w:tcPr>
            <w:tcW w:w="2493" w:type="dxa"/>
          </w:tcPr>
          <w:p w14:paraId="44A82063" w14:textId="679F4145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2250" w:type="dxa"/>
          </w:tcPr>
          <w:p w14:paraId="00EF4372" w14:textId="0383FAF5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ให้บริการรับฝากสินค้าแช่แข็งในห้องเย็น</w:t>
            </w:r>
          </w:p>
        </w:tc>
        <w:tc>
          <w:tcPr>
            <w:tcW w:w="720" w:type="dxa"/>
          </w:tcPr>
          <w:p w14:paraId="75FB18D8" w14:textId="688DD394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99.60</w:t>
            </w:r>
          </w:p>
        </w:tc>
        <w:tc>
          <w:tcPr>
            <w:tcW w:w="180" w:type="dxa"/>
          </w:tcPr>
          <w:p w14:paraId="3CF50BA9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FCD14B5" w14:textId="3197F626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19A0341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1FAB251" w14:textId="626FEBE1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180" w:type="dxa"/>
          </w:tcPr>
          <w:p w14:paraId="7997991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47D965D1" w14:textId="444E3AF2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7A23E800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4E88497A" w14:textId="6FB9FA1B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249,000</w:t>
            </w:r>
          </w:p>
        </w:tc>
        <w:tc>
          <w:tcPr>
            <w:tcW w:w="219" w:type="dxa"/>
          </w:tcPr>
          <w:p w14:paraId="5D77A25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519CA9D8" w14:textId="6C3C50CF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249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022C981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03D27A6E" w14:textId="2ABC75F0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3CAF6E8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31312EF2" w14:textId="3C01351A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46E2BDA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03926AF1" w14:textId="2CABB96C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249,000</w:t>
            </w:r>
          </w:p>
        </w:tc>
        <w:tc>
          <w:tcPr>
            <w:tcW w:w="217" w:type="dxa"/>
          </w:tcPr>
          <w:p w14:paraId="231D46A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352CBA8E" w14:textId="01CD88EE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360C38" w:rsidRPr="003F3BF0" w14:paraId="6207C0D2" w14:textId="77777777" w:rsidTr="006319CA">
        <w:trPr>
          <w:cantSplit/>
          <w:trHeight w:val="60"/>
        </w:trPr>
        <w:tc>
          <w:tcPr>
            <w:tcW w:w="2493" w:type="dxa"/>
          </w:tcPr>
          <w:p w14:paraId="4DAC11CE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เจดับเบิ้ลยูดี แปซิฟิค แลนด์ จำกัด</w:t>
            </w:r>
          </w:p>
        </w:tc>
        <w:tc>
          <w:tcPr>
            <w:tcW w:w="2250" w:type="dxa"/>
          </w:tcPr>
          <w:p w14:paraId="3BC256DC" w14:textId="279044CE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720" w:type="dxa"/>
          </w:tcPr>
          <w:p w14:paraId="298B0A5E" w14:textId="23FAB833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180" w:type="dxa"/>
          </w:tcPr>
          <w:p w14:paraId="561986D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C561BDA" w14:textId="13242C81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E7753C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2D70F54" w14:textId="7AB9094D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115,000</w:t>
            </w:r>
          </w:p>
        </w:tc>
        <w:tc>
          <w:tcPr>
            <w:tcW w:w="180" w:type="dxa"/>
          </w:tcPr>
          <w:p w14:paraId="4F73EF58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2DB1D70A" w14:textId="19E93309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</w:tcPr>
          <w:p w14:paraId="1A936CD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24C2E4D2" w14:textId="1E7A043A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115,000</w:t>
            </w:r>
          </w:p>
        </w:tc>
        <w:tc>
          <w:tcPr>
            <w:tcW w:w="219" w:type="dxa"/>
          </w:tcPr>
          <w:p w14:paraId="63D1240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69601547" w14:textId="753AB341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115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261D44D9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38AB5302" w14:textId="1B0537F4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1F9C48C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49A08DA0" w14:textId="155EFFB0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2F6607B8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598D781C" w14:textId="52F52EB6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115,000</w:t>
            </w:r>
          </w:p>
        </w:tc>
        <w:tc>
          <w:tcPr>
            <w:tcW w:w="217" w:type="dxa"/>
          </w:tcPr>
          <w:p w14:paraId="2345C1C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4627056B" w14:textId="63DAA593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115,000</w:t>
            </w:r>
          </w:p>
        </w:tc>
      </w:tr>
      <w:tr w:rsidR="00360C38" w:rsidRPr="003F3BF0" w14:paraId="702DD456" w14:textId="77777777" w:rsidTr="006319CA">
        <w:trPr>
          <w:cantSplit/>
          <w:trHeight w:val="60"/>
        </w:trPr>
        <w:tc>
          <w:tcPr>
            <w:tcW w:w="2493" w:type="dxa"/>
          </w:tcPr>
          <w:p w14:paraId="5E7D2828" w14:textId="4724C22B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2250" w:type="dxa"/>
          </w:tcPr>
          <w:p w14:paraId="027A67A4" w14:textId="5C34D9E2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720" w:type="dxa"/>
          </w:tcPr>
          <w:p w14:paraId="2CE6C1A4" w14:textId="6479316D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89.00</w:t>
            </w:r>
          </w:p>
        </w:tc>
        <w:tc>
          <w:tcPr>
            <w:tcW w:w="180" w:type="dxa"/>
          </w:tcPr>
          <w:p w14:paraId="2B9F79D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012D021" w14:textId="6C6234A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CC74859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542F4750" w14:textId="30C3005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="00654355">
              <w:rPr>
                <w:rFonts w:asciiTheme="majorBidi" w:hAnsiTheme="majorBidi" w:cstheme="majorBidi"/>
                <w:sz w:val="20"/>
                <w:lang w:bidi="th-TH"/>
              </w:rPr>
              <w:t>44,700</w:t>
            </w:r>
          </w:p>
        </w:tc>
        <w:tc>
          <w:tcPr>
            <w:tcW w:w="180" w:type="dxa"/>
          </w:tcPr>
          <w:p w14:paraId="34CF9EC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2" w:type="dxa"/>
          </w:tcPr>
          <w:p w14:paraId="1C0A3206" w14:textId="6D16F0F5" w:rsidR="00B7358B" w:rsidRPr="003F3BF0" w:rsidRDefault="00684BBF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100,000</w:t>
            </w:r>
          </w:p>
        </w:tc>
        <w:tc>
          <w:tcPr>
            <w:tcW w:w="222" w:type="dxa"/>
          </w:tcPr>
          <w:p w14:paraId="4E2DD6D6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0" w:type="dxa"/>
          </w:tcPr>
          <w:p w14:paraId="4F97B498" w14:textId="4A00F385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129,050</w:t>
            </w:r>
          </w:p>
        </w:tc>
        <w:tc>
          <w:tcPr>
            <w:tcW w:w="219" w:type="dxa"/>
          </w:tcPr>
          <w:p w14:paraId="09F817C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2" w:type="dxa"/>
          </w:tcPr>
          <w:p w14:paraId="0DB581CB" w14:textId="5F7296DA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89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0741015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8" w:type="dxa"/>
          </w:tcPr>
          <w:p w14:paraId="70A71769" w14:textId="32405539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553A047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2DCA23AC" w14:textId="7883C339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18" w:type="dxa"/>
          </w:tcPr>
          <w:p w14:paraId="3EC73A2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5" w:type="dxa"/>
          </w:tcPr>
          <w:p w14:paraId="4A0F21BE" w14:textId="230DEB17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129,050</w:t>
            </w:r>
          </w:p>
        </w:tc>
        <w:tc>
          <w:tcPr>
            <w:tcW w:w="217" w:type="dxa"/>
          </w:tcPr>
          <w:p w14:paraId="418E3F7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2" w:type="dxa"/>
          </w:tcPr>
          <w:p w14:paraId="09251F48" w14:textId="54FBC444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360C38" w:rsidRPr="003F3BF0" w14:paraId="3A369E4B" w14:textId="77777777" w:rsidTr="006319CA">
        <w:trPr>
          <w:cantSplit/>
          <w:trHeight w:val="187"/>
        </w:trPr>
        <w:tc>
          <w:tcPr>
            <w:tcW w:w="2493" w:type="dxa"/>
          </w:tcPr>
          <w:p w14:paraId="2937D683" w14:textId="6839BE1D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2250" w:type="dxa"/>
          </w:tcPr>
          <w:p w14:paraId="5E2D2F63" w14:textId="7297AB95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720" w:type="dxa"/>
          </w:tcPr>
          <w:p w14:paraId="067FD3F7" w14:textId="186A0595" w:rsidR="00B7358B" w:rsidRPr="00360C38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60C3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180" w:type="dxa"/>
          </w:tcPr>
          <w:p w14:paraId="70F36CE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45A54F94" w14:textId="7E6A66BC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1EAB83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54A9A21E" w14:textId="43D734FF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231,000</w:t>
            </w:r>
          </w:p>
        </w:tc>
        <w:tc>
          <w:tcPr>
            <w:tcW w:w="180" w:type="dxa"/>
            <w:vAlign w:val="bottom"/>
          </w:tcPr>
          <w:p w14:paraId="0ABD433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19C8B1E2" w14:textId="4640472B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231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vAlign w:val="bottom"/>
          </w:tcPr>
          <w:p w14:paraId="435CEC3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0" w:type="dxa"/>
          </w:tcPr>
          <w:p w14:paraId="5EDECDE6" w14:textId="11199089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230,999</w:t>
            </w:r>
          </w:p>
        </w:tc>
        <w:tc>
          <w:tcPr>
            <w:tcW w:w="219" w:type="dxa"/>
          </w:tcPr>
          <w:p w14:paraId="248DDB2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</w:tcPr>
          <w:p w14:paraId="711E3964" w14:textId="1193F426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  <w:tc>
          <w:tcPr>
            <w:tcW w:w="217" w:type="dxa"/>
          </w:tcPr>
          <w:p w14:paraId="2F8CAEA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</w:tcPr>
          <w:p w14:paraId="2EDF18D6" w14:textId="69122D6B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3FC89B90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71" w:type="dxa"/>
          </w:tcPr>
          <w:p w14:paraId="0E04CAA4" w14:textId="71E55C10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vAlign w:val="bottom"/>
          </w:tcPr>
          <w:p w14:paraId="68DEBB8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47D34CDB" w14:textId="68008534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230,999</w:t>
            </w:r>
          </w:p>
        </w:tc>
        <w:tc>
          <w:tcPr>
            <w:tcW w:w="217" w:type="dxa"/>
          </w:tcPr>
          <w:p w14:paraId="103850C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2" w:type="dxa"/>
          </w:tcPr>
          <w:p w14:paraId="5B7F358F" w14:textId="4C12D91F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230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999</w:t>
            </w:r>
          </w:p>
        </w:tc>
      </w:tr>
      <w:tr w:rsidR="00360C38" w:rsidRPr="003F3BF0" w14:paraId="490C0EF9" w14:textId="77777777" w:rsidTr="006319CA">
        <w:trPr>
          <w:cantSplit/>
          <w:trHeight w:val="187"/>
        </w:trPr>
        <w:tc>
          <w:tcPr>
            <w:tcW w:w="2493" w:type="dxa"/>
          </w:tcPr>
          <w:p w14:paraId="51924B91" w14:textId="243FF435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F3BF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2250" w:type="dxa"/>
          </w:tcPr>
          <w:p w14:paraId="7469D097" w14:textId="448853E5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720" w:type="dxa"/>
          </w:tcPr>
          <w:p w14:paraId="1A7425AC" w14:textId="3664D695" w:rsidR="00B7358B" w:rsidRPr="00360C38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60C38">
              <w:rPr>
                <w:rFonts w:asciiTheme="majorBidi" w:hAnsiTheme="majorBidi" w:cstheme="majorBidi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180" w:type="dxa"/>
          </w:tcPr>
          <w:p w14:paraId="74D5F1D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4EAC2524" w14:textId="1F81E059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D19B41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1E1F94CE" w14:textId="3218F168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75,000</w:t>
            </w:r>
          </w:p>
        </w:tc>
        <w:tc>
          <w:tcPr>
            <w:tcW w:w="180" w:type="dxa"/>
            <w:vAlign w:val="bottom"/>
          </w:tcPr>
          <w:p w14:paraId="3C9C554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547FCE8B" w14:textId="2EA6AAE9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2" w:type="dxa"/>
            <w:vAlign w:val="bottom"/>
          </w:tcPr>
          <w:p w14:paraId="46239738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0" w:type="dxa"/>
          </w:tcPr>
          <w:p w14:paraId="5E6D0853" w14:textId="6FD6D76F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75,000</w:t>
            </w:r>
          </w:p>
        </w:tc>
        <w:tc>
          <w:tcPr>
            <w:tcW w:w="219" w:type="dxa"/>
          </w:tcPr>
          <w:p w14:paraId="17E52ED9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4E42F460" w14:textId="441B2126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17" w:type="dxa"/>
          </w:tcPr>
          <w:p w14:paraId="79A5F3E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6E8A7D0B" w14:textId="7965472C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51EBFBB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5248AE6" w14:textId="0709C37C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18" w:type="dxa"/>
            <w:vAlign w:val="bottom"/>
          </w:tcPr>
          <w:p w14:paraId="45F1773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</w:tcPr>
          <w:p w14:paraId="5B7754C4" w14:textId="77031067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75,000</w:t>
            </w:r>
          </w:p>
        </w:tc>
        <w:tc>
          <w:tcPr>
            <w:tcW w:w="217" w:type="dxa"/>
          </w:tcPr>
          <w:p w14:paraId="0BFBD09A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567E5EEA" w14:textId="502B8095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</w:tr>
      <w:tr w:rsidR="00360C38" w:rsidRPr="003F3BF0" w14:paraId="1A070345" w14:textId="77777777" w:rsidTr="006319CA">
        <w:trPr>
          <w:cantSplit/>
          <w:trHeight w:val="187"/>
        </w:trPr>
        <w:tc>
          <w:tcPr>
            <w:tcW w:w="2493" w:type="dxa"/>
          </w:tcPr>
          <w:p w14:paraId="1832CEAE" w14:textId="5AD578E5" w:rsidR="00B7358B" w:rsidRPr="003F3BF0" w:rsidRDefault="00B7358B" w:rsidP="00B73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250" w:type="dxa"/>
          </w:tcPr>
          <w:p w14:paraId="702F99FD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thaiDistribute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720" w:type="dxa"/>
          </w:tcPr>
          <w:p w14:paraId="6D336243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74D9F2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27DF438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B2F74C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</w:tcPr>
          <w:p w14:paraId="269EE59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8DB4ED0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2" w:type="dxa"/>
          </w:tcPr>
          <w:p w14:paraId="506B63C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2" w:type="dxa"/>
            <w:vAlign w:val="bottom"/>
          </w:tcPr>
          <w:p w14:paraId="42E0419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3041AF80" w14:textId="1F85AF30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</w:rPr>
              <w:t>3,457,08</w:t>
            </w:r>
            <w:r w:rsidR="00654355">
              <w:rPr>
                <w:rFonts w:asciiTheme="majorBidi" w:hAnsiTheme="majorBidi" w:cstheme="majorBidi"/>
                <w:b/>
                <w:bCs/>
                <w:sz w:val="20"/>
              </w:rPr>
              <w:t>9</w:t>
            </w:r>
          </w:p>
        </w:tc>
        <w:tc>
          <w:tcPr>
            <w:tcW w:w="219" w:type="dxa"/>
          </w:tcPr>
          <w:p w14:paraId="62F6935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287E981E" w14:textId="4B633520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282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619</w:t>
            </w:r>
          </w:p>
        </w:tc>
        <w:tc>
          <w:tcPr>
            <w:tcW w:w="217" w:type="dxa"/>
          </w:tcPr>
          <w:p w14:paraId="1B9E7CE2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2A29B69B" w14:textId="3D685301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18" w:type="dxa"/>
          </w:tcPr>
          <w:p w14:paraId="1D4F1D3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7F21B18E" w14:textId="57AD3E4E" w:rsidR="00B7358B" w:rsidRPr="003F3BF0" w:rsidRDefault="00B7358B" w:rsidP="00B7358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18" w:type="dxa"/>
            <w:vAlign w:val="bottom"/>
          </w:tcPr>
          <w:p w14:paraId="4AA59337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bottom w:val="double" w:sz="4" w:space="0" w:color="auto"/>
            </w:tcBorders>
          </w:tcPr>
          <w:p w14:paraId="4D0D7DEB" w14:textId="6C8A0E37" w:rsidR="00B7358B" w:rsidRPr="003F3BF0" w:rsidRDefault="00B7358B" w:rsidP="00B7358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3,457,08</w:t>
            </w:r>
            <w:r w:rsidR="0065435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9</w:t>
            </w:r>
          </w:p>
        </w:tc>
        <w:tc>
          <w:tcPr>
            <w:tcW w:w="217" w:type="dxa"/>
          </w:tcPr>
          <w:p w14:paraId="19A4918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</w:tcPr>
          <w:p w14:paraId="596F3311" w14:textId="0BFC5306" w:rsidR="00B7358B" w:rsidRPr="003F3BF0" w:rsidRDefault="00B7358B" w:rsidP="00B7358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282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619</w:t>
            </w:r>
          </w:p>
        </w:tc>
      </w:tr>
    </w:tbl>
    <w:p w14:paraId="5FB6227C" w14:textId="77777777" w:rsidR="006319CA" w:rsidRDefault="006319CA">
      <w:r>
        <w:br w:type="page"/>
      </w:r>
    </w:p>
    <w:tbl>
      <w:tblPr>
        <w:tblW w:w="14052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3"/>
        <w:gridCol w:w="1727"/>
        <w:gridCol w:w="179"/>
        <w:gridCol w:w="884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59"/>
      </w:tblGrid>
      <w:tr w:rsidR="006319CA" w:rsidRPr="003F3BF0" w14:paraId="066A6DB9" w14:textId="77777777" w:rsidTr="00A2301D">
        <w:trPr>
          <w:cantSplit/>
          <w:trHeight w:val="272"/>
        </w:trPr>
        <w:tc>
          <w:tcPr>
            <w:tcW w:w="2223" w:type="dxa"/>
            <w:vAlign w:val="bottom"/>
          </w:tcPr>
          <w:p w14:paraId="58FBE9A5" w14:textId="7F276FF1" w:rsidR="006319CA" w:rsidRPr="003F3BF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  <w:bookmarkStart w:id="4" w:name="_Hlk40181453"/>
          </w:p>
        </w:tc>
        <w:tc>
          <w:tcPr>
            <w:tcW w:w="1727" w:type="dxa"/>
            <w:vAlign w:val="bottom"/>
          </w:tcPr>
          <w:p w14:paraId="533F4AD6" w14:textId="027A4160" w:rsidR="006319CA" w:rsidRPr="003F3BF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4E5798D" w14:textId="68951A3B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0134E1FC" w14:textId="184A3E0E" w:rsidR="006319CA" w:rsidRPr="003F3BF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CE427B" w14:textId="77777777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9B3B3F2" w14:textId="4999E57E" w:rsidR="006319CA" w:rsidRPr="003F3BF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0B3311" w14:textId="77777777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709" w:type="dxa"/>
            <w:gridSpan w:val="11"/>
            <w:vAlign w:val="bottom"/>
          </w:tcPr>
          <w:p w14:paraId="7D782D2F" w14:textId="442544EC" w:rsidR="006319CA" w:rsidRPr="003F3BF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6319CA" w:rsidRPr="003F3BF0" w14:paraId="407F1B32" w14:textId="77777777" w:rsidTr="00A2301D">
        <w:trPr>
          <w:cantSplit/>
          <w:trHeight w:val="549"/>
        </w:trPr>
        <w:tc>
          <w:tcPr>
            <w:tcW w:w="2223" w:type="dxa"/>
            <w:vAlign w:val="bottom"/>
          </w:tcPr>
          <w:p w14:paraId="72270814" w14:textId="77777777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vAlign w:val="bottom"/>
          </w:tcPr>
          <w:p w14:paraId="5E6DD0D7" w14:textId="77777777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35F19F66" w14:textId="77777777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114FC113" w14:textId="77777777" w:rsidR="006319CA" w:rsidRPr="003F3BF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117CD6FC" w14:textId="3BAEA196" w:rsidR="006319CA" w:rsidRPr="003F3BF0" w:rsidRDefault="006319CA" w:rsidP="006319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7D504D98" w14:textId="77777777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CBDCE70" w14:textId="44DCBD68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8A548DF" w14:textId="77777777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7E976F8" w14:textId="347752A8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285C769" w14:textId="77777777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13FCD48" w14:textId="5E988F98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27B2F73C" w14:textId="77777777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49" w:type="dxa"/>
            <w:gridSpan w:val="3"/>
            <w:vAlign w:val="bottom"/>
          </w:tcPr>
          <w:p w14:paraId="17C3757E" w14:textId="58C4FDD2" w:rsidR="006319CA" w:rsidRPr="003F3BF0" w:rsidRDefault="006319CA" w:rsidP="00B7358B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bookmarkEnd w:id="4"/>
      <w:tr w:rsidR="00A2301D" w:rsidRPr="003F3BF0" w14:paraId="1E13F04F" w14:textId="77777777" w:rsidTr="00A2301D">
        <w:trPr>
          <w:cantSplit/>
          <w:trHeight w:val="187"/>
        </w:trPr>
        <w:tc>
          <w:tcPr>
            <w:tcW w:w="2223" w:type="dxa"/>
          </w:tcPr>
          <w:p w14:paraId="3BFFF93F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6609B1B6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1CF38C6E" w14:textId="3B1C4238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465F0E5C" w14:textId="6736DA8B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7B6B451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730598C" w14:textId="31D14732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4E82CB3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A078486" w14:textId="53011941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D73FD0C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5BF6C48" w14:textId="48AB9D92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BA9E578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FD4E1DF" w14:textId="427CA515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4E9E11B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B6DB262" w14:textId="7017D556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A6130E5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D9D8C20" w14:textId="5A7CA61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0154D50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C43DDE9" w14:textId="185F35BF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2A52A8E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5E6D9E" w14:textId="0D42117F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2A00CAF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41135796" w14:textId="6EB9662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A2301D" w:rsidRPr="003F3BF0" w14:paraId="1F64A846" w14:textId="77777777" w:rsidTr="00A2301D">
        <w:trPr>
          <w:cantSplit/>
          <w:trHeight w:val="180"/>
        </w:trPr>
        <w:tc>
          <w:tcPr>
            <w:tcW w:w="2223" w:type="dxa"/>
          </w:tcPr>
          <w:p w14:paraId="7DF6BFDE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7E2B9830" w14:textId="272AB4DA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9" w:type="dxa"/>
          </w:tcPr>
          <w:p w14:paraId="697A630B" w14:textId="462530B1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173695B5" w14:textId="1E6AAFBA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1A0C22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65043DA" w14:textId="38C77BAA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047D152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E36096E" w14:textId="46BC85AB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A14CE92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B45C2EF" w14:textId="2311BD20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E540319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807995E" w14:textId="304BA1A2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6938955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5086815" w14:textId="57C28214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E8DBE2D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EC5A84D" w14:textId="4C896426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D677CE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1BEC78B" w14:textId="54FB05D1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EF9F1B0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B9F71B" w14:textId="534DCF9C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A499E8C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55545599" w14:textId="250EF266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B7358B" w:rsidRPr="003F3BF0" w14:paraId="4C39A392" w14:textId="77777777" w:rsidTr="00A2301D">
        <w:trPr>
          <w:cantSplit/>
          <w:trHeight w:val="60"/>
        </w:trPr>
        <w:tc>
          <w:tcPr>
            <w:tcW w:w="2223" w:type="dxa"/>
          </w:tcPr>
          <w:p w14:paraId="73984929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343BB1E4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1244560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</w:tcPr>
          <w:p w14:paraId="17867401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C1D1538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7779" w:type="dxa"/>
            <w:gridSpan w:val="15"/>
          </w:tcPr>
          <w:p w14:paraId="22C3CA6E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A2301D" w:rsidRPr="003F3BF0" w14:paraId="38C0DE1D" w14:textId="77777777" w:rsidTr="00A2301D">
        <w:trPr>
          <w:cantSplit/>
          <w:trHeight w:val="60"/>
        </w:trPr>
        <w:tc>
          <w:tcPr>
            <w:tcW w:w="3950" w:type="dxa"/>
            <w:gridSpan w:val="2"/>
          </w:tcPr>
          <w:p w14:paraId="5A44E810" w14:textId="77777777" w:rsidR="00B7358B" w:rsidRPr="003F3BF0" w:rsidRDefault="00B7358B" w:rsidP="00B7358B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งอ้อม</w:t>
            </w:r>
          </w:p>
        </w:tc>
        <w:tc>
          <w:tcPr>
            <w:tcW w:w="179" w:type="dxa"/>
          </w:tcPr>
          <w:p w14:paraId="2087875B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0A6063D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EE3B26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041190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C6AE19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B5C230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8B9D6CF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C728D7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1A97534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D023278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856F29E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AA68D1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28052CD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FF53DF8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E570F1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CEB91F8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44BA70C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554239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7E551F5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33860D81" w14:textId="77777777" w:rsidR="00B7358B" w:rsidRPr="003F3BF0" w:rsidRDefault="00B7358B" w:rsidP="00B7358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643EBA" w:rsidRPr="003F3BF0" w14:paraId="5321E486" w14:textId="77777777" w:rsidTr="00A2301D">
        <w:trPr>
          <w:cantSplit/>
          <w:trHeight w:val="60"/>
        </w:trPr>
        <w:tc>
          <w:tcPr>
            <w:tcW w:w="2223" w:type="dxa"/>
          </w:tcPr>
          <w:p w14:paraId="5A15C69D" w14:textId="79958AD6" w:rsidR="00643EBA" w:rsidRPr="003F3BF0" w:rsidRDefault="00643EBA" w:rsidP="0064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98" w:hanging="6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แปซิฟิค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ห้องเย็น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10716B33" w14:textId="7634AEB5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ให้บริการรับฝากสินค้าแช่แข็งในห้องเย็นและขนส่งสินค้าแช่แข็ง</w:t>
            </w:r>
          </w:p>
        </w:tc>
        <w:tc>
          <w:tcPr>
            <w:tcW w:w="179" w:type="dxa"/>
          </w:tcPr>
          <w:p w14:paraId="731F356B" w14:textId="4CDDF52B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037B5F2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D55FD13" w14:textId="77777777" w:rsidR="00643EBA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90FD534" w14:textId="30F33571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F7304C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A8A4A4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FC2E9A9" w14:textId="77777777" w:rsidR="00643EBA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650BB1E" w14:textId="66DAB79D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2275D9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CCF6F6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0E3ABC8" w14:textId="77777777" w:rsidR="00643EBA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5F6317D" w14:textId="238ADA41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0D5855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A68467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1089040" w14:textId="77777777" w:rsidR="00643EBA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D6465D4" w14:textId="5941EC06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443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FA33B2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92FFE2E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80C4C48" w14:textId="77777777" w:rsidR="00643EBA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F5A9017" w14:textId="5092BA92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56B2C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EE8BD0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AEAB769" w14:textId="77777777" w:rsidR="00643EBA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73E9B38" w14:textId="7AD72671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D5A59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D20C50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41BDD46" w14:textId="77777777" w:rsidR="00643EBA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477F222" w14:textId="5AAB9910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90D79E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8E4713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0E8606D" w14:textId="77777777" w:rsidR="00643EBA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8E96117" w14:textId="3C046D78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3E940F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8CC55A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1FD7EDE" w14:textId="77777777" w:rsidR="00643EBA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A682947" w14:textId="14F8D6C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90466F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48EF6B0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867CE52" w14:textId="77777777" w:rsidR="00643EBA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E995BB" w14:textId="11BC85DB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0226DAB7" w14:textId="77777777" w:rsidTr="00A2301D">
        <w:trPr>
          <w:cantSplit/>
          <w:trHeight w:val="60"/>
        </w:trPr>
        <w:tc>
          <w:tcPr>
            <w:tcW w:w="2223" w:type="dxa"/>
          </w:tcPr>
          <w:p w14:paraId="5648CE5B" w14:textId="04EBC06E" w:rsidR="00643EBA" w:rsidRPr="003F3BF0" w:rsidRDefault="00643EBA" w:rsidP="0064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98" w:hanging="1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แปซิฟิค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โลจิสติกส์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โปร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4221658E" w14:textId="5185D1A1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79" w:type="dxa"/>
          </w:tcPr>
          <w:p w14:paraId="7649703B" w14:textId="7A1359DF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5815016D" w14:textId="524B2800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8E48F9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C12E038" w14:textId="7A463E3C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B30A24F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4FB32C4" w14:textId="59C833AC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3D745A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E734A5E" w14:textId="54B4CE26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7F8F35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86246DC" w14:textId="679F3C6B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4567C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9A47598" w14:textId="09473F02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401EB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024C093" w14:textId="596C6873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FC84C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5DF6BE1A" w14:textId="3B3D6B7D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E7C4C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F743419" w14:textId="23DD8A0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7FF72F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2DE9EC9C" w14:textId="02D4D373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3531A9D6" w14:textId="77777777" w:rsidTr="00A2301D">
        <w:trPr>
          <w:cantSplit/>
          <w:trHeight w:val="60"/>
        </w:trPr>
        <w:tc>
          <w:tcPr>
            <w:tcW w:w="2223" w:type="dxa"/>
          </w:tcPr>
          <w:p w14:paraId="27A1613E" w14:textId="22943319" w:rsidR="00643EBA" w:rsidRPr="003F3BF0" w:rsidRDefault="00643EBA" w:rsidP="0064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เจพีเค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โคลด์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สโตเรจ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707CA8FE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ให้บริการรับฝากสินค้าแช่แข็ง</w:t>
            </w:r>
          </w:p>
          <w:p w14:paraId="751C5B4B" w14:textId="0DD2AF04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="Angsana New" w:hAnsi="Angsana New" w:cs="Angsana New"/>
                <w:sz w:val="20"/>
              </w:rPr>
              <w:t xml:space="preserve">   </w:t>
            </w: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ในห้องเย็น</w:t>
            </w:r>
          </w:p>
        </w:tc>
        <w:tc>
          <w:tcPr>
            <w:tcW w:w="179" w:type="dxa"/>
          </w:tcPr>
          <w:p w14:paraId="518C9F0C" w14:textId="536BBC64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284A592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6C3FFD" w14:textId="474AD5C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74DF7EF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D168A18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BC95C2" w14:textId="29802EA9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71CA018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073384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8DDDB6" w14:textId="0F420F9A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297F764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9E9F9A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01B76C7" w14:textId="436B61C2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103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78A8747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2DDB9C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04913E" w14:textId="6F2DBAA5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44D39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4D7866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12009E" w14:textId="1B4B82BF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AE608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EEFEAB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03EB4B" w14:textId="450CD170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668EF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F14FAB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33B5B7" w14:textId="72E22600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CF273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50504F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7212F5E" w14:textId="2C9B2F39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230BAF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67BD9D6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E83E694" w14:textId="53B87DC4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643EBA" w:rsidRPr="003F3BF0" w14:paraId="7FED57E8" w14:textId="77777777" w:rsidTr="00A2301D">
        <w:trPr>
          <w:cantSplit/>
          <w:trHeight w:val="60"/>
        </w:trPr>
        <w:tc>
          <w:tcPr>
            <w:tcW w:w="2223" w:type="dxa"/>
          </w:tcPr>
          <w:p w14:paraId="4D4D4A10" w14:textId="0040FB26" w:rsidR="00643EBA" w:rsidRPr="003F3BF0" w:rsidRDefault="00643EBA" w:rsidP="0064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กีลเลี่ยน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291F210E" w14:textId="2FA682D6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ให้เช่าที่ดิน</w:t>
            </w:r>
          </w:p>
        </w:tc>
        <w:tc>
          <w:tcPr>
            <w:tcW w:w="179" w:type="dxa"/>
          </w:tcPr>
          <w:p w14:paraId="2A43D660" w14:textId="6727363F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0783F4E0" w14:textId="1CF81E5E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6C55DA3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4A23E16" w14:textId="3426E3CA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4F34A96F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254E031" w14:textId="745D2F54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7D297B9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B77F846" w14:textId="1C2BA976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47C5EC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24D1831" w14:textId="485E4F9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A5DB1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FD36357" w14:textId="701886CA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96D3D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44A2477" w14:textId="17CB96CC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65D40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C82FDFC" w14:textId="71E3704F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567B4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8C4E8C8" w14:textId="586F74D9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522EFC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2855D58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28C1BB32" w14:textId="77777777" w:rsidTr="00A2301D">
        <w:trPr>
          <w:cantSplit/>
          <w:trHeight w:val="569"/>
        </w:trPr>
        <w:tc>
          <w:tcPr>
            <w:tcW w:w="2223" w:type="dxa"/>
          </w:tcPr>
          <w:p w14:paraId="4F526481" w14:textId="1C059B00" w:rsidR="00643EBA" w:rsidRPr="003F3BF0" w:rsidRDefault="00643EBA" w:rsidP="0064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บริษัท</w:t>
            </w:r>
            <w:r w:rsidRPr="003F3BF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เจดับเบิ้ลยูดี</w:t>
            </w:r>
            <w:r w:rsidRPr="003F3BF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เอนเนอร์ยี</w:t>
            </w:r>
            <w:r w:rsidRPr="003F3BF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แอนด์</w:t>
            </w:r>
            <w:r w:rsidRPr="003F3BF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pacing w:val="-6"/>
                <w:sz w:val="20"/>
                <w:szCs w:val="20"/>
              </w:rPr>
              <w:br/>
            </w:r>
            <w:r w:rsidRPr="003F3BF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รีซอร์สเซส</w:t>
            </w:r>
            <w:r w:rsidRPr="003F3BF0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จำกัด</w:t>
            </w:r>
          </w:p>
        </w:tc>
        <w:tc>
          <w:tcPr>
            <w:tcW w:w="1727" w:type="dxa"/>
          </w:tcPr>
          <w:p w14:paraId="26E68135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  <w:p w14:paraId="73F787A5" w14:textId="21F6250F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79" w:type="dxa"/>
          </w:tcPr>
          <w:p w14:paraId="17302523" w14:textId="6658FAA2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75B1C54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79633546" w14:textId="2F16466E" w:rsidR="00643EBA" w:rsidRPr="003F3BF0" w:rsidRDefault="00643EBA" w:rsidP="00643EB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6DFFC2D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E2175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07A6DDE5" w14:textId="6A8C8F3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  <w:r w:rsidRPr="003F3BF0">
              <w:rPr>
                <w:rFonts w:asciiTheme="majorBidi" w:hAnsiTheme="majorBidi" w:cstheme="majorBidi"/>
                <w:sz w:val="20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279B59E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5EDA60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7863351" w14:textId="695BBE45" w:rsidR="00643EBA" w:rsidRPr="00A2301D" w:rsidRDefault="00643EBA" w:rsidP="00643EB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6B68FE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DA7A57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3830A10" w14:textId="6D5C975B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F3BF0">
              <w:rPr>
                <w:rFonts w:asciiTheme="majorBidi" w:hAnsiTheme="majorBidi" w:cstheme="majorBidi"/>
                <w:sz w:val="20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</w:p>
        </w:tc>
        <w:tc>
          <w:tcPr>
            <w:tcW w:w="180" w:type="dxa"/>
          </w:tcPr>
          <w:p w14:paraId="3525E71F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520333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8D83604" w14:textId="1F5A8DC5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9CFAA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58BF37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CF94C8" w14:textId="55089A29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8B8CD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864D32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FCF1DB1" w14:textId="4F060843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B2F9E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9CACB3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E8B599" w14:textId="63E3B49B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8B607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6E28C3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A014DD7" w14:textId="7C28E1BA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F13EDF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5246BDA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9C49A3" w14:textId="4A0F9151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2A841C53" w14:textId="77777777" w:rsidTr="00A2301D">
        <w:trPr>
          <w:cantSplit/>
          <w:trHeight w:val="60"/>
        </w:trPr>
        <w:tc>
          <w:tcPr>
            <w:tcW w:w="2223" w:type="dxa"/>
          </w:tcPr>
          <w:p w14:paraId="2B3743DC" w14:textId="1F56BDF5" w:rsidR="00643EBA" w:rsidRPr="003F3BF0" w:rsidRDefault="00643EBA" w:rsidP="0064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="Angsana New" w:hAnsi="Angsana New"/>
                <w:sz w:val="20"/>
                <w:szCs w:val="20"/>
              </w:rPr>
              <w:t>JWD Asia Holdings Private Ltd.</w:t>
            </w:r>
          </w:p>
        </w:tc>
        <w:tc>
          <w:tcPr>
            <w:tcW w:w="1727" w:type="dxa"/>
          </w:tcPr>
          <w:p w14:paraId="02330879" w14:textId="7AF877B4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79" w:type="dxa"/>
          </w:tcPr>
          <w:p w14:paraId="7AD8AA3F" w14:textId="7E93FA54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84" w:type="dxa"/>
          </w:tcPr>
          <w:p w14:paraId="65083E1B" w14:textId="12DE1BFA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08436F1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E09CB08" w14:textId="19781E24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78BEA72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5206F2B" w14:textId="408F2171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0855AE5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0E4B1F" w14:textId="32ED03C1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673</w:t>
            </w:r>
          </w:p>
        </w:tc>
        <w:tc>
          <w:tcPr>
            <w:tcW w:w="180" w:type="dxa"/>
          </w:tcPr>
          <w:p w14:paraId="7164C65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219EEE4" w14:textId="6FFD738A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EE814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3E1B86A" w14:textId="0654D0F5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6C82A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EDD8A86" w14:textId="3577E50E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181D8E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C32B97C" w14:textId="07EE6260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02AF4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F0AF97A" w14:textId="4768AA09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311B07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18AC715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643EBA" w:rsidRPr="003F3BF0" w14:paraId="3A42B9FE" w14:textId="77777777" w:rsidTr="00A2301D">
        <w:trPr>
          <w:cantSplit/>
          <w:trHeight w:val="60"/>
        </w:trPr>
        <w:tc>
          <w:tcPr>
            <w:tcW w:w="2223" w:type="dxa"/>
          </w:tcPr>
          <w:p w14:paraId="293F6536" w14:textId="508DC9DE" w:rsidR="00643EBA" w:rsidRPr="003F3BF0" w:rsidRDefault="00643EBA" w:rsidP="0064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bookmarkStart w:id="5" w:name="_Hlk40049070"/>
            <w:r w:rsidRPr="003F3BF0">
              <w:rPr>
                <w:rFonts w:ascii="Angsana New" w:hAnsi="Angsana New"/>
                <w:sz w:val="20"/>
                <w:szCs w:val="20"/>
              </w:rPr>
              <w:t>JVK Indochina Movers Ltd.</w:t>
            </w:r>
            <w:bookmarkEnd w:id="5"/>
          </w:p>
        </w:tc>
        <w:tc>
          <w:tcPr>
            <w:tcW w:w="1727" w:type="dxa"/>
          </w:tcPr>
          <w:p w14:paraId="001A7FEB" w14:textId="29152AA1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79" w:type="dxa"/>
          </w:tcPr>
          <w:p w14:paraId="13AA0FCC" w14:textId="0DF774C9" w:rsidR="00643EBA" w:rsidRPr="003F3BF0" w:rsidRDefault="00643EBA" w:rsidP="00643EB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7E2CCC24" w14:textId="56A1A814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7A070C8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1135D56" w14:textId="10B86BAB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5EF053F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4D19BD2" w14:textId="4E02C630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3853A6F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C397692" w14:textId="7917F6D5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4386B04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1249923" w14:textId="69465F14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413A04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FF92926" w14:textId="6149FB16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4AC70B8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66D1B7D" w14:textId="539B2772" w:rsidR="00643EBA" w:rsidRPr="003F3BF0" w:rsidRDefault="00643EBA" w:rsidP="00643EB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2C4395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5CD7A706" w14:textId="74181811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82F7FC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145ACAB" w14:textId="154FF2B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8FDD88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1D6802DE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6A9A22ED" w14:textId="77777777" w:rsidTr="00A2301D">
        <w:trPr>
          <w:cantSplit/>
          <w:trHeight w:val="60"/>
        </w:trPr>
        <w:tc>
          <w:tcPr>
            <w:tcW w:w="2223" w:type="dxa"/>
          </w:tcPr>
          <w:p w14:paraId="2CE619B8" w14:textId="340CC58E" w:rsidR="00643EBA" w:rsidRPr="003F3BF0" w:rsidRDefault="00643EBA" w:rsidP="00643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3F3BF0">
              <w:rPr>
                <w:rFonts w:ascii="Angsana New" w:hAnsi="Angsana New"/>
                <w:sz w:val="20"/>
                <w:szCs w:val="20"/>
              </w:rPr>
              <w:t xml:space="preserve">JCM Logistics &amp; Warehousing </w:t>
            </w:r>
            <w:r w:rsidRPr="003F3BF0">
              <w:rPr>
                <w:rFonts w:ascii="Angsana New" w:hAnsi="Angsana New"/>
                <w:sz w:val="20"/>
                <w:szCs w:val="20"/>
              </w:rPr>
              <w:br/>
              <w:t>Private Limited</w:t>
            </w:r>
          </w:p>
        </w:tc>
        <w:tc>
          <w:tcPr>
            <w:tcW w:w="1727" w:type="dxa"/>
          </w:tcPr>
          <w:p w14:paraId="12757686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lang w:val="en-US"/>
              </w:rPr>
            </w:pPr>
          </w:p>
          <w:p w14:paraId="3F509B84" w14:textId="2C112E3E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79" w:type="dxa"/>
          </w:tcPr>
          <w:p w14:paraId="2B9BCDCF" w14:textId="6947F7B1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61E79BD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FCE96F5" w14:textId="0D52E45F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52.50</w:t>
            </w:r>
          </w:p>
        </w:tc>
        <w:tc>
          <w:tcPr>
            <w:tcW w:w="180" w:type="dxa"/>
          </w:tcPr>
          <w:p w14:paraId="23820B5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EF92C38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223B9B" w14:textId="49DDC1DF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52.50</w:t>
            </w:r>
          </w:p>
        </w:tc>
        <w:tc>
          <w:tcPr>
            <w:tcW w:w="180" w:type="dxa"/>
          </w:tcPr>
          <w:p w14:paraId="64558C4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B7A0CF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3B40A5E" w14:textId="7450E873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0CFEB41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4C1D5B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76629C5" w14:textId="3022880C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055D49CE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BBA7C7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F5D2A8" w14:textId="4C46119C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9F603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05A856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6637AA1" w14:textId="5BBD67C9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64216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24526B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FF7B7B" w14:textId="31EA2BD1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30E09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BA283D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D4408B" w14:textId="14A81CFB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BCE32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71F08F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363DE30" w14:textId="3CA86F5C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94F8AB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4F894D3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886511" w14:textId="11ED169D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6EDEFAA4" w14:textId="77777777" w:rsidTr="00A2301D">
        <w:trPr>
          <w:cantSplit/>
          <w:trHeight w:val="60"/>
        </w:trPr>
        <w:tc>
          <w:tcPr>
            <w:tcW w:w="2223" w:type="dxa"/>
          </w:tcPr>
          <w:p w14:paraId="363AD1B7" w14:textId="2C0D0CEE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proofErr w:type="spellStart"/>
            <w:r w:rsidRPr="003F3BF0">
              <w:rPr>
                <w:rFonts w:ascii="Angsana New" w:hAnsi="Angsana New"/>
                <w:sz w:val="20"/>
              </w:rPr>
              <w:t>Jasia</w:t>
            </w:r>
            <w:proofErr w:type="spellEnd"/>
            <w:r w:rsidRPr="003F3BF0">
              <w:rPr>
                <w:rFonts w:ascii="Angsana New" w:hAnsi="Angsana New"/>
                <w:sz w:val="20"/>
              </w:rPr>
              <w:t xml:space="preserve"> Logistics (</w:t>
            </w:r>
            <w:proofErr w:type="gramStart"/>
            <w:r w:rsidRPr="003F3BF0">
              <w:rPr>
                <w:rFonts w:ascii="Angsana New" w:hAnsi="Angsana New"/>
                <w:sz w:val="20"/>
              </w:rPr>
              <w:t xml:space="preserve">Myanmar) </w:t>
            </w:r>
            <w:r w:rsidRPr="003F3BF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3F3BF0">
              <w:rPr>
                <w:rFonts w:ascii="Angsana New" w:hAnsi="Angsana New"/>
                <w:sz w:val="20"/>
              </w:rPr>
              <w:t>Co.</w:t>
            </w:r>
            <w:proofErr w:type="gramEnd"/>
            <w:r w:rsidRPr="003F3BF0">
              <w:rPr>
                <w:rFonts w:ascii="Angsana New" w:hAnsi="Angsana New"/>
                <w:sz w:val="20"/>
              </w:rPr>
              <w:t>, Ltd.</w:t>
            </w:r>
          </w:p>
        </w:tc>
        <w:tc>
          <w:tcPr>
            <w:tcW w:w="1727" w:type="dxa"/>
          </w:tcPr>
          <w:p w14:paraId="098C1760" w14:textId="2A27CC81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ให้บริการรับฝากสินค้าและขนส่งสินค้า</w:t>
            </w:r>
            <w:r w:rsidRPr="003F3BF0">
              <w:rPr>
                <w:rFonts w:ascii="Angsana New" w:hAnsi="Angsana New"/>
                <w:sz w:val="20"/>
                <w:rtl/>
                <w:cs/>
              </w:rPr>
              <w:t xml:space="preserve">  </w:t>
            </w:r>
          </w:p>
        </w:tc>
        <w:tc>
          <w:tcPr>
            <w:tcW w:w="179" w:type="dxa"/>
          </w:tcPr>
          <w:p w14:paraId="0E62190B" w14:textId="08F635BE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7CC8E964" w14:textId="77777777" w:rsidR="001A2DCC" w:rsidRDefault="001A2DCC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F566601" w14:textId="184DD3F4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52.50</w:t>
            </w:r>
          </w:p>
        </w:tc>
        <w:tc>
          <w:tcPr>
            <w:tcW w:w="180" w:type="dxa"/>
          </w:tcPr>
          <w:p w14:paraId="609433D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E38CA05" w14:textId="77777777" w:rsidR="001A2DCC" w:rsidRDefault="001A2DCC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3729CAF" w14:textId="42AE928C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52.50</w:t>
            </w:r>
          </w:p>
        </w:tc>
        <w:tc>
          <w:tcPr>
            <w:tcW w:w="180" w:type="dxa"/>
          </w:tcPr>
          <w:p w14:paraId="6EF1D24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F886497" w14:textId="77777777" w:rsidR="001A2DCC" w:rsidRDefault="001A2DCC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5B55B2" w14:textId="23AAEE65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581</w:t>
            </w:r>
          </w:p>
        </w:tc>
        <w:tc>
          <w:tcPr>
            <w:tcW w:w="180" w:type="dxa"/>
          </w:tcPr>
          <w:p w14:paraId="59F37B8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0D3F1FE" w14:textId="77777777" w:rsidR="001A2DCC" w:rsidRDefault="001A2DCC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0A7EF7" w14:textId="5E87F522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581</w:t>
            </w:r>
          </w:p>
        </w:tc>
        <w:tc>
          <w:tcPr>
            <w:tcW w:w="180" w:type="dxa"/>
          </w:tcPr>
          <w:p w14:paraId="0CB5AF4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8F20D19" w14:textId="77777777" w:rsidR="001A2DCC" w:rsidRDefault="001A2DCC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10E2B53" w14:textId="7DF7728A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A0C6F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0CBFAAB" w14:textId="77777777" w:rsidR="001A2DCC" w:rsidRDefault="001A2DCC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9D14371" w14:textId="18ED4064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1538A8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92E5C3" w14:textId="77777777" w:rsidR="001A2DCC" w:rsidRDefault="001A2DCC" w:rsidP="00643E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7F82FD2" w14:textId="0C5C50C2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4F513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8F462" w14:textId="77777777" w:rsidR="001A2DCC" w:rsidRDefault="001A2DCC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44949DE" w14:textId="3A854806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A3A75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75BA9C2" w14:textId="77777777" w:rsidR="001A2DCC" w:rsidRDefault="001A2DCC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3565D7D" w14:textId="0C34242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34D4B7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7DDE8DA9" w14:textId="77777777" w:rsidR="001A2DCC" w:rsidRDefault="001A2DCC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540F61" w14:textId="228C5D28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5036A47C" w14:textId="77777777" w:rsidTr="00A2301D">
        <w:trPr>
          <w:cantSplit/>
          <w:trHeight w:val="60"/>
        </w:trPr>
        <w:tc>
          <w:tcPr>
            <w:tcW w:w="2223" w:type="dxa"/>
          </w:tcPr>
          <w:p w14:paraId="7B424FE6" w14:textId="5AAD042E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3F3BF0">
              <w:rPr>
                <w:rFonts w:ascii="Angsana New" w:hAnsi="Angsana New"/>
                <w:sz w:val="20"/>
              </w:rPr>
              <w:t>Chi Shan Long Feng Food Co., Ltd</w:t>
            </w:r>
            <w:r w:rsidRPr="003F3BF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</w:p>
        </w:tc>
        <w:tc>
          <w:tcPr>
            <w:tcW w:w="1727" w:type="dxa"/>
          </w:tcPr>
          <w:p w14:paraId="3A00212B" w14:textId="53DD2B62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ให้บริการด้านอาหาร</w:t>
            </w:r>
          </w:p>
        </w:tc>
        <w:tc>
          <w:tcPr>
            <w:tcW w:w="179" w:type="dxa"/>
          </w:tcPr>
          <w:p w14:paraId="320536C7" w14:textId="687877D6" w:rsidR="00643EBA" w:rsidRPr="003F3BF0" w:rsidRDefault="00643EBA" w:rsidP="00643EB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0D134710" w14:textId="3A14D91B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99F15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7CBE60E" w14:textId="42EA04F9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44565F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5650455" w14:textId="1739F751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150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63D75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4481F3D" w14:textId="52BFF303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TWD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150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E30E5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AAA4618" w14:textId="27CE77B9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4FF7C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3E1B788" w14:textId="25E4CD65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4AAA4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C727541" w14:textId="31189F88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08F8D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93EE263" w14:textId="3130D4C6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7FD61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F45205F" w14:textId="2F9EC2C0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29F7CBA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224BC7A4" w14:textId="10901739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="Angsana New" w:hAnsi="Angsana New"/>
                <w:lang w:val="en-US"/>
              </w:rPr>
              <w:t>-</w:t>
            </w:r>
          </w:p>
        </w:tc>
      </w:tr>
      <w:tr w:rsidR="00643EBA" w:rsidRPr="003F3BF0" w14:paraId="586EE9CE" w14:textId="77777777" w:rsidTr="00A2301D">
        <w:trPr>
          <w:cantSplit/>
          <w:trHeight w:val="60"/>
        </w:trPr>
        <w:tc>
          <w:tcPr>
            <w:tcW w:w="2223" w:type="dxa"/>
          </w:tcPr>
          <w:p w14:paraId="5B5114F1" w14:textId="49C117B9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proofErr w:type="spellStart"/>
            <w:r w:rsidRPr="003F3BF0">
              <w:rPr>
                <w:rFonts w:ascii="Angsana New" w:hAnsi="Angsana New"/>
                <w:sz w:val="20"/>
              </w:rPr>
              <w:t>DataSafe</w:t>
            </w:r>
            <w:proofErr w:type="spellEnd"/>
            <w:r w:rsidRPr="003F3BF0">
              <w:rPr>
                <w:rFonts w:ascii="Angsana New" w:hAnsi="Angsana New"/>
                <w:sz w:val="20"/>
              </w:rPr>
              <w:t xml:space="preserve"> (Cambodia) Ltd. </w:t>
            </w:r>
          </w:p>
        </w:tc>
        <w:tc>
          <w:tcPr>
            <w:tcW w:w="1727" w:type="dxa"/>
          </w:tcPr>
          <w:p w14:paraId="509D50F8" w14:textId="66D6231E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ให้บริการจัดการเอกสาร</w:t>
            </w:r>
          </w:p>
        </w:tc>
        <w:tc>
          <w:tcPr>
            <w:tcW w:w="179" w:type="dxa"/>
          </w:tcPr>
          <w:p w14:paraId="3E3817C1" w14:textId="709A4752" w:rsidR="00643EBA" w:rsidRPr="003F3BF0" w:rsidRDefault="00643EBA" w:rsidP="00643EB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08F422E7" w14:textId="4CD9B3FB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8EBBEF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709519C" w14:textId="272F6A18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B8CA5A4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DBB417F" w14:textId="25D1A4B6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23CC727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5500416" w14:textId="707CD845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USD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</w:tcPr>
          <w:p w14:paraId="19B9BD6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5A4B4C6" w14:textId="36D3CD26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7CFE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8B048DC" w14:textId="19A96AC2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7D54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1ED9E7F" w14:textId="18AD0464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E62D3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061E1AB" w14:textId="3A0312C5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1B0E3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6FC9366" w14:textId="78A212EB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2AF5BE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4C64F745" w14:textId="3E8E6C7C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1AD3B879" w14:textId="77777777" w:rsidTr="00A2301D">
        <w:trPr>
          <w:cantSplit/>
          <w:trHeight w:val="60"/>
        </w:trPr>
        <w:tc>
          <w:tcPr>
            <w:tcW w:w="2223" w:type="dxa"/>
          </w:tcPr>
          <w:p w14:paraId="320C7893" w14:textId="3134EA68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3F3BF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โกโกเฟรชเทคโนโลยี</w:t>
            </w:r>
            <w:r w:rsidRPr="003F3BF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</w:p>
        </w:tc>
        <w:tc>
          <w:tcPr>
            <w:tcW w:w="1727" w:type="dxa"/>
          </w:tcPr>
          <w:p w14:paraId="237A7918" w14:textId="400E31E8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จำหน่ายเครื่องควบคุมอุณหภูมิ</w:t>
            </w:r>
          </w:p>
        </w:tc>
        <w:tc>
          <w:tcPr>
            <w:tcW w:w="179" w:type="dxa"/>
          </w:tcPr>
          <w:p w14:paraId="6B35B0C5" w14:textId="69AF1B48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67978DBA" w14:textId="56DA6F7C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C24F55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BDF880E" w14:textId="4DBE433F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973379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187AD91" w14:textId="76A89C20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D1A4A9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FBE3C78" w14:textId="5356B9DC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02280B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0D27DCE" w14:textId="7671F595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313228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DDD9687" w14:textId="4384D5F8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E4627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AB84F3" w14:textId="408E3DF4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18470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A6512BE" w14:textId="23C9C769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8CFC6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5BC0583" w14:textId="7CBCB309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92C435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12211949" w14:textId="06F21E7A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7907A1CA" w14:textId="77777777" w:rsidTr="00A2301D">
        <w:trPr>
          <w:cantSplit/>
          <w:trHeight w:val="60"/>
        </w:trPr>
        <w:tc>
          <w:tcPr>
            <w:tcW w:w="2223" w:type="dxa"/>
          </w:tcPr>
          <w:p w14:paraId="4758C137" w14:textId="5DB1F577" w:rsidR="00643EBA" w:rsidRPr="003F3BF0" w:rsidRDefault="00643EBA" w:rsidP="00643EBA">
            <w:pPr>
              <w:ind w:left="251" w:hanging="251"/>
              <w:rPr>
                <w:rFonts w:ascii="Angsana New" w:hAnsi="Angsana New"/>
                <w:sz w:val="20"/>
                <w:szCs w:val="20"/>
              </w:rPr>
            </w:pPr>
            <w:bookmarkStart w:id="6" w:name="_Hlk40049496"/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เจดับเบิ้ลยูดี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szCs w:val="20"/>
                <w:cs/>
              </w:rPr>
              <w:t>บ็อกเส็ง</w:t>
            </w:r>
            <w:r w:rsidRPr="003F3BF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theme="minorBidi"/>
                <w:sz w:val="20"/>
                <w:szCs w:val="20"/>
                <w:cs/>
              </w:rPr>
              <w:br/>
            </w:r>
            <w:r w:rsidRPr="003F3BF0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โลจิสติกส์</w:t>
            </w:r>
            <w:r w:rsidRPr="003F3BF0">
              <w:rPr>
                <w:rFonts w:ascii="Angsana New" w:hAnsi="Angsana New"/>
                <w:spacing w:val="-2"/>
                <w:sz w:val="20"/>
                <w:szCs w:val="20"/>
                <w:cs/>
              </w:rPr>
              <w:t xml:space="preserve"> </w:t>
            </w:r>
            <w:r w:rsidRPr="003F3BF0">
              <w:rPr>
                <w:rFonts w:ascii="Angsana New" w:hAnsi="Angsana New" w:cstheme="minorBidi" w:hint="cs"/>
                <w:spacing w:val="-2"/>
                <w:sz w:val="20"/>
                <w:szCs w:val="20"/>
                <w:cs/>
              </w:rPr>
              <w:t>(</w:t>
            </w:r>
            <w:r w:rsidRPr="003F3BF0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ประเทศไทย</w:t>
            </w:r>
            <w:r w:rsidRPr="003F3BF0">
              <w:rPr>
                <w:rFonts w:ascii="Angsana New" w:hAnsi="Angsana New" w:cstheme="minorBidi" w:hint="cs"/>
                <w:spacing w:val="-2"/>
                <w:sz w:val="20"/>
                <w:szCs w:val="20"/>
                <w:cs/>
              </w:rPr>
              <w:t>)</w:t>
            </w:r>
            <w:r w:rsidRPr="003F3BF0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Pr="003F3BF0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จำกัด</w:t>
            </w:r>
            <w:r w:rsidRPr="003F3BF0">
              <w:rPr>
                <w:rFonts w:ascii="Angsana New" w:hAnsi="Angsana New"/>
                <w:sz w:val="20"/>
                <w:szCs w:val="20"/>
              </w:rPr>
              <w:t xml:space="preserve"> </w:t>
            </w:r>
            <w:bookmarkEnd w:id="6"/>
          </w:p>
        </w:tc>
        <w:tc>
          <w:tcPr>
            <w:tcW w:w="1727" w:type="dxa"/>
          </w:tcPr>
          <w:p w14:paraId="32F92ADB" w14:textId="334889A2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ให้บริการขนย้ายภายในประเทศและระหว่างประเทศ</w:t>
            </w:r>
          </w:p>
        </w:tc>
        <w:tc>
          <w:tcPr>
            <w:tcW w:w="179" w:type="dxa"/>
          </w:tcPr>
          <w:p w14:paraId="0F970C4D" w14:textId="7DB69B2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14F3D6F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3B90811" w14:textId="049CB522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C7750D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865FC3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8979DB" w14:textId="77891B50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54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05</w:t>
            </w:r>
          </w:p>
        </w:tc>
        <w:tc>
          <w:tcPr>
            <w:tcW w:w="180" w:type="dxa"/>
          </w:tcPr>
          <w:p w14:paraId="6414C97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D7A78CD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5D4956EA" w14:textId="22DA2BCC" w:rsidR="00643EBA" w:rsidRPr="003F3BF0" w:rsidRDefault="00534F77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2C05C4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6198269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0DA26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71B6B89" w14:textId="4ADA10F8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24,000</w:t>
            </w:r>
          </w:p>
        </w:tc>
        <w:tc>
          <w:tcPr>
            <w:tcW w:w="180" w:type="dxa"/>
          </w:tcPr>
          <w:p w14:paraId="11F929C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CE7399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5BB4AB4" w14:textId="1D99DF7B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2DD0CF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848A83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C19EF6" w14:textId="766A7743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FC285F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BEB9A6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DDE3E32" w14:textId="088E1B76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04E3D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6547228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4C0DC21" w14:textId="75045A6C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9C97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E2D4F3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9419ED6" w14:textId="5B45B173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57746B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2AB04D0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E0C58D" w14:textId="6A17B60F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643EBA" w:rsidRPr="003F3BF0" w14:paraId="57977FF2" w14:textId="77777777" w:rsidTr="00A2301D">
        <w:trPr>
          <w:cantSplit/>
          <w:trHeight w:val="60"/>
        </w:trPr>
        <w:tc>
          <w:tcPr>
            <w:tcW w:w="2223" w:type="dxa"/>
          </w:tcPr>
          <w:p w14:paraId="34D6AE0E" w14:textId="1188C1CD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 w:cs="Angsana New"/>
                <w:sz w:val="20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บริษัท เจดับเบิ้ลยูดี สโตร์ อิท </w:t>
            </w:r>
          </w:p>
          <w:p w14:paraId="2AE029AD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  </w:t>
            </w:r>
            <w:r w:rsidRPr="003F3BF0">
              <w:rPr>
                <w:rFonts w:ascii="Angsana New" w:hAnsi="Angsana New" w:cs="Angsana New" w:hint="cs"/>
                <w:sz w:val="20"/>
                <w:cs/>
                <w:lang w:val="en-US" w:bidi="th-TH"/>
              </w:rPr>
              <w:t>(</w:t>
            </w: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รามอินทรา) จำกัด</w:t>
            </w:r>
            <w:r w:rsidRPr="003F3BF0">
              <w:rPr>
                <w:rFonts w:ascii="Angsana New" w:hAnsi="Angsana New" w:cs="Angsana New" w:hint="cs"/>
                <w:sz w:val="24"/>
                <w:szCs w:val="24"/>
                <w:rtl/>
                <w:cs/>
              </w:rPr>
              <w:t xml:space="preserve"> </w:t>
            </w:r>
          </w:p>
        </w:tc>
        <w:tc>
          <w:tcPr>
            <w:tcW w:w="1727" w:type="dxa"/>
          </w:tcPr>
          <w:p w14:paraId="74AB9C79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  <w:p w14:paraId="769ECADC" w14:textId="407AEB9F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ให้บริการห้องเก็บของส่วนตัว</w:t>
            </w:r>
          </w:p>
        </w:tc>
        <w:tc>
          <w:tcPr>
            <w:tcW w:w="179" w:type="dxa"/>
          </w:tcPr>
          <w:p w14:paraId="60385CD2" w14:textId="616B2CFD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84" w:type="dxa"/>
          </w:tcPr>
          <w:p w14:paraId="62039A6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7AD307" w14:textId="3F466603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6EFE94B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9C6D9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25721C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974263" w14:textId="34A707AE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3FDA9BDE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A3386E8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6A05F3" w14:textId="65CC862D" w:rsidR="00643EBA" w:rsidRPr="003F3BF0" w:rsidRDefault="000706CC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C05C4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C05C4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17336E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C0E5765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D3B93DC" w14:textId="0EC21C2E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1A4346A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31F21F0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361752" w14:textId="4C65CD20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2983B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5C9B532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B8F6D9" w14:textId="2638F185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E2CA8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EC0356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5C31B3" w14:textId="3ECD07A8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EB407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3C8D1E18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0A160EF" w14:textId="0CC840F5" w:rsidR="00643EBA" w:rsidRPr="003F3BF0" w:rsidRDefault="00643EBA" w:rsidP="00643EB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1089EB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BB55DF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87AEB9" w14:textId="17E2E11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B46CB7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5005ED86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F79EE5" w14:textId="0E761143" w:rsidR="00643EBA" w:rsidRPr="003F3BF0" w:rsidRDefault="00643EBA" w:rsidP="00643EB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</w:tbl>
    <w:p w14:paraId="7BD53925" w14:textId="77777777" w:rsidR="00C05D2F" w:rsidRDefault="00C05D2F">
      <w:r>
        <w:br w:type="page"/>
      </w:r>
    </w:p>
    <w:tbl>
      <w:tblPr>
        <w:tblW w:w="1410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3"/>
        <w:gridCol w:w="1727"/>
        <w:gridCol w:w="179"/>
        <w:gridCol w:w="884"/>
        <w:gridCol w:w="180"/>
        <w:gridCol w:w="900"/>
        <w:gridCol w:w="180"/>
        <w:gridCol w:w="1080"/>
        <w:gridCol w:w="180"/>
        <w:gridCol w:w="1080"/>
        <w:gridCol w:w="18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C05D2F" w:rsidRPr="003F3BF0" w14:paraId="6F14EB51" w14:textId="77777777" w:rsidTr="0073013B">
        <w:trPr>
          <w:cantSplit/>
          <w:trHeight w:val="272"/>
        </w:trPr>
        <w:tc>
          <w:tcPr>
            <w:tcW w:w="2223" w:type="dxa"/>
            <w:vAlign w:val="bottom"/>
          </w:tcPr>
          <w:p w14:paraId="2F12330A" w14:textId="40724BDD" w:rsidR="00C05D2F" w:rsidRPr="003F3BF0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vAlign w:val="bottom"/>
          </w:tcPr>
          <w:p w14:paraId="683CE32B" w14:textId="77777777" w:rsidR="00C05D2F" w:rsidRPr="003F3BF0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02E3CEFA" w14:textId="77777777" w:rsidR="00C05D2F" w:rsidRPr="003F3BF0" w:rsidRDefault="00C05D2F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788804F0" w14:textId="77777777" w:rsidR="00C05D2F" w:rsidRPr="003F3BF0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326D45" w14:textId="77777777" w:rsidR="00C05D2F" w:rsidRPr="003F3BF0" w:rsidRDefault="00C05D2F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96A0D8" w14:textId="77777777" w:rsidR="00C05D2F" w:rsidRPr="003F3BF0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A561D4" w14:textId="77777777" w:rsidR="00C05D2F" w:rsidRPr="003F3BF0" w:rsidRDefault="00C05D2F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310" w:type="dxa"/>
            <w:gridSpan w:val="11"/>
            <w:vAlign w:val="bottom"/>
          </w:tcPr>
          <w:p w14:paraId="45B5EB69" w14:textId="2406982C" w:rsidR="00C05D2F" w:rsidRPr="003F3BF0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643EBA" w:rsidRPr="003F3BF0" w14:paraId="3BC9B381" w14:textId="77777777" w:rsidTr="0073013B">
        <w:trPr>
          <w:cantSplit/>
          <w:trHeight w:val="549"/>
        </w:trPr>
        <w:tc>
          <w:tcPr>
            <w:tcW w:w="2223" w:type="dxa"/>
            <w:vAlign w:val="bottom"/>
          </w:tcPr>
          <w:p w14:paraId="48B40AA4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27" w:type="dxa"/>
            <w:vAlign w:val="bottom"/>
          </w:tcPr>
          <w:p w14:paraId="3E090FCB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7A88B856" w14:textId="5F400F85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64" w:type="dxa"/>
            <w:gridSpan w:val="3"/>
            <w:vAlign w:val="bottom"/>
          </w:tcPr>
          <w:p w14:paraId="6A14B1DA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</w:t>
            </w:r>
          </w:p>
          <w:p w14:paraId="36F7E6B7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F5AD13F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A1A44C4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CCD5BE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93098E3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8662583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1BA05E7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8815DAA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5F30811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894EB0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99C9FF7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8B17B08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</w:tr>
      <w:tr w:rsidR="0073013B" w:rsidRPr="003F3BF0" w14:paraId="29DCC98E" w14:textId="77777777" w:rsidTr="0073013B">
        <w:trPr>
          <w:cantSplit/>
          <w:trHeight w:val="187"/>
        </w:trPr>
        <w:tc>
          <w:tcPr>
            <w:tcW w:w="2223" w:type="dxa"/>
          </w:tcPr>
          <w:p w14:paraId="43F82E49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231478DE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636DA806" w14:textId="37A05C59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00D3E40C" w14:textId="08C0A3B5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BE0491E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661FCE9" w14:textId="6CD329E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83042FF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E870E00" w14:textId="34A487C4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E30D5EB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28B4987" w14:textId="0CAFE8BD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4907984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927CA5" w14:textId="305B99A3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FC49F8D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529EDB8" w14:textId="5D16B372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4916B4F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9CE89C4" w14:textId="36922252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3881CC4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7C448B9" w14:textId="7D8182AA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026998D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3DDA6D7" w14:textId="2A22F665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956602C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1B43832" w14:textId="23DBADB1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73013B" w:rsidRPr="003F3BF0" w14:paraId="13D9CA6D" w14:textId="77777777" w:rsidTr="0073013B">
        <w:trPr>
          <w:cantSplit/>
          <w:trHeight w:val="180"/>
        </w:trPr>
        <w:tc>
          <w:tcPr>
            <w:tcW w:w="2223" w:type="dxa"/>
          </w:tcPr>
          <w:p w14:paraId="35B44852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7" w:type="dxa"/>
          </w:tcPr>
          <w:p w14:paraId="60473500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9" w:type="dxa"/>
          </w:tcPr>
          <w:p w14:paraId="26C91838" w14:textId="1E03A5EA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0BB2E04F" w14:textId="72C8853C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853E082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4D8C2B3" w14:textId="1A3186D2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AB24750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4668C52" w14:textId="22C42D40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D2211D6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F1315BC" w14:textId="7624A0BD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A35A2B8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6B02304" w14:textId="46D9EA11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E3C36CD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70F5B53" w14:textId="54789289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32F3494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500D8CD" w14:textId="2EA656C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C89EB72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21A2605" w14:textId="64520D21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0314ABB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5E0CDB9F" w14:textId="22992A5C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E524DFC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686939E" w14:textId="773DC66E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643EBA" w:rsidRPr="003F3BF0" w14:paraId="54BD82CF" w14:textId="77777777" w:rsidTr="0073013B">
        <w:trPr>
          <w:cantSplit/>
          <w:trHeight w:val="60"/>
        </w:trPr>
        <w:tc>
          <w:tcPr>
            <w:tcW w:w="2223" w:type="dxa"/>
          </w:tcPr>
          <w:p w14:paraId="01D29A6D" w14:textId="4F0EB397" w:rsidR="00643EBA" w:rsidRPr="003F3BF0" w:rsidRDefault="00272A2B" w:rsidP="00643EBA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บริษัทย่อยทางอ้อม</w:t>
            </w:r>
          </w:p>
        </w:tc>
        <w:tc>
          <w:tcPr>
            <w:tcW w:w="1727" w:type="dxa"/>
          </w:tcPr>
          <w:p w14:paraId="077AFE13" w14:textId="77777777" w:rsidR="00643EBA" w:rsidRPr="003F3BF0" w:rsidRDefault="00643EBA" w:rsidP="00643EBA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</w:rPr>
            </w:pPr>
          </w:p>
        </w:tc>
        <w:tc>
          <w:tcPr>
            <w:tcW w:w="179" w:type="dxa"/>
          </w:tcPr>
          <w:p w14:paraId="1471D468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6DEE5869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BC29F67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46A2031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661AF53" w14:textId="77777777" w:rsidR="00643EBA" w:rsidRPr="003F3BF0" w:rsidRDefault="00643EBA" w:rsidP="00643EB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30" w:type="dxa"/>
            <w:gridSpan w:val="15"/>
          </w:tcPr>
          <w:p w14:paraId="4BAA0638" w14:textId="6C73C6BD" w:rsidR="00643EBA" w:rsidRPr="003F3BF0" w:rsidRDefault="00643EBA" w:rsidP="00643EBA">
            <w:pPr>
              <w:pStyle w:val="acctfourfigures"/>
              <w:tabs>
                <w:tab w:val="clear" w:pos="765"/>
                <w:tab w:val="decimal" w:pos="4329"/>
              </w:tabs>
              <w:spacing w:line="240" w:lineRule="auto"/>
              <w:ind w:left="-79" w:right="-35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73013B" w:rsidRPr="003F3BF0" w14:paraId="72297D40" w14:textId="77777777" w:rsidTr="0073013B">
        <w:trPr>
          <w:cantSplit/>
          <w:trHeight w:val="60"/>
        </w:trPr>
        <w:tc>
          <w:tcPr>
            <w:tcW w:w="2223" w:type="dxa"/>
          </w:tcPr>
          <w:p w14:paraId="2C672EE4" w14:textId="77777777" w:rsidR="00C05D2F" w:rsidRPr="003F3BF0" w:rsidRDefault="00C05D2F" w:rsidP="00C05D2F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 w:rsidRPr="003F3BF0">
              <w:rPr>
                <w:rFonts w:ascii="Angsana New" w:hAnsi="Angsana New"/>
                <w:sz w:val="20"/>
              </w:rPr>
              <w:t xml:space="preserve">Prosper Logistics Joint </w:t>
            </w:r>
          </w:p>
          <w:p w14:paraId="37546D4F" w14:textId="2F1584F4" w:rsidR="00C05D2F" w:rsidRPr="003F3BF0" w:rsidRDefault="00C05D2F" w:rsidP="00C05D2F">
            <w:pPr>
              <w:pStyle w:val="acctfourfigures"/>
              <w:ind w:right="-79"/>
              <w:jc w:val="thaiDistribute"/>
              <w:rPr>
                <w:rFonts w:ascii="Angsana New" w:hAnsi="Angsana New"/>
                <w:sz w:val="20"/>
              </w:rPr>
            </w:pPr>
            <w:r w:rsidRPr="003F3BF0"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 xml:space="preserve">   </w:t>
            </w:r>
            <w:r w:rsidRPr="003F3BF0">
              <w:rPr>
                <w:rFonts w:ascii="Angsana New" w:hAnsi="Angsana New"/>
                <w:sz w:val="20"/>
              </w:rPr>
              <w:t>Stock Company</w:t>
            </w:r>
          </w:p>
        </w:tc>
        <w:tc>
          <w:tcPr>
            <w:tcW w:w="1727" w:type="dxa"/>
          </w:tcPr>
          <w:p w14:paraId="5410DC4E" w14:textId="77777777" w:rsidR="00C05D2F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344158B9" w14:textId="17D150AE" w:rsidR="00C05D2F" w:rsidRPr="003F3BF0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0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69323C11" w14:textId="0D00C4D9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84" w:type="dxa"/>
          </w:tcPr>
          <w:p w14:paraId="317E12DD" w14:textId="77777777" w:rsidR="00C05D2F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FF3222C" w14:textId="25E085E9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1D72BEF0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7937D10" w14:textId="77777777" w:rsidR="00C05D2F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F8F3759" w14:textId="4CA66C3F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444B2BD8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421529D" w14:textId="77777777" w:rsidR="0073013B" w:rsidRDefault="0073013B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606A76F" w14:textId="2797C305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8524549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D4E2A9F" w14:textId="77777777" w:rsidR="0073013B" w:rsidRDefault="0073013B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A2796E5" w14:textId="0D6B0291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VND</w:t>
            </w:r>
            <w:r w:rsidR="0073013B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BD4C102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2561C8C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94892A" w14:textId="4C9211C8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5F09B7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052B3EE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EB3D4F" w14:textId="2FCD9EDC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9BD56B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4DFA5BA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A27C3C" w14:textId="02E5931C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85104C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ACC5584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AC90590" w14:textId="2BF977DB" w:rsidR="00C05D2F" w:rsidRPr="003F3BF0" w:rsidRDefault="00C05D2F" w:rsidP="00C05D2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E72885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9F872CC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B0A73E5" w14:textId="0B58E16A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B0D0283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E274048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265220" w14:textId="6EBEF0C2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73013B" w:rsidRPr="003F3BF0" w14:paraId="3DBDB122" w14:textId="77777777" w:rsidTr="0073013B">
        <w:trPr>
          <w:cantSplit/>
          <w:trHeight w:val="60"/>
        </w:trPr>
        <w:tc>
          <w:tcPr>
            <w:tcW w:w="2223" w:type="dxa"/>
          </w:tcPr>
          <w:p w14:paraId="23BAD950" w14:textId="77777777" w:rsidR="00C05D2F" w:rsidRPr="003F3BF0" w:rsidRDefault="00C05D2F" w:rsidP="00C05D2F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3F3BF0">
              <w:rPr>
                <w:rFonts w:ascii="Angsana New" w:hAnsi="Angsana New"/>
                <w:sz w:val="20"/>
              </w:rPr>
              <w:t xml:space="preserve">JDMS Logistics Joint </w:t>
            </w:r>
          </w:p>
          <w:p w14:paraId="3CB6E22F" w14:textId="32B376BC" w:rsidR="00C05D2F" w:rsidRPr="003F3BF0" w:rsidRDefault="00C05D2F" w:rsidP="00C05D2F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/>
                <w:sz w:val="20"/>
              </w:rPr>
            </w:pPr>
            <w:r w:rsidRPr="003F3BF0">
              <w:rPr>
                <w:rFonts w:ascii="Angsana New" w:hAnsi="Angsana New" w:cstheme="minorBidi" w:hint="cs"/>
                <w:sz w:val="20"/>
                <w:szCs w:val="25"/>
                <w:cs/>
                <w:lang w:bidi="th-TH"/>
              </w:rPr>
              <w:t xml:space="preserve">   </w:t>
            </w:r>
            <w:r w:rsidRPr="003F3BF0">
              <w:rPr>
                <w:rFonts w:ascii="Angsana New" w:hAnsi="Angsana New"/>
                <w:sz w:val="20"/>
              </w:rPr>
              <w:t>Stock Company</w:t>
            </w:r>
          </w:p>
        </w:tc>
        <w:tc>
          <w:tcPr>
            <w:tcW w:w="1727" w:type="dxa"/>
          </w:tcPr>
          <w:p w14:paraId="60C7A563" w14:textId="77777777" w:rsidR="00C05D2F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 w:cs="Angsana New"/>
                <w:sz w:val="20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</w:p>
          <w:p w14:paraId="30494FFF" w14:textId="00EEB5F8" w:rsidR="00C05D2F" w:rsidRPr="00C05D2F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08E2C888" w14:textId="718C6D34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029B59BF" w14:textId="77777777" w:rsidR="00C05D2F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1FB5815" w14:textId="6623B31D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226EDE4B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0832A05" w14:textId="77777777" w:rsidR="00C05D2F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9C58DD6" w14:textId="1CCEB1AE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7ADF051C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B0384E3" w14:textId="77777777" w:rsidR="0073013B" w:rsidRDefault="0073013B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5AF8CEF" w14:textId="1AC60D93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9DABEED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  <w:p w14:paraId="4ABE8517" w14:textId="6FFE4CF1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A668AB7" w14:textId="77777777" w:rsidR="0073013B" w:rsidRDefault="0073013B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DE71AA5" w14:textId="5D09A4E0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  <w:r w:rsidR="001C5B91">
              <w:rPr>
                <w:rFonts w:asciiTheme="majorBidi" w:hAnsiTheme="majorBidi" w:cstheme="majorBidi"/>
                <w:sz w:val="20"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55F618A9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AC10737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BCEDB39" w14:textId="7A3E8F7C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BCF57F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4A14B70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F98E2F5" w14:textId="6721BECA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47829B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C49580A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3AF092F" w14:textId="64C33A52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0014EF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DEAAF6C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4796638" w14:textId="0E6A4521" w:rsidR="00C05D2F" w:rsidRPr="003F3BF0" w:rsidRDefault="00C05D2F" w:rsidP="00C05D2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32466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BCC6929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0A81D6B" w14:textId="1BEB38F1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C7D6CD6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FAE122A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2C514D9" w14:textId="0C5F50DE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3013B" w:rsidRPr="003F3BF0" w14:paraId="56E2A66B" w14:textId="77777777" w:rsidTr="0073013B">
        <w:trPr>
          <w:cantSplit/>
          <w:trHeight w:val="60"/>
        </w:trPr>
        <w:tc>
          <w:tcPr>
            <w:tcW w:w="2223" w:type="dxa"/>
          </w:tcPr>
          <w:p w14:paraId="4401ADC7" w14:textId="77777777" w:rsidR="00C05D2F" w:rsidRDefault="00C05D2F" w:rsidP="00C05D2F">
            <w:pPr>
              <w:pStyle w:val="acctfourfigures"/>
              <w:spacing w:line="240" w:lineRule="auto"/>
              <w:ind w:left="164" w:right="-79" w:hanging="153"/>
              <w:jc w:val="thaiDistribute"/>
              <w:rPr>
                <w:rFonts w:ascii="Angsana New" w:hAnsi="Angsana New" w:cs="Angsana New"/>
                <w:sz w:val="20"/>
                <w:lang w:bidi="th-TH"/>
              </w:rPr>
            </w:pPr>
            <w:bookmarkStart w:id="7" w:name="_Hlk40049622"/>
          </w:p>
          <w:p w14:paraId="31413933" w14:textId="224010E4" w:rsidR="00C05D2F" w:rsidRPr="003F3BF0" w:rsidRDefault="00C05D2F" w:rsidP="00D368A0">
            <w:pPr>
              <w:pStyle w:val="acctfourfigures"/>
              <w:spacing w:line="240" w:lineRule="auto"/>
              <w:ind w:right="-79"/>
              <w:jc w:val="thaiDistribute"/>
              <w:rPr>
                <w:rFonts w:ascii="Angsana New" w:hAnsi="Angsana New"/>
                <w:sz w:val="20"/>
                <w:rtl/>
                <w:cs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3F3BF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เจดับเบิ้ลยูดี</w:t>
            </w:r>
            <w:r w:rsidRPr="003F3BF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เอ็กซ์เพรส</w:t>
            </w:r>
            <w:r w:rsidRPr="003F3BF0">
              <w:rPr>
                <w:rFonts w:ascii="Angsana New" w:hAnsi="Angsana New"/>
                <w:sz w:val="20"/>
                <w:rtl/>
                <w:cs/>
              </w:rPr>
              <w:t xml:space="preserve"> </w:t>
            </w: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  <w:bookmarkEnd w:id="7"/>
          </w:p>
        </w:tc>
        <w:tc>
          <w:tcPr>
            <w:tcW w:w="1727" w:type="dxa"/>
          </w:tcPr>
          <w:p w14:paraId="2E3C16D2" w14:textId="3E58CDA3" w:rsidR="00C05D2F" w:rsidRPr="003F3BF0" w:rsidRDefault="00C05D2F" w:rsidP="00C05D2F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="Angsana New" w:hAnsi="Angsana New"/>
                <w:sz w:val="20"/>
                <w:rtl/>
                <w:cs/>
              </w:rPr>
            </w:pPr>
            <w:r w:rsidRPr="003F3BF0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ให้บริการขนส่งสินค้าควบคุมอุณหภูมิ</w:t>
            </w:r>
          </w:p>
        </w:tc>
        <w:tc>
          <w:tcPr>
            <w:tcW w:w="179" w:type="dxa"/>
          </w:tcPr>
          <w:p w14:paraId="1F5BAF57" w14:textId="334662D2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84" w:type="dxa"/>
          </w:tcPr>
          <w:p w14:paraId="02022A9A" w14:textId="77777777" w:rsidR="00C05D2F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58488DB" w14:textId="0F7476E7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6882F7AC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A49DB2D" w14:textId="77777777" w:rsidR="00C05D2F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F660A6A" w14:textId="28290FA4" w:rsidR="00C05D2F" w:rsidRPr="003F3BF0" w:rsidRDefault="00C05D2F" w:rsidP="00C05D2F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91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48AA6192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78B43D7" w14:textId="77777777" w:rsidR="00C05D2F" w:rsidRDefault="00C05D2F" w:rsidP="00C05D2F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27B1F0D" w14:textId="0E6A1A9A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22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863140E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9ED943B" w14:textId="77777777" w:rsidR="00C05D2F" w:rsidRDefault="00C05D2F" w:rsidP="00C05D2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309E661" w14:textId="3F3546E5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DD7D5A7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205539E" w14:textId="77777777" w:rsidR="00C05D2F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A9D3597" w14:textId="5DCDFA39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1DE6DA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165E3A60" w14:textId="77777777" w:rsidR="00C05D2F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EFE7699" w14:textId="6165B85A" w:rsidR="00C05D2F" w:rsidRPr="003F3BF0" w:rsidRDefault="00C05D2F" w:rsidP="00C05D2F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18B4A1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BB388BD" w14:textId="77777777" w:rsidR="00C05D2F" w:rsidRDefault="00C05D2F" w:rsidP="00C05D2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FB9227A" w14:textId="351181F6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6C6FE0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3EB4C24A" w14:textId="77777777" w:rsidR="00C05D2F" w:rsidRDefault="00C05D2F" w:rsidP="00C05D2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2777FE" w14:textId="3191BAB7" w:rsidR="00C05D2F" w:rsidRPr="003F3BF0" w:rsidRDefault="00C05D2F" w:rsidP="00C05D2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334F25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9F43085" w14:textId="77777777" w:rsidR="00C05D2F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7032A8" w14:textId="17F63649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4542661" w14:textId="77777777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FD75366" w14:textId="77777777" w:rsidR="00C05D2F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513ECA" w14:textId="378E797C" w:rsidR="00C05D2F" w:rsidRPr="003F3BF0" w:rsidRDefault="00C05D2F" w:rsidP="00C05D2F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0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</w:tbl>
    <w:p w14:paraId="648934DB" w14:textId="77777777" w:rsidR="00DA6510" w:rsidRPr="003F3BF0" w:rsidRDefault="00DA6510" w:rsidP="00DA6510">
      <w:pPr>
        <w:rPr>
          <w:rFonts w:cstheme="minorBidi"/>
        </w:rPr>
      </w:pPr>
    </w:p>
    <w:p w14:paraId="6BF36514" w14:textId="2A7B4BE3" w:rsidR="007E0FB0" w:rsidRPr="003F3BF0" w:rsidRDefault="007E0FB0" w:rsidP="007E0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4"/>
          <w:szCs w:val="24"/>
          <w:cs/>
        </w:rPr>
      </w:pPr>
      <w:r w:rsidRPr="003F3BF0">
        <w:rPr>
          <w:rFonts w:asciiTheme="majorBidi" w:hAnsiTheme="majorBidi" w:cs="Angsana New" w:hint="cs"/>
          <w:sz w:val="24"/>
          <w:szCs w:val="24"/>
          <w:cs/>
        </w:rPr>
        <w:t xml:space="preserve">ณ วันที่ </w:t>
      </w:r>
      <w:r w:rsidR="00CD347D" w:rsidRPr="003F3BF0">
        <w:rPr>
          <w:rFonts w:ascii="Angsana New" w:hAnsi="Angsana New" w:cs="Angsana New"/>
          <w:sz w:val="24"/>
          <w:szCs w:val="24"/>
        </w:rPr>
        <w:t>30</w:t>
      </w:r>
      <w:r w:rsidR="00CD347D" w:rsidRPr="003F3BF0">
        <w:rPr>
          <w:rFonts w:ascii="Angsana New" w:hAnsi="Angsana New" w:cs="Angsana New" w:hint="cs"/>
          <w:sz w:val="24"/>
          <w:szCs w:val="24"/>
          <w:cs/>
        </w:rPr>
        <w:t xml:space="preserve"> มิถุนายน </w:t>
      </w:r>
      <w:r w:rsidR="00BF0225" w:rsidRPr="003F3BF0">
        <w:rPr>
          <w:rFonts w:asciiTheme="majorBidi" w:hAnsiTheme="majorBidi" w:cs="Angsana New"/>
          <w:sz w:val="24"/>
          <w:szCs w:val="24"/>
        </w:rPr>
        <w:t>2563</w:t>
      </w:r>
      <w:r w:rsidR="00243551" w:rsidRPr="003F3BF0">
        <w:rPr>
          <w:rFonts w:asciiTheme="majorBidi" w:hAnsiTheme="majorBidi" w:cs="Angsana New"/>
          <w:sz w:val="24"/>
          <w:szCs w:val="24"/>
        </w:rPr>
        <w:t xml:space="preserve"> </w:t>
      </w:r>
      <w:r w:rsidRPr="003F3BF0">
        <w:rPr>
          <w:rFonts w:asciiTheme="majorBidi" w:hAnsiTheme="majorBidi" w:cs="Angsana New" w:hint="cs"/>
          <w:sz w:val="24"/>
          <w:szCs w:val="24"/>
          <w:cs/>
        </w:rPr>
        <w:t xml:space="preserve">เงินลงทุนในบริษัท </w:t>
      </w:r>
      <w:r w:rsidRPr="003F3BF0">
        <w:rPr>
          <w:rFonts w:asciiTheme="majorBidi" w:hAnsiTheme="majorBidi" w:cs="Angsana New"/>
          <w:sz w:val="24"/>
          <w:szCs w:val="24"/>
        </w:rPr>
        <w:t>JWD</w:t>
      </w:r>
      <w:r w:rsidRPr="003F3BF0">
        <w:rPr>
          <w:rFonts w:asciiTheme="majorBidi" w:hAnsiTheme="majorBidi" w:cs="Angsana New" w:hint="cs"/>
          <w:sz w:val="24"/>
          <w:szCs w:val="24"/>
          <w:cs/>
        </w:rPr>
        <w:t xml:space="preserve"> </w:t>
      </w:r>
      <w:r w:rsidRPr="003F3BF0">
        <w:rPr>
          <w:rFonts w:asciiTheme="majorBidi" w:hAnsiTheme="majorBidi" w:cs="Angsana New"/>
          <w:sz w:val="24"/>
          <w:szCs w:val="24"/>
        </w:rPr>
        <w:t xml:space="preserve">Asia Holding Private Ltd. </w:t>
      </w:r>
      <w:r w:rsidR="00B7358B" w:rsidRPr="003F3BF0">
        <w:rPr>
          <w:rFonts w:asciiTheme="majorBidi" w:hAnsiTheme="majorBidi" w:cs="Angsana New" w:hint="cs"/>
          <w:sz w:val="24"/>
          <w:szCs w:val="24"/>
          <w:cs/>
        </w:rPr>
        <w:t>ราคาทุนจำน</w:t>
      </w:r>
      <w:r w:rsidR="00B7358B" w:rsidRPr="00CA6B4A">
        <w:rPr>
          <w:rFonts w:asciiTheme="majorBidi" w:hAnsiTheme="majorBidi" w:cs="Angsana New" w:hint="cs"/>
          <w:sz w:val="24"/>
          <w:szCs w:val="24"/>
          <w:cs/>
        </w:rPr>
        <w:t xml:space="preserve">วน </w:t>
      </w:r>
      <w:r w:rsidR="00CA6B4A" w:rsidRPr="00CA6B4A">
        <w:rPr>
          <w:rFonts w:asciiTheme="majorBidi" w:hAnsiTheme="majorBidi" w:cs="Angsana New"/>
          <w:sz w:val="24"/>
          <w:szCs w:val="24"/>
        </w:rPr>
        <w:t>859</w:t>
      </w:r>
      <w:r w:rsidR="00B7358B" w:rsidRPr="00CA6B4A">
        <w:rPr>
          <w:rFonts w:asciiTheme="majorBidi" w:hAnsiTheme="majorBidi" w:cs="Angsana New" w:hint="cs"/>
          <w:sz w:val="24"/>
          <w:szCs w:val="24"/>
          <w:cs/>
        </w:rPr>
        <w:t>.</w:t>
      </w:r>
      <w:r w:rsidR="00E63161" w:rsidRPr="00CA6B4A">
        <w:rPr>
          <w:rFonts w:asciiTheme="majorBidi" w:hAnsiTheme="majorBidi" w:cs="Angsana New"/>
          <w:sz w:val="24"/>
          <w:szCs w:val="24"/>
        </w:rPr>
        <w:t>6</w:t>
      </w:r>
      <w:r w:rsidR="00B7358B" w:rsidRPr="00CA6B4A">
        <w:rPr>
          <w:rFonts w:asciiTheme="majorBidi" w:hAnsiTheme="majorBidi" w:cs="Angsana New" w:hint="cs"/>
          <w:sz w:val="24"/>
          <w:szCs w:val="24"/>
          <w:cs/>
        </w:rPr>
        <w:t>1</w:t>
      </w:r>
      <w:r w:rsidRPr="00CA6B4A">
        <w:rPr>
          <w:rFonts w:asciiTheme="majorBidi" w:hAnsiTheme="majorBidi" w:cs="Angsana New"/>
          <w:sz w:val="24"/>
          <w:szCs w:val="24"/>
        </w:rPr>
        <w:t xml:space="preserve"> </w:t>
      </w:r>
      <w:r w:rsidRPr="004C64F4">
        <w:rPr>
          <w:rFonts w:asciiTheme="majorBidi" w:hAnsiTheme="majorBidi" w:cs="Angsana New" w:hint="cs"/>
          <w:sz w:val="24"/>
          <w:szCs w:val="24"/>
          <w:cs/>
        </w:rPr>
        <w:t>ล้าน</w:t>
      </w:r>
      <w:r w:rsidRPr="003F3BF0">
        <w:rPr>
          <w:rFonts w:asciiTheme="majorBidi" w:hAnsiTheme="majorBidi" w:cs="Angsana New" w:hint="cs"/>
          <w:sz w:val="24"/>
          <w:szCs w:val="24"/>
          <w:cs/>
        </w:rPr>
        <w:t xml:space="preserve">บาท ใช้เป็นหลักประกันวงเงินกู้ยืมระยะยาวกับสถาบันการเงินแห่งหนึ่ง </w:t>
      </w:r>
      <w:r w:rsidRPr="003F3BF0">
        <w:rPr>
          <w:rFonts w:asciiTheme="majorBidi" w:hAnsiTheme="majorBidi" w:cs="Angsana New" w:hint="cs"/>
          <w:i/>
          <w:iCs/>
          <w:sz w:val="24"/>
          <w:szCs w:val="24"/>
          <w:cs/>
        </w:rPr>
        <w:t>(</w:t>
      </w:r>
      <w:r w:rsidR="00BF0225" w:rsidRPr="003F3BF0">
        <w:rPr>
          <w:rFonts w:asciiTheme="majorBidi" w:hAnsiTheme="majorBidi" w:cs="Angsana New"/>
          <w:i/>
          <w:iCs/>
          <w:sz w:val="24"/>
          <w:szCs w:val="24"/>
        </w:rPr>
        <w:t>2562</w:t>
      </w:r>
      <w:r w:rsidR="00B7358B" w:rsidRPr="003F3BF0">
        <w:rPr>
          <w:rFonts w:asciiTheme="majorBidi" w:hAnsiTheme="majorBidi" w:cs="Angsana New"/>
          <w:i/>
          <w:iCs/>
          <w:sz w:val="24"/>
          <w:szCs w:val="24"/>
        </w:rPr>
        <w:t>:859.61</w:t>
      </w:r>
      <w:r w:rsidR="003A4598" w:rsidRPr="003F3BF0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3A4598" w:rsidRPr="003F3BF0">
        <w:rPr>
          <w:rFonts w:asciiTheme="majorBidi" w:hAnsiTheme="majorBidi" w:cs="Angsana New" w:hint="cs"/>
          <w:i/>
          <w:iCs/>
          <w:sz w:val="24"/>
          <w:szCs w:val="24"/>
          <w:cs/>
        </w:rPr>
        <w:t>ล้านบาท</w:t>
      </w:r>
      <w:r w:rsidRPr="003F3BF0">
        <w:rPr>
          <w:rFonts w:asciiTheme="majorBidi" w:hAnsiTheme="majorBidi" w:cs="Angsana New" w:hint="cs"/>
          <w:i/>
          <w:iCs/>
          <w:sz w:val="24"/>
          <w:szCs w:val="24"/>
          <w:cs/>
        </w:rPr>
        <w:t>)</w:t>
      </w:r>
      <w:r w:rsidR="00793CC2" w:rsidRPr="003F3BF0">
        <w:rPr>
          <w:rFonts w:asciiTheme="majorBidi" w:hAnsiTheme="majorBidi" w:cs="Angsana New"/>
          <w:i/>
          <w:iCs/>
          <w:sz w:val="24"/>
          <w:szCs w:val="24"/>
        </w:rPr>
        <w:t xml:space="preserve"> </w:t>
      </w:r>
      <w:r w:rsidR="00793CC2" w:rsidRPr="003F3BF0">
        <w:rPr>
          <w:rFonts w:asciiTheme="majorBidi" w:hAnsiTheme="majorBidi" w:cs="Angsana New"/>
          <w:sz w:val="24"/>
          <w:szCs w:val="24"/>
        </w:rPr>
        <w:t>(</w:t>
      </w:r>
      <w:r w:rsidR="00793CC2" w:rsidRPr="003F3BF0">
        <w:rPr>
          <w:rFonts w:asciiTheme="majorBidi" w:hAnsiTheme="majorBidi" w:cs="Angsana New" w:hint="cs"/>
          <w:sz w:val="24"/>
          <w:szCs w:val="24"/>
          <w:cs/>
        </w:rPr>
        <w:t xml:space="preserve">ดูหมายเหตุข้อ </w:t>
      </w:r>
      <w:r w:rsidR="00E22347" w:rsidRPr="003F3BF0">
        <w:rPr>
          <w:rFonts w:asciiTheme="majorBidi" w:hAnsiTheme="majorBidi" w:cs="Angsana New"/>
          <w:sz w:val="24"/>
          <w:szCs w:val="24"/>
        </w:rPr>
        <w:t>1</w:t>
      </w:r>
      <w:r w:rsidR="00BF0225" w:rsidRPr="003F3BF0">
        <w:rPr>
          <w:rFonts w:asciiTheme="majorBidi" w:hAnsiTheme="majorBidi" w:cs="Angsana New"/>
          <w:sz w:val="24"/>
          <w:szCs w:val="24"/>
        </w:rPr>
        <w:t>3</w:t>
      </w:r>
      <w:r w:rsidR="00793CC2" w:rsidRPr="003F3BF0">
        <w:rPr>
          <w:rFonts w:asciiTheme="majorBidi" w:hAnsiTheme="majorBidi" w:cs="Angsana New" w:hint="cs"/>
          <w:sz w:val="24"/>
          <w:szCs w:val="24"/>
          <w:cs/>
        </w:rPr>
        <w:t>)</w:t>
      </w:r>
    </w:p>
    <w:p w14:paraId="4DA55A83" w14:textId="77777777" w:rsidR="00DA6510" w:rsidRPr="003F3BF0" w:rsidRDefault="00DA6510" w:rsidP="00DA6510">
      <w:pPr>
        <w:rPr>
          <w:rFonts w:cstheme="minorBidi"/>
        </w:rPr>
      </w:pPr>
    </w:p>
    <w:p w14:paraId="7B0C88A0" w14:textId="77777777" w:rsidR="00DA6510" w:rsidRPr="003F3BF0" w:rsidRDefault="00DA6510" w:rsidP="00DA6510">
      <w:pPr>
        <w:rPr>
          <w:rFonts w:cstheme="minorBidi"/>
        </w:rPr>
      </w:pPr>
    </w:p>
    <w:p w14:paraId="3AE9F2B1" w14:textId="2AE264E0" w:rsidR="00DA6510" w:rsidRPr="003F3BF0" w:rsidRDefault="00DA6510" w:rsidP="00DA6510">
      <w:pPr>
        <w:rPr>
          <w:rFonts w:cstheme="minorBidi"/>
          <w:cs/>
        </w:rPr>
        <w:sectPr w:rsidR="00DA6510" w:rsidRPr="003F3BF0" w:rsidSect="00C7574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6D4313C" w14:textId="1BA3674A" w:rsidR="00C27051" w:rsidRPr="00C27051" w:rsidRDefault="00C27051" w:rsidP="007E3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lang w:val="en-GB"/>
        </w:rPr>
        <w:lastRenderedPageBreak/>
        <w:tab/>
      </w:r>
      <w:r w:rsidRPr="00C27051">
        <w:rPr>
          <w:rFonts w:asciiTheme="majorBidi" w:hAnsiTheme="majorBidi" w:cstheme="majorBidi" w:hint="cs"/>
          <w:sz w:val="28"/>
          <w:szCs w:val="28"/>
          <w:cs/>
          <w:lang w:val="en-GB"/>
        </w:rPr>
        <w:t>ในระหว่างงวดหกเดือนสิ้นสุด</w:t>
      </w:r>
      <w:r w:rsidR="00E92C3B">
        <w:rPr>
          <w:rFonts w:asciiTheme="majorBidi" w:hAnsiTheme="majorBidi" w:cstheme="majorBidi" w:hint="cs"/>
          <w:sz w:val="28"/>
          <w:szCs w:val="28"/>
          <w:cs/>
          <w:lang w:val="en-GB"/>
        </w:rPr>
        <w:t>วันที่</w:t>
      </w:r>
      <w:r w:rsidRPr="00C2705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C27051">
        <w:rPr>
          <w:rFonts w:asciiTheme="majorBidi" w:hAnsiTheme="majorBidi" w:cstheme="majorBidi"/>
          <w:sz w:val="28"/>
          <w:szCs w:val="28"/>
        </w:rPr>
        <w:t xml:space="preserve">30 </w:t>
      </w:r>
      <w:r w:rsidRPr="00C2705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C27051">
        <w:rPr>
          <w:rFonts w:asciiTheme="majorBidi" w:hAnsiTheme="majorBidi" w:cstheme="majorBidi"/>
          <w:sz w:val="28"/>
          <w:szCs w:val="28"/>
        </w:rPr>
        <w:t xml:space="preserve">2563 </w:t>
      </w:r>
      <w:r w:rsidRPr="00C27051">
        <w:rPr>
          <w:rFonts w:asciiTheme="majorBidi" w:hAnsiTheme="majorBidi" w:cstheme="majorBidi" w:hint="cs"/>
          <w:sz w:val="28"/>
          <w:szCs w:val="28"/>
          <w:cs/>
        </w:rPr>
        <w:t>บริษัทได้ลงทุนเพิ่มในบริษัทย่อยดังนี้</w:t>
      </w:r>
    </w:p>
    <w:p w14:paraId="1B665802" w14:textId="77777777" w:rsidR="00EA0CC6" w:rsidRPr="001C5B91" w:rsidRDefault="00EA0CC6" w:rsidP="00692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  <w:cs/>
          <w:lang w:val="en-GB"/>
        </w:rPr>
      </w:pPr>
    </w:p>
    <w:p w14:paraId="4498D1E9" w14:textId="028CBF43" w:rsidR="00EA0CC6" w:rsidRPr="00CB700A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CB700A">
        <w:rPr>
          <w:rFonts w:ascii="Angsana New" w:hAnsi="Angsana New" w:hint="cs"/>
          <w:sz w:val="28"/>
          <w:szCs w:val="28"/>
          <w:cs/>
        </w:rPr>
        <w:t>บริษัท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เบญจพรแลนด์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จำกัด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="009D0E17">
        <w:rPr>
          <w:rFonts w:ascii="Angsana New" w:hAnsi="Angsana New"/>
          <w:sz w:val="28"/>
          <w:szCs w:val="28"/>
        </w:rPr>
        <w:t>100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="009D0E17">
        <w:rPr>
          <w:rFonts w:ascii="Angsana New" w:hAnsi="Angsana New"/>
          <w:sz w:val="28"/>
          <w:szCs w:val="28"/>
        </w:rPr>
        <w:t>70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ล้านบาท</w:t>
      </w:r>
      <w:r w:rsidRPr="00CB700A">
        <w:rPr>
          <w:rFonts w:ascii="Angsana New" w:hAnsi="Angsana New"/>
          <w:sz w:val="28"/>
          <w:szCs w:val="28"/>
          <w:cs/>
        </w:rPr>
        <w:t>(</w:t>
      </w:r>
      <w:r w:rsidR="009D0E17">
        <w:rPr>
          <w:rFonts w:ascii="Angsana New" w:hAnsi="Angsana New"/>
          <w:sz w:val="28"/>
          <w:szCs w:val="28"/>
        </w:rPr>
        <w:t>700,000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หุ้น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="009D0E17">
        <w:rPr>
          <w:rFonts w:ascii="Angsana New" w:hAnsi="Angsana New"/>
          <w:sz w:val="28"/>
          <w:szCs w:val="28"/>
        </w:rPr>
        <w:t>100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บาท</w:t>
      </w:r>
      <w:r w:rsidRPr="00CB700A">
        <w:rPr>
          <w:rFonts w:ascii="Angsana New" w:hAnsi="Angsana New"/>
          <w:sz w:val="28"/>
          <w:szCs w:val="28"/>
          <w:cs/>
        </w:rPr>
        <w:t>)</w:t>
      </w:r>
      <w:r w:rsidR="00EA0CC6" w:rsidRPr="00CB700A">
        <w:rPr>
          <w:rStyle w:val="eop"/>
          <w:rFonts w:ascii="Angsana New" w:hAnsi="Angsana New" w:hint="cs"/>
          <w:sz w:val="28"/>
          <w:szCs w:val="28"/>
        </w:rPr>
        <w:t> </w:t>
      </w:r>
    </w:p>
    <w:p w14:paraId="3E6B845C" w14:textId="14D94AB4" w:rsidR="008A00E4" w:rsidRPr="009C77B4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</w:rPr>
      </w:pPr>
      <w:r w:rsidRPr="00CB700A">
        <w:rPr>
          <w:rFonts w:asciiTheme="majorBidi" w:hAnsiTheme="majorBidi" w:hint="cs"/>
          <w:sz w:val="28"/>
          <w:szCs w:val="28"/>
          <w:cs/>
        </w:rPr>
        <w:t>บริษัท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สโตร์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อิท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จำกัด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โดยชำระค่าหุ้นร้อยละ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="009D0E17">
        <w:rPr>
          <w:rFonts w:asciiTheme="majorBidi" w:hAnsiTheme="majorBidi"/>
          <w:sz w:val="28"/>
          <w:szCs w:val="28"/>
        </w:rPr>
        <w:t>75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="007E3AEE">
        <w:rPr>
          <w:rFonts w:asciiTheme="majorBidi" w:hAnsiTheme="majorBidi" w:hint="cs"/>
          <w:sz w:val="28"/>
          <w:szCs w:val="28"/>
          <w:cs/>
        </w:rPr>
        <w:t xml:space="preserve"> </w:t>
      </w:r>
      <w:r w:rsidR="007E3AEE">
        <w:rPr>
          <w:rFonts w:asciiTheme="majorBidi" w:hAnsiTheme="majorBidi"/>
          <w:sz w:val="28"/>
          <w:szCs w:val="28"/>
          <w:cs/>
        </w:rPr>
        <w:br/>
      </w:r>
      <w:r w:rsidR="009D0E17">
        <w:rPr>
          <w:rFonts w:asciiTheme="majorBidi" w:hAnsiTheme="majorBidi"/>
          <w:sz w:val="28"/>
          <w:szCs w:val="28"/>
        </w:rPr>
        <w:t>40.05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ล้านบาท</w:t>
      </w:r>
      <w:r w:rsidRPr="00CB700A">
        <w:rPr>
          <w:rFonts w:asciiTheme="majorBidi" w:hAnsiTheme="majorBidi"/>
          <w:sz w:val="28"/>
          <w:szCs w:val="28"/>
          <w:cs/>
        </w:rPr>
        <w:t xml:space="preserve"> (</w:t>
      </w:r>
      <w:r w:rsidR="009D0E17">
        <w:rPr>
          <w:rFonts w:asciiTheme="majorBidi" w:hAnsiTheme="majorBidi"/>
          <w:sz w:val="28"/>
          <w:szCs w:val="28"/>
        </w:rPr>
        <w:t>534,000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หุ้น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="009D0E17">
        <w:rPr>
          <w:rFonts w:asciiTheme="majorBidi" w:hAnsiTheme="majorBidi"/>
          <w:sz w:val="28"/>
          <w:szCs w:val="28"/>
        </w:rPr>
        <w:t>100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บาท</w:t>
      </w:r>
      <w:r w:rsidRPr="00CB700A">
        <w:rPr>
          <w:rFonts w:asciiTheme="majorBidi" w:hAnsiTheme="majorBidi"/>
          <w:sz w:val="28"/>
          <w:szCs w:val="28"/>
          <w:cs/>
        </w:rPr>
        <w:t>)</w:t>
      </w:r>
      <w:r w:rsidRPr="009C77B4">
        <w:rPr>
          <w:rFonts w:asciiTheme="majorBidi" w:hAnsiTheme="majorBidi" w:cstheme="majorBidi"/>
        </w:rPr>
        <w:t xml:space="preserve"> </w:t>
      </w:r>
    </w:p>
    <w:p w14:paraId="45253188" w14:textId="243E07CE" w:rsidR="00690293" w:rsidRPr="00CB700A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CB700A">
        <w:rPr>
          <w:rFonts w:ascii="Angsana New" w:hAnsi="Angsana New" w:hint="cs"/>
          <w:sz w:val="28"/>
          <w:szCs w:val="28"/>
          <w:cs/>
        </w:rPr>
        <w:t>บริษัท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ทรานสปอร์ต</w:t>
      </w:r>
      <w:r w:rsidR="00754ED8">
        <w:rPr>
          <w:rFonts w:ascii="Angsana New" w:hAnsi="Angsana New"/>
          <w:sz w:val="28"/>
          <w:szCs w:val="28"/>
        </w:rPr>
        <w:t xml:space="preserve"> </w:t>
      </w:r>
      <w:r w:rsidR="00754ED8">
        <w:rPr>
          <w:rFonts w:ascii="Angsana New" w:hAnsi="Angsana New" w:hint="cs"/>
          <w:sz w:val="28"/>
          <w:szCs w:val="28"/>
          <w:cs/>
        </w:rPr>
        <w:t>(ประเทศไทย)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จำกัด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="009D0E17">
        <w:rPr>
          <w:rFonts w:ascii="Angsana New" w:hAnsi="Angsana New"/>
          <w:sz w:val="28"/>
          <w:szCs w:val="28"/>
        </w:rPr>
        <w:t>55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="009D0E17">
        <w:rPr>
          <w:rFonts w:ascii="Angsana New" w:hAnsi="Angsana New"/>
          <w:sz w:val="28"/>
          <w:szCs w:val="28"/>
        </w:rPr>
        <w:t>21.10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ล้านบาท</w:t>
      </w:r>
      <w:r w:rsidRPr="00CB700A">
        <w:rPr>
          <w:rFonts w:ascii="Angsana New" w:hAnsi="Angsana New"/>
          <w:sz w:val="28"/>
          <w:szCs w:val="28"/>
          <w:cs/>
        </w:rPr>
        <w:t xml:space="preserve"> (</w:t>
      </w:r>
      <w:r w:rsidR="009D0E17">
        <w:rPr>
          <w:rFonts w:ascii="Angsana New" w:hAnsi="Angsana New"/>
          <w:sz w:val="28"/>
          <w:szCs w:val="28"/>
        </w:rPr>
        <w:t>383,568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หุ้น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="009D0E17">
        <w:rPr>
          <w:rFonts w:ascii="Angsana New" w:hAnsi="Angsana New"/>
          <w:sz w:val="28"/>
          <w:szCs w:val="28"/>
        </w:rPr>
        <w:t>100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บาท</w:t>
      </w:r>
      <w:r w:rsidRPr="00CB700A">
        <w:rPr>
          <w:rFonts w:ascii="Angsana New" w:hAnsi="Angsana New"/>
          <w:sz w:val="28"/>
          <w:szCs w:val="28"/>
          <w:cs/>
        </w:rPr>
        <w:t>)</w:t>
      </w:r>
      <w:r w:rsidR="00575302" w:rsidRPr="00773246">
        <w:rPr>
          <w:rFonts w:ascii="Angsana New" w:hAnsi="Angsana New" w:hint="cs"/>
          <w:sz w:val="28"/>
          <w:szCs w:val="28"/>
          <w:cs/>
        </w:rPr>
        <w:t xml:space="preserve"> </w:t>
      </w:r>
      <w:r w:rsidR="00B136BA" w:rsidRPr="007732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B614964" w14:textId="16E22219" w:rsidR="0019210D" w:rsidRPr="00CB700A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CB700A">
        <w:rPr>
          <w:rFonts w:ascii="Angsana New" w:hAnsi="Angsana New" w:hint="cs"/>
          <w:sz w:val="28"/>
          <w:szCs w:val="28"/>
          <w:cs/>
        </w:rPr>
        <w:t>บริษัท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เจดับเบิ้ลยูดี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อาร์ท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สเปซ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จำกัด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โดยชำระค่าหุ้นร้อยละ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="009D0E17">
        <w:rPr>
          <w:rFonts w:ascii="Angsana New" w:hAnsi="Angsana New"/>
          <w:sz w:val="28"/>
          <w:szCs w:val="28"/>
        </w:rPr>
        <w:t>50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CB700A">
        <w:rPr>
          <w:rFonts w:ascii="Angsana New" w:hAnsi="Angsana New"/>
          <w:sz w:val="28"/>
          <w:szCs w:val="28"/>
          <w:cs/>
        </w:rPr>
        <w:t xml:space="preserve">  </w:t>
      </w:r>
      <w:r w:rsidR="007E3AEE">
        <w:rPr>
          <w:rFonts w:ascii="Angsana New" w:hAnsi="Angsana New" w:hint="cs"/>
          <w:sz w:val="28"/>
          <w:szCs w:val="28"/>
          <w:cs/>
        </w:rPr>
        <w:t xml:space="preserve"> </w:t>
      </w:r>
      <w:r w:rsidR="007E3AEE">
        <w:rPr>
          <w:rFonts w:ascii="Angsana New" w:hAnsi="Angsana New"/>
          <w:sz w:val="28"/>
          <w:szCs w:val="28"/>
          <w:cs/>
        </w:rPr>
        <w:br/>
      </w:r>
      <w:r w:rsidR="009D0E17">
        <w:rPr>
          <w:rFonts w:ascii="Angsana New" w:hAnsi="Angsana New"/>
          <w:sz w:val="28"/>
          <w:szCs w:val="28"/>
        </w:rPr>
        <w:t>10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ล้านบาท</w:t>
      </w:r>
      <w:r w:rsidRPr="00CB700A">
        <w:rPr>
          <w:rFonts w:ascii="Angsana New" w:hAnsi="Angsana New"/>
          <w:sz w:val="28"/>
          <w:szCs w:val="28"/>
          <w:cs/>
        </w:rPr>
        <w:t xml:space="preserve"> (</w:t>
      </w:r>
      <w:r w:rsidR="009D0E17">
        <w:rPr>
          <w:rFonts w:ascii="Angsana New" w:hAnsi="Angsana New"/>
          <w:sz w:val="28"/>
          <w:szCs w:val="28"/>
        </w:rPr>
        <w:t>200,000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หุ้น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มูลค่าหุ้นละ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="009D0E17">
        <w:rPr>
          <w:rFonts w:ascii="Angsana New" w:hAnsi="Angsana New"/>
          <w:sz w:val="28"/>
          <w:szCs w:val="28"/>
        </w:rPr>
        <w:t>100</w:t>
      </w:r>
      <w:r w:rsidRPr="00CB700A">
        <w:rPr>
          <w:rFonts w:ascii="Angsana New" w:hAnsi="Angsana New"/>
          <w:sz w:val="28"/>
          <w:szCs w:val="28"/>
          <w:cs/>
        </w:rPr>
        <w:t xml:space="preserve"> </w:t>
      </w:r>
      <w:r w:rsidRPr="00CB700A">
        <w:rPr>
          <w:rFonts w:ascii="Angsana New" w:hAnsi="Angsana New" w:hint="cs"/>
          <w:sz w:val="28"/>
          <w:szCs w:val="28"/>
          <w:cs/>
        </w:rPr>
        <w:t>บาท</w:t>
      </w:r>
      <w:r w:rsidRPr="00CB700A">
        <w:rPr>
          <w:rFonts w:ascii="Angsana New" w:hAnsi="Angsana New"/>
          <w:sz w:val="28"/>
          <w:szCs w:val="28"/>
          <w:cs/>
        </w:rPr>
        <w:t>)</w:t>
      </w:r>
      <w:r w:rsidR="00190568" w:rsidRPr="00773246">
        <w:rPr>
          <w:rFonts w:ascii="Angsana New" w:hAnsi="Angsana New" w:hint="cs"/>
          <w:sz w:val="28"/>
          <w:szCs w:val="28"/>
          <w:cs/>
        </w:rPr>
        <w:t xml:space="preserve"> </w:t>
      </w:r>
      <w:r w:rsidR="00190568" w:rsidRPr="007732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23AD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และบริษัทได้ชำระค่าหุ้นเพิ่มเติมเป็นจำนวนเงิน </w:t>
      </w:r>
      <w:r w:rsidR="009D0E17">
        <w:rPr>
          <w:rFonts w:asciiTheme="majorBidi" w:hAnsiTheme="majorBidi" w:cstheme="majorBidi"/>
          <w:sz w:val="28"/>
          <w:szCs w:val="28"/>
        </w:rPr>
        <w:t>15</w:t>
      </w:r>
      <w:r w:rsidR="003023AD">
        <w:rPr>
          <w:rFonts w:asciiTheme="majorBidi" w:hAnsiTheme="majorBidi" w:cstheme="majorBidi"/>
          <w:sz w:val="28"/>
          <w:szCs w:val="28"/>
        </w:rPr>
        <w:t xml:space="preserve"> </w:t>
      </w:r>
      <w:r w:rsidR="003023AD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7ED5DEFA" w14:textId="5D6A5635" w:rsidR="00575302" w:rsidRPr="007E3AEE" w:rsidRDefault="00CB700A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CB700A">
        <w:rPr>
          <w:rFonts w:asciiTheme="majorBidi" w:hAnsiTheme="majorBidi" w:hint="cs"/>
          <w:sz w:val="28"/>
          <w:szCs w:val="28"/>
          <w:cs/>
        </w:rPr>
        <w:t>บริษัท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ไดนามิค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ไอที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โซลูชั่นส์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จำกัด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โดยชำระค่าหุ้นร้อยละ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="009D0E17">
        <w:rPr>
          <w:rFonts w:asciiTheme="majorBidi" w:hAnsiTheme="majorBidi"/>
          <w:sz w:val="28"/>
          <w:szCs w:val="28"/>
        </w:rPr>
        <w:t>50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="007E3AEE">
        <w:rPr>
          <w:rFonts w:asciiTheme="majorBidi" w:hAnsiTheme="majorBidi" w:hint="cs"/>
          <w:sz w:val="28"/>
          <w:szCs w:val="28"/>
          <w:cs/>
        </w:rPr>
        <w:t xml:space="preserve"> </w:t>
      </w:r>
      <w:r w:rsidR="007E3AEE">
        <w:rPr>
          <w:rFonts w:asciiTheme="majorBidi" w:hAnsiTheme="majorBidi"/>
          <w:sz w:val="28"/>
          <w:szCs w:val="28"/>
          <w:cs/>
        </w:rPr>
        <w:br/>
      </w:r>
      <w:r w:rsidR="009D0E17">
        <w:rPr>
          <w:rFonts w:asciiTheme="majorBidi" w:hAnsiTheme="majorBidi"/>
          <w:sz w:val="28"/>
          <w:szCs w:val="28"/>
        </w:rPr>
        <w:t>6.45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ล้านบาท</w:t>
      </w:r>
      <w:r w:rsidRPr="00CB700A">
        <w:rPr>
          <w:rFonts w:asciiTheme="majorBidi" w:hAnsiTheme="majorBidi"/>
          <w:sz w:val="28"/>
          <w:szCs w:val="28"/>
          <w:cs/>
        </w:rPr>
        <w:t xml:space="preserve"> (</w:t>
      </w:r>
      <w:r w:rsidR="009D0E17">
        <w:rPr>
          <w:rFonts w:asciiTheme="majorBidi" w:hAnsiTheme="majorBidi"/>
          <w:sz w:val="28"/>
          <w:szCs w:val="28"/>
        </w:rPr>
        <w:t>129,000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หุ้น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="009D0E17">
        <w:rPr>
          <w:rFonts w:asciiTheme="majorBidi" w:hAnsiTheme="majorBidi"/>
          <w:sz w:val="28"/>
          <w:szCs w:val="28"/>
        </w:rPr>
        <w:t>100</w:t>
      </w:r>
      <w:r w:rsidRPr="00CB700A">
        <w:rPr>
          <w:rFonts w:asciiTheme="majorBidi" w:hAnsiTheme="majorBidi"/>
          <w:sz w:val="28"/>
          <w:szCs w:val="28"/>
          <w:cs/>
        </w:rPr>
        <w:t xml:space="preserve"> </w:t>
      </w:r>
      <w:r w:rsidRPr="00CB700A">
        <w:rPr>
          <w:rFonts w:asciiTheme="majorBidi" w:hAnsiTheme="majorBidi" w:hint="cs"/>
          <w:sz w:val="28"/>
          <w:szCs w:val="28"/>
          <w:cs/>
        </w:rPr>
        <w:t>บาท</w:t>
      </w:r>
      <w:r w:rsidRPr="00CB700A">
        <w:rPr>
          <w:rFonts w:asciiTheme="majorBidi" w:hAnsiTheme="majorBidi"/>
          <w:sz w:val="28"/>
          <w:szCs w:val="28"/>
          <w:cs/>
        </w:rPr>
        <w:t>)</w:t>
      </w:r>
    </w:p>
    <w:p w14:paraId="4192C094" w14:textId="35F2CC67" w:rsidR="007E3AEE" w:rsidRPr="001C5B91" w:rsidRDefault="007E3AEE" w:rsidP="007E3AEE">
      <w:pPr>
        <w:pStyle w:val="ListParagraph"/>
        <w:ind w:left="900"/>
        <w:jc w:val="thaiDistribute"/>
        <w:rPr>
          <w:rFonts w:asciiTheme="majorBidi" w:hAnsiTheme="majorBidi"/>
          <w:sz w:val="22"/>
        </w:rPr>
      </w:pPr>
    </w:p>
    <w:p w14:paraId="74102D93" w14:textId="08B5908C" w:rsidR="007E3AEE" w:rsidRDefault="007E3AEE" w:rsidP="007E3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ในระหว่างงวดหกเดือนสิ้นสุดวันที่ </w:t>
      </w:r>
      <w:r w:rsidR="009D0E17"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9D0E17">
        <w:rPr>
          <w:rFonts w:asciiTheme="majorBidi" w:hAnsiTheme="majorBidi" w:cstheme="majorBidi"/>
          <w:sz w:val="28"/>
          <w:szCs w:val="28"/>
        </w:rPr>
        <w:t>2563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กลุ่มบริษัทได้ลงทุนเพิ่มในบริษัทย่อยดังนี้</w:t>
      </w:r>
    </w:p>
    <w:p w14:paraId="2BB1469B" w14:textId="447FD037" w:rsidR="007E3AEE" w:rsidRPr="001C5B91" w:rsidRDefault="007E3AEE" w:rsidP="007E3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139B2961" w14:textId="05B477E7" w:rsidR="007E3AEE" w:rsidRDefault="007E3AEE" w:rsidP="007E3AEE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7E3AEE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7E3AEE">
        <w:rPr>
          <w:rFonts w:asciiTheme="majorBidi" w:hAnsiTheme="majorBidi" w:cstheme="majorBidi" w:hint="cs"/>
          <w:sz w:val="28"/>
          <w:szCs w:val="28"/>
          <w:cs/>
        </w:rPr>
        <w:t>เจดับเบิ้ลยูดี บ็อกเส็ง โลจิสติกส์</w:t>
      </w:r>
      <w:r w:rsidRPr="007E3AEE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7E3AEE">
        <w:rPr>
          <w:rFonts w:asciiTheme="majorBidi" w:hAnsiTheme="majorBidi" w:cstheme="majorBidi" w:hint="cs"/>
          <w:sz w:val="28"/>
          <w:szCs w:val="28"/>
          <w:cs/>
        </w:rPr>
        <w:t xml:space="preserve">(ประเทศไทย) จำกัด โดยชำระค่าหุ้นร้อยละ </w:t>
      </w:r>
      <w:r w:rsidR="009D0E17">
        <w:rPr>
          <w:rFonts w:asciiTheme="majorBidi" w:hAnsiTheme="majorBidi" w:cstheme="majorBidi"/>
          <w:sz w:val="28"/>
          <w:szCs w:val="28"/>
        </w:rPr>
        <w:t>50</w:t>
      </w:r>
      <w:r w:rsidRPr="007E3AEE">
        <w:rPr>
          <w:rFonts w:asciiTheme="majorBidi" w:hAnsiTheme="majorBidi" w:cstheme="majorBidi"/>
          <w:sz w:val="28"/>
          <w:szCs w:val="28"/>
        </w:rPr>
        <w:t xml:space="preserve"> </w:t>
      </w:r>
      <w:r w:rsidRPr="007E3AEE">
        <w:rPr>
          <w:rFonts w:asciiTheme="majorBidi" w:hAnsiTheme="majorBidi" w:cstheme="majorBidi" w:hint="cs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9D0E17">
        <w:rPr>
          <w:rFonts w:asciiTheme="majorBidi" w:hAnsiTheme="majorBidi" w:cstheme="majorBidi"/>
          <w:sz w:val="28"/>
          <w:szCs w:val="28"/>
        </w:rPr>
        <w:t>5</w:t>
      </w:r>
      <w:r w:rsidRPr="007E3AEE">
        <w:rPr>
          <w:rFonts w:asciiTheme="majorBidi" w:hAnsiTheme="majorBidi" w:cstheme="majorBidi"/>
          <w:sz w:val="28"/>
          <w:szCs w:val="28"/>
        </w:rPr>
        <w:t xml:space="preserve"> </w:t>
      </w:r>
      <w:r w:rsidRPr="007E3AE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7E3AEE">
        <w:rPr>
          <w:rFonts w:ascii="Angsana New" w:hAnsi="Angsana New" w:hint="cs"/>
          <w:sz w:val="28"/>
          <w:szCs w:val="28"/>
          <w:cs/>
        </w:rPr>
        <w:t>(</w:t>
      </w:r>
      <w:r w:rsidR="009D0E17">
        <w:rPr>
          <w:rFonts w:ascii="Angsana New" w:hAnsi="Angsana New"/>
          <w:sz w:val="28"/>
          <w:szCs w:val="28"/>
        </w:rPr>
        <w:t>100,000</w:t>
      </w:r>
      <w:r w:rsidRPr="007E3AEE">
        <w:rPr>
          <w:rFonts w:ascii="Angsana New" w:hAnsi="Angsana New" w:hint="cs"/>
          <w:sz w:val="28"/>
          <w:szCs w:val="28"/>
        </w:rPr>
        <w:t xml:space="preserve"> </w:t>
      </w:r>
      <w:r w:rsidRPr="007E3AEE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="009D0E17">
        <w:rPr>
          <w:rFonts w:ascii="Angsana New" w:hAnsi="Angsana New"/>
          <w:sz w:val="28"/>
          <w:szCs w:val="28"/>
        </w:rPr>
        <w:t>100</w:t>
      </w:r>
      <w:r w:rsidRPr="007E3AEE">
        <w:rPr>
          <w:rFonts w:ascii="Angsana New" w:hAnsi="Angsana New" w:hint="cs"/>
          <w:sz w:val="28"/>
          <w:szCs w:val="28"/>
        </w:rPr>
        <w:t xml:space="preserve"> </w:t>
      </w:r>
      <w:r w:rsidRPr="007E3AEE">
        <w:rPr>
          <w:rFonts w:ascii="Angsana New" w:hAnsi="Angsana New" w:hint="cs"/>
          <w:sz w:val="28"/>
          <w:szCs w:val="28"/>
          <w:cs/>
        </w:rPr>
        <w:t>บาท)</w:t>
      </w:r>
    </w:p>
    <w:p w14:paraId="3E984EB4" w14:textId="4E09692B" w:rsidR="007E3AEE" w:rsidRPr="002E519D" w:rsidRDefault="002E519D" w:rsidP="00A87A34">
      <w:pPr>
        <w:pStyle w:val="ListParagraph"/>
        <w:numPr>
          <w:ilvl w:val="0"/>
          <w:numId w:val="13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="Angsana New" w:hAnsi="Angsana New"/>
          <w:sz w:val="22"/>
        </w:rPr>
      </w:pPr>
      <w:r w:rsidRPr="002E519D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2E519D">
        <w:rPr>
          <w:rFonts w:asciiTheme="majorBidi" w:hAnsiTheme="majorBidi" w:cstheme="majorBidi" w:hint="cs"/>
          <w:sz w:val="28"/>
          <w:szCs w:val="28"/>
          <w:cs/>
        </w:rPr>
        <w:t>เจดับเบิ้ลยูดี เอ็กซ์เพรส</w:t>
      </w:r>
      <w:r w:rsidRPr="002E519D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E519D">
        <w:rPr>
          <w:rFonts w:asciiTheme="majorBidi" w:hAnsiTheme="majorBidi" w:cstheme="majorBidi" w:hint="cs"/>
          <w:sz w:val="28"/>
          <w:szCs w:val="28"/>
          <w:cs/>
        </w:rPr>
        <w:t xml:space="preserve">จำกัด โดยชำระค่าหุ้นเพิ่มเติมเป็นจำนวนเงิน </w:t>
      </w:r>
      <w:r w:rsidR="009D0E17">
        <w:rPr>
          <w:rFonts w:asciiTheme="majorBidi" w:hAnsiTheme="majorBidi" w:cstheme="majorBidi"/>
          <w:sz w:val="28"/>
          <w:szCs w:val="28"/>
        </w:rPr>
        <w:t>10</w:t>
      </w:r>
      <w:r w:rsidRPr="002E519D">
        <w:rPr>
          <w:rFonts w:asciiTheme="majorBidi" w:hAnsiTheme="majorBidi" w:cstheme="majorBidi"/>
          <w:sz w:val="28"/>
          <w:szCs w:val="28"/>
        </w:rPr>
        <w:t xml:space="preserve"> </w:t>
      </w:r>
      <w:r w:rsidRPr="002E519D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</w:p>
    <w:p w14:paraId="78B13093" w14:textId="77777777" w:rsidR="002E519D" w:rsidRPr="002E519D" w:rsidRDefault="002E519D" w:rsidP="00CB7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486F4980" w14:textId="1AC0FCDB" w:rsidR="00A8349D" w:rsidRDefault="00C313C9" w:rsidP="00CB7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F3BF0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การเลิกบริษัท</w:t>
      </w:r>
    </w:p>
    <w:p w14:paraId="792B7AC7" w14:textId="77777777" w:rsidR="009C77B4" w:rsidRPr="001C5B91" w:rsidRDefault="009C77B4" w:rsidP="00690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33212E75" w14:textId="0F738567" w:rsidR="008A00E4" w:rsidRDefault="00A8349D" w:rsidP="009C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C77B4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9D0E17">
        <w:rPr>
          <w:rFonts w:ascii="Angsana New" w:hAnsi="Angsana New" w:cs="Angsana New"/>
          <w:sz w:val="28"/>
          <w:szCs w:val="28"/>
        </w:rPr>
        <w:t>23</w:t>
      </w:r>
      <w:r w:rsidRPr="009C77B4">
        <w:rPr>
          <w:rFonts w:ascii="Angsana New" w:hAnsi="Angsana New" w:cs="Angsana New"/>
          <w:sz w:val="28"/>
          <w:szCs w:val="28"/>
        </w:rPr>
        <w:t xml:space="preserve"> </w:t>
      </w:r>
      <w:r w:rsidRPr="009C77B4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9D0E17">
        <w:rPr>
          <w:rFonts w:ascii="Angsana New" w:hAnsi="Angsana New" w:cs="Angsana New"/>
          <w:sz w:val="28"/>
          <w:szCs w:val="28"/>
        </w:rPr>
        <w:t>2563</w:t>
      </w:r>
      <w:r w:rsidRPr="009C77B4">
        <w:rPr>
          <w:rFonts w:ascii="Angsana New" w:hAnsi="Angsana New" w:cs="Angsana New"/>
          <w:sz w:val="28"/>
          <w:szCs w:val="28"/>
        </w:rPr>
        <w:t xml:space="preserve"> </w:t>
      </w:r>
      <w:r w:rsidRPr="009C77B4">
        <w:rPr>
          <w:rFonts w:ascii="Angsana New" w:hAnsi="Angsana New" w:cs="Angsana New" w:hint="cs"/>
          <w:sz w:val="28"/>
          <w:szCs w:val="28"/>
          <w:cs/>
        </w:rPr>
        <w:t>ที่ประชุมวิสามัญผู้ถือหุ้นของบริษัท</w:t>
      </w:r>
      <w:r w:rsidR="00BD6FDE" w:rsidRPr="009C77B4">
        <w:rPr>
          <w:rFonts w:ascii="Angsana New" w:hAnsi="Angsana New" w:cs="Angsana New" w:hint="cs"/>
          <w:sz w:val="28"/>
          <w:szCs w:val="28"/>
          <w:cs/>
        </w:rPr>
        <w:t>ย่อยทางอ้อมแห่งหนึ่ง</w:t>
      </w:r>
      <w:r w:rsidRPr="009C77B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D6FDE" w:rsidRPr="009C77B4">
        <w:rPr>
          <w:rFonts w:ascii="Angsana New" w:hAnsi="Angsana New" w:cs="Angsana New" w:hint="cs"/>
          <w:sz w:val="28"/>
          <w:szCs w:val="28"/>
          <w:cs/>
        </w:rPr>
        <w:t>(</w:t>
      </w:r>
      <w:r w:rsidR="00BD6FDE" w:rsidRPr="009C77B4">
        <w:rPr>
          <w:rFonts w:ascii="Angsana New" w:hAnsi="Angsana New" w:cs="Angsana New"/>
          <w:sz w:val="28"/>
          <w:szCs w:val="28"/>
        </w:rPr>
        <w:t>“</w:t>
      </w:r>
      <w:r w:rsidR="00BD6FDE" w:rsidRPr="009C77B4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BD6FDE" w:rsidRPr="009C77B4">
        <w:rPr>
          <w:rFonts w:ascii="Angsana New" w:hAnsi="Angsana New" w:cs="Angsana New"/>
          <w:sz w:val="28"/>
          <w:szCs w:val="28"/>
        </w:rPr>
        <w:t xml:space="preserve"> </w:t>
      </w:r>
      <w:r w:rsidRPr="009C77B4">
        <w:rPr>
          <w:rFonts w:ascii="Angsana New" w:hAnsi="Angsana New" w:cs="Angsana New" w:hint="cs"/>
          <w:sz w:val="28"/>
          <w:szCs w:val="28"/>
          <w:cs/>
        </w:rPr>
        <w:t xml:space="preserve">เจดับเบิ้ลยูดี เอนเนอร์ยี แอนด์ รีซอสเซส จำกัด </w:t>
      </w:r>
      <w:r w:rsidR="00BD6FDE" w:rsidRPr="009C77B4">
        <w:rPr>
          <w:rFonts w:ascii="Angsana New" w:hAnsi="Angsana New" w:cs="Angsana New"/>
          <w:sz w:val="28"/>
          <w:szCs w:val="28"/>
        </w:rPr>
        <w:t xml:space="preserve">”) </w:t>
      </w:r>
      <w:r w:rsidRPr="009C77B4">
        <w:rPr>
          <w:rFonts w:ascii="Angsana New" w:hAnsi="Angsana New" w:cs="Angsana New" w:hint="cs"/>
          <w:sz w:val="28"/>
          <w:szCs w:val="28"/>
          <w:cs/>
        </w:rPr>
        <w:t xml:space="preserve">มีมติให้เลิกบริษัท ต่อมาเมื่อวันที่ </w:t>
      </w:r>
      <w:r w:rsidR="009D0E17">
        <w:rPr>
          <w:rFonts w:ascii="Angsana New" w:hAnsi="Angsana New" w:cs="Angsana New"/>
          <w:sz w:val="28"/>
          <w:szCs w:val="28"/>
        </w:rPr>
        <w:t>31</w:t>
      </w:r>
      <w:r w:rsidRPr="009C77B4">
        <w:rPr>
          <w:rFonts w:ascii="Angsana New" w:hAnsi="Angsana New" w:cs="Angsana New"/>
          <w:sz w:val="28"/>
          <w:szCs w:val="28"/>
        </w:rPr>
        <w:t xml:space="preserve"> </w:t>
      </w:r>
      <w:r w:rsidRPr="009C77B4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="009D0E17">
        <w:rPr>
          <w:rFonts w:ascii="Angsana New" w:hAnsi="Angsana New" w:cs="Angsana New"/>
          <w:sz w:val="28"/>
          <w:szCs w:val="28"/>
        </w:rPr>
        <w:t>2563</w:t>
      </w:r>
      <w:r w:rsidRPr="009C77B4">
        <w:rPr>
          <w:rFonts w:ascii="Angsana New" w:hAnsi="Angsana New" w:cs="Angsana New"/>
          <w:sz w:val="28"/>
          <w:szCs w:val="28"/>
        </w:rPr>
        <w:t xml:space="preserve"> </w:t>
      </w:r>
      <w:r w:rsidR="00BD6FDE" w:rsidRPr="009C77B4">
        <w:rPr>
          <w:rFonts w:ascii="Angsana New" w:hAnsi="Angsana New" w:cs="Angsana New" w:hint="cs"/>
          <w:sz w:val="28"/>
          <w:szCs w:val="28"/>
          <w:cs/>
        </w:rPr>
        <w:t>บริษัทย่อยทางอ้อมดังกล่าว</w:t>
      </w:r>
      <w:r w:rsidR="00A20313" w:rsidRPr="009C77B4">
        <w:rPr>
          <w:rFonts w:ascii="Angsana New" w:hAnsi="Angsana New" w:cs="Angsana New" w:hint="cs"/>
          <w:sz w:val="28"/>
          <w:szCs w:val="28"/>
          <w:cs/>
        </w:rPr>
        <w:t>ได้จดทะเบียนเสร็จการชำระบัญชี</w:t>
      </w:r>
      <w:r w:rsidRPr="009C77B4">
        <w:rPr>
          <w:rFonts w:ascii="Angsana New" w:hAnsi="Angsana New" w:cs="Angsana New" w:hint="cs"/>
          <w:sz w:val="28"/>
          <w:szCs w:val="28"/>
          <w:cs/>
        </w:rPr>
        <w:t>บ</w:t>
      </w:r>
      <w:r w:rsidR="000E7E5A" w:rsidRPr="009C77B4">
        <w:rPr>
          <w:rFonts w:ascii="Angsana New" w:hAnsi="Angsana New" w:cs="Angsana New" w:hint="cs"/>
          <w:sz w:val="28"/>
          <w:szCs w:val="28"/>
          <w:cs/>
        </w:rPr>
        <w:t>ริษัท</w:t>
      </w:r>
      <w:r w:rsidR="000E7E5A" w:rsidRPr="003F3BF0">
        <w:rPr>
          <w:rFonts w:asciiTheme="majorBidi" w:hAnsiTheme="majorBidi" w:cstheme="majorBidi" w:hint="cs"/>
          <w:sz w:val="28"/>
          <w:szCs w:val="28"/>
          <w:cs/>
        </w:rPr>
        <w:t xml:space="preserve">กับกรมพัฒนาธุรกิจการค้าเมื่อวันที่ </w:t>
      </w:r>
      <w:r w:rsidR="009D0E17">
        <w:rPr>
          <w:rFonts w:asciiTheme="majorBidi" w:hAnsiTheme="majorBidi" w:cstheme="majorBidi"/>
          <w:sz w:val="28"/>
          <w:szCs w:val="28"/>
        </w:rPr>
        <w:t>10</w:t>
      </w:r>
      <w:r w:rsidR="00B05E5B" w:rsidRPr="003F3B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E7E5A" w:rsidRPr="003F3BF0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="009D0E17">
        <w:rPr>
          <w:rFonts w:ascii="Angsana New" w:hAnsi="Angsana New" w:cs="Angsana New"/>
          <w:sz w:val="28"/>
          <w:szCs w:val="28"/>
        </w:rPr>
        <w:t>2563</w:t>
      </w:r>
    </w:p>
    <w:p w14:paraId="2BBE693B" w14:textId="77777777" w:rsidR="00305BB1" w:rsidRPr="001C5B91" w:rsidRDefault="00305BB1" w:rsidP="009C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312A5DAE" w14:textId="214EA403" w:rsidR="006715BF" w:rsidRPr="003F3BF0" w:rsidRDefault="00BF0225" w:rsidP="000E4BC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F3BF0">
        <w:rPr>
          <w:rFonts w:asciiTheme="majorBidi" w:hAnsiTheme="majorBidi" w:cstheme="majorBidi"/>
          <w:sz w:val="28"/>
          <w:szCs w:val="28"/>
          <w:u w:val="none"/>
        </w:rPr>
        <w:t>9</w:t>
      </w:r>
      <w:r w:rsidR="000E4BC8" w:rsidRPr="003F3BF0">
        <w:rPr>
          <w:rFonts w:asciiTheme="majorBidi" w:hAnsiTheme="majorBidi" w:cs="Angsana New"/>
          <w:sz w:val="28"/>
          <w:szCs w:val="28"/>
          <w:u w:val="none"/>
          <w:cs/>
          <w:lang w:val="th-TH"/>
        </w:rPr>
        <w:tab/>
      </w:r>
      <w:r w:rsidR="006715BF" w:rsidRPr="003F3B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2F002731" w14:textId="77777777" w:rsidR="00275AD1" w:rsidRPr="001C5B91" w:rsidRDefault="00275AD1" w:rsidP="00275AD1">
      <w:pPr>
        <w:rPr>
          <w:rFonts w:asciiTheme="majorBidi" w:hAnsiTheme="majorBidi" w:cstheme="majorBidi"/>
          <w:sz w:val="22"/>
          <w:szCs w:val="22"/>
        </w:rPr>
      </w:pPr>
    </w:p>
    <w:p w14:paraId="7DAF166F" w14:textId="77777777" w:rsidR="007B4153" w:rsidRPr="003F3BF0" w:rsidRDefault="007B4153" w:rsidP="007B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รายการเคลื่อนไหวของอสังหาริมทรัพย์เพื่อการลงทุน มีดังนี้</w:t>
      </w:r>
    </w:p>
    <w:p w14:paraId="40FC8DDF" w14:textId="77777777" w:rsidR="007B4153" w:rsidRPr="00F25620" w:rsidRDefault="007B4153" w:rsidP="007B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4"/>
        <w:gridCol w:w="1606"/>
        <w:gridCol w:w="268"/>
        <w:gridCol w:w="1397"/>
        <w:gridCol w:w="270"/>
        <w:gridCol w:w="1440"/>
        <w:gridCol w:w="270"/>
        <w:gridCol w:w="1259"/>
      </w:tblGrid>
      <w:tr w:rsidR="00B75E26" w:rsidRPr="003F3BF0" w14:paraId="7A9D4FEF" w14:textId="77777777" w:rsidTr="00AC3520">
        <w:trPr>
          <w:trHeight w:val="18"/>
          <w:tblHeader/>
        </w:trPr>
        <w:tc>
          <w:tcPr>
            <w:tcW w:w="2804" w:type="dxa"/>
            <w:shd w:val="clear" w:color="auto" w:fill="auto"/>
            <w:vAlign w:val="bottom"/>
          </w:tcPr>
          <w:p w14:paraId="33DB6D11" w14:textId="4391E22F" w:rsidR="00B75E26" w:rsidRPr="003F3BF0" w:rsidRDefault="00B75E26" w:rsidP="00EF33DD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606" w:type="dxa"/>
          </w:tcPr>
          <w:p w14:paraId="03F402D7" w14:textId="77777777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8" w:type="dxa"/>
          </w:tcPr>
          <w:p w14:paraId="431DA788" w14:textId="77777777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631" w:type="dxa"/>
            <w:gridSpan w:val="5"/>
          </w:tcPr>
          <w:p w14:paraId="63B0D370" w14:textId="426CE29E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75E26" w:rsidRPr="003F3BF0" w14:paraId="61E86801" w14:textId="77777777" w:rsidTr="00AC3520">
        <w:trPr>
          <w:trHeight w:val="18"/>
          <w:tblHeader/>
        </w:trPr>
        <w:tc>
          <w:tcPr>
            <w:tcW w:w="2804" w:type="dxa"/>
            <w:shd w:val="clear" w:color="auto" w:fill="auto"/>
            <w:vAlign w:val="bottom"/>
          </w:tcPr>
          <w:p w14:paraId="00107785" w14:textId="77777777" w:rsidR="00B75E26" w:rsidRPr="003F3BF0" w:rsidRDefault="00B75E26" w:rsidP="00EF33DD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12C5C7D1" w14:textId="77777777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68" w:type="dxa"/>
          </w:tcPr>
          <w:p w14:paraId="488F4DA1" w14:textId="77777777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7" w:type="dxa"/>
          </w:tcPr>
          <w:p w14:paraId="29AC40F2" w14:textId="77777777" w:rsidR="008B5E77" w:rsidRPr="003F3BF0" w:rsidRDefault="008B5E77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CA20388" w14:textId="41F9DD51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2E6E4B34" w14:textId="77777777" w:rsidR="00B75E26" w:rsidRPr="003F3BF0" w:rsidRDefault="00B75E26" w:rsidP="00EF33DD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24F961" w14:textId="77777777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lang w:val="en-GB"/>
              </w:rPr>
            </w:pPr>
            <w:r w:rsidRPr="003F3BF0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  <w:lang w:val="en-GB"/>
              </w:rPr>
              <w:t>สินทรัพย์ระหว่าง</w:t>
            </w:r>
          </w:p>
          <w:p w14:paraId="5847D8B7" w14:textId="591B0322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GB"/>
              </w:rPr>
              <w:t>ก่อสร้างแล</w:t>
            </w:r>
            <w:r w:rsidRPr="003F3BF0">
              <w:rPr>
                <w:rFonts w:asciiTheme="majorBidi" w:hAnsiTheme="majorBidi" w:cstheme="majorBidi" w:hint="cs"/>
                <w:spacing w:val="-14"/>
                <w:sz w:val="28"/>
                <w:szCs w:val="28"/>
                <w:cs/>
                <w:lang w:val="en-GB"/>
              </w:rPr>
              <w:t>ะ</w:t>
            </w:r>
            <w:r w:rsidRPr="003F3BF0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val="en-GB"/>
              </w:rPr>
              <w:t>ติดตั้ง</w:t>
            </w:r>
          </w:p>
        </w:tc>
        <w:tc>
          <w:tcPr>
            <w:tcW w:w="270" w:type="dxa"/>
          </w:tcPr>
          <w:p w14:paraId="5751C19E" w14:textId="77777777" w:rsidR="00B75E26" w:rsidRPr="003F3BF0" w:rsidRDefault="00B75E26" w:rsidP="00EF33DD">
            <w:pPr>
              <w:pStyle w:val="acctmergecolhdg"/>
              <w:spacing w:line="32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767D9BC4" w14:textId="77777777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75E26" w:rsidRPr="003F3BF0" w14:paraId="518218AC" w14:textId="77777777" w:rsidTr="00AC3520">
        <w:trPr>
          <w:trHeight w:val="18"/>
          <w:tblHeader/>
        </w:trPr>
        <w:tc>
          <w:tcPr>
            <w:tcW w:w="2804" w:type="dxa"/>
          </w:tcPr>
          <w:p w14:paraId="2BEAE354" w14:textId="77777777" w:rsidR="00B75E26" w:rsidRPr="003F3BF0" w:rsidRDefault="00B75E26" w:rsidP="00EF33DD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06" w:type="dxa"/>
          </w:tcPr>
          <w:p w14:paraId="6D1FD5BE" w14:textId="342EC7D8" w:rsidR="00B75E26" w:rsidRPr="003F3BF0" w:rsidRDefault="00B75E26" w:rsidP="00EF33DD">
            <w:pPr>
              <w:pStyle w:val="Pa47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7957DE1E" w14:textId="77777777" w:rsidR="00B75E26" w:rsidRPr="003F3BF0" w:rsidRDefault="00B75E26" w:rsidP="00EF33DD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636" w:type="dxa"/>
            <w:gridSpan w:val="5"/>
          </w:tcPr>
          <w:p w14:paraId="09068166" w14:textId="77777777" w:rsidR="00B75E26" w:rsidRPr="003F3BF0" w:rsidRDefault="00B75E26" w:rsidP="00EF33DD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75E26" w:rsidRPr="003F3BF0" w14:paraId="0A9BB490" w14:textId="77777777" w:rsidTr="00AC3520">
        <w:trPr>
          <w:trHeight w:val="112"/>
        </w:trPr>
        <w:tc>
          <w:tcPr>
            <w:tcW w:w="2804" w:type="dxa"/>
          </w:tcPr>
          <w:p w14:paraId="06F9630B" w14:textId="5D82F477" w:rsidR="00B75E26" w:rsidRPr="003F3BF0" w:rsidRDefault="00B75E26" w:rsidP="00EF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6" w:type="dxa"/>
            <w:vAlign w:val="bottom"/>
          </w:tcPr>
          <w:p w14:paraId="28594755" w14:textId="7E6CEF8C" w:rsidR="00B75E26" w:rsidRPr="003F3BF0" w:rsidRDefault="00B75E26" w:rsidP="00EF33DD">
            <w:pPr>
              <w:tabs>
                <w:tab w:val="clear" w:pos="680"/>
                <w:tab w:val="left" w:pos="730"/>
                <w:tab w:val="decimal" w:pos="118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04125369" w14:textId="77777777" w:rsidR="00B75E26" w:rsidRPr="003F3BF0" w:rsidRDefault="00B75E26" w:rsidP="00EF33DD">
            <w:pPr>
              <w:tabs>
                <w:tab w:val="clear" w:pos="680"/>
                <w:tab w:val="left" w:pos="730"/>
                <w:tab w:val="decimal" w:pos="118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4E169A37" w14:textId="12A1CBF7" w:rsidR="00B75E26" w:rsidRPr="003F3BF0" w:rsidRDefault="00BF0225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5E26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70" w:type="dxa"/>
            <w:vAlign w:val="bottom"/>
          </w:tcPr>
          <w:p w14:paraId="54271D3A" w14:textId="77777777" w:rsidR="00B75E26" w:rsidRPr="003F3BF0" w:rsidRDefault="00B75E26" w:rsidP="00EF33DD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990D76" w14:textId="1061D6A6" w:rsidR="00B75E26" w:rsidRPr="003F3BF0" w:rsidRDefault="00B75E26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A66E70" w14:textId="77777777" w:rsidR="00B75E26" w:rsidRPr="003F3BF0" w:rsidRDefault="00B75E26" w:rsidP="00EF33DD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40E7A138" w14:textId="64D9D092" w:rsidR="00B75E26" w:rsidRPr="003F3BF0" w:rsidRDefault="00BF0225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5E26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B75E26" w:rsidRPr="003F3BF0" w14:paraId="0ACCDA2D" w14:textId="77777777" w:rsidTr="00AC3520">
        <w:trPr>
          <w:trHeight w:val="18"/>
        </w:trPr>
        <w:tc>
          <w:tcPr>
            <w:tcW w:w="2804" w:type="dxa"/>
          </w:tcPr>
          <w:p w14:paraId="126AB9E1" w14:textId="77777777" w:rsidR="00B75E26" w:rsidRPr="003F3BF0" w:rsidRDefault="00B75E26" w:rsidP="00EF33DD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606" w:type="dxa"/>
          </w:tcPr>
          <w:p w14:paraId="23699DBE" w14:textId="77777777" w:rsidR="00B75E26" w:rsidRPr="003F3BF0" w:rsidRDefault="00B75E26" w:rsidP="00EF33DD">
            <w:pPr>
              <w:tabs>
                <w:tab w:val="clear" w:pos="680"/>
                <w:tab w:val="left" w:pos="730"/>
                <w:tab w:val="decimal" w:pos="118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5D553EC" w14:textId="77777777" w:rsidR="00B75E26" w:rsidRPr="003F3BF0" w:rsidRDefault="00B75E26" w:rsidP="00EF33DD">
            <w:pPr>
              <w:tabs>
                <w:tab w:val="clear" w:pos="680"/>
                <w:tab w:val="left" w:pos="730"/>
                <w:tab w:val="decimal" w:pos="118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04014CAB" w14:textId="4B799919" w:rsidR="00B75E26" w:rsidRPr="003F3BF0" w:rsidRDefault="00E95FEF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53,263</w:t>
            </w:r>
          </w:p>
        </w:tc>
        <w:tc>
          <w:tcPr>
            <w:tcW w:w="270" w:type="dxa"/>
          </w:tcPr>
          <w:p w14:paraId="40E6FDFC" w14:textId="77777777" w:rsidR="00B75E26" w:rsidRPr="003F3BF0" w:rsidRDefault="00B75E26" w:rsidP="00EF33DD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AA796C" w14:textId="5DA43B56" w:rsidR="00B75E26" w:rsidRPr="003F3BF0" w:rsidRDefault="00E95FEF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42,</w:t>
            </w:r>
            <w:r w:rsidR="008D39F2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70" w:type="dxa"/>
          </w:tcPr>
          <w:p w14:paraId="3F010C03" w14:textId="77777777" w:rsidR="00B75E26" w:rsidRPr="003F3BF0" w:rsidRDefault="00B75E26" w:rsidP="00EF33DD">
            <w:pPr>
              <w:pStyle w:val="acctmergecolhdg"/>
              <w:spacing w:line="320" w:lineRule="exac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26369899" w14:textId="64F79178" w:rsidR="00B75E26" w:rsidRPr="003F3BF0" w:rsidRDefault="00E95FEF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96,</w:t>
            </w:r>
            <w:r w:rsidR="008D39F2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B75E26" w:rsidRPr="003F3BF0" w14:paraId="1E2476CF" w14:textId="77777777" w:rsidTr="00AC3520">
        <w:trPr>
          <w:trHeight w:val="18"/>
        </w:trPr>
        <w:tc>
          <w:tcPr>
            <w:tcW w:w="2804" w:type="dxa"/>
            <w:vAlign w:val="bottom"/>
          </w:tcPr>
          <w:p w14:paraId="2048A39D" w14:textId="501EE8BF" w:rsidR="00B75E26" w:rsidRPr="003F3BF0" w:rsidRDefault="00B75E26" w:rsidP="00EF33DD">
            <w:pPr>
              <w:spacing w:line="32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0225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347D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D347D"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06" w:type="dxa"/>
          </w:tcPr>
          <w:p w14:paraId="1DB97E53" w14:textId="77777777" w:rsidR="00B75E26" w:rsidRPr="003F3BF0" w:rsidRDefault="00B75E26" w:rsidP="00EF33DD">
            <w:pPr>
              <w:tabs>
                <w:tab w:val="decimal" w:pos="118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70300A25" w14:textId="77777777" w:rsidR="00B75E26" w:rsidRPr="003F3BF0" w:rsidRDefault="00B75E26" w:rsidP="00EF33DD">
            <w:pPr>
              <w:tabs>
                <w:tab w:val="decimal" w:pos="1181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7E021F07" w14:textId="33485A5B" w:rsidR="00B75E26" w:rsidRPr="003F3BF0" w:rsidRDefault="00E95FEF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56,937</w:t>
            </w:r>
          </w:p>
        </w:tc>
        <w:tc>
          <w:tcPr>
            <w:tcW w:w="270" w:type="dxa"/>
          </w:tcPr>
          <w:p w14:paraId="326D5DD5" w14:textId="77777777" w:rsidR="00B75E26" w:rsidRPr="003F3BF0" w:rsidRDefault="00B75E26" w:rsidP="00EF33DD">
            <w:pPr>
              <w:pStyle w:val="acctfourfigures"/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58BD2" w14:textId="33F2502F" w:rsidR="00B75E26" w:rsidRPr="003F3BF0" w:rsidRDefault="00E95FEF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</w:t>
            </w:r>
            <w:r w:rsidR="008D39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880</w:t>
            </w:r>
          </w:p>
        </w:tc>
        <w:tc>
          <w:tcPr>
            <w:tcW w:w="270" w:type="dxa"/>
          </w:tcPr>
          <w:p w14:paraId="57C1D027" w14:textId="77777777" w:rsidR="00B75E26" w:rsidRPr="003F3BF0" w:rsidRDefault="00B75E26" w:rsidP="00EF33DD">
            <w:pPr>
              <w:pStyle w:val="acctfourfigures"/>
              <w:tabs>
                <w:tab w:val="clear" w:pos="765"/>
                <w:tab w:val="decimal" w:pos="1642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B5257" w14:textId="1B5721D1" w:rsidR="00B75E26" w:rsidRPr="003F3BF0" w:rsidRDefault="00E95FEF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</w:t>
            </w:r>
            <w:r w:rsidR="008D39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817</w:t>
            </w:r>
          </w:p>
        </w:tc>
      </w:tr>
    </w:tbl>
    <w:p w14:paraId="77EEA79B" w14:textId="009442C5" w:rsidR="007E3AEE" w:rsidRDefault="007E3AEE" w:rsidP="007B4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52D2294D" w14:textId="77777777" w:rsidR="007E3AEE" w:rsidRDefault="007E3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4017DFE" w14:textId="034967C9" w:rsidR="00804175" w:rsidRPr="003F3BF0" w:rsidRDefault="00BF0225" w:rsidP="000E4BC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3F3BF0">
        <w:rPr>
          <w:rFonts w:asciiTheme="majorBidi" w:hAnsiTheme="majorBidi" w:cstheme="majorBidi" w:hint="cs"/>
          <w:sz w:val="28"/>
          <w:szCs w:val="28"/>
          <w:u w:val="none"/>
        </w:rPr>
        <w:lastRenderedPageBreak/>
        <w:t>10</w:t>
      </w:r>
      <w:r w:rsidR="000E4BC8" w:rsidRPr="003F3B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ab/>
      </w:r>
      <w:r w:rsidR="00804175" w:rsidRPr="003F3B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 </w:t>
      </w:r>
    </w:p>
    <w:p w14:paraId="40F6F59D" w14:textId="121A0AAC" w:rsidR="00206F4C" w:rsidRPr="00F25620" w:rsidRDefault="00206F4C" w:rsidP="00206F4C">
      <w:pPr>
        <w:rPr>
          <w:rFonts w:asciiTheme="majorBidi" w:hAnsiTheme="majorBidi" w:cstheme="majorBidi"/>
          <w:cs/>
          <w:lang w:val="th-TH"/>
        </w:rPr>
      </w:pPr>
    </w:p>
    <w:p w14:paraId="63D3172A" w14:textId="0D5993E7" w:rsidR="00713BC1" w:rsidRDefault="00713BC1" w:rsidP="00713B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3F3BF0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อาคารและอุปกรณ์ระหว่างงว</w:t>
      </w:r>
      <w:r w:rsidR="0032560E" w:rsidRPr="003F3BF0">
        <w:rPr>
          <w:rFonts w:asciiTheme="majorBidi" w:hAnsiTheme="majorBidi" w:cstheme="majorBidi"/>
          <w:sz w:val="28"/>
          <w:szCs w:val="28"/>
          <w:cs/>
        </w:rPr>
        <w:t>ด</w:t>
      </w:r>
      <w:r w:rsidR="00715E8D" w:rsidRPr="003F3BF0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3</w:t>
      </w:r>
      <w:r w:rsidR="00715E8D" w:rsidRPr="003F3BF0">
        <w:rPr>
          <w:rFonts w:asciiTheme="majorBidi" w:hAnsiTheme="majorBidi" w:cstheme="majorBidi"/>
          <w:sz w:val="28"/>
          <w:szCs w:val="28"/>
        </w:rPr>
        <w:t>0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5E8D" w:rsidRPr="003F3BF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08BBAA4" w14:textId="77777777" w:rsidR="00EF33DD" w:rsidRPr="00EF33DD" w:rsidRDefault="00EF33DD" w:rsidP="00713B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93"/>
        <w:gridCol w:w="249"/>
        <w:gridCol w:w="1011"/>
        <w:gridCol w:w="249"/>
        <w:gridCol w:w="992"/>
        <w:gridCol w:w="249"/>
        <w:gridCol w:w="1064"/>
        <w:gridCol w:w="244"/>
        <w:gridCol w:w="983"/>
        <w:gridCol w:w="244"/>
        <w:gridCol w:w="1140"/>
        <w:gridCol w:w="251"/>
        <w:gridCol w:w="1068"/>
      </w:tblGrid>
      <w:tr w:rsidR="00C70520" w:rsidRPr="003F3BF0" w14:paraId="139034A8" w14:textId="77777777" w:rsidTr="009E0057">
        <w:trPr>
          <w:trHeight w:val="167"/>
        </w:trPr>
        <w:tc>
          <w:tcPr>
            <w:tcW w:w="808" w:type="pct"/>
          </w:tcPr>
          <w:p w14:paraId="2322AA11" w14:textId="016E5DC8" w:rsidR="00C70520" w:rsidRPr="00735AEC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7BA53536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2C7D8701" w14:textId="0571D92D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70D4973F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2" w:type="pct"/>
            <w:gridSpan w:val="5"/>
          </w:tcPr>
          <w:p w14:paraId="03E31C8E" w14:textId="1785532D" w:rsidR="00C70520" w:rsidRPr="003F3BF0" w:rsidDel="003621D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2" w:type="pct"/>
          </w:tcPr>
          <w:p w14:paraId="3ACB26EA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</w:tcPr>
          <w:p w14:paraId="1EA0A2BF" w14:textId="62DFF7A8" w:rsidR="00C70520" w:rsidRPr="003F3BF0" w:rsidDel="003621D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0057" w:rsidRPr="003F3BF0" w14:paraId="7B73E515" w14:textId="77777777" w:rsidTr="009E0057">
        <w:trPr>
          <w:trHeight w:val="584"/>
        </w:trPr>
        <w:tc>
          <w:tcPr>
            <w:tcW w:w="808" w:type="pct"/>
          </w:tcPr>
          <w:p w14:paraId="2087972E" w14:textId="77777777" w:rsidR="00C70520" w:rsidRPr="003F3BF0" w:rsidRDefault="00C70520" w:rsidP="00EF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BF7AFC" w14:textId="77777777" w:rsidR="00C70520" w:rsidRPr="003F3BF0" w:rsidRDefault="00C70520" w:rsidP="00EF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DDBCA9" w14:textId="77777777" w:rsidR="00C70520" w:rsidRPr="003F3BF0" w:rsidRDefault="00C70520" w:rsidP="00EF3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BACBB50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4EF34617" w14:textId="77777777" w:rsidR="00C7052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E08BDA" w14:textId="77777777" w:rsidR="00C7052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AF310D" w14:textId="77777777" w:rsidR="00C7052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33B22" w14:textId="77777777" w:rsidR="00C7052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254B3" w14:textId="77777777" w:rsidR="009E0057" w:rsidRDefault="009E0057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30452B" w14:textId="2C53DB5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CF14AA3" w14:textId="53DA56D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" w:type="pct"/>
          </w:tcPr>
          <w:p w14:paraId="7A3AA1E9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7" w:type="pct"/>
            <w:vAlign w:val="bottom"/>
          </w:tcPr>
          <w:p w14:paraId="5D9B7230" w14:textId="5793BAD9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</w:p>
          <w:p w14:paraId="2F7890A0" w14:textId="6A5AEAAA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จากสินทรัพย์สิทธิการใช้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35" w:type="pct"/>
          </w:tcPr>
          <w:p w14:paraId="3F512743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275C06B7" w14:textId="51B82310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15" w:right="-115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ผลต่างจากอัตรา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จากการแปลงค่างบการเงิน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ของบริษัทย่อยในต่างประเทศ</w:t>
            </w:r>
          </w:p>
        </w:tc>
        <w:tc>
          <w:tcPr>
            <w:tcW w:w="132" w:type="pct"/>
          </w:tcPr>
          <w:p w14:paraId="107A5800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0A2AFB5C" w14:textId="77777777" w:rsidR="00C7052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A67AD9" w14:textId="77777777" w:rsidR="00C7052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8EB059" w14:textId="2DF9A11C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3D101096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2" w:type="pct"/>
          </w:tcPr>
          <w:p w14:paraId="2C59248F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vAlign w:val="bottom"/>
          </w:tcPr>
          <w:p w14:paraId="72DC4229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06E3124A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" w:type="pct"/>
          </w:tcPr>
          <w:p w14:paraId="504149DE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5FE29E4" w14:textId="77777777" w:rsidR="00C7052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8B5E68" w14:textId="77777777" w:rsidR="00C7052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DB887" w14:textId="77777777" w:rsidR="00C7052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90E2A7" w14:textId="77777777" w:rsidR="009E0057" w:rsidRDefault="009E0057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BBB132" w14:textId="297C107A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0289CC6B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70520" w:rsidRPr="003F3BF0" w14:paraId="71F397F9" w14:textId="77777777" w:rsidTr="009E0057">
        <w:trPr>
          <w:trHeight w:val="167"/>
        </w:trPr>
        <w:tc>
          <w:tcPr>
            <w:tcW w:w="808" w:type="pct"/>
          </w:tcPr>
          <w:p w14:paraId="28284A06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7642BC22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" w:type="pct"/>
          </w:tcPr>
          <w:p w14:paraId="23BD09D0" w14:textId="1C9AB5F2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7656B719" w14:textId="77777777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76" w:type="pct"/>
            <w:gridSpan w:val="9"/>
          </w:tcPr>
          <w:p w14:paraId="2CAC883F" w14:textId="36625B56" w:rsidR="00C70520" w:rsidRPr="003F3BF0" w:rsidRDefault="00C70520" w:rsidP="00EF3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0057" w:rsidRPr="003F3BF0" w14:paraId="56FFFC85" w14:textId="77777777" w:rsidTr="009E0057">
        <w:trPr>
          <w:trHeight w:val="167"/>
        </w:trPr>
        <w:tc>
          <w:tcPr>
            <w:tcW w:w="808" w:type="pct"/>
          </w:tcPr>
          <w:p w14:paraId="291A296A" w14:textId="4013180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" w:type="pct"/>
          </w:tcPr>
          <w:p w14:paraId="02B5D5ED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536E6233" w14:textId="3FC9DAB5" w:rsidR="00C7052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50,960</w:t>
            </w:r>
          </w:p>
        </w:tc>
        <w:tc>
          <w:tcPr>
            <w:tcW w:w="135" w:type="pct"/>
          </w:tcPr>
          <w:p w14:paraId="644D7920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6BB38805" w14:textId="08F4A1A2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617610B7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96C21B6" w14:textId="2BFBC453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145605CE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43297CA3" w14:textId="44743D4E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299F5A06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614D65BB" w14:textId="702B4F22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</w:tcPr>
          <w:p w14:paraId="714490B2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E6FEDBA" w14:textId="4016FB5D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E0057" w:rsidRPr="003F3BF0" w14:paraId="6AF09547" w14:textId="77777777" w:rsidTr="009E0057">
        <w:trPr>
          <w:trHeight w:val="167"/>
        </w:trPr>
        <w:tc>
          <w:tcPr>
            <w:tcW w:w="808" w:type="pct"/>
          </w:tcPr>
          <w:p w14:paraId="7DD6C5DD" w14:textId="74EDE698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5" w:type="pct"/>
          </w:tcPr>
          <w:p w14:paraId="6EEA04A9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7C60226E" w14:textId="77777777" w:rsidR="00C7052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A144AA" w14:textId="067973E7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22,641</w:t>
            </w:r>
          </w:p>
        </w:tc>
        <w:tc>
          <w:tcPr>
            <w:tcW w:w="135" w:type="pct"/>
          </w:tcPr>
          <w:p w14:paraId="4B11832D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5480B286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719BB5" w14:textId="0F15DB09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286F424D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3E9979B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4F4BC1" w14:textId="684D98BE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(165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</w:tcPr>
          <w:p w14:paraId="301A0567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A5D0ECE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4E1589" w14:textId="3369BBF9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5B9D0FCB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31CC9D01" w14:textId="77777777" w:rsidR="00C7052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73D5A9" w14:textId="5F0DDC63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17,908</w:t>
            </w:r>
          </w:p>
        </w:tc>
        <w:tc>
          <w:tcPr>
            <w:tcW w:w="136" w:type="pct"/>
          </w:tcPr>
          <w:p w14:paraId="7DD871FB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79A95DE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99B639" w14:textId="11AFFD71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E0057" w:rsidRPr="003F3BF0" w14:paraId="02F017BF" w14:textId="77777777" w:rsidTr="009E0057">
        <w:trPr>
          <w:trHeight w:val="167"/>
        </w:trPr>
        <w:tc>
          <w:tcPr>
            <w:tcW w:w="808" w:type="pct"/>
          </w:tcPr>
          <w:p w14:paraId="35874F36" w14:textId="0F3084A1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5" w:type="pct"/>
          </w:tcPr>
          <w:p w14:paraId="7AE89A3B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6AECF004" w14:textId="2832C1B9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265,703</w:t>
            </w:r>
          </w:p>
        </w:tc>
        <w:tc>
          <w:tcPr>
            <w:tcW w:w="135" w:type="pct"/>
          </w:tcPr>
          <w:p w14:paraId="74E2D9FC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22F69CBE" w14:textId="15020AF2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69E7DB7E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EDC72FF" w14:textId="654B6653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(402)</w:t>
            </w:r>
          </w:p>
        </w:tc>
        <w:tc>
          <w:tcPr>
            <w:tcW w:w="132" w:type="pct"/>
          </w:tcPr>
          <w:p w14:paraId="6A349500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E44FE48" w14:textId="3A609FEB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(721)</w:t>
            </w:r>
          </w:p>
        </w:tc>
        <w:tc>
          <w:tcPr>
            <w:tcW w:w="132" w:type="pct"/>
          </w:tcPr>
          <w:p w14:paraId="37DC15D4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113E41A8" w14:textId="386EC256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1,745</w:t>
            </w:r>
          </w:p>
        </w:tc>
        <w:tc>
          <w:tcPr>
            <w:tcW w:w="136" w:type="pct"/>
          </w:tcPr>
          <w:p w14:paraId="1C698321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6D84C34" w14:textId="1AAEBDB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E0057" w:rsidRPr="003F3BF0" w14:paraId="0AF672C5" w14:textId="77777777" w:rsidTr="009E0057">
        <w:trPr>
          <w:trHeight w:val="167"/>
        </w:trPr>
        <w:tc>
          <w:tcPr>
            <w:tcW w:w="808" w:type="pct"/>
          </w:tcPr>
          <w:p w14:paraId="4FCBBE59" w14:textId="2005787E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35" w:type="pct"/>
          </w:tcPr>
          <w:p w14:paraId="4F686E83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43DB3CDF" w14:textId="77777777" w:rsidR="00C34029" w:rsidRDefault="00C34029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562E32" w14:textId="45B4CAF7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35" w:type="pct"/>
          </w:tcPr>
          <w:p w14:paraId="2E144188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182D5424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522C82" w14:textId="727F4956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29824F58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21BA003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2AADD3" w14:textId="1E01B223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226</w:t>
            </w:r>
          </w:p>
        </w:tc>
        <w:tc>
          <w:tcPr>
            <w:tcW w:w="132" w:type="pct"/>
          </w:tcPr>
          <w:p w14:paraId="0B5B3CBD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156874C6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35E445" w14:textId="38D66EE1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(180)</w:t>
            </w:r>
          </w:p>
        </w:tc>
        <w:tc>
          <w:tcPr>
            <w:tcW w:w="132" w:type="pct"/>
          </w:tcPr>
          <w:p w14:paraId="1C82FB18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3D617185" w14:textId="77777777" w:rsidR="00C7052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E77AE5" w14:textId="63548AE5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36" w:type="pct"/>
          </w:tcPr>
          <w:p w14:paraId="36627F5B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0460E8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BC8991" w14:textId="5E4CDE98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E0057" w:rsidRPr="003F3BF0" w14:paraId="794B43F6" w14:textId="77777777" w:rsidTr="009E0057">
        <w:trPr>
          <w:trHeight w:val="167"/>
        </w:trPr>
        <w:tc>
          <w:tcPr>
            <w:tcW w:w="808" w:type="pct"/>
          </w:tcPr>
          <w:p w14:paraId="672B8C5D" w14:textId="2FB2C5BF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เครื่องมือและอุปกรณ์ที่ใช้ใน</w:t>
            </w:r>
          </w:p>
        </w:tc>
        <w:tc>
          <w:tcPr>
            <w:tcW w:w="135" w:type="pct"/>
          </w:tcPr>
          <w:p w14:paraId="4CADF724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57741343" w14:textId="74647373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3537725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0CB4CC11" w14:textId="5A22C7AF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F055A75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B6BE968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5E62FBE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AC27A9D" w14:textId="67F1D9D2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1E6DD23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60BE442E" w14:textId="77777777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E4A88F3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C74D63B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057" w:rsidRPr="003F3BF0" w14:paraId="0C399D09" w14:textId="77777777" w:rsidTr="009E0057">
        <w:trPr>
          <w:trHeight w:val="167"/>
        </w:trPr>
        <w:tc>
          <w:tcPr>
            <w:tcW w:w="808" w:type="pct"/>
          </w:tcPr>
          <w:p w14:paraId="2B9DA30B" w14:textId="671F227A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" w:type="pct"/>
          </w:tcPr>
          <w:p w14:paraId="137AB819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65B92397" w14:textId="0115062A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12,874</w:t>
            </w:r>
          </w:p>
        </w:tc>
        <w:tc>
          <w:tcPr>
            <w:tcW w:w="135" w:type="pct"/>
          </w:tcPr>
          <w:p w14:paraId="28D87006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522DAF82" w14:textId="29BE66EE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3DB302D1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E81FA31" w14:textId="0137F742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7B67E451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61929657" w14:textId="48D6A05B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09B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4F9E790C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65D284F0" w14:textId="13D3BE67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2,426</w:t>
            </w:r>
          </w:p>
        </w:tc>
        <w:tc>
          <w:tcPr>
            <w:tcW w:w="136" w:type="pct"/>
          </w:tcPr>
          <w:p w14:paraId="5842E2B2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5DC3713" w14:textId="66F47B56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E0057" w:rsidRPr="003F3BF0" w14:paraId="565AD6F7" w14:textId="77777777" w:rsidTr="009E0057">
        <w:trPr>
          <w:trHeight w:val="167"/>
        </w:trPr>
        <w:tc>
          <w:tcPr>
            <w:tcW w:w="808" w:type="pct"/>
          </w:tcPr>
          <w:p w14:paraId="194A208A" w14:textId="5C4D92F8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" w:type="pct"/>
          </w:tcPr>
          <w:p w14:paraId="0E7F1E85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68FAC190" w14:textId="02D9C082" w:rsidR="00C7052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45E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C26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45E2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35" w:type="pct"/>
          </w:tcPr>
          <w:p w14:paraId="6369214D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4BCEFF6F" w14:textId="18D2A468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9,037</w:t>
            </w:r>
          </w:p>
        </w:tc>
        <w:tc>
          <w:tcPr>
            <w:tcW w:w="135" w:type="pct"/>
          </w:tcPr>
          <w:p w14:paraId="5F2A3318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0F6FD87" w14:textId="5B155C7E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</w:p>
        </w:tc>
        <w:tc>
          <w:tcPr>
            <w:tcW w:w="132" w:type="pct"/>
          </w:tcPr>
          <w:p w14:paraId="4E690DC4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2F41FD6F" w14:textId="68BCDF7F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09B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11A44E03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675195E4" w14:textId="3D3C40A5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1,135</w:t>
            </w:r>
          </w:p>
        </w:tc>
        <w:tc>
          <w:tcPr>
            <w:tcW w:w="136" w:type="pct"/>
          </w:tcPr>
          <w:p w14:paraId="3FF02CA3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BED36C3" w14:textId="1A40A8BF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E0057" w:rsidRPr="003F3BF0" w14:paraId="02AE2C9A" w14:textId="77777777" w:rsidTr="009E0057">
        <w:trPr>
          <w:trHeight w:val="167"/>
        </w:trPr>
        <w:tc>
          <w:tcPr>
            <w:tcW w:w="808" w:type="pct"/>
          </w:tcPr>
          <w:p w14:paraId="7B07BBD9" w14:textId="71B1ABD9" w:rsidR="00C70520" w:rsidRPr="003F3BF0" w:rsidRDefault="00C70520" w:rsidP="009E0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</w:t>
            </w:r>
          </w:p>
        </w:tc>
        <w:tc>
          <w:tcPr>
            <w:tcW w:w="135" w:type="pct"/>
          </w:tcPr>
          <w:p w14:paraId="6D3BED42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20F37593" w14:textId="3DC2978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5E0341D1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</w:tcPr>
          <w:p w14:paraId="2B9600C4" w14:textId="77777777" w:rsidR="00C7052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BE75C1" w14:textId="1F4450DC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0FB86C1F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118903E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6627018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59730CD4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DBFFF21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39AB4DDC" w14:textId="77777777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7BD6C596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967156F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0057" w:rsidRPr="003F3BF0" w14:paraId="4E600C0B" w14:textId="77777777" w:rsidTr="009E0057">
        <w:trPr>
          <w:trHeight w:val="167"/>
        </w:trPr>
        <w:tc>
          <w:tcPr>
            <w:tcW w:w="808" w:type="pct"/>
          </w:tcPr>
          <w:p w14:paraId="75F5B2F2" w14:textId="390E0CC0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9E00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35" w:type="pct"/>
          </w:tcPr>
          <w:p w14:paraId="29FB4539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05D8F973" w14:textId="197413D6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215,449</w:t>
            </w:r>
          </w:p>
        </w:tc>
        <w:tc>
          <w:tcPr>
            <w:tcW w:w="135" w:type="pct"/>
          </w:tcPr>
          <w:p w14:paraId="405F0AA6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6DDED95C" w14:textId="648E9388" w:rsidR="00C70520" w:rsidRPr="003F3BF0" w:rsidRDefault="00C34029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</w:tcPr>
          <w:p w14:paraId="19458A8C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BE0D489" w14:textId="35A16EE2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3,476</w:t>
            </w:r>
          </w:p>
        </w:tc>
        <w:tc>
          <w:tcPr>
            <w:tcW w:w="132" w:type="pct"/>
          </w:tcPr>
          <w:p w14:paraId="1B463DAD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0B8C846" w14:textId="7D79DE0B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(658,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</w:tcPr>
          <w:p w14:paraId="7BE808A2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FA01B93" w14:textId="4B88E1DE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15,374</w:t>
            </w:r>
          </w:p>
        </w:tc>
        <w:tc>
          <w:tcPr>
            <w:tcW w:w="136" w:type="pct"/>
          </w:tcPr>
          <w:p w14:paraId="0C4E9F76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F48292A" w14:textId="60BF41D7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(15,815)</w:t>
            </w:r>
          </w:p>
        </w:tc>
      </w:tr>
      <w:tr w:rsidR="009E0057" w:rsidRPr="003F3BF0" w14:paraId="737CB00E" w14:textId="77777777" w:rsidTr="009E0057">
        <w:trPr>
          <w:trHeight w:val="167"/>
        </w:trPr>
        <w:tc>
          <w:tcPr>
            <w:tcW w:w="808" w:type="pct"/>
          </w:tcPr>
          <w:p w14:paraId="55BAEF64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" w:type="pct"/>
          </w:tcPr>
          <w:p w14:paraId="0F500C2F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3C0AD5F" w14:textId="7715A72E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2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C26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AF4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C26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F45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135" w:type="pct"/>
          </w:tcPr>
          <w:p w14:paraId="3D60BDBC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2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F7EB0A8" w14:textId="36B600FB" w:rsidR="00C70520" w:rsidRPr="003F3BF0" w:rsidRDefault="00C34029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320" w:lineRule="exact"/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9,037</w:t>
            </w:r>
          </w:p>
        </w:tc>
        <w:tc>
          <w:tcPr>
            <w:tcW w:w="135" w:type="pct"/>
          </w:tcPr>
          <w:p w14:paraId="3A4C1B5C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4C27BDB" w14:textId="0D27A1BB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3,167</w:t>
            </w:r>
          </w:p>
        </w:tc>
        <w:tc>
          <w:tcPr>
            <w:tcW w:w="132" w:type="pct"/>
          </w:tcPr>
          <w:p w14:paraId="04163576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30DAC7B" w14:textId="4C5E5A2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(659,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</w:t>
            </w: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</w:tcPr>
          <w:p w14:paraId="1E9EE8DD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1583BA1" w14:textId="61EFE418" w:rsidR="00C70520" w:rsidRPr="003F3BF0" w:rsidRDefault="00C70520" w:rsidP="00677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320" w:lineRule="exact"/>
              <w:ind w:left="-108" w:right="7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136" w:type="pct"/>
          </w:tcPr>
          <w:p w14:paraId="40F4650F" w14:textId="77777777" w:rsidR="00C70520" w:rsidRPr="003F3BF0" w:rsidRDefault="00C70520" w:rsidP="00C70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2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AD5B48E" w14:textId="71227BD0" w:rsidR="00C70520" w:rsidRPr="003F3BF0" w:rsidRDefault="00C70520" w:rsidP="00C340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2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(15,81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6728D2B0" w14:textId="77777777" w:rsidR="00DA187A" w:rsidRPr="00F25620" w:rsidRDefault="00DA187A" w:rsidP="00E42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13E5435C" w14:textId="77777777" w:rsidR="00F75CB0" w:rsidRPr="003F3BF0" w:rsidRDefault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</w:rPr>
        <w:sectPr w:rsidR="00F75CB0" w:rsidRPr="003F3BF0" w:rsidSect="00C75749">
          <w:headerReference w:type="even" r:id="rId15"/>
          <w:head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16AC718" w14:textId="0AAE4945" w:rsidR="00286A81" w:rsidRPr="003F3BF0" w:rsidRDefault="00BF0225" w:rsidP="007F2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Theme="majorBidi" w:hAnsiTheme="majorBidi" w:cstheme="majorBidi"/>
          <w:bCs/>
          <w:sz w:val="24"/>
          <w:szCs w:val="24"/>
        </w:rPr>
      </w:pPr>
      <w:r w:rsidRPr="003F3BF0">
        <w:rPr>
          <w:rFonts w:asciiTheme="majorBidi" w:hAnsiTheme="majorBidi" w:cstheme="majorBidi"/>
          <w:b/>
          <w:sz w:val="24"/>
          <w:szCs w:val="24"/>
        </w:rPr>
        <w:lastRenderedPageBreak/>
        <w:t>11</w:t>
      </w:r>
      <w:r w:rsidR="007F27E6" w:rsidRPr="003F3BF0">
        <w:rPr>
          <w:rFonts w:asciiTheme="majorBidi" w:hAnsiTheme="majorBidi" w:cstheme="majorBidi"/>
          <w:bCs/>
          <w:sz w:val="24"/>
          <w:szCs w:val="24"/>
          <w:cs/>
        </w:rPr>
        <w:tab/>
      </w:r>
      <w:r w:rsidR="00972ECF" w:rsidRPr="003F3BF0">
        <w:rPr>
          <w:rFonts w:asciiTheme="majorBidi" w:hAnsiTheme="majorBidi" w:cstheme="majorBidi" w:hint="cs"/>
          <w:bCs/>
          <w:sz w:val="24"/>
          <w:szCs w:val="24"/>
          <w:cs/>
        </w:rPr>
        <w:t>สินทรัพย์</w:t>
      </w:r>
      <w:r w:rsidR="00F75CB0" w:rsidRPr="003F3BF0">
        <w:rPr>
          <w:rFonts w:asciiTheme="majorBidi" w:hAnsiTheme="majorBidi" w:cstheme="majorBidi"/>
          <w:bCs/>
          <w:sz w:val="24"/>
          <w:szCs w:val="24"/>
          <w:cs/>
        </w:rPr>
        <w:t>สิทธิการใช้</w:t>
      </w:r>
    </w:p>
    <w:p w14:paraId="551C28D7" w14:textId="0D20AF74" w:rsidR="00F75CB0" w:rsidRPr="003F3BF0" w:rsidRDefault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</w:rPr>
      </w:pPr>
    </w:p>
    <w:p w14:paraId="10B9B1B2" w14:textId="716A3056" w:rsidR="00F75CB0" w:rsidRPr="003F3BF0" w:rsidRDefault="009A0E16" w:rsidP="007F2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3F3BF0">
        <w:rPr>
          <w:rFonts w:asciiTheme="majorBidi" w:hAnsiTheme="majorBidi" w:cstheme="majorBidi"/>
          <w:sz w:val="24"/>
          <w:szCs w:val="24"/>
          <w:cs/>
        </w:rPr>
        <w:tab/>
      </w:r>
      <w:r w:rsidR="00F75CB0" w:rsidRPr="003F3BF0">
        <w:rPr>
          <w:rFonts w:asciiTheme="majorBidi" w:hAnsiTheme="majorBidi" w:cstheme="majorBidi"/>
          <w:sz w:val="24"/>
          <w:szCs w:val="24"/>
          <w:cs/>
        </w:rPr>
        <w:t>รายการเคลื่อนไหวของสินทรัพย์สิทธิการใช้</w:t>
      </w:r>
      <w:r w:rsidR="00201D87" w:rsidRPr="003F3BF0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F75CB0" w:rsidRPr="003F3BF0">
        <w:rPr>
          <w:rFonts w:asciiTheme="majorBidi" w:hAnsiTheme="majorBidi" w:cstheme="majorBidi"/>
          <w:sz w:val="24"/>
          <w:szCs w:val="24"/>
          <w:cs/>
        </w:rPr>
        <w:t>มีดังนี้</w:t>
      </w:r>
    </w:p>
    <w:p w14:paraId="1CBC65DA" w14:textId="029C16B8" w:rsidR="00F75CB0" w:rsidRPr="003F3BF0" w:rsidRDefault="00F75CB0" w:rsidP="00F7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3421" w:type="dxa"/>
        <w:tblInd w:w="5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1"/>
        <w:gridCol w:w="816"/>
        <w:gridCol w:w="266"/>
        <w:gridCol w:w="266"/>
        <w:gridCol w:w="266"/>
        <w:gridCol w:w="266"/>
        <w:gridCol w:w="134"/>
        <w:gridCol w:w="346"/>
        <w:gridCol w:w="1118"/>
        <w:gridCol w:w="266"/>
        <w:gridCol w:w="1331"/>
        <w:gridCol w:w="266"/>
        <w:gridCol w:w="1248"/>
        <w:gridCol w:w="180"/>
        <w:gridCol w:w="1239"/>
        <w:gridCol w:w="21"/>
        <w:gridCol w:w="245"/>
        <w:gridCol w:w="25"/>
        <w:gridCol w:w="1253"/>
        <w:gridCol w:w="7"/>
        <w:gridCol w:w="259"/>
        <w:gridCol w:w="11"/>
        <w:gridCol w:w="1265"/>
        <w:gridCol w:w="6"/>
      </w:tblGrid>
      <w:tr w:rsidR="00F75CB0" w:rsidRPr="003F3BF0" w14:paraId="4603A0FC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1B5F1480" w14:textId="77777777" w:rsidR="00F75CB0" w:rsidRPr="003F3BF0" w:rsidRDefault="00F75CB0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29A235DD" w14:textId="77777777" w:rsidR="00F75CB0" w:rsidRPr="003F3BF0" w:rsidRDefault="00F75CB0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747F7F2F" w14:textId="77777777" w:rsidR="00F75CB0" w:rsidRPr="003F3BF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A3F2249" w14:textId="77777777" w:rsidR="00F75CB0" w:rsidRPr="003F3BF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329D4403" w14:textId="77777777" w:rsidR="00F75CB0" w:rsidRPr="003F3BF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646E8CD" w14:textId="77777777" w:rsidR="00F75CB0" w:rsidRPr="003F3BF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214" w:type="dxa"/>
            <w:gridSpan w:val="17"/>
          </w:tcPr>
          <w:p w14:paraId="4EF91E13" w14:textId="0BA42146" w:rsidR="00F75CB0" w:rsidRPr="003F3BF0" w:rsidRDefault="00F75CB0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3BF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  <w:r w:rsidRPr="003F3BF0">
              <w:rPr>
                <w:rFonts w:asciiTheme="majorBidi" w:hAnsiTheme="majorBidi" w:cstheme="majorBidi"/>
                <w:b/>
                <w:bCs/>
                <w:lang w:val="en-GB" w:bidi="ar-SA"/>
              </w:rPr>
              <w:t xml:space="preserve"> </w:t>
            </w:r>
          </w:p>
        </w:tc>
      </w:tr>
      <w:tr w:rsidR="00F75CB0" w:rsidRPr="003F3BF0" w14:paraId="5CA51C45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1443B479" w14:textId="77777777" w:rsidR="00F75CB0" w:rsidRPr="003F3BF0" w:rsidRDefault="00F75CB0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21009D17" w14:textId="77777777" w:rsidR="005B352A" w:rsidRPr="003F3BF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578D404C" w14:textId="77777777" w:rsidR="005B352A" w:rsidRPr="003F3BF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046F4008" w14:textId="2F9739B2" w:rsidR="00F75CB0" w:rsidRPr="003F3BF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1198" w:type="dxa"/>
            <w:gridSpan w:val="5"/>
            <w:vAlign w:val="bottom"/>
          </w:tcPr>
          <w:p w14:paraId="3AF81D9E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5B94FE67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7DF0A49C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  <w:p w14:paraId="13E7E3CB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421AA49C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14:paraId="43F2FFA3" w14:textId="53E8BDE3" w:rsidR="00F75CB0" w:rsidRPr="003F3BF0" w:rsidRDefault="009E6EA9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5493FEFC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35F443A5" w14:textId="77777777" w:rsidR="009E6EA9" w:rsidRPr="003F3BF0" w:rsidRDefault="009E6EA9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อุปกรณ์สำนักงานและ</w:t>
            </w:r>
          </w:p>
          <w:p w14:paraId="2244CCF3" w14:textId="76D3D56C" w:rsidR="00F75CB0" w:rsidRPr="003F3BF0" w:rsidRDefault="009E6EA9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80" w:type="dxa"/>
          </w:tcPr>
          <w:p w14:paraId="5C45D9A5" w14:textId="4313403B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BB6914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เครื่องมือและ</w:t>
            </w:r>
          </w:p>
          <w:p w14:paraId="76BB11CF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อุปกรณ์ที่</w:t>
            </w:r>
          </w:p>
          <w:p w14:paraId="01A7219F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03C18823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90631C" w14:textId="77777777" w:rsidR="00F75CB0" w:rsidRPr="003F3BF0" w:rsidRDefault="00F75CB0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6836F794" w14:textId="77777777" w:rsidR="00F75CB0" w:rsidRPr="003F3BF0" w:rsidRDefault="00F75CB0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FC4D17B" w14:textId="77777777" w:rsidR="00F75CB0" w:rsidRPr="003F3BF0" w:rsidRDefault="00F75CB0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F75CB0" w:rsidRPr="003F3BF0" w14:paraId="05C267D3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</w:tcPr>
          <w:p w14:paraId="453A72EF" w14:textId="77777777" w:rsidR="00F75CB0" w:rsidRPr="003F3BF0" w:rsidRDefault="00F75CB0" w:rsidP="00201D87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6" w:type="dxa"/>
          </w:tcPr>
          <w:p w14:paraId="6E581BEE" w14:textId="6124C6CB" w:rsidR="00F75CB0" w:rsidRPr="003F3BF0" w:rsidRDefault="00F75CB0" w:rsidP="00201D87">
            <w:pPr>
              <w:pStyle w:val="acctfourfigures"/>
              <w:tabs>
                <w:tab w:val="clear" w:pos="765"/>
                <w:tab w:val="decimal" w:pos="550"/>
              </w:tabs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</w:tcPr>
          <w:p w14:paraId="11CEF714" w14:textId="77777777" w:rsidR="00F75CB0" w:rsidRPr="003F3BF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BE9675F" w14:textId="77777777" w:rsidR="00F75CB0" w:rsidRPr="003F3BF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F30DB5B" w14:textId="77777777" w:rsidR="00F75CB0" w:rsidRPr="003F3BF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205C1DF5" w14:textId="77777777" w:rsidR="00F75CB0" w:rsidRPr="003F3BF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14" w:type="dxa"/>
            <w:gridSpan w:val="17"/>
          </w:tcPr>
          <w:p w14:paraId="453462E3" w14:textId="301FCE0F" w:rsidR="00F75CB0" w:rsidRPr="003F3BF0" w:rsidRDefault="00F75CB0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E6EA9" w:rsidRPr="003F3BF0" w14:paraId="3899CD0B" w14:textId="77777777" w:rsidTr="00CB700A">
        <w:trPr>
          <w:trHeight w:val="19"/>
        </w:trPr>
        <w:tc>
          <w:tcPr>
            <w:tcW w:w="2321" w:type="dxa"/>
          </w:tcPr>
          <w:p w14:paraId="7205982B" w14:textId="4DF390AE" w:rsidR="009E6EA9" w:rsidRPr="003F3BF0" w:rsidRDefault="009E6EA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F0225" w:rsidRPr="003F3BF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3F3BF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3F3BF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มกราคม </w:t>
            </w:r>
            <w:r w:rsidR="00BF0225" w:rsidRPr="003F3BF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  <w:r w:rsidRPr="003F3BF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6" w:type="dxa"/>
          </w:tcPr>
          <w:p w14:paraId="6106D332" w14:textId="364AB4BC" w:rsidR="009E6EA9" w:rsidRPr="003F3BF0" w:rsidRDefault="00BF0225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198" w:type="dxa"/>
            <w:gridSpan w:val="5"/>
          </w:tcPr>
          <w:p w14:paraId="204105E2" w14:textId="1BF89830" w:rsidR="009E6EA9" w:rsidRPr="003F3BF0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="009154FA" w:rsidRPr="003F3B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346" w:type="dxa"/>
          </w:tcPr>
          <w:p w14:paraId="798B82B8" w14:textId="77777777" w:rsidR="009E6EA9" w:rsidRPr="003F3BF0" w:rsidRDefault="009E6EA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877AA3F" w14:textId="4B94EF96" w:rsidR="009E6EA9" w:rsidRPr="003F3BF0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739</w:t>
            </w:r>
            <w:r w:rsidR="009E6EA9" w:rsidRPr="003F3B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266" w:type="dxa"/>
          </w:tcPr>
          <w:p w14:paraId="51CB0F6C" w14:textId="77777777" w:rsidR="009E6EA9" w:rsidRPr="003F3BF0" w:rsidRDefault="009E6EA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1953C0FB" w14:textId="514B6AC0" w:rsidR="009E6EA9" w:rsidRPr="003F3BF0" w:rsidRDefault="00BF0225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  <w:r w:rsidR="009E6EA9" w:rsidRPr="003F3B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66" w:type="dxa"/>
          </w:tcPr>
          <w:p w14:paraId="3F81D459" w14:textId="77777777" w:rsidR="009E6EA9" w:rsidRPr="003F3BF0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2AEA7F6" w14:textId="7CF448C6" w:rsidR="009E6EA9" w:rsidRPr="003F3BF0" w:rsidRDefault="00E77CDF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</w:t>
            </w:r>
          </w:p>
        </w:tc>
        <w:tc>
          <w:tcPr>
            <w:tcW w:w="180" w:type="dxa"/>
          </w:tcPr>
          <w:p w14:paraId="72BC2F13" w14:textId="08F60910" w:rsidR="009E6EA9" w:rsidRPr="003F3BF0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6C19B1B4" w14:textId="47600824" w:rsidR="009E6EA9" w:rsidRPr="003F3BF0" w:rsidRDefault="00BF0225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C146CB" w:rsidRPr="003F3B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089</w:t>
            </w:r>
          </w:p>
        </w:tc>
        <w:tc>
          <w:tcPr>
            <w:tcW w:w="266" w:type="dxa"/>
            <w:gridSpan w:val="2"/>
          </w:tcPr>
          <w:p w14:paraId="30C327B9" w14:textId="77777777" w:rsidR="009E6EA9" w:rsidRPr="003F3BF0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49D7BC3F" w14:textId="7D390F5D" w:rsidR="009E6EA9" w:rsidRPr="003F3BF0" w:rsidRDefault="00E77CDF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831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266" w:type="dxa"/>
            <w:gridSpan w:val="2"/>
          </w:tcPr>
          <w:p w14:paraId="745DA722" w14:textId="77777777" w:rsidR="009E6EA9" w:rsidRPr="003F3BF0" w:rsidRDefault="009E6EA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47E1B2EB" w14:textId="11591E15" w:rsidR="009E6EA9" w:rsidRPr="003F3BF0" w:rsidRDefault="00E77CDF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831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</w:tr>
      <w:tr w:rsidR="0070264A" w:rsidRPr="003F3BF0" w14:paraId="7131496E" w14:textId="77777777" w:rsidTr="00CB700A">
        <w:trPr>
          <w:trHeight w:val="19"/>
        </w:trPr>
        <w:tc>
          <w:tcPr>
            <w:tcW w:w="2321" w:type="dxa"/>
          </w:tcPr>
          <w:p w14:paraId="7F5BF982" w14:textId="77777777" w:rsidR="0070264A" w:rsidRPr="003F3BF0" w:rsidRDefault="0070264A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067FDA41" w14:textId="77777777" w:rsidR="0070264A" w:rsidRPr="003F3BF0" w:rsidRDefault="0070264A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5"/>
          </w:tcPr>
          <w:p w14:paraId="71E4A3FC" w14:textId="35F2B920" w:rsidR="0070264A" w:rsidRPr="003F3BF0" w:rsidRDefault="00E77CDF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6B73F979" w14:textId="77777777" w:rsidR="0070264A" w:rsidRPr="003F3BF0" w:rsidRDefault="0070264A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5B368BC5" w14:textId="0A6A0781" w:rsidR="0070264A" w:rsidRPr="003F3BF0" w:rsidRDefault="008548C3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9,259</w:t>
            </w:r>
          </w:p>
        </w:tc>
        <w:tc>
          <w:tcPr>
            <w:tcW w:w="266" w:type="dxa"/>
          </w:tcPr>
          <w:p w14:paraId="569CE54C" w14:textId="77777777" w:rsidR="0070264A" w:rsidRPr="003F3BF0" w:rsidRDefault="0070264A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5C15818E" w14:textId="0C57CC2B" w:rsidR="0070264A" w:rsidRPr="003F3BF0" w:rsidRDefault="00E77CDF" w:rsidP="00093AFC">
            <w:pPr>
              <w:pStyle w:val="acctfourfigures"/>
              <w:tabs>
                <w:tab w:val="clear" w:pos="765"/>
                <w:tab w:val="decimal" w:pos="78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C3DDF01" w14:textId="77777777" w:rsidR="0070264A" w:rsidRPr="003F3BF0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381F6EE" w14:textId="7DF91A1D" w:rsidR="0070264A" w:rsidRPr="003F3BF0" w:rsidRDefault="008548C3" w:rsidP="00201D8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647</w:t>
            </w:r>
          </w:p>
        </w:tc>
        <w:tc>
          <w:tcPr>
            <w:tcW w:w="180" w:type="dxa"/>
          </w:tcPr>
          <w:p w14:paraId="4CA1126A" w14:textId="516E4F66" w:rsidR="0070264A" w:rsidRPr="003F3BF0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7423A648" w14:textId="576177F2" w:rsidR="0070264A" w:rsidRPr="003F3BF0" w:rsidRDefault="009831B1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2,269</w:t>
            </w:r>
          </w:p>
        </w:tc>
        <w:tc>
          <w:tcPr>
            <w:tcW w:w="266" w:type="dxa"/>
            <w:gridSpan w:val="2"/>
          </w:tcPr>
          <w:p w14:paraId="16AF1F8E" w14:textId="77777777" w:rsidR="0070264A" w:rsidRPr="003F3BF0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75A46C1" w14:textId="4BE5BFF4" w:rsidR="0070264A" w:rsidRPr="003F3BF0" w:rsidRDefault="009831B1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17,269</w:t>
            </w:r>
          </w:p>
        </w:tc>
        <w:tc>
          <w:tcPr>
            <w:tcW w:w="266" w:type="dxa"/>
            <w:gridSpan w:val="2"/>
          </w:tcPr>
          <w:p w14:paraId="3D592E7C" w14:textId="77777777" w:rsidR="0070264A" w:rsidRPr="003F3BF0" w:rsidRDefault="0070264A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215912C1" w14:textId="1A4845A3" w:rsidR="0070264A" w:rsidRPr="003F3BF0" w:rsidRDefault="008548C3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  <w:r w:rsidR="009831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444</w:t>
            </w:r>
          </w:p>
        </w:tc>
      </w:tr>
      <w:tr w:rsidR="008548C3" w:rsidRPr="003F3BF0" w14:paraId="00D8BE2A" w14:textId="77777777" w:rsidTr="00CB700A">
        <w:trPr>
          <w:trHeight w:val="19"/>
        </w:trPr>
        <w:tc>
          <w:tcPr>
            <w:tcW w:w="2321" w:type="dxa"/>
          </w:tcPr>
          <w:p w14:paraId="116175BD" w14:textId="71A2DBB7" w:rsidR="008548C3" w:rsidRPr="00CB700A" w:rsidRDefault="008548C3" w:rsidP="008548C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โอน</w:t>
            </w:r>
            <w:r w:rsidR="00CB70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ไปที่ดิน อาคารและอุปกรณ์</w:t>
            </w:r>
          </w:p>
        </w:tc>
        <w:tc>
          <w:tcPr>
            <w:tcW w:w="816" w:type="dxa"/>
          </w:tcPr>
          <w:p w14:paraId="62EE88A2" w14:textId="77777777" w:rsidR="008548C3" w:rsidRPr="003F3BF0" w:rsidRDefault="008548C3" w:rsidP="008548C3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5"/>
          </w:tcPr>
          <w:p w14:paraId="73FC98CC" w14:textId="23398BAF" w:rsidR="008548C3" w:rsidRPr="003F3BF0" w:rsidRDefault="008548C3" w:rsidP="008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3C7EC42B" w14:textId="77777777" w:rsidR="008548C3" w:rsidRPr="003F3BF0" w:rsidRDefault="008548C3" w:rsidP="008548C3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6387B69" w14:textId="339C3B70" w:rsidR="008548C3" w:rsidRDefault="008548C3" w:rsidP="008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FE36A86" w14:textId="77777777" w:rsidR="008548C3" w:rsidRPr="003F3BF0" w:rsidRDefault="008548C3" w:rsidP="008548C3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727A686C" w14:textId="4E0F9DD6" w:rsidR="008548C3" w:rsidRPr="003F3BF0" w:rsidRDefault="008548C3" w:rsidP="008548C3">
            <w:pPr>
              <w:pStyle w:val="acctfourfigures"/>
              <w:tabs>
                <w:tab w:val="clear" w:pos="765"/>
                <w:tab w:val="decimal" w:pos="78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D04FDF4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38F6A43" w14:textId="4826F268" w:rsidR="008548C3" w:rsidRDefault="008548C3" w:rsidP="00B9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EC400A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561A636" w14:textId="192E6D8E" w:rsidR="008548C3" w:rsidRDefault="008548C3" w:rsidP="008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  <w:gridSpan w:val="2"/>
          </w:tcPr>
          <w:p w14:paraId="7E3232A4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6CDB34A" w14:textId="733A61D6" w:rsidR="008548C3" w:rsidRDefault="008548C3" w:rsidP="008548C3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(9,037)</w:t>
            </w:r>
          </w:p>
        </w:tc>
        <w:tc>
          <w:tcPr>
            <w:tcW w:w="266" w:type="dxa"/>
            <w:gridSpan w:val="2"/>
          </w:tcPr>
          <w:p w14:paraId="7C640581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24342E16" w14:textId="03ED75F4" w:rsidR="008548C3" w:rsidRDefault="008548C3" w:rsidP="008548C3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(9,037)</w:t>
            </w:r>
          </w:p>
        </w:tc>
      </w:tr>
      <w:tr w:rsidR="008548C3" w:rsidRPr="003F3BF0" w14:paraId="090E7C0F" w14:textId="77777777" w:rsidTr="00CB700A">
        <w:trPr>
          <w:trHeight w:val="19"/>
        </w:trPr>
        <w:tc>
          <w:tcPr>
            <w:tcW w:w="2321" w:type="dxa"/>
          </w:tcPr>
          <w:p w14:paraId="0ADB0091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หัก </w:t>
            </w: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816" w:type="dxa"/>
          </w:tcPr>
          <w:p w14:paraId="0EB17B0B" w14:textId="77777777" w:rsidR="008548C3" w:rsidRPr="003F3BF0" w:rsidRDefault="008548C3" w:rsidP="008548C3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</w:tcPr>
          <w:p w14:paraId="49CA0998" w14:textId="3C2E5984" w:rsidR="008548C3" w:rsidRPr="003F3BF0" w:rsidRDefault="008548C3" w:rsidP="008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7,219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46" w:type="dxa"/>
          </w:tcPr>
          <w:p w14:paraId="66DEF9B0" w14:textId="77777777" w:rsidR="008548C3" w:rsidRPr="003F3BF0" w:rsidRDefault="008548C3" w:rsidP="008548C3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31DBD3E" w14:textId="16D6255E" w:rsidR="008548C3" w:rsidRPr="003F3BF0" w:rsidRDefault="008548C3" w:rsidP="008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76F1A100" w14:textId="77777777" w:rsidR="008548C3" w:rsidRPr="003F3BF0" w:rsidRDefault="008548C3" w:rsidP="008548C3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2EBA8705" w14:textId="38913A26" w:rsidR="008548C3" w:rsidRPr="003F3BF0" w:rsidRDefault="008548C3" w:rsidP="008548C3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(23,027)</w:t>
            </w:r>
          </w:p>
        </w:tc>
        <w:tc>
          <w:tcPr>
            <w:tcW w:w="266" w:type="dxa"/>
          </w:tcPr>
          <w:p w14:paraId="393F6C82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971126E" w14:textId="61D89D27" w:rsidR="008548C3" w:rsidRPr="003F3BF0" w:rsidRDefault="008548C3" w:rsidP="008548C3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13284C7" w14:textId="5BEAEBBD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08A2E20" w14:textId="0B692C9B" w:rsidR="008548C3" w:rsidRPr="003F3BF0" w:rsidRDefault="008548C3" w:rsidP="008548C3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4,482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20182BF6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5A5B47E5" w14:textId="2962C0D4" w:rsidR="008548C3" w:rsidRPr="003F3BF0" w:rsidRDefault="008548C3" w:rsidP="008548C3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4,858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7AE1F9A0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4A325C5F" w14:textId="63C9F9E5" w:rsidR="008548C3" w:rsidRPr="003F3BF0" w:rsidRDefault="008548C3" w:rsidP="008548C3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5,936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8548C3" w:rsidRPr="003F3BF0" w14:paraId="3CD940BE" w14:textId="77777777" w:rsidTr="00CB700A">
        <w:trPr>
          <w:trHeight w:val="19"/>
        </w:trPr>
        <w:tc>
          <w:tcPr>
            <w:tcW w:w="2321" w:type="dxa"/>
            <w:vAlign w:val="bottom"/>
          </w:tcPr>
          <w:p w14:paraId="0BBA133C" w14:textId="732E4F62" w:rsidR="008548C3" w:rsidRPr="003F3BF0" w:rsidRDefault="008548C3" w:rsidP="008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2563</w:t>
            </w:r>
          </w:p>
        </w:tc>
        <w:tc>
          <w:tcPr>
            <w:tcW w:w="816" w:type="dxa"/>
          </w:tcPr>
          <w:p w14:paraId="7C8098B8" w14:textId="77777777" w:rsidR="008548C3" w:rsidRPr="003F3BF0" w:rsidRDefault="008548C3" w:rsidP="008548C3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FC653" w14:textId="5076B856" w:rsidR="008548C3" w:rsidRPr="003F3BF0" w:rsidRDefault="008548C3" w:rsidP="008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69,927</w:t>
            </w:r>
          </w:p>
        </w:tc>
        <w:tc>
          <w:tcPr>
            <w:tcW w:w="346" w:type="dxa"/>
          </w:tcPr>
          <w:p w14:paraId="1718452E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2C643" w14:textId="7230778E" w:rsidR="008548C3" w:rsidRPr="003F3BF0" w:rsidRDefault="008548C3" w:rsidP="0085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</w:t>
            </w: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266" w:type="dxa"/>
          </w:tcPr>
          <w:p w14:paraId="661CB5EE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C5123" w14:textId="51F17E90" w:rsidR="008548C3" w:rsidRPr="003F3BF0" w:rsidRDefault="008548C3" w:rsidP="008548C3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337,813</w:t>
            </w:r>
          </w:p>
        </w:tc>
        <w:tc>
          <w:tcPr>
            <w:tcW w:w="266" w:type="dxa"/>
          </w:tcPr>
          <w:p w14:paraId="57352A27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C7DE" w14:textId="2EE97198" w:rsidR="008548C3" w:rsidRPr="003F3BF0" w:rsidRDefault="008548C3" w:rsidP="008548C3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180" w:type="dxa"/>
          </w:tcPr>
          <w:p w14:paraId="2D9EF7AE" w14:textId="51DCB28B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92A0E" w14:textId="54767DC8" w:rsidR="008548C3" w:rsidRPr="003F3BF0" w:rsidRDefault="008548C3" w:rsidP="008548C3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56,876</w:t>
            </w:r>
          </w:p>
        </w:tc>
        <w:tc>
          <w:tcPr>
            <w:tcW w:w="266" w:type="dxa"/>
            <w:gridSpan w:val="2"/>
          </w:tcPr>
          <w:p w14:paraId="004F3E25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FC9DC" w14:textId="1EF1135B" w:rsidR="008548C3" w:rsidRPr="003F3BF0" w:rsidRDefault="008548C3" w:rsidP="008548C3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21,422</w:t>
            </w:r>
          </w:p>
        </w:tc>
        <w:tc>
          <w:tcPr>
            <w:tcW w:w="266" w:type="dxa"/>
            <w:gridSpan w:val="2"/>
          </w:tcPr>
          <w:p w14:paraId="27BFF483" w14:textId="77777777" w:rsidR="008548C3" w:rsidRPr="003F3BF0" w:rsidRDefault="008548C3" w:rsidP="008548C3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4038F" w14:textId="0DBC3284" w:rsidR="008548C3" w:rsidRPr="003F3BF0" w:rsidRDefault="008548C3" w:rsidP="008548C3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82,050</w:t>
            </w:r>
          </w:p>
        </w:tc>
      </w:tr>
    </w:tbl>
    <w:p w14:paraId="39203F00" w14:textId="77777777" w:rsidR="00F75CB0" w:rsidRPr="003F3BF0" w:rsidRDefault="00F75CB0" w:rsidP="0020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540"/>
        <w:jc w:val="thaiDistribute"/>
        <w:rPr>
          <w:rFonts w:asciiTheme="majorBidi" w:hAnsiTheme="majorBidi" w:cstheme="majorBidi"/>
        </w:rPr>
      </w:pPr>
    </w:p>
    <w:tbl>
      <w:tblPr>
        <w:tblW w:w="13421" w:type="dxa"/>
        <w:tblInd w:w="5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1"/>
        <w:gridCol w:w="816"/>
        <w:gridCol w:w="266"/>
        <w:gridCol w:w="266"/>
        <w:gridCol w:w="266"/>
        <w:gridCol w:w="266"/>
        <w:gridCol w:w="134"/>
        <w:gridCol w:w="346"/>
        <w:gridCol w:w="1118"/>
        <w:gridCol w:w="266"/>
        <w:gridCol w:w="1331"/>
        <w:gridCol w:w="266"/>
        <w:gridCol w:w="1248"/>
        <w:gridCol w:w="180"/>
        <w:gridCol w:w="1239"/>
        <w:gridCol w:w="21"/>
        <w:gridCol w:w="245"/>
        <w:gridCol w:w="25"/>
        <w:gridCol w:w="1253"/>
        <w:gridCol w:w="7"/>
        <w:gridCol w:w="259"/>
        <w:gridCol w:w="11"/>
        <w:gridCol w:w="1265"/>
        <w:gridCol w:w="6"/>
      </w:tblGrid>
      <w:tr w:rsidR="007D4B78" w:rsidRPr="003F3BF0" w14:paraId="6876050A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5F551FA8" w14:textId="77777777" w:rsidR="007D4B78" w:rsidRPr="003F3BF0" w:rsidRDefault="007D4B78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5FAC6BBC" w14:textId="77777777" w:rsidR="007D4B78" w:rsidRPr="003F3BF0" w:rsidRDefault="007D4B78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74AE073A" w14:textId="77777777" w:rsidR="007D4B78" w:rsidRPr="003F3BF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358268B" w14:textId="77777777" w:rsidR="007D4B78" w:rsidRPr="003F3BF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77CB80AE" w14:textId="77777777" w:rsidR="007D4B78" w:rsidRPr="003F3BF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6" w:type="dxa"/>
          </w:tcPr>
          <w:p w14:paraId="5514796A" w14:textId="77777777" w:rsidR="007D4B78" w:rsidRPr="003F3BF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214" w:type="dxa"/>
            <w:gridSpan w:val="17"/>
          </w:tcPr>
          <w:p w14:paraId="0D82A80F" w14:textId="4B9DDC60" w:rsidR="007D4B78" w:rsidRPr="003F3BF0" w:rsidRDefault="007D4B78" w:rsidP="00201D87">
            <w:pPr>
              <w:pStyle w:val="Pa47"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F3BF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  <w:r w:rsidRPr="003F3BF0">
              <w:rPr>
                <w:rFonts w:asciiTheme="majorBidi" w:hAnsiTheme="majorBidi" w:cstheme="majorBidi"/>
                <w:b/>
                <w:bCs/>
                <w:lang w:val="en-GB" w:bidi="ar-SA"/>
              </w:rPr>
              <w:t xml:space="preserve"> </w:t>
            </w:r>
          </w:p>
        </w:tc>
      </w:tr>
      <w:tr w:rsidR="007D4B78" w:rsidRPr="003F3BF0" w14:paraId="45BD19B8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  <w:shd w:val="clear" w:color="auto" w:fill="auto"/>
            <w:vAlign w:val="bottom"/>
          </w:tcPr>
          <w:p w14:paraId="12AC3650" w14:textId="77777777" w:rsidR="007D4B78" w:rsidRPr="003F3BF0" w:rsidRDefault="007D4B78" w:rsidP="00201D8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6" w:type="dxa"/>
          </w:tcPr>
          <w:p w14:paraId="742BB1BA" w14:textId="77777777" w:rsidR="005B352A" w:rsidRPr="003F3BF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0E275B90" w14:textId="77777777" w:rsidR="005B352A" w:rsidRPr="003F3BF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</w:rPr>
            </w:pPr>
          </w:p>
          <w:p w14:paraId="73AC6131" w14:textId="4B4E1924" w:rsidR="007D4B78" w:rsidRPr="003F3BF0" w:rsidRDefault="005B352A" w:rsidP="00201D87">
            <w:pPr>
              <w:pStyle w:val="Pa47"/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1198" w:type="dxa"/>
            <w:gridSpan w:val="5"/>
            <w:vAlign w:val="bottom"/>
          </w:tcPr>
          <w:p w14:paraId="3719959A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346" w:type="dxa"/>
          </w:tcPr>
          <w:p w14:paraId="6B8D1813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1EE176A8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  <w:p w14:paraId="4A91D848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และส่วนปรับปรุงอาคาร</w:t>
            </w:r>
          </w:p>
        </w:tc>
        <w:tc>
          <w:tcPr>
            <w:tcW w:w="266" w:type="dxa"/>
          </w:tcPr>
          <w:p w14:paraId="58232669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14:paraId="57856555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6" w:type="dxa"/>
          </w:tcPr>
          <w:p w14:paraId="338D49E4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4E588BC4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อุปกรณ์สำนักงานและ</w:t>
            </w:r>
          </w:p>
          <w:p w14:paraId="35F6B32C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อุปกรณ์อื่น</w:t>
            </w:r>
          </w:p>
        </w:tc>
        <w:tc>
          <w:tcPr>
            <w:tcW w:w="180" w:type="dxa"/>
          </w:tcPr>
          <w:p w14:paraId="54447813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BF499E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เครื่องมือและ</w:t>
            </w:r>
          </w:p>
          <w:p w14:paraId="02780EA4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อุปกรณ์ที่</w:t>
            </w:r>
          </w:p>
          <w:p w14:paraId="52D64DB1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ใช้ในคลังสินค้า</w:t>
            </w:r>
          </w:p>
        </w:tc>
        <w:tc>
          <w:tcPr>
            <w:tcW w:w="270" w:type="dxa"/>
            <w:gridSpan w:val="2"/>
          </w:tcPr>
          <w:p w14:paraId="026F6E47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7E63E49" w14:textId="77777777" w:rsidR="007D4B78" w:rsidRPr="003F3BF0" w:rsidRDefault="007D4B78" w:rsidP="00201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26F03B9C" w14:textId="77777777" w:rsidR="007D4B78" w:rsidRPr="003F3BF0" w:rsidRDefault="007D4B78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692B85E9" w14:textId="77777777" w:rsidR="007D4B78" w:rsidRPr="003F3BF0" w:rsidRDefault="007D4B78" w:rsidP="00201D87">
            <w:pPr>
              <w:pStyle w:val="Pa47"/>
              <w:spacing w:line="300" w:lineRule="exact"/>
              <w:ind w:left="-71" w:right="-10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7D4B78" w:rsidRPr="003F3BF0" w14:paraId="44ADE62D" w14:textId="77777777" w:rsidTr="00CB700A">
        <w:trPr>
          <w:gridAfter w:val="1"/>
          <w:wAfter w:w="6" w:type="dxa"/>
          <w:trHeight w:val="19"/>
          <w:tblHeader/>
        </w:trPr>
        <w:tc>
          <w:tcPr>
            <w:tcW w:w="2321" w:type="dxa"/>
          </w:tcPr>
          <w:p w14:paraId="02907061" w14:textId="77777777" w:rsidR="007D4B78" w:rsidRPr="003F3BF0" w:rsidRDefault="007D4B78" w:rsidP="00201D87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6" w:type="dxa"/>
          </w:tcPr>
          <w:p w14:paraId="7A33E61E" w14:textId="4CD33A19" w:rsidR="007D4B78" w:rsidRPr="003F3BF0" w:rsidRDefault="007D4B78" w:rsidP="00201D87">
            <w:pPr>
              <w:pStyle w:val="acctfourfigures"/>
              <w:tabs>
                <w:tab w:val="clear" w:pos="765"/>
                <w:tab w:val="decimal" w:pos="550"/>
              </w:tabs>
              <w:spacing w:line="300" w:lineRule="exact"/>
              <w:ind w:left="-94" w:right="-70"/>
              <w:jc w:val="center"/>
              <w:rPr>
                <w:rFonts w:asciiTheme="majorBidi" w:hAnsiTheme="majorBidi" w:cstheme="majorBidi"/>
                <w:i/>
                <w:iCs/>
                <w:spacing w:val="-8"/>
                <w:sz w:val="24"/>
                <w:szCs w:val="24"/>
                <w:lang w:bidi="th-TH"/>
              </w:rPr>
            </w:pPr>
          </w:p>
        </w:tc>
        <w:tc>
          <w:tcPr>
            <w:tcW w:w="266" w:type="dxa"/>
          </w:tcPr>
          <w:p w14:paraId="34100589" w14:textId="77777777" w:rsidR="007D4B78" w:rsidRPr="003F3BF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65B13441" w14:textId="77777777" w:rsidR="007D4B78" w:rsidRPr="003F3BF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5A2E997F" w14:textId="77777777" w:rsidR="007D4B78" w:rsidRPr="003F3BF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8C38EF4" w14:textId="77777777" w:rsidR="007D4B78" w:rsidRPr="003F3BF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14" w:type="dxa"/>
            <w:gridSpan w:val="17"/>
          </w:tcPr>
          <w:p w14:paraId="114FFD1C" w14:textId="77777777" w:rsidR="007D4B78" w:rsidRPr="003F3BF0" w:rsidRDefault="007D4B78" w:rsidP="00201D87">
            <w:pPr>
              <w:pStyle w:val="acctfourfigures"/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83359" w:rsidRPr="003F3BF0" w14:paraId="152CECC3" w14:textId="77777777" w:rsidTr="00CB700A">
        <w:trPr>
          <w:trHeight w:val="19"/>
        </w:trPr>
        <w:tc>
          <w:tcPr>
            <w:tcW w:w="2321" w:type="dxa"/>
          </w:tcPr>
          <w:p w14:paraId="5E641F5E" w14:textId="2CB8F073" w:rsidR="00483359" w:rsidRPr="003F3BF0" w:rsidRDefault="0048335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ณ วันที่ </w:t>
            </w:r>
            <w:r w:rsidR="00BF0225" w:rsidRPr="003F3BF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Pr="003F3BF0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3F3BF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มกราคม </w:t>
            </w:r>
            <w:r w:rsidR="00BF0225" w:rsidRPr="003F3BF0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2563</w:t>
            </w:r>
          </w:p>
        </w:tc>
        <w:tc>
          <w:tcPr>
            <w:tcW w:w="816" w:type="dxa"/>
          </w:tcPr>
          <w:p w14:paraId="42143CE1" w14:textId="3E0FF06C" w:rsidR="00483359" w:rsidRPr="003F3BF0" w:rsidRDefault="00BF0225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right="-7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198" w:type="dxa"/>
            <w:gridSpan w:val="5"/>
          </w:tcPr>
          <w:p w14:paraId="1D705483" w14:textId="098195C1" w:rsidR="00483359" w:rsidRPr="003F3BF0" w:rsidRDefault="004B7296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7966F815" w14:textId="77777777" w:rsidR="00483359" w:rsidRPr="003F3BF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7E483D4E" w14:textId="7B8CD844" w:rsidR="00483359" w:rsidRPr="003F3BF0" w:rsidRDefault="00BF0225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F8024B" w:rsidRPr="003F3B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266" w:type="dxa"/>
          </w:tcPr>
          <w:p w14:paraId="3464C6F5" w14:textId="77777777" w:rsidR="00483359" w:rsidRPr="003F3BF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193174F5" w14:textId="754D3EFF" w:rsidR="00483359" w:rsidRPr="003F3BF0" w:rsidRDefault="00BF0225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242CE" w:rsidRPr="003F3B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66" w:type="dxa"/>
          </w:tcPr>
          <w:p w14:paraId="19608737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73002E7" w14:textId="77E1452A" w:rsidR="00483359" w:rsidRPr="003F3BF0" w:rsidRDefault="00BF0225" w:rsidP="00D8441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242CE" w:rsidRPr="003F3B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093</w:t>
            </w:r>
          </w:p>
        </w:tc>
        <w:tc>
          <w:tcPr>
            <w:tcW w:w="180" w:type="dxa"/>
          </w:tcPr>
          <w:p w14:paraId="77EC1B0D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7D6B856" w14:textId="37C29BD2" w:rsidR="00483359" w:rsidRPr="003F3BF0" w:rsidRDefault="00BF0225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242CE" w:rsidRPr="003F3B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266" w:type="dxa"/>
            <w:gridSpan w:val="2"/>
          </w:tcPr>
          <w:p w14:paraId="436A8366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83FB6D2" w14:textId="271C65F7" w:rsidR="00483359" w:rsidRPr="003F3BF0" w:rsidRDefault="00BF0225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7A0B42" w:rsidRPr="003F3B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</w:p>
        </w:tc>
        <w:tc>
          <w:tcPr>
            <w:tcW w:w="266" w:type="dxa"/>
            <w:gridSpan w:val="2"/>
          </w:tcPr>
          <w:p w14:paraId="6F557D2A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3DAF9D28" w14:textId="666C50EE" w:rsidR="00483359" w:rsidRPr="003F3BF0" w:rsidRDefault="00BF0225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7A0B42" w:rsidRPr="003F3B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</w:p>
        </w:tc>
      </w:tr>
      <w:tr w:rsidR="00483359" w:rsidRPr="003F3BF0" w14:paraId="5A6EAE74" w14:textId="77777777" w:rsidTr="00CB700A">
        <w:trPr>
          <w:trHeight w:val="19"/>
        </w:trPr>
        <w:tc>
          <w:tcPr>
            <w:tcW w:w="2321" w:type="dxa"/>
          </w:tcPr>
          <w:p w14:paraId="7783B786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816" w:type="dxa"/>
          </w:tcPr>
          <w:p w14:paraId="132482D9" w14:textId="77777777" w:rsidR="00483359" w:rsidRPr="003F3BF0" w:rsidRDefault="00483359" w:rsidP="00201D87">
            <w:pPr>
              <w:tabs>
                <w:tab w:val="clear" w:pos="680"/>
                <w:tab w:val="left" w:pos="730"/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5"/>
          </w:tcPr>
          <w:p w14:paraId="7ABC7959" w14:textId="1F8D96CB" w:rsidR="00483359" w:rsidRPr="003F3BF0" w:rsidRDefault="001C59DB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2B884637" w14:textId="77777777" w:rsidR="00483359" w:rsidRPr="003F3BF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25FA81A0" w14:textId="5ECA2C8E" w:rsidR="00483359" w:rsidRPr="003F3BF0" w:rsidRDefault="00B12E07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>99,332</w:t>
            </w:r>
          </w:p>
        </w:tc>
        <w:tc>
          <w:tcPr>
            <w:tcW w:w="266" w:type="dxa"/>
          </w:tcPr>
          <w:p w14:paraId="164BA235" w14:textId="77777777" w:rsidR="00483359" w:rsidRPr="003F3BF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</w:tcPr>
          <w:p w14:paraId="6E9A7EE1" w14:textId="7B16D4E8" w:rsidR="00483359" w:rsidRPr="003F3BF0" w:rsidRDefault="00E77CDF" w:rsidP="005C0C9E">
            <w:pPr>
              <w:pStyle w:val="acctfourfigures"/>
              <w:tabs>
                <w:tab w:val="clear" w:pos="765"/>
                <w:tab w:val="decimal" w:pos="78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8025D59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DC3F07B" w14:textId="00244A14" w:rsidR="00483359" w:rsidRPr="003F3BF0" w:rsidRDefault="00460B20" w:rsidP="00D8441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80" w:type="dxa"/>
          </w:tcPr>
          <w:p w14:paraId="70ED6DA8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</w:tcPr>
          <w:p w14:paraId="5F94B11A" w14:textId="04E8B4A5" w:rsidR="00483359" w:rsidRPr="003F3BF0" w:rsidRDefault="00345C9E" w:rsidP="00345C9E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8548C3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  <w:tc>
          <w:tcPr>
            <w:tcW w:w="266" w:type="dxa"/>
            <w:gridSpan w:val="2"/>
          </w:tcPr>
          <w:p w14:paraId="665B2203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134B8B0" w14:textId="0D1C1C3B" w:rsidR="00483359" w:rsidRPr="003F3BF0" w:rsidRDefault="00B12E07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8,934</w:t>
            </w:r>
          </w:p>
        </w:tc>
        <w:tc>
          <w:tcPr>
            <w:tcW w:w="266" w:type="dxa"/>
            <w:gridSpan w:val="2"/>
          </w:tcPr>
          <w:p w14:paraId="6E9E0B7B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</w:tcPr>
          <w:p w14:paraId="402B5BD4" w14:textId="4EAB3158" w:rsidR="00483359" w:rsidRPr="003F3BF0" w:rsidRDefault="00B12E07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</w:t>
            </w:r>
            <w:r w:rsidR="00345C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="00345C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337</w:t>
            </w:r>
          </w:p>
        </w:tc>
      </w:tr>
      <w:tr w:rsidR="00483359" w:rsidRPr="003F3BF0" w14:paraId="130194D4" w14:textId="77777777" w:rsidTr="00CB700A">
        <w:trPr>
          <w:trHeight w:val="19"/>
        </w:trPr>
        <w:tc>
          <w:tcPr>
            <w:tcW w:w="2321" w:type="dxa"/>
          </w:tcPr>
          <w:p w14:paraId="63277B32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หัก </w:t>
            </w:r>
            <w:r w:rsidRPr="003F3B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816" w:type="dxa"/>
          </w:tcPr>
          <w:p w14:paraId="7CAE0BF2" w14:textId="77777777" w:rsidR="00483359" w:rsidRPr="003F3BF0" w:rsidRDefault="00483359" w:rsidP="00201D87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5"/>
            <w:tcBorders>
              <w:bottom w:val="single" w:sz="4" w:space="0" w:color="auto"/>
            </w:tcBorders>
          </w:tcPr>
          <w:p w14:paraId="3C0D3A80" w14:textId="5D40F1EA" w:rsidR="00483359" w:rsidRPr="003F3BF0" w:rsidRDefault="001C59DB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628A1671" w14:textId="77777777" w:rsidR="00483359" w:rsidRPr="003F3BF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668BD400" w14:textId="6C7BC82E" w:rsidR="00483359" w:rsidRPr="003F3BF0" w:rsidRDefault="00460B20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(20,631)</w:t>
            </w:r>
          </w:p>
        </w:tc>
        <w:tc>
          <w:tcPr>
            <w:tcW w:w="266" w:type="dxa"/>
          </w:tcPr>
          <w:p w14:paraId="1D50F3DF" w14:textId="77777777" w:rsidR="00483359" w:rsidRPr="003F3BF0" w:rsidRDefault="00483359" w:rsidP="00201D87">
            <w:pPr>
              <w:pStyle w:val="acctmergecolhdg"/>
              <w:tabs>
                <w:tab w:val="decimal" w:pos="667"/>
              </w:tabs>
              <w:spacing w:line="300" w:lineRule="exact"/>
              <w:ind w:right="-8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45A86CC1" w14:textId="4CDD3C05" w:rsidR="00483359" w:rsidRPr="003F3BF0" w:rsidRDefault="00460B20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(1,347)</w:t>
            </w:r>
          </w:p>
        </w:tc>
        <w:tc>
          <w:tcPr>
            <w:tcW w:w="266" w:type="dxa"/>
          </w:tcPr>
          <w:p w14:paraId="69611189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BEAA46A" w14:textId="07D0EAC2" w:rsidR="00483359" w:rsidRPr="003F3BF0" w:rsidRDefault="00460B20" w:rsidP="00D8441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45C9E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3B242B7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68B60F8A" w14:textId="2A2853B1" w:rsidR="00483359" w:rsidRPr="003F3BF0" w:rsidRDefault="00460B20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345C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583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2B7F0FA7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4488506F" w14:textId="3E99098E" w:rsidR="00483359" w:rsidRPr="003F3BF0" w:rsidRDefault="00460B20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345C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4,346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66" w:type="dxa"/>
            <w:gridSpan w:val="2"/>
          </w:tcPr>
          <w:p w14:paraId="3C829934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14:paraId="793C226C" w14:textId="449F4159" w:rsidR="00483359" w:rsidRPr="003F3BF0" w:rsidRDefault="00460B20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  <w:r w:rsidR="00345C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8548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236</w:t>
            </w:r>
            <w:r w:rsidRPr="003F3BF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483359" w:rsidRPr="003F3BF0" w14:paraId="4F666B42" w14:textId="77777777" w:rsidTr="00CB700A">
        <w:trPr>
          <w:trHeight w:val="19"/>
        </w:trPr>
        <w:tc>
          <w:tcPr>
            <w:tcW w:w="2321" w:type="dxa"/>
            <w:vAlign w:val="bottom"/>
          </w:tcPr>
          <w:p w14:paraId="3EB74BC7" w14:textId="7C5A28F0" w:rsidR="00483359" w:rsidRPr="003F3BF0" w:rsidRDefault="00483359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305D07"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05D07" w:rsidRPr="003F3B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05D07" w:rsidRPr="003F3B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="00305D07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2563</w:t>
            </w:r>
          </w:p>
        </w:tc>
        <w:tc>
          <w:tcPr>
            <w:tcW w:w="816" w:type="dxa"/>
          </w:tcPr>
          <w:p w14:paraId="18E2E511" w14:textId="77777777" w:rsidR="00483359" w:rsidRPr="003F3BF0" w:rsidRDefault="00483359" w:rsidP="00201D87">
            <w:pPr>
              <w:tabs>
                <w:tab w:val="decimal" w:pos="1181"/>
              </w:tabs>
              <w:spacing w:line="300" w:lineRule="exact"/>
              <w:ind w:left="-94" w:right="-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A737F" w14:textId="15DEBC18" w:rsidR="00483359" w:rsidRPr="003F3BF0" w:rsidRDefault="001C59DB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46" w:type="dxa"/>
          </w:tcPr>
          <w:p w14:paraId="1BADC36E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F02D6" w14:textId="63BB85DE" w:rsidR="00483359" w:rsidRPr="003F3BF0" w:rsidRDefault="00460B20" w:rsidP="0020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99,761</w:t>
            </w:r>
          </w:p>
        </w:tc>
        <w:tc>
          <w:tcPr>
            <w:tcW w:w="266" w:type="dxa"/>
          </w:tcPr>
          <w:p w14:paraId="4A8CCE91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D7036" w14:textId="5E5478B0" w:rsidR="00483359" w:rsidRPr="003F3BF0" w:rsidRDefault="00460B20" w:rsidP="00201D87">
            <w:pPr>
              <w:pStyle w:val="acctfourfigures"/>
              <w:tabs>
                <w:tab w:val="clear" w:pos="765"/>
                <w:tab w:val="decimal" w:pos="96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5,946</w:t>
            </w:r>
          </w:p>
        </w:tc>
        <w:tc>
          <w:tcPr>
            <w:tcW w:w="266" w:type="dxa"/>
          </w:tcPr>
          <w:p w14:paraId="482691CC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41235" w14:textId="19E12C51" w:rsidR="00483359" w:rsidRPr="003F3BF0" w:rsidRDefault="00460B20" w:rsidP="00D84417">
            <w:pPr>
              <w:pStyle w:val="acctfourfigures"/>
              <w:tabs>
                <w:tab w:val="clear" w:pos="765"/>
                <w:tab w:val="decimal" w:pos="903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345C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861</w:t>
            </w:r>
          </w:p>
        </w:tc>
        <w:tc>
          <w:tcPr>
            <w:tcW w:w="180" w:type="dxa"/>
          </w:tcPr>
          <w:p w14:paraId="392B3F97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35082" w14:textId="2FCFD2A4" w:rsidR="00483359" w:rsidRPr="003F3BF0" w:rsidRDefault="00345C9E" w:rsidP="00201D87">
            <w:pPr>
              <w:pStyle w:val="acctfourfigures"/>
              <w:tabs>
                <w:tab w:val="clear" w:pos="765"/>
                <w:tab w:val="decimal" w:pos="914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10,1</w:t>
            </w:r>
            <w:r w:rsidR="008548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66" w:type="dxa"/>
            <w:gridSpan w:val="2"/>
          </w:tcPr>
          <w:p w14:paraId="0AA45E1A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ABAE0" w14:textId="73B02327" w:rsidR="00483359" w:rsidRPr="003F3BF0" w:rsidRDefault="00460B20" w:rsidP="00201D87">
            <w:pPr>
              <w:pStyle w:val="acctfourfigures"/>
              <w:tabs>
                <w:tab w:val="clear" w:pos="765"/>
                <w:tab w:val="decimal" w:pos="939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45C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2,904</w:t>
            </w:r>
          </w:p>
        </w:tc>
        <w:tc>
          <w:tcPr>
            <w:tcW w:w="266" w:type="dxa"/>
            <w:gridSpan w:val="2"/>
          </w:tcPr>
          <w:p w14:paraId="3C9FFC64" w14:textId="77777777" w:rsidR="00483359" w:rsidRPr="003F3BF0" w:rsidRDefault="00483359" w:rsidP="00201D87">
            <w:pPr>
              <w:pStyle w:val="acctfourfigures"/>
              <w:tabs>
                <w:tab w:val="clear" w:pos="765"/>
                <w:tab w:val="decimal" w:pos="667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25A13" w14:textId="609EF690" w:rsidR="00483359" w:rsidRPr="003F3BF0" w:rsidRDefault="00460B20" w:rsidP="00201D87">
            <w:pPr>
              <w:pStyle w:val="acctfourfigures"/>
              <w:tabs>
                <w:tab w:val="clear" w:pos="765"/>
                <w:tab w:val="decimal" w:pos="922"/>
              </w:tabs>
              <w:spacing w:line="300" w:lineRule="exact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45C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40,5</w:t>
            </w:r>
            <w:r w:rsidR="008548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</w:tr>
    </w:tbl>
    <w:p w14:paraId="282F96B9" w14:textId="77777777" w:rsidR="009154FA" w:rsidRPr="003F3BF0" w:rsidRDefault="0091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</w:rPr>
      </w:pPr>
    </w:p>
    <w:p w14:paraId="7F6190A6" w14:textId="3BCFFDE5" w:rsidR="009154FA" w:rsidRPr="003F3BF0" w:rsidRDefault="009154FA" w:rsidP="007F2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 w:cs="Angsana New"/>
          <w:b/>
          <w:sz w:val="24"/>
          <w:szCs w:val="24"/>
          <w:cs/>
        </w:rPr>
      </w:pPr>
      <w:r w:rsidRPr="003F3BF0">
        <w:rPr>
          <w:rFonts w:ascii="Angsana New" w:hAnsi="Angsana New" w:cs="Angsana New" w:hint="cs"/>
          <w:b/>
          <w:sz w:val="24"/>
          <w:szCs w:val="24"/>
          <w:cs/>
        </w:rPr>
        <w:t xml:space="preserve">ณ วันที่ </w:t>
      </w:r>
      <w:r w:rsidR="00305D07" w:rsidRPr="003F3BF0">
        <w:rPr>
          <w:rFonts w:asciiTheme="majorBidi" w:hAnsiTheme="majorBidi" w:cstheme="majorBidi"/>
          <w:sz w:val="24"/>
          <w:szCs w:val="24"/>
        </w:rPr>
        <w:t>30</w:t>
      </w:r>
      <w:r w:rsidR="00305D07" w:rsidRPr="003F3BF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305D07" w:rsidRPr="003F3BF0">
        <w:rPr>
          <w:rFonts w:asciiTheme="majorBidi" w:hAnsiTheme="majorBidi" w:cstheme="majorBidi" w:hint="cs"/>
          <w:sz w:val="24"/>
          <w:szCs w:val="24"/>
          <w:cs/>
        </w:rPr>
        <w:t>มิถุนายน</w:t>
      </w:r>
      <w:r w:rsidR="00305D07" w:rsidRPr="003F3BF0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BF0225" w:rsidRPr="003F3BF0">
        <w:rPr>
          <w:rFonts w:ascii="Angsana New" w:hAnsi="Angsana New" w:cs="Angsana New"/>
          <w:bCs/>
          <w:sz w:val="24"/>
          <w:szCs w:val="24"/>
        </w:rPr>
        <w:t>2563</w:t>
      </w:r>
      <w:r w:rsidRPr="003F3BF0">
        <w:rPr>
          <w:rFonts w:ascii="Angsana New" w:hAnsi="Angsana New" w:cs="Angsana New"/>
          <w:b/>
          <w:sz w:val="24"/>
          <w:szCs w:val="24"/>
        </w:rPr>
        <w:t xml:space="preserve"> </w:t>
      </w:r>
      <w:r w:rsidRPr="003F3BF0">
        <w:rPr>
          <w:rFonts w:ascii="Angsana New" w:hAnsi="Angsana New" w:cs="Angsana New" w:hint="cs"/>
          <w:b/>
          <w:sz w:val="24"/>
          <w:szCs w:val="24"/>
          <w:cs/>
        </w:rPr>
        <w:t>กลุ่มบริษัทได้นำสิทธิการเช่าที่ดิน</w:t>
      </w:r>
      <w:r w:rsidR="0082261C" w:rsidRPr="003F3BF0">
        <w:rPr>
          <w:rFonts w:ascii="Angsana New" w:hAnsi="Angsana New" w:cs="Angsana New" w:hint="cs"/>
          <w:b/>
          <w:sz w:val="24"/>
          <w:szCs w:val="24"/>
          <w:cs/>
        </w:rPr>
        <w:t xml:space="preserve">ซึ่งมีมูลค่าตามบัญชีสุทธิ </w:t>
      </w:r>
      <w:r w:rsidR="00F90D00" w:rsidRPr="003F3BF0">
        <w:rPr>
          <w:rFonts w:asciiTheme="majorBidi" w:hAnsiTheme="majorBidi" w:cstheme="majorBidi"/>
          <w:sz w:val="24"/>
          <w:szCs w:val="24"/>
        </w:rPr>
        <w:t>2</w:t>
      </w:r>
      <w:r w:rsidR="0019210D" w:rsidRPr="00687BB0">
        <w:rPr>
          <w:rFonts w:ascii="Angsana New" w:hAnsi="Angsana New" w:cs="Angsana New" w:hint="cs"/>
          <w:b/>
          <w:sz w:val="24"/>
          <w:szCs w:val="24"/>
          <w:cs/>
        </w:rPr>
        <w:t>9.63</w:t>
      </w:r>
      <w:r w:rsidR="0082261C" w:rsidRPr="003F3BF0">
        <w:rPr>
          <w:rFonts w:ascii="Angsana New" w:hAnsi="Angsana New" w:cs="Angsana New"/>
          <w:b/>
          <w:sz w:val="24"/>
          <w:szCs w:val="24"/>
        </w:rPr>
        <w:t xml:space="preserve"> </w:t>
      </w:r>
      <w:r w:rsidR="0082261C" w:rsidRPr="003F3BF0">
        <w:rPr>
          <w:rFonts w:ascii="Angsana New" w:hAnsi="Angsana New" w:cs="Angsana New" w:hint="cs"/>
          <w:b/>
          <w:sz w:val="24"/>
          <w:szCs w:val="24"/>
          <w:cs/>
        </w:rPr>
        <w:t>ล้านบาท</w:t>
      </w:r>
      <w:r w:rsidR="00E35BBD" w:rsidRPr="003F3BF0">
        <w:rPr>
          <w:rFonts w:ascii="Angsana New" w:hAnsi="Angsana New" w:cs="Angsana New" w:hint="cs"/>
          <w:b/>
          <w:sz w:val="24"/>
          <w:szCs w:val="24"/>
          <w:cs/>
        </w:rPr>
        <w:t xml:space="preserve"> </w:t>
      </w:r>
      <w:r w:rsidR="00E35BBD" w:rsidRPr="003F3BF0">
        <w:rPr>
          <w:rFonts w:ascii="Angsana New" w:hAnsi="Angsana New" w:cs="Angsana New" w:hint="cs"/>
          <w:b/>
          <w:i/>
          <w:iCs/>
          <w:sz w:val="24"/>
          <w:szCs w:val="24"/>
          <w:cs/>
        </w:rPr>
        <w:t>(</w:t>
      </w:r>
      <w:r w:rsidR="00BF0225" w:rsidRPr="003F3BF0">
        <w:rPr>
          <w:rFonts w:ascii="Angsana New" w:hAnsi="Angsana New" w:cs="Angsana New"/>
          <w:bCs/>
          <w:i/>
          <w:iCs/>
          <w:sz w:val="24"/>
          <w:szCs w:val="24"/>
        </w:rPr>
        <w:t>31</w:t>
      </w:r>
      <w:r w:rsidR="00E35BBD" w:rsidRPr="003F3BF0">
        <w:rPr>
          <w:rFonts w:ascii="Angsana New" w:hAnsi="Angsana New" w:cs="Angsana New"/>
          <w:b/>
          <w:i/>
          <w:iCs/>
          <w:sz w:val="24"/>
          <w:szCs w:val="24"/>
        </w:rPr>
        <w:t xml:space="preserve"> </w:t>
      </w:r>
      <w:r w:rsidR="00E35BBD" w:rsidRPr="003F3BF0">
        <w:rPr>
          <w:rFonts w:ascii="Angsana New" w:hAnsi="Angsana New" w:cs="Angsana New" w:hint="cs"/>
          <w:b/>
          <w:i/>
          <w:iCs/>
          <w:sz w:val="24"/>
          <w:szCs w:val="24"/>
          <w:cs/>
        </w:rPr>
        <w:t xml:space="preserve">ธันวาคม </w:t>
      </w:r>
      <w:r w:rsidR="00BF0225" w:rsidRPr="003F3BF0">
        <w:rPr>
          <w:rFonts w:ascii="Angsana New" w:hAnsi="Angsana New" w:cs="Angsana New"/>
          <w:bCs/>
          <w:i/>
          <w:iCs/>
          <w:sz w:val="24"/>
          <w:szCs w:val="24"/>
        </w:rPr>
        <w:t>2562</w:t>
      </w:r>
      <w:r w:rsidR="00E35BBD" w:rsidRPr="003F3BF0">
        <w:rPr>
          <w:rFonts w:ascii="Angsana New" w:hAnsi="Angsana New" w:cs="Angsana New"/>
          <w:bCs/>
          <w:i/>
          <w:iCs/>
          <w:sz w:val="24"/>
          <w:szCs w:val="24"/>
        </w:rPr>
        <w:t>:</w:t>
      </w:r>
      <w:r w:rsidR="00E35BBD" w:rsidRPr="003F3BF0">
        <w:rPr>
          <w:rFonts w:ascii="Angsana New" w:hAnsi="Angsana New" w:cs="Angsana New"/>
          <w:b/>
          <w:i/>
          <w:iCs/>
          <w:sz w:val="24"/>
          <w:szCs w:val="24"/>
        </w:rPr>
        <w:t xml:space="preserve"> </w:t>
      </w:r>
      <w:r w:rsidR="00BF0225" w:rsidRPr="003F3BF0">
        <w:rPr>
          <w:rFonts w:ascii="Angsana New" w:hAnsi="Angsana New" w:cs="Angsana New"/>
          <w:bCs/>
          <w:i/>
          <w:iCs/>
          <w:sz w:val="24"/>
          <w:szCs w:val="24"/>
        </w:rPr>
        <w:t>30</w:t>
      </w:r>
      <w:r w:rsidR="00E35BBD" w:rsidRPr="003F3BF0">
        <w:rPr>
          <w:rFonts w:ascii="Angsana New" w:hAnsi="Angsana New" w:cs="Angsana New"/>
          <w:bCs/>
          <w:i/>
          <w:iCs/>
          <w:sz w:val="24"/>
          <w:szCs w:val="24"/>
        </w:rPr>
        <w:t>.</w:t>
      </w:r>
      <w:r w:rsidR="00BF0225" w:rsidRPr="003F3BF0">
        <w:rPr>
          <w:rFonts w:ascii="Angsana New" w:hAnsi="Angsana New" w:cs="Angsana New"/>
          <w:bCs/>
          <w:i/>
          <w:iCs/>
          <w:sz w:val="24"/>
          <w:szCs w:val="24"/>
        </w:rPr>
        <w:t>62</w:t>
      </w:r>
      <w:r w:rsidR="00E35BBD" w:rsidRPr="003F3BF0">
        <w:rPr>
          <w:rFonts w:ascii="Angsana New" w:hAnsi="Angsana New" w:cs="Angsana New"/>
          <w:b/>
          <w:i/>
          <w:iCs/>
          <w:sz w:val="24"/>
          <w:szCs w:val="24"/>
        </w:rPr>
        <w:t xml:space="preserve"> </w:t>
      </w:r>
      <w:r w:rsidR="00E35BBD" w:rsidRPr="003F3BF0">
        <w:rPr>
          <w:rFonts w:ascii="Angsana New" w:hAnsi="Angsana New" w:cs="Angsana New" w:hint="cs"/>
          <w:b/>
          <w:i/>
          <w:iCs/>
          <w:sz w:val="24"/>
          <w:szCs w:val="24"/>
          <w:cs/>
        </w:rPr>
        <w:t>ล้านบาท)</w:t>
      </w:r>
      <w:r w:rsidR="00561524" w:rsidRPr="003F3BF0">
        <w:rPr>
          <w:rFonts w:ascii="Angsana New" w:hAnsi="Angsana New" w:cs="Angsana New" w:hint="cs"/>
          <w:b/>
          <w:i/>
          <w:iCs/>
          <w:sz w:val="24"/>
          <w:szCs w:val="24"/>
          <w:cs/>
        </w:rPr>
        <w:t xml:space="preserve"> </w:t>
      </w:r>
      <w:r w:rsidR="007D4894" w:rsidRPr="003F3BF0">
        <w:rPr>
          <w:rFonts w:ascii="Angsana New" w:hAnsi="Angsana New" w:cs="Angsana New" w:hint="cs"/>
          <w:b/>
          <w:sz w:val="24"/>
          <w:szCs w:val="24"/>
          <w:cs/>
        </w:rPr>
        <w:t>เป็นสินทรัพย์ค้ำประกันวงเงินสินเชื่อที่ได้รับจากสถาบันการเงิน</w:t>
      </w:r>
      <w:r w:rsidRPr="003F3BF0">
        <w:rPr>
          <w:rFonts w:ascii="Angsana New" w:hAnsi="Angsana New" w:cs="Angsana New" w:hint="cs"/>
          <w:b/>
          <w:sz w:val="24"/>
          <w:szCs w:val="24"/>
          <w:cs/>
        </w:rPr>
        <w:t xml:space="preserve"> </w:t>
      </w:r>
    </w:p>
    <w:p w14:paraId="5886EE9A" w14:textId="5CF721AB" w:rsidR="009154FA" w:rsidRPr="003F3BF0" w:rsidRDefault="0091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8"/>
          <w:szCs w:val="28"/>
          <w:cs/>
        </w:rPr>
        <w:sectPr w:rsidR="009154FA" w:rsidRPr="003F3BF0" w:rsidSect="00C75749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112AD80" w14:textId="37C96409" w:rsidR="00AD4318" w:rsidRPr="003F3BF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3BF0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12</w:t>
      </w:r>
      <w:r w:rsidR="00E7251A" w:rsidRPr="003F3BF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AD4318" w:rsidRPr="003F3BF0">
        <w:rPr>
          <w:rFonts w:asciiTheme="majorBidi" w:hAnsiTheme="majorBidi" w:cstheme="majorBidi"/>
          <w:b/>
          <w:bCs/>
          <w:sz w:val="28"/>
          <w:szCs w:val="28"/>
          <w:cs/>
        </w:rPr>
        <w:t>ค่าความนิยม</w:t>
      </w:r>
    </w:p>
    <w:p w14:paraId="7B612263" w14:textId="58713CFB" w:rsidR="0025022B" w:rsidRPr="003F3BF0" w:rsidRDefault="0025022B" w:rsidP="0025022B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5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739"/>
        <w:gridCol w:w="1256"/>
        <w:gridCol w:w="292"/>
        <w:gridCol w:w="1240"/>
      </w:tblGrid>
      <w:tr w:rsidR="0025022B" w:rsidRPr="003F3BF0" w14:paraId="76066B4E" w14:textId="77777777" w:rsidTr="002A7271">
        <w:trPr>
          <w:trHeight w:val="401"/>
        </w:trPr>
        <w:tc>
          <w:tcPr>
            <w:tcW w:w="3537" w:type="pct"/>
          </w:tcPr>
          <w:p w14:paraId="476698AE" w14:textId="77777777" w:rsidR="0025022B" w:rsidRPr="003F3BF0" w:rsidRDefault="0025022B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3"/>
          </w:tcPr>
          <w:p w14:paraId="45FC2AE5" w14:textId="77777777" w:rsidR="0025022B" w:rsidRPr="003F3BF0" w:rsidRDefault="0025022B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5022B" w:rsidRPr="003F3BF0" w14:paraId="6D337CA7" w14:textId="77777777" w:rsidTr="002A7271">
        <w:trPr>
          <w:trHeight w:val="412"/>
        </w:trPr>
        <w:tc>
          <w:tcPr>
            <w:tcW w:w="3537" w:type="pct"/>
          </w:tcPr>
          <w:p w14:paraId="6F4F808D" w14:textId="5FC27D0F" w:rsidR="0025022B" w:rsidRPr="003F3BF0" w:rsidRDefault="0025022B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" w:type="pct"/>
          </w:tcPr>
          <w:p w14:paraId="58038CBE" w14:textId="01CE43A9" w:rsidR="0025022B" w:rsidRPr="003F3BF0" w:rsidRDefault="00BF0225" w:rsidP="005221E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pct"/>
          </w:tcPr>
          <w:p w14:paraId="1B3B480A" w14:textId="77777777" w:rsidR="0025022B" w:rsidRPr="003F3BF0" w:rsidRDefault="0025022B" w:rsidP="005221E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</w:tcPr>
          <w:p w14:paraId="4C477A81" w14:textId="4A0D1F8D" w:rsidR="0025022B" w:rsidRPr="003F3BF0" w:rsidRDefault="00BF0225" w:rsidP="005221E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5022B" w:rsidRPr="003F3BF0" w14:paraId="06FE743F" w14:textId="77777777" w:rsidTr="002A7271">
        <w:trPr>
          <w:trHeight w:val="389"/>
        </w:trPr>
        <w:tc>
          <w:tcPr>
            <w:tcW w:w="3537" w:type="pct"/>
          </w:tcPr>
          <w:p w14:paraId="6B42120B" w14:textId="77777777" w:rsidR="0025022B" w:rsidRPr="003F3BF0" w:rsidRDefault="0025022B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3"/>
          </w:tcPr>
          <w:p w14:paraId="60BB281B" w14:textId="77777777" w:rsidR="0025022B" w:rsidRPr="003F3BF0" w:rsidRDefault="0025022B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022B" w:rsidRPr="003F3BF0" w14:paraId="3F685F74" w14:textId="77777777" w:rsidTr="002A7271">
        <w:trPr>
          <w:trHeight w:val="412"/>
        </w:trPr>
        <w:tc>
          <w:tcPr>
            <w:tcW w:w="3537" w:type="pct"/>
          </w:tcPr>
          <w:p w14:paraId="6ABE3F98" w14:textId="77777777" w:rsidR="0025022B" w:rsidRPr="003F3BF0" w:rsidRDefault="0025022B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59" w:type="pct"/>
          </w:tcPr>
          <w:p w14:paraId="1F9A9897" w14:textId="77777777" w:rsidR="0025022B" w:rsidRPr="003F3BF0" w:rsidRDefault="0025022B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08DCA1B1" w14:textId="77777777" w:rsidR="0025022B" w:rsidRPr="003F3BF0" w:rsidRDefault="0025022B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1333A5B2" w14:textId="77777777" w:rsidR="0025022B" w:rsidRPr="003F3BF0" w:rsidRDefault="0025022B" w:rsidP="005221EB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7BE5" w:rsidRPr="003F3BF0" w14:paraId="7AA3F773" w14:textId="77777777" w:rsidTr="002A7271">
        <w:trPr>
          <w:trHeight w:val="401"/>
        </w:trPr>
        <w:tc>
          <w:tcPr>
            <w:tcW w:w="3537" w:type="pct"/>
          </w:tcPr>
          <w:p w14:paraId="045EC1C0" w14:textId="380E026F" w:rsidR="00487BE5" w:rsidRPr="003F3BF0" w:rsidRDefault="00487BE5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59" w:type="pct"/>
          </w:tcPr>
          <w:p w14:paraId="423B8930" w14:textId="0A8F61B9" w:rsidR="00487BE5" w:rsidRPr="003F3BF0" w:rsidRDefault="00487BE5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92,902</w:t>
            </w:r>
          </w:p>
        </w:tc>
        <w:tc>
          <w:tcPr>
            <w:tcW w:w="153" w:type="pct"/>
          </w:tcPr>
          <w:p w14:paraId="010AD740" w14:textId="77777777" w:rsidR="00487BE5" w:rsidRPr="003F3BF0" w:rsidRDefault="00487BE5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</w:tcPr>
          <w:p w14:paraId="17F05971" w14:textId="7FCBD0B0" w:rsidR="00487BE5" w:rsidRPr="003F3BF0" w:rsidRDefault="00487BE5" w:rsidP="005221EB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113,523</w:t>
            </w:r>
          </w:p>
        </w:tc>
      </w:tr>
      <w:tr w:rsidR="00487BE5" w:rsidRPr="003F3BF0" w14:paraId="0DF6D045" w14:textId="77777777" w:rsidTr="002A7271">
        <w:trPr>
          <w:trHeight w:val="389"/>
        </w:trPr>
        <w:tc>
          <w:tcPr>
            <w:tcW w:w="3537" w:type="pct"/>
          </w:tcPr>
          <w:p w14:paraId="0EFC6D48" w14:textId="1ACBED79" w:rsidR="00487BE5" w:rsidRPr="003F3BF0" w:rsidRDefault="00487BE5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659" w:type="pct"/>
          </w:tcPr>
          <w:p w14:paraId="04F929AB" w14:textId="0C347A94" w:rsidR="00487BE5" w:rsidRPr="003F3BF0" w:rsidRDefault="00487BE5" w:rsidP="005221EB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65C035AC" w14:textId="77777777" w:rsidR="00487BE5" w:rsidRPr="003F3BF0" w:rsidRDefault="00487BE5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19D7FC4D" w14:textId="574BA637" w:rsidR="00487BE5" w:rsidRPr="003F3BF0" w:rsidRDefault="00487BE5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BE5" w:rsidRPr="003F3BF0" w14:paraId="7EFA35F5" w14:textId="77777777" w:rsidTr="002A7271">
        <w:trPr>
          <w:trHeight w:val="401"/>
        </w:trPr>
        <w:tc>
          <w:tcPr>
            <w:tcW w:w="3537" w:type="pct"/>
          </w:tcPr>
          <w:p w14:paraId="7549F232" w14:textId="79437F45" w:rsidR="00487BE5" w:rsidRPr="003F3BF0" w:rsidRDefault="00487BE5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659" w:type="pct"/>
          </w:tcPr>
          <w:p w14:paraId="30DD5915" w14:textId="4911E799" w:rsidR="00487BE5" w:rsidRPr="003F3BF0" w:rsidRDefault="00487BE5" w:rsidP="005221EB">
            <w:pPr>
              <w:pStyle w:val="3"/>
              <w:tabs>
                <w:tab w:val="clear" w:pos="360"/>
                <w:tab w:val="clear" w:pos="720"/>
                <w:tab w:val="decimal" w:pos="7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36AF4A47" w14:textId="77777777" w:rsidR="00487BE5" w:rsidRPr="003F3BF0" w:rsidRDefault="00487BE5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7DC162DA" w14:textId="4EEEB591" w:rsidR="00487BE5" w:rsidRPr="003F3BF0" w:rsidRDefault="00487BE5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2A7271" w:rsidRPr="003F3BF0" w14:paraId="3D2A92E0" w14:textId="77777777" w:rsidTr="002A7271">
        <w:trPr>
          <w:trHeight w:val="401"/>
        </w:trPr>
        <w:tc>
          <w:tcPr>
            <w:tcW w:w="3537" w:type="pct"/>
          </w:tcPr>
          <w:p w14:paraId="1C0B34D8" w14:textId="0971D34C" w:rsidR="002A7271" w:rsidRPr="003F3BF0" w:rsidRDefault="002A7271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ลดลงจากการขายธุรกิจ</w:t>
            </w:r>
          </w:p>
        </w:tc>
        <w:tc>
          <w:tcPr>
            <w:tcW w:w="659" w:type="pct"/>
          </w:tcPr>
          <w:p w14:paraId="74F6FF62" w14:textId="05D07A88" w:rsidR="002A7271" w:rsidRPr="003F3BF0" w:rsidRDefault="002A7271" w:rsidP="005221EB">
            <w:pPr>
              <w:pStyle w:val="3"/>
              <w:tabs>
                <w:tab w:val="clear" w:pos="360"/>
                <w:tab w:val="clear" w:pos="720"/>
                <w:tab w:val="decimal" w:pos="7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pct"/>
          </w:tcPr>
          <w:p w14:paraId="42B0464A" w14:textId="77777777" w:rsidR="002A7271" w:rsidRPr="003F3BF0" w:rsidRDefault="002A7271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</w:tcPr>
          <w:p w14:paraId="7F85701A" w14:textId="6913A668" w:rsidR="002A7271" w:rsidRPr="003F3BF0" w:rsidRDefault="002A7271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(20,666)</w:t>
            </w:r>
          </w:p>
        </w:tc>
      </w:tr>
      <w:tr w:rsidR="002A7271" w:rsidRPr="003F3BF0" w14:paraId="41E5F6EB" w14:textId="77777777" w:rsidTr="002A7271">
        <w:trPr>
          <w:trHeight w:val="401"/>
        </w:trPr>
        <w:tc>
          <w:tcPr>
            <w:tcW w:w="3537" w:type="pct"/>
          </w:tcPr>
          <w:p w14:paraId="6ED96526" w14:textId="1029499B" w:rsidR="002A7271" w:rsidRPr="003F3BF0" w:rsidRDefault="002A7271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250A603D" w14:textId="05C4403B" w:rsidR="002A7271" w:rsidRPr="003F3BF0" w:rsidRDefault="002A7271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92,902</w:t>
            </w:r>
          </w:p>
        </w:tc>
        <w:tc>
          <w:tcPr>
            <w:tcW w:w="153" w:type="pct"/>
          </w:tcPr>
          <w:p w14:paraId="1A1ABA56" w14:textId="77777777" w:rsidR="002A7271" w:rsidRPr="003F3BF0" w:rsidRDefault="002A7271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E6B353C" w14:textId="2D608F7E" w:rsidR="002A7271" w:rsidRPr="003F3BF0" w:rsidRDefault="00E87563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</w:t>
            </w:r>
            <w:r w:rsidR="00634B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</w:t>
            </w:r>
          </w:p>
        </w:tc>
      </w:tr>
    </w:tbl>
    <w:p w14:paraId="645BE1AF" w14:textId="453551DC" w:rsidR="00BD7B09" w:rsidRPr="003F3BF0" w:rsidRDefault="00BD7B09" w:rsidP="00250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EF75B7" w14:textId="2171CEEC" w:rsidR="00516892" w:rsidRPr="003F3BF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3BF0">
        <w:rPr>
          <w:rFonts w:asciiTheme="majorBidi" w:hAnsiTheme="majorBidi" w:cstheme="majorBidi" w:hint="cs"/>
          <w:b/>
          <w:bCs/>
          <w:sz w:val="28"/>
          <w:szCs w:val="28"/>
        </w:rPr>
        <w:t>13</w:t>
      </w:r>
      <w:r w:rsidR="00E7251A" w:rsidRPr="003F3BF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030C23" w:rsidRPr="003F3BF0">
        <w:rPr>
          <w:rFonts w:asciiTheme="majorBidi" w:hAnsiTheme="majorBidi" w:cstheme="majorBidi" w:hint="cs"/>
          <w:b/>
          <w:bCs/>
          <w:sz w:val="28"/>
          <w:szCs w:val="28"/>
          <w:cs/>
        </w:rPr>
        <w:t>หนี้สินที่มีภาระดอกเบี้ย</w:t>
      </w:r>
    </w:p>
    <w:p w14:paraId="10FBB57B" w14:textId="77777777" w:rsidR="00684F1C" w:rsidRPr="003F3BF0" w:rsidRDefault="00684F1C" w:rsidP="00684F1C">
      <w:pPr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760"/>
        <w:gridCol w:w="1006"/>
        <w:gridCol w:w="261"/>
        <w:gridCol w:w="1006"/>
        <w:gridCol w:w="261"/>
        <w:gridCol w:w="896"/>
        <w:gridCol w:w="261"/>
        <w:gridCol w:w="1006"/>
        <w:gridCol w:w="261"/>
        <w:gridCol w:w="1006"/>
        <w:gridCol w:w="233"/>
        <w:gridCol w:w="881"/>
      </w:tblGrid>
      <w:tr w:rsidR="00684F1C" w:rsidRPr="0093391C" w14:paraId="188843A9" w14:textId="77777777" w:rsidTr="0093391C">
        <w:tc>
          <w:tcPr>
            <w:tcW w:w="1703" w:type="dxa"/>
          </w:tcPr>
          <w:p w14:paraId="236DF4FF" w14:textId="231D9022" w:rsidR="00684F1C" w:rsidRPr="003F3BF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_Hlk36023551"/>
          </w:p>
        </w:tc>
        <w:tc>
          <w:tcPr>
            <w:tcW w:w="760" w:type="dxa"/>
          </w:tcPr>
          <w:p w14:paraId="4C5C8EC9" w14:textId="77777777" w:rsidR="00684F1C" w:rsidRPr="003F3BF0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078" w:type="dxa"/>
            <w:gridSpan w:val="11"/>
          </w:tcPr>
          <w:p w14:paraId="15DE9F0C" w14:textId="0CCAD9F4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84F1C" w:rsidRPr="0093391C" w14:paraId="40C81ABC" w14:textId="77777777" w:rsidTr="0093391C">
        <w:tc>
          <w:tcPr>
            <w:tcW w:w="1703" w:type="dxa"/>
          </w:tcPr>
          <w:p w14:paraId="3E987BFE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D991B1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0" w:type="dxa"/>
            <w:gridSpan w:val="5"/>
          </w:tcPr>
          <w:p w14:paraId="07B72C04" w14:textId="39D3DEB4" w:rsidR="00684F1C" w:rsidRPr="0093391C" w:rsidRDefault="00794C37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05D07" w:rsidRPr="0093391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05D07"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05D07"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305D07" w:rsidRPr="009339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93391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1" w:type="dxa"/>
          </w:tcPr>
          <w:p w14:paraId="19203A8C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7" w:type="dxa"/>
            <w:gridSpan w:val="5"/>
          </w:tcPr>
          <w:p w14:paraId="0472BCF8" w14:textId="712F1D27" w:rsidR="00684F1C" w:rsidRPr="0093391C" w:rsidRDefault="00794C37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F0225" w:rsidRPr="0093391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BF0225" w:rsidRPr="0093391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84F1C" w:rsidRPr="0093391C" w14:paraId="178B3A91" w14:textId="77777777" w:rsidTr="0093391C">
        <w:tc>
          <w:tcPr>
            <w:tcW w:w="1703" w:type="dxa"/>
          </w:tcPr>
          <w:p w14:paraId="57B67151" w14:textId="0733A2CA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D261429" w14:textId="763ADB31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6" w:type="dxa"/>
            <w:vAlign w:val="bottom"/>
          </w:tcPr>
          <w:p w14:paraId="08E0134F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175169D6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955E9B2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1" w:type="dxa"/>
            <w:vAlign w:val="bottom"/>
          </w:tcPr>
          <w:p w14:paraId="5FF318EB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C0FE59D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58E85D46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54F2AD5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292B1681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50B26A1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47D5F18A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75A00921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84F1C" w:rsidRPr="0093391C" w14:paraId="1D16F04F" w14:textId="77777777" w:rsidTr="0093391C">
        <w:tc>
          <w:tcPr>
            <w:tcW w:w="1703" w:type="dxa"/>
          </w:tcPr>
          <w:p w14:paraId="53527EA7" w14:textId="77777777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ED1AC6E" w14:textId="7D616F1C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</w:p>
        </w:tc>
        <w:tc>
          <w:tcPr>
            <w:tcW w:w="7078" w:type="dxa"/>
            <w:gridSpan w:val="11"/>
            <w:vAlign w:val="bottom"/>
          </w:tcPr>
          <w:p w14:paraId="6CD0B0AE" w14:textId="1B45E295" w:rsidR="00684F1C" w:rsidRPr="0093391C" w:rsidRDefault="00684F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160632" w:rsidRPr="009339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3391C" w:rsidRPr="0093391C" w14:paraId="2457D00F" w14:textId="77777777" w:rsidTr="0093391C">
        <w:tc>
          <w:tcPr>
            <w:tcW w:w="1703" w:type="dxa"/>
          </w:tcPr>
          <w:p w14:paraId="2962484B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185F8DF3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และเงินกู้ยืมระยะสั้น</w:t>
            </w:r>
          </w:p>
          <w:p w14:paraId="140DCC29" w14:textId="2D6355EB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60" w:type="dxa"/>
          </w:tcPr>
          <w:p w14:paraId="705E02FB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1A538F7" w14:textId="27E34C54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128,542</w:t>
            </w:r>
          </w:p>
        </w:tc>
        <w:tc>
          <w:tcPr>
            <w:tcW w:w="261" w:type="dxa"/>
            <w:vAlign w:val="bottom"/>
          </w:tcPr>
          <w:p w14:paraId="1A873738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05E30DD" w14:textId="0D2380E6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310,997</w:t>
            </w:r>
          </w:p>
        </w:tc>
        <w:tc>
          <w:tcPr>
            <w:tcW w:w="261" w:type="dxa"/>
            <w:vAlign w:val="bottom"/>
          </w:tcPr>
          <w:p w14:paraId="4885801A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4903BEA" w14:textId="04566809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439,539</w:t>
            </w:r>
          </w:p>
        </w:tc>
        <w:tc>
          <w:tcPr>
            <w:tcW w:w="261" w:type="dxa"/>
            <w:vAlign w:val="bottom"/>
          </w:tcPr>
          <w:p w14:paraId="6C574B02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BE5851C" w14:textId="328DC39B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172,367</w:t>
            </w:r>
          </w:p>
        </w:tc>
        <w:tc>
          <w:tcPr>
            <w:tcW w:w="261" w:type="dxa"/>
            <w:vAlign w:val="bottom"/>
          </w:tcPr>
          <w:p w14:paraId="5F3066E6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EE87CC4" w14:textId="282EB0B4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900,689</w:t>
            </w:r>
          </w:p>
        </w:tc>
        <w:tc>
          <w:tcPr>
            <w:tcW w:w="233" w:type="dxa"/>
            <w:vAlign w:val="bottom"/>
          </w:tcPr>
          <w:p w14:paraId="180744AC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9E22950" w14:textId="35580D0A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1,073,056</w:t>
            </w:r>
          </w:p>
        </w:tc>
      </w:tr>
      <w:tr w:rsidR="0093391C" w:rsidRPr="0093391C" w14:paraId="061CA83D" w14:textId="77777777" w:rsidTr="0093391C">
        <w:tc>
          <w:tcPr>
            <w:tcW w:w="1703" w:type="dxa"/>
          </w:tcPr>
          <w:p w14:paraId="2EC00ADF" w14:textId="6902E243" w:rsidR="0093391C" w:rsidRPr="0093391C" w:rsidRDefault="0093391C" w:rsidP="005221EB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760" w:type="dxa"/>
          </w:tcPr>
          <w:p w14:paraId="186DEC53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C0FE16D" w14:textId="50498DF2" w:rsidR="0093391C" w:rsidRPr="0093391C" w:rsidRDefault="0093391C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847F20F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B1DECAA" w14:textId="509DED7C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61" w:type="dxa"/>
            <w:vAlign w:val="bottom"/>
          </w:tcPr>
          <w:p w14:paraId="660CE69C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7F7D8FF" w14:textId="58E58A1E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61" w:type="dxa"/>
            <w:vAlign w:val="bottom"/>
          </w:tcPr>
          <w:p w14:paraId="1A4C7ED0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3A9B2AE" w14:textId="25B9CF7A" w:rsidR="0093391C" w:rsidRPr="0093391C" w:rsidRDefault="0093391C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20386AC5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F64CBD4" w14:textId="5110E3FB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33" w:type="dxa"/>
            <w:vAlign w:val="bottom"/>
          </w:tcPr>
          <w:p w14:paraId="48EC49B3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BD42F05" w14:textId="76A0D9EF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</w:tr>
      <w:tr w:rsidR="0093391C" w:rsidRPr="0093391C" w14:paraId="209AFE08" w14:textId="77777777" w:rsidTr="0093391C">
        <w:tc>
          <w:tcPr>
            <w:tcW w:w="1703" w:type="dxa"/>
          </w:tcPr>
          <w:p w14:paraId="3E101C98" w14:textId="2A30AD78" w:rsidR="0093391C" w:rsidRPr="0093391C" w:rsidRDefault="0093391C" w:rsidP="005221EB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60" w:type="dxa"/>
          </w:tcPr>
          <w:p w14:paraId="0B25C831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37DB287" w14:textId="3E34C29A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296,9</w:t>
            </w:r>
            <w:r w:rsidR="0033534A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261" w:type="dxa"/>
            <w:vAlign w:val="bottom"/>
          </w:tcPr>
          <w:p w14:paraId="4836BDC2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71A97B6" w14:textId="384ABB3F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31,010</w:t>
            </w:r>
          </w:p>
        </w:tc>
        <w:tc>
          <w:tcPr>
            <w:tcW w:w="261" w:type="dxa"/>
            <w:vAlign w:val="bottom"/>
          </w:tcPr>
          <w:p w14:paraId="523B11F5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F2CD31F" w14:textId="6A23D025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327,9</w:t>
            </w:r>
            <w:r w:rsidR="0033534A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61" w:type="dxa"/>
            <w:vAlign w:val="bottom"/>
          </w:tcPr>
          <w:p w14:paraId="35AC346A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A638C6B" w14:textId="0252C32C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3534A">
              <w:rPr>
                <w:rFonts w:asciiTheme="majorBidi" w:hAnsiTheme="majorBidi" w:cstheme="majorBidi"/>
                <w:sz w:val="24"/>
                <w:szCs w:val="24"/>
              </w:rPr>
              <w:t>71,165</w:t>
            </w:r>
          </w:p>
        </w:tc>
        <w:tc>
          <w:tcPr>
            <w:tcW w:w="261" w:type="dxa"/>
            <w:vAlign w:val="bottom"/>
          </w:tcPr>
          <w:p w14:paraId="480EAA68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5AC20D5" w14:textId="2D1B5E21" w:rsidR="0093391C" w:rsidRPr="0093391C" w:rsidRDefault="0033534A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14,981</w:t>
            </w:r>
          </w:p>
        </w:tc>
        <w:tc>
          <w:tcPr>
            <w:tcW w:w="233" w:type="dxa"/>
            <w:vAlign w:val="bottom"/>
          </w:tcPr>
          <w:p w14:paraId="67748F67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7DAE3E5A" w14:textId="7876E3B8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186,146</w:t>
            </w:r>
          </w:p>
        </w:tc>
      </w:tr>
      <w:tr w:rsidR="0093391C" w:rsidRPr="0093391C" w14:paraId="2DA032C1" w14:textId="77777777" w:rsidTr="0093391C">
        <w:tc>
          <w:tcPr>
            <w:tcW w:w="1703" w:type="dxa"/>
          </w:tcPr>
          <w:p w14:paraId="21C6D616" w14:textId="5B319892" w:rsidR="0093391C" w:rsidRPr="0093391C" w:rsidRDefault="0093391C" w:rsidP="005221EB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(2562: </w:t>
            </w:r>
            <w:r w:rsidRPr="009339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60" w:type="dxa"/>
          </w:tcPr>
          <w:p w14:paraId="640FD6A4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EAA4AD0" w14:textId="3FAD28F4" w:rsidR="0093391C" w:rsidRPr="0093391C" w:rsidRDefault="0093391C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7604E35A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492F313" w14:textId="59A461E8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D261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D2617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261" w:type="dxa"/>
            <w:vAlign w:val="bottom"/>
          </w:tcPr>
          <w:p w14:paraId="0483F1A7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4DA4DA9" w14:textId="394A4CBD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D2617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D2617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261" w:type="dxa"/>
            <w:vAlign w:val="bottom"/>
          </w:tcPr>
          <w:p w14:paraId="55E23CDC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345B669" w14:textId="35680D4C" w:rsidR="0093391C" w:rsidRPr="0093391C" w:rsidRDefault="0093391C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0473C8F8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8F17801" w14:textId="0000430C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61,742</w:t>
            </w:r>
          </w:p>
        </w:tc>
        <w:tc>
          <w:tcPr>
            <w:tcW w:w="233" w:type="dxa"/>
            <w:vAlign w:val="bottom"/>
          </w:tcPr>
          <w:p w14:paraId="1295BB1F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538584D" w14:textId="450220E6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61,742</w:t>
            </w:r>
          </w:p>
        </w:tc>
      </w:tr>
      <w:tr w:rsidR="0093391C" w:rsidRPr="0093391C" w14:paraId="23D02A1C" w14:textId="25BF12ED" w:rsidTr="0093391C">
        <w:tc>
          <w:tcPr>
            <w:tcW w:w="1703" w:type="dxa"/>
          </w:tcPr>
          <w:p w14:paraId="5CD10912" w14:textId="7818522B" w:rsidR="0093391C" w:rsidRPr="0093391C" w:rsidRDefault="0093391C" w:rsidP="005221EB">
            <w:pPr>
              <w:pStyle w:val="ListParagraph"/>
              <w:spacing w:line="300" w:lineRule="exact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0" w:type="dxa"/>
          </w:tcPr>
          <w:p w14:paraId="5A55D80C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A4E1C67" w14:textId="6CE94389" w:rsidR="0093391C" w:rsidRPr="0093391C" w:rsidRDefault="0093391C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1A45F4E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9E8FC8A" w14:textId="228EBBAD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1,114,000</w:t>
            </w:r>
          </w:p>
        </w:tc>
        <w:tc>
          <w:tcPr>
            <w:tcW w:w="261" w:type="dxa"/>
            <w:vAlign w:val="bottom"/>
          </w:tcPr>
          <w:p w14:paraId="2A2D25BB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10D4A7B" w14:textId="4050D7A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1,114,000</w:t>
            </w:r>
          </w:p>
        </w:tc>
        <w:tc>
          <w:tcPr>
            <w:tcW w:w="261" w:type="dxa"/>
            <w:vAlign w:val="bottom"/>
          </w:tcPr>
          <w:p w14:paraId="15EF1878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08A6786" w14:textId="2124C6CC" w:rsidR="0093391C" w:rsidRPr="0093391C" w:rsidRDefault="0093391C" w:rsidP="00522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28B22E70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6AC3F59" w14:textId="4F06B20E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514,000</w:t>
            </w:r>
          </w:p>
        </w:tc>
        <w:tc>
          <w:tcPr>
            <w:tcW w:w="233" w:type="dxa"/>
            <w:vAlign w:val="bottom"/>
          </w:tcPr>
          <w:p w14:paraId="2907302C" w14:textId="77777777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3CFBE9C" w14:textId="7604A16F" w:rsidR="0093391C" w:rsidRPr="0093391C" w:rsidRDefault="0093391C" w:rsidP="0052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514,000</w:t>
            </w:r>
          </w:p>
        </w:tc>
      </w:tr>
    </w:tbl>
    <w:p w14:paraId="2330EB68" w14:textId="77777777" w:rsidR="008E6863" w:rsidRDefault="008E6863">
      <w:r>
        <w:br w:type="page"/>
      </w: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3"/>
        <w:gridCol w:w="760"/>
        <w:gridCol w:w="1006"/>
        <w:gridCol w:w="261"/>
        <w:gridCol w:w="1006"/>
        <w:gridCol w:w="261"/>
        <w:gridCol w:w="896"/>
        <w:gridCol w:w="261"/>
        <w:gridCol w:w="1006"/>
        <w:gridCol w:w="261"/>
        <w:gridCol w:w="1006"/>
        <w:gridCol w:w="233"/>
        <w:gridCol w:w="881"/>
      </w:tblGrid>
      <w:tr w:rsidR="00E83129" w:rsidRPr="0093391C" w14:paraId="6538F132" w14:textId="77777777" w:rsidTr="0093391C">
        <w:tc>
          <w:tcPr>
            <w:tcW w:w="1703" w:type="dxa"/>
          </w:tcPr>
          <w:p w14:paraId="10E933F2" w14:textId="2E80EDD6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5D7A764C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078" w:type="dxa"/>
            <w:gridSpan w:val="11"/>
          </w:tcPr>
          <w:p w14:paraId="3E1921F8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3129" w:rsidRPr="0093391C" w14:paraId="584BAF26" w14:textId="77777777" w:rsidTr="0093391C">
        <w:tc>
          <w:tcPr>
            <w:tcW w:w="1703" w:type="dxa"/>
          </w:tcPr>
          <w:p w14:paraId="5489FDA7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4CD4DE7D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0" w:type="dxa"/>
            <w:gridSpan w:val="5"/>
          </w:tcPr>
          <w:p w14:paraId="1D682DB1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30</w:t>
            </w: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339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1" w:type="dxa"/>
          </w:tcPr>
          <w:p w14:paraId="40AD8F55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87" w:type="dxa"/>
            <w:gridSpan w:val="5"/>
          </w:tcPr>
          <w:p w14:paraId="5D6073EA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83129" w:rsidRPr="0093391C" w14:paraId="50CD32B9" w14:textId="77777777" w:rsidTr="0093391C">
        <w:tc>
          <w:tcPr>
            <w:tcW w:w="1703" w:type="dxa"/>
          </w:tcPr>
          <w:p w14:paraId="6A8B2828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7908130" w14:textId="3B90F3E5" w:rsidR="00E83129" w:rsidRPr="0093391C" w:rsidRDefault="001C5B91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6" w:type="dxa"/>
            <w:vAlign w:val="bottom"/>
          </w:tcPr>
          <w:p w14:paraId="7DB8F589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3BB08693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E278E57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1" w:type="dxa"/>
            <w:vAlign w:val="bottom"/>
          </w:tcPr>
          <w:p w14:paraId="4E8C90BF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199D405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05677520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D04EDAB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711EA26D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F4A205D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19C877DD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3AAB183A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83129" w:rsidRPr="0093391C" w14:paraId="3FC0D617" w14:textId="77777777" w:rsidTr="0093391C">
        <w:tc>
          <w:tcPr>
            <w:tcW w:w="1703" w:type="dxa"/>
          </w:tcPr>
          <w:p w14:paraId="6B1FD240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ED1C26F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</w:rPr>
            </w:pPr>
          </w:p>
        </w:tc>
        <w:tc>
          <w:tcPr>
            <w:tcW w:w="7078" w:type="dxa"/>
            <w:gridSpan w:val="11"/>
            <w:vAlign w:val="bottom"/>
          </w:tcPr>
          <w:p w14:paraId="101CE66E" w14:textId="77777777" w:rsidR="00E83129" w:rsidRPr="0093391C" w:rsidRDefault="00E83129" w:rsidP="00E83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339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83129" w:rsidRPr="0093391C" w14:paraId="47AE9DD1" w14:textId="77777777" w:rsidTr="0093391C">
        <w:tc>
          <w:tcPr>
            <w:tcW w:w="1703" w:type="dxa"/>
          </w:tcPr>
          <w:p w14:paraId="6EA91912" w14:textId="77777777" w:rsidR="00E83129" w:rsidRPr="0093391C" w:rsidRDefault="00E83129" w:rsidP="00615E7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0" w:type="dxa"/>
          </w:tcPr>
          <w:p w14:paraId="6833C498" w14:textId="77777777" w:rsidR="00E83129" w:rsidRPr="0093391C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509DB34" w14:textId="77777777" w:rsidR="00E83129" w:rsidRPr="0093391C" w:rsidRDefault="00E83129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" w:type="dxa"/>
            <w:vAlign w:val="bottom"/>
          </w:tcPr>
          <w:p w14:paraId="062B2785" w14:textId="77777777" w:rsidR="00E83129" w:rsidRPr="0093391C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097D3B0" w14:textId="77777777" w:rsidR="00E83129" w:rsidRPr="0093391C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" w:type="dxa"/>
            <w:vAlign w:val="bottom"/>
          </w:tcPr>
          <w:p w14:paraId="1BA0CD86" w14:textId="77777777" w:rsidR="00E83129" w:rsidRPr="0093391C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2F94535" w14:textId="77777777" w:rsidR="00E83129" w:rsidRPr="0093391C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1" w:type="dxa"/>
            <w:vAlign w:val="bottom"/>
          </w:tcPr>
          <w:p w14:paraId="2FE0A639" w14:textId="77777777" w:rsidR="00E83129" w:rsidRPr="0093391C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8559361" w14:textId="77777777" w:rsidR="00E83129" w:rsidRPr="0093391C" w:rsidRDefault="00E83129" w:rsidP="00615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6603C355" w14:textId="77777777" w:rsidR="00E83129" w:rsidRPr="0093391C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9697E94" w14:textId="77777777" w:rsidR="00E83129" w:rsidRPr="0093391C" w:rsidRDefault="00E83129" w:rsidP="005F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1F29C06B" w14:textId="77777777" w:rsidR="00E83129" w:rsidRPr="0093391C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FC79BBE" w14:textId="77777777" w:rsidR="00E83129" w:rsidRPr="0093391C" w:rsidRDefault="00E83129" w:rsidP="00615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91C" w:rsidRPr="0093391C" w14:paraId="3F5D1521" w14:textId="77777777" w:rsidTr="0093391C">
        <w:tc>
          <w:tcPr>
            <w:tcW w:w="1703" w:type="dxa"/>
          </w:tcPr>
          <w:p w14:paraId="7D59E838" w14:textId="77777777" w:rsidR="0093391C" w:rsidRPr="0093391C" w:rsidRDefault="0093391C" w:rsidP="0093391C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0" w:type="dxa"/>
          </w:tcPr>
          <w:p w14:paraId="7D2EA14E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0EF1C02" w14:textId="51D8AF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1,096,648</w:t>
            </w:r>
          </w:p>
        </w:tc>
        <w:tc>
          <w:tcPr>
            <w:tcW w:w="261" w:type="dxa"/>
            <w:vAlign w:val="bottom"/>
          </w:tcPr>
          <w:p w14:paraId="70123724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5DA45B0" w14:textId="5116179D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66,090</w:t>
            </w:r>
          </w:p>
        </w:tc>
        <w:tc>
          <w:tcPr>
            <w:tcW w:w="261" w:type="dxa"/>
            <w:vAlign w:val="bottom"/>
          </w:tcPr>
          <w:p w14:paraId="21B01548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B2D224D" w14:textId="02E69BC3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1,162,738</w:t>
            </w:r>
          </w:p>
        </w:tc>
        <w:tc>
          <w:tcPr>
            <w:tcW w:w="261" w:type="dxa"/>
            <w:vAlign w:val="bottom"/>
          </w:tcPr>
          <w:p w14:paraId="0D89D831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C3778C9" w14:textId="23E675EE" w:rsidR="0093391C" w:rsidRPr="0093391C" w:rsidRDefault="000645F7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1,169,578</w:t>
            </w:r>
          </w:p>
        </w:tc>
        <w:tc>
          <w:tcPr>
            <w:tcW w:w="261" w:type="dxa"/>
            <w:vAlign w:val="bottom"/>
          </w:tcPr>
          <w:p w14:paraId="77219E91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FCD2213" w14:textId="03B87CDF" w:rsidR="0093391C" w:rsidRPr="0093391C" w:rsidRDefault="000645F7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125,855</w:t>
            </w:r>
          </w:p>
        </w:tc>
        <w:tc>
          <w:tcPr>
            <w:tcW w:w="233" w:type="dxa"/>
            <w:vAlign w:val="bottom"/>
          </w:tcPr>
          <w:p w14:paraId="5BA1276A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071F8A8" w14:textId="78F59A38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1,295,433</w:t>
            </w:r>
          </w:p>
        </w:tc>
      </w:tr>
      <w:tr w:rsidR="0093391C" w:rsidRPr="0093391C" w14:paraId="69A4E0D7" w14:textId="77777777" w:rsidTr="0093391C">
        <w:tc>
          <w:tcPr>
            <w:tcW w:w="1703" w:type="dxa"/>
          </w:tcPr>
          <w:p w14:paraId="7100737E" w14:textId="77777777" w:rsidR="0093391C" w:rsidRPr="0093391C" w:rsidRDefault="0093391C" w:rsidP="0093391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760" w:type="dxa"/>
            <w:vAlign w:val="bottom"/>
          </w:tcPr>
          <w:p w14:paraId="395BA72E" w14:textId="5F298926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06" w:type="dxa"/>
            <w:vAlign w:val="bottom"/>
          </w:tcPr>
          <w:p w14:paraId="0C2953AD" w14:textId="14F71F2C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287BBDA9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E27BD82" w14:textId="56B17C19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61" w:type="dxa"/>
            <w:vAlign w:val="bottom"/>
          </w:tcPr>
          <w:p w14:paraId="459DF825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8458E10" w14:textId="082BBB31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61" w:type="dxa"/>
            <w:vAlign w:val="bottom"/>
          </w:tcPr>
          <w:p w14:paraId="7F67E7DB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036B9EA" w14:textId="7F242ECD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5E871B80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036E102" w14:textId="500D7352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33" w:type="dxa"/>
            <w:vAlign w:val="bottom"/>
          </w:tcPr>
          <w:p w14:paraId="5462C598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C433714" w14:textId="42D820B4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</w:tr>
      <w:tr w:rsidR="0093391C" w:rsidRPr="0093391C" w14:paraId="786418F2" w14:textId="77777777" w:rsidTr="0093391C">
        <w:tc>
          <w:tcPr>
            <w:tcW w:w="1703" w:type="dxa"/>
          </w:tcPr>
          <w:p w14:paraId="75528B91" w14:textId="4D30F9FD" w:rsidR="0093391C" w:rsidRPr="0093391C" w:rsidRDefault="0093391C" w:rsidP="0093391C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(2562: </w:t>
            </w:r>
            <w:r w:rsidRPr="009339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หนี้สินตามสัญญาเช่าการเงิน)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60" w:type="dxa"/>
            <w:vAlign w:val="bottom"/>
          </w:tcPr>
          <w:p w14:paraId="7AC1365A" w14:textId="21118F31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14F247D" w14:textId="20FF2325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3437AAC0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69E4B56" w14:textId="57089FFC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D2617">
              <w:rPr>
                <w:rFonts w:asciiTheme="majorBidi" w:hAnsiTheme="majorBidi" w:cstheme="majorBidi"/>
                <w:sz w:val="24"/>
                <w:szCs w:val="24"/>
              </w:rPr>
              <w:t>,451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D2617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61" w:type="dxa"/>
            <w:vAlign w:val="bottom"/>
          </w:tcPr>
          <w:p w14:paraId="11BCF5F1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933CDE8" w14:textId="552CC061" w:rsidR="0093391C" w:rsidRPr="0093391C" w:rsidRDefault="00FD2617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1,451</w:t>
            </w:r>
            <w:r w:rsidR="0093391C" w:rsidRPr="009339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61" w:type="dxa"/>
            <w:vAlign w:val="bottom"/>
          </w:tcPr>
          <w:p w14:paraId="736F0F53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6ABDF63" w14:textId="4F893513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0AA592BD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CFB11DD" w14:textId="113DEE01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86,342</w:t>
            </w:r>
          </w:p>
        </w:tc>
        <w:tc>
          <w:tcPr>
            <w:tcW w:w="233" w:type="dxa"/>
            <w:vAlign w:val="bottom"/>
          </w:tcPr>
          <w:p w14:paraId="16E8FD6A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034E92D8" w14:textId="2D57E64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86,342</w:t>
            </w:r>
          </w:p>
        </w:tc>
      </w:tr>
      <w:tr w:rsidR="0093391C" w:rsidRPr="0093391C" w14:paraId="75F2104C" w14:textId="77777777" w:rsidTr="007C11FB">
        <w:tc>
          <w:tcPr>
            <w:tcW w:w="1703" w:type="dxa"/>
          </w:tcPr>
          <w:p w14:paraId="57C4CCF7" w14:textId="77777777" w:rsidR="0093391C" w:rsidRPr="0093391C" w:rsidRDefault="0093391C" w:rsidP="0093391C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760" w:type="dxa"/>
          </w:tcPr>
          <w:p w14:paraId="33F7FF31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5BE03" w14:textId="21444E02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1,522,</w:t>
            </w:r>
            <w:r w:rsidR="000645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F956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0645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1" w:type="dxa"/>
            <w:vAlign w:val="bottom"/>
          </w:tcPr>
          <w:p w14:paraId="1357504F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0AAA9" w14:textId="62EDEC46" w:rsidR="0093391C" w:rsidRPr="0093391C" w:rsidRDefault="00FD2617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3391C" w:rsidRPr="00933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639</w:t>
            </w:r>
            <w:r w:rsidR="0093391C" w:rsidRPr="00933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396</w:t>
            </w:r>
          </w:p>
        </w:tc>
        <w:tc>
          <w:tcPr>
            <w:tcW w:w="261" w:type="dxa"/>
            <w:vAlign w:val="bottom"/>
          </w:tcPr>
          <w:p w14:paraId="6F8FE591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6D326" w14:textId="6BB8E586" w:rsidR="0093391C" w:rsidRPr="0093391C" w:rsidRDefault="00FD2617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93391C" w:rsidRPr="00933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  <w:r w:rsidR="0093391C" w:rsidRPr="00933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61" w:type="dxa"/>
            <w:vAlign w:val="bottom"/>
          </w:tcPr>
          <w:p w14:paraId="49BF532A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63D8F" w14:textId="72E332DD" w:rsidR="0093391C" w:rsidRPr="0093391C" w:rsidRDefault="000645F7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1,513,110</w:t>
            </w:r>
          </w:p>
        </w:tc>
        <w:tc>
          <w:tcPr>
            <w:tcW w:w="261" w:type="dxa"/>
            <w:vAlign w:val="bottom"/>
          </w:tcPr>
          <w:p w14:paraId="5AD485D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F82B7" w14:textId="3E3FAF58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0645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108,609</w:t>
            </w:r>
          </w:p>
        </w:tc>
        <w:tc>
          <w:tcPr>
            <w:tcW w:w="233" w:type="dxa"/>
            <w:vAlign w:val="bottom"/>
          </w:tcPr>
          <w:p w14:paraId="21E678C1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4886" w14:textId="3F219BAA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3,621,719</w:t>
            </w:r>
          </w:p>
        </w:tc>
      </w:tr>
      <w:bookmarkEnd w:id="8"/>
    </w:tbl>
    <w:p w14:paraId="5C18A82D" w14:textId="77777777" w:rsidR="00684F1C" w:rsidRPr="0093391C" w:rsidRDefault="00684F1C" w:rsidP="003C7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812"/>
        <w:gridCol w:w="1006"/>
        <w:gridCol w:w="257"/>
        <w:gridCol w:w="1006"/>
        <w:gridCol w:w="257"/>
        <w:gridCol w:w="881"/>
        <w:gridCol w:w="257"/>
        <w:gridCol w:w="1006"/>
        <w:gridCol w:w="261"/>
        <w:gridCol w:w="1006"/>
        <w:gridCol w:w="257"/>
        <w:gridCol w:w="881"/>
      </w:tblGrid>
      <w:tr w:rsidR="002A6C58" w:rsidRPr="0093391C" w14:paraId="1AA09CE9" w14:textId="77777777" w:rsidTr="0093391C">
        <w:tc>
          <w:tcPr>
            <w:tcW w:w="1653" w:type="dxa"/>
          </w:tcPr>
          <w:p w14:paraId="7FF5027E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56DABC8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075" w:type="dxa"/>
            <w:gridSpan w:val="11"/>
          </w:tcPr>
          <w:p w14:paraId="0B641C5C" w14:textId="66963240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</w:t>
            </w:r>
            <w:r w:rsidRPr="0093391C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C8597C" w:rsidRPr="0093391C" w14:paraId="69444E24" w14:textId="77777777" w:rsidTr="0093391C">
        <w:tc>
          <w:tcPr>
            <w:tcW w:w="1653" w:type="dxa"/>
          </w:tcPr>
          <w:p w14:paraId="1EB065EC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042C8F3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7" w:type="dxa"/>
            <w:gridSpan w:val="5"/>
          </w:tcPr>
          <w:p w14:paraId="4D2417A6" w14:textId="3AD7516F" w:rsidR="00BC435C" w:rsidRPr="0093391C" w:rsidRDefault="002A6C58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305D07" w:rsidRPr="0093391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05D07"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305D07"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305D07" w:rsidRPr="009339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93391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7" w:type="dxa"/>
          </w:tcPr>
          <w:p w14:paraId="7CAC216E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1" w:type="dxa"/>
            <w:gridSpan w:val="5"/>
          </w:tcPr>
          <w:p w14:paraId="728B68E7" w14:textId="25201927" w:rsidR="00BC435C" w:rsidRPr="0093391C" w:rsidRDefault="002A6C58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BF0225" w:rsidRPr="0093391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94B15"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BF0225" w:rsidRPr="0093391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E74004" w:rsidRPr="0093391C" w14:paraId="366D4664" w14:textId="77777777" w:rsidTr="0093391C">
        <w:tc>
          <w:tcPr>
            <w:tcW w:w="1653" w:type="dxa"/>
          </w:tcPr>
          <w:p w14:paraId="7C76AE64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00D2112" w14:textId="3C8DE986" w:rsidR="00BC435C" w:rsidRPr="0093391C" w:rsidRDefault="002A6C58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06" w:type="dxa"/>
            <w:vAlign w:val="bottom"/>
          </w:tcPr>
          <w:p w14:paraId="42BA9B5C" w14:textId="77777777" w:rsidR="00BC435C" w:rsidRPr="0093391C" w:rsidRDefault="00BC435C" w:rsidP="002A6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57" w:type="dxa"/>
            <w:vAlign w:val="bottom"/>
          </w:tcPr>
          <w:p w14:paraId="0BE700F3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81C2CAA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2BEA4D0D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69AB6A6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  <w:vAlign w:val="center"/>
          </w:tcPr>
          <w:p w14:paraId="085DF0B9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6E8AAB2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76E93F0F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D251ED4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441C98EF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823F4A6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A6C58" w:rsidRPr="0093391C" w14:paraId="2A745DEF" w14:textId="77777777" w:rsidTr="0093391C">
        <w:tc>
          <w:tcPr>
            <w:tcW w:w="1653" w:type="dxa"/>
          </w:tcPr>
          <w:p w14:paraId="19324C1D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99EA996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075" w:type="dxa"/>
            <w:gridSpan w:val="11"/>
            <w:vAlign w:val="bottom"/>
          </w:tcPr>
          <w:p w14:paraId="16DCAA0C" w14:textId="77777777" w:rsidR="00BC435C" w:rsidRPr="0093391C" w:rsidRDefault="00BC435C" w:rsidP="0059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339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3391C" w:rsidRPr="0093391C" w14:paraId="61F753D5" w14:textId="77777777" w:rsidTr="0093391C">
        <w:tc>
          <w:tcPr>
            <w:tcW w:w="1653" w:type="dxa"/>
          </w:tcPr>
          <w:p w14:paraId="3C0A4151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58F83CD6" w14:textId="3E04BACC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และเงินกู้ยืมระยะสั้น</w:t>
            </w:r>
          </w:p>
          <w:p w14:paraId="4D446FEB" w14:textId="5D4FABF4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12" w:type="dxa"/>
          </w:tcPr>
          <w:p w14:paraId="558658E5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E0D30D2" w14:textId="5E973DDA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B16A3C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E96120A" w14:textId="2BE103A9" w:rsidR="0093391C" w:rsidRPr="0093391C" w:rsidRDefault="0093391C" w:rsidP="0006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E3ED024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C3CBFE" w14:textId="6E2EF563" w:rsidR="0093391C" w:rsidRPr="0093391C" w:rsidRDefault="0093391C" w:rsidP="0006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475C41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4F060A6" w14:textId="0A225966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4B8A649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ACFFA29" w14:textId="51752492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888,000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7BCE735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4FEE72C" w14:textId="6A010A6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888,000</w:t>
            </w:r>
          </w:p>
        </w:tc>
      </w:tr>
      <w:tr w:rsidR="0093391C" w:rsidRPr="0093391C" w14:paraId="369A4C2F" w14:textId="77777777" w:rsidTr="0093391C">
        <w:tc>
          <w:tcPr>
            <w:tcW w:w="1653" w:type="dxa"/>
          </w:tcPr>
          <w:p w14:paraId="6857EBD7" w14:textId="6BF56CB5" w:rsidR="0093391C" w:rsidRPr="0093391C" w:rsidRDefault="0093391C" w:rsidP="0093391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812" w:type="dxa"/>
            <w:vAlign w:val="bottom"/>
          </w:tcPr>
          <w:p w14:paraId="0FFF92AA" w14:textId="331275C2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AAA4B63" w14:textId="0B8E8295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21B07AE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2027B92" w14:textId="7232B88E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44B7650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E06D904" w14:textId="6D134552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7C05542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893808C" w14:textId="1D156CC3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DB73DD8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9CC7025" w14:textId="6F6A8041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65,000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2F70BD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A8E0D1F" w14:textId="6DCC2A66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65,000</w:t>
            </w:r>
          </w:p>
        </w:tc>
      </w:tr>
      <w:tr w:rsidR="0093391C" w:rsidRPr="0093391C" w14:paraId="65CAABB9" w14:textId="77777777" w:rsidTr="0093391C">
        <w:tc>
          <w:tcPr>
            <w:tcW w:w="1653" w:type="dxa"/>
          </w:tcPr>
          <w:p w14:paraId="58696C88" w14:textId="77777777" w:rsidR="0093391C" w:rsidRPr="0093391C" w:rsidRDefault="0093391C" w:rsidP="0093391C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12" w:type="dxa"/>
          </w:tcPr>
          <w:p w14:paraId="5F7585DB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A9D0457" w14:textId="0D9270B7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4BC5905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8AFDF5F" w14:textId="43C647A1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E190F16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2649516" w14:textId="08AE42D1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7B83B84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1D01E94" w14:textId="68B10C47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831F59F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FA8B724" w14:textId="4E9AF0AF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686CCE0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C6E7D52" w14:textId="702AC8D9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386,000</w:t>
            </w:r>
          </w:p>
        </w:tc>
      </w:tr>
      <w:tr w:rsidR="0093391C" w:rsidRPr="0093391C" w14:paraId="5D3A1599" w14:textId="77777777" w:rsidTr="0093391C">
        <w:tc>
          <w:tcPr>
            <w:tcW w:w="1653" w:type="dxa"/>
          </w:tcPr>
          <w:p w14:paraId="531F4666" w14:textId="77777777" w:rsidR="0093391C" w:rsidRPr="0093391C" w:rsidRDefault="0093391C" w:rsidP="0093391C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12" w:type="dxa"/>
          </w:tcPr>
          <w:p w14:paraId="71DC8DD2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539982B" w14:textId="3AB6E952" w:rsidR="0093391C" w:rsidRPr="0093391C" w:rsidRDefault="0093391C" w:rsidP="00F95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59,400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D8F6C3B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237FFA2" w14:textId="27AD8A96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31,010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956A86B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C87DE0D" w14:textId="6F6B24FE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90,410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35E66A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CA20296" w14:textId="18618FF2" w:rsidR="0093391C" w:rsidRPr="0093391C" w:rsidRDefault="000645F7" w:rsidP="0006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19,800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E4A3632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00DDFD4" w14:textId="663159C4" w:rsidR="0093391C" w:rsidRPr="0093391C" w:rsidRDefault="000645F7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14,981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F507C51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DBE0105" w14:textId="39CE6B16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34,781</w:t>
            </w:r>
          </w:p>
        </w:tc>
      </w:tr>
      <w:tr w:rsidR="0093391C" w:rsidRPr="0093391C" w14:paraId="25FF9992" w14:textId="77777777" w:rsidTr="0093391C">
        <w:tc>
          <w:tcPr>
            <w:tcW w:w="1653" w:type="dxa"/>
          </w:tcPr>
          <w:p w14:paraId="148C3CFC" w14:textId="25698622" w:rsidR="0093391C" w:rsidRPr="0093391C" w:rsidRDefault="0093391C" w:rsidP="0093391C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  <w:r w:rsidRPr="009339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ถึงกำหนดชำระภายในหนึ่งปี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2" w:type="dxa"/>
          </w:tcPr>
          <w:p w14:paraId="630C4053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80C9381" w14:textId="7DABBCEF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583B685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8FDF36A" w14:textId="4CC92D05" w:rsidR="0093391C" w:rsidRPr="0093391C" w:rsidRDefault="00F95643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="00FD2617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170274F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6A100ED" w14:textId="7F791FF1" w:rsidR="0093391C" w:rsidRPr="0093391C" w:rsidRDefault="00F95643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</w:t>
            </w:r>
            <w:r w:rsidR="00FD2617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9AD6E6C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D71F57C" w14:textId="72AD5025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7E35E22" w14:textId="7DE87E58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89EE7CA" w14:textId="57EED740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7,114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32EF504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B7A82FA" w14:textId="0F983C06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7,114</w:t>
            </w:r>
          </w:p>
        </w:tc>
      </w:tr>
      <w:tr w:rsidR="0093391C" w:rsidRPr="0093391C" w14:paraId="431ABD75" w14:textId="77777777" w:rsidTr="0093391C">
        <w:tc>
          <w:tcPr>
            <w:tcW w:w="1653" w:type="dxa"/>
          </w:tcPr>
          <w:p w14:paraId="59B34D7B" w14:textId="77777777" w:rsidR="0093391C" w:rsidRPr="0093391C" w:rsidRDefault="0093391C" w:rsidP="0093391C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12" w:type="dxa"/>
          </w:tcPr>
          <w:p w14:paraId="4EB0408C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AA92508" w14:textId="57546C41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5FE8C82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1612095" w14:textId="46B90FB1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1,114,000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62BC74C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889A048" w14:textId="278FEE4E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1,114,000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2D68C6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BD4FF45" w14:textId="58A8B1D6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51C83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7AD121" w14:textId="5C70928C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514,000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BB5AF1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40ABF7F" w14:textId="1DC8002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514,000</w:t>
            </w:r>
          </w:p>
        </w:tc>
      </w:tr>
      <w:tr w:rsidR="0019210D" w:rsidRPr="0093391C" w14:paraId="53CF9DF9" w14:textId="77777777" w:rsidTr="0093391C">
        <w:tc>
          <w:tcPr>
            <w:tcW w:w="1653" w:type="dxa"/>
          </w:tcPr>
          <w:p w14:paraId="66911DDD" w14:textId="77777777" w:rsidR="0019210D" w:rsidRPr="0093391C" w:rsidRDefault="0019210D" w:rsidP="003A263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6833847E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B6ED47B" w14:textId="77777777" w:rsidR="0019210D" w:rsidRPr="0093391C" w:rsidRDefault="0019210D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05DA2C15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DD9DA5A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499A756D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597C26B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A0A6B52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CC40A92" w14:textId="77777777" w:rsidR="0019210D" w:rsidRPr="0093391C" w:rsidRDefault="0019210D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7D65E73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5F252B1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C5B464F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4A54834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210D" w:rsidRPr="0093391C" w14:paraId="4481B6D1" w14:textId="77777777" w:rsidTr="0093391C">
        <w:tc>
          <w:tcPr>
            <w:tcW w:w="1653" w:type="dxa"/>
          </w:tcPr>
          <w:p w14:paraId="23E3C8C7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49A51F5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075" w:type="dxa"/>
            <w:gridSpan w:val="11"/>
          </w:tcPr>
          <w:p w14:paraId="5F4711C6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</w:t>
            </w:r>
            <w:r w:rsidRPr="0093391C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19210D" w:rsidRPr="0093391C" w14:paraId="107715D4" w14:textId="77777777" w:rsidTr="0093391C">
        <w:tc>
          <w:tcPr>
            <w:tcW w:w="1653" w:type="dxa"/>
          </w:tcPr>
          <w:p w14:paraId="3F4F3A41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5D7AB0A5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7" w:type="dxa"/>
            <w:gridSpan w:val="5"/>
          </w:tcPr>
          <w:p w14:paraId="46D78C66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339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7" w:type="dxa"/>
          </w:tcPr>
          <w:p w14:paraId="5631F274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1" w:type="dxa"/>
            <w:gridSpan w:val="5"/>
          </w:tcPr>
          <w:p w14:paraId="552F3E55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3391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19210D" w:rsidRPr="0093391C" w14:paraId="24CCEB5D" w14:textId="77777777" w:rsidTr="0093391C">
        <w:tc>
          <w:tcPr>
            <w:tcW w:w="1653" w:type="dxa"/>
          </w:tcPr>
          <w:p w14:paraId="438D1C6A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787E368" w14:textId="77CE3F3F" w:rsidR="0019210D" w:rsidRPr="0093391C" w:rsidRDefault="0019210D" w:rsidP="0062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6" w:type="dxa"/>
            <w:vAlign w:val="bottom"/>
          </w:tcPr>
          <w:p w14:paraId="532BB88A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57" w:type="dxa"/>
            <w:vAlign w:val="bottom"/>
          </w:tcPr>
          <w:p w14:paraId="4F5362F8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D089FF5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5EED4801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FF02B93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  <w:vAlign w:val="center"/>
          </w:tcPr>
          <w:p w14:paraId="4BC47EBE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C3F1EC8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2C8CBDBE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E57E8C2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7D891FEF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09AFC47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9210D" w:rsidRPr="0093391C" w14:paraId="6A0578E1" w14:textId="77777777" w:rsidTr="0093391C">
        <w:tc>
          <w:tcPr>
            <w:tcW w:w="1653" w:type="dxa"/>
          </w:tcPr>
          <w:p w14:paraId="646E11C5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6DAC9B3D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075" w:type="dxa"/>
            <w:gridSpan w:val="11"/>
            <w:vAlign w:val="bottom"/>
          </w:tcPr>
          <w:p w14:paraId="11CC69DA" w14:textId="77777777" w:rsidR="0019210D" w:rsidRPr="0093391C" w:rsidRDefault="0019210D" w:rsidP="00E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3391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9210D" w:rsidRPr="0093391C" w14:paraId="5003265E" w14:textId="77777777" w:rsidTr="0093391C">
        <w:tc>
          <w:tcPr>
            <w:tcW w:w="1653" w:type="dxa"/>
          </w:tcPr>
          <w:p w14:paraId="3DFC7C71" w14:textId="77777777" w:rsidR="0019210D" w:rsidRPr="0093391C" w:rsidRDefault="0019210D" w:rsidP="003A263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2" w:type="dxa"/>
          </w:tcPr>
          <w:p w14:paraId="1A3EDD36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8B91224" w14:textId="77777777" w:rsidR="0019210D" w:rsidRPr="0093391C" w:rsidRDefault="0019210D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6EF9F1C0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5BC4A90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23853AE0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49305E91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FA8CD8C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9E24AC6" w14:textId="77777777" w:rsidR="0019210D" w:rsidRPr="0093391C" w:rsidRDefault="0019210D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95B82BF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6B393AF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2356031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4B7F371" w14:textId="77777777" w:rsidR="0019210D" w:rsidRPr="0093391C" w:rsidRDefault="0019210D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391C" w:rsidRPr="0093391C" w14:paraId="5A30DC60" w14:textId="77777777" w:rsidTr="007C11FB">
        <w:tc>
          <w:tcPr>
            <w:tcW w:w="1653" w:type="dxa"/>
          </w:tcPr>
          <w:p w14:paraId="73E301AD" w14:textId="77777777" w:rsidR="0093391C" w:rsidRPr="0093391C" w:rsidRDefault="0093391C" w:rsidP="0093391C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2" w:type="dxa"/>
          </w:tcPr>
          <w:p w14:paraId="66C43152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FA51126" w14:textId="4A07C790" w:rsidR="0093391C" w:rsidRPr="0093391C" w:rsidRDefault="0093391C" w:rsidP="0006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490,600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A8FAA08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47ADCD6" w14:textId="6A0B9D8B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66,090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876AEBE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C1AA748" w14:textId="74727363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556,690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590638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F46FAF3" w14:textId="29100D01" w:rsidR="0093391C" w:rsidRPr="0093391C" w:rsidRDefault="000645F7" w:rsidP="0006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530,200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1160C00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5D74007" w14:textId="2E9D78C9" w:rsidR="0093391C" w:rsidRPr="0093391C" w:rsidRDefault="000645F7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36,206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DC03930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25ECED1" w14:textId="705F69E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566,406</w:t>
            </w:r>
          </w:p>
        </w:tc>
      </w:tr>
      <w:tr w:rsidR="0093391C" w:rsidRPr="0093391C" w14:paraId="01B74D7F" w14:textId="77777777" w:rsidTr="007C11FB">
        <w:tc>
          <w:tcPr>
            <w:tcW w:w="1653" w:type="dxa"/>
          </w:tcPr>
          <w:p w14:paraId="3C457DB1" w14:textId="615D11FB" w:rsidR="0093391C" w:rsidRPr="0093391C" w:rsidRDefault="0093391C" w:rsidP="0093391C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9339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(2562: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หนี้สินตามสัญญาเช่าการเงิน</w:t>
            </w:r>
            <w:r w:rsidRPr="009339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2" w:type="dxa"/>
          </w:tcPr>
          <w:p w14:paraId="50F3D1FB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4CB6C7E" w14:textId="7EB03693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B0DDD3C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DED413A" w14:textId="6C7797A2" w:rsidR="0093391C" w:rsidRPr="0093391C" w:rsidRDefault="00F95643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76,54</w:t>
            </w:r>
            <w:r w:rsidR="00080A1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1EC46C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064320A" w14:textId="16ABD158" w:rsidR="0093391C" w:rsidRPr="0093391C" w:rsidRDefault="00F95643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76,54</w:t>
            </w:r>
            <w:r w:rsidR="00080A1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EE052EA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ED9DE6F" w14:textId="55113D33" w:rsidR="0093391C" w:rsidRPr="0093391C" w:rsidRDefault="0093391C" w:rsidP="00933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73712E0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6DC1151" w14:textId="06FD2E5B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10,284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391004F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CC58CCC" w14:textId="1475499F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sz w:val="24"/>
                <w:szCs w:val="24"/>
              </w:rPr>
              <w:t>10,284</w:t>
            </w:r>
          </w:p>
        </w:tc>
      </w:tr>
      <w:tr w:rsidR="0093391C" w:rsidRPr="0093391C" w14:paraId="685A5DED" w14:textId="77777777" w:rsidTr="007C11FB">
        <w:tc>
          <w:tcPr>
            <w:tcW w:w="1653" w:type="dxa"/>
          </w:tcPr>
          <w:p w14:paraId="7024BD60" w14:textId="77777777" w:rsidR="0093391C" w:rsidRPr="0093391C" w:rsidRDefault="0093391C" w:rsidP="0093391C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12" w:type="dxa"/>
          </w:tcPr>
          <w:p w14:paraId="4C820D94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FC15B" w14:textId="306E8DEF" w:rsidR="0093391C" w:rsidRPr="0093391C" w:rsidRDefault="0093391C" w:rsidP="00CD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550,000</w:t>
            </w:r>
          </w:p>
        </w:tc>
        <w:tc>
          <w:tcPr>
            <w:tcW w:w="257" w:type="dxa"/>
            <w:vAlign w:val="bottom"/>
          </w:tcPr>
          <w:p w14:paraId="72B98AAF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A587B" w14:textId="5D55F423" w:rsidR="0093391C" w:rsidRPr="0093391C" w:rsidRDefault="00F95643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2,052,</w:t>
            </w:r>
            <w:r w:rsidR="00FD26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  <w:r w:rsidR="00DA7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7" w:type="dxa"/>
            <w:vAlign w:val="bottom"/>
          </w:tcPr>
          <w:p w14:paraId="4EF138BB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A33CE" w14:textId="6DD937BC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F956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602,</w:t>
            </w:r>
            <w:r w:rsidR="00FD26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</w:t>
            </w:r>
            <w:r w:rsidR="00DA7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57" w:type="dxa"/>
            <w:vAlign w:val="bottom"/>
          </w:tcPr>
          <w:p w14:paraId="63421F74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D9920" w14:textId="677E2F47" w:rsidR="0093391C" w:rsidRPr="0093391C" w:rsidRDefault="000645F7" w:rsidP="00064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550,000</w:t>
            </w:r>
          </w:p>
        </w:tc>
        <w:tc>
          <w:tcPr>
            <w:tcW w:w="261" w:type="dxa"/>
            <w:vAlign w:val="bottom"/>
          </w:tcPr>
          <w:p w14:paraId="56A867B8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FEADE" w14:textId="1C480E00" w:rsidR="0093391C" w:rsidRPr="0093391C" w:rsidRDefault="000645F7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1,921,585</w:t>
            </w:r>
          </w:p>
        </w:tc>
        <w:tc>
          <w:tcPr>
            <w:tcW w:w="257" w:type="dxa"/>
            <w:vAlign w:val="bottom"/>
          </w:tcPr>
          <w:p w14:paraId="33020524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BFC49" w14:textId="1C108588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93391C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2,471,585</w:t>
            </w:r>
          </w:p>
        </w:tc>
      </w:tr>
    </w:tbl>
    <w:p w14:paraId="3E1A1FBC" w14:textId="53063BEF" w:rsidR="005635C5" w:rsidRPr="0093391C" w:rsidRDefault="005635C5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02279015" w14:textId="77777777" w:rsidR="007145D9" w:rsidRPr="0093391C" w:rsidRDefault="007145D9" w:rsidP="007145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</w:rPr>
      </w:pPr>
      <w:r w:rsidRPr="0093391C">
        <w:rPr>
          <w:rFonts w:ascii="Angsana New" w:hAnsi="Angsana New" w:cs="Angsana New"/>
          <w:b/>
          <w:sz w:val="28"/>
          <w:szCs w:val="28"/>
          <w:cs/>
        </w:rPr>
        <w:t>กลุ่มบริษัทและบริษัทต้องปฏิบัติตามเงื่อนไขและข้อกำหนดต่างๆ 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31361099" w14:textId="280504EF" w:rsidR="00F15312" w:rsidRPr="0093391C" w:rsidRDefault="00F15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1626842" w14:textId="388F66E0" w:rsidR="00AA65D2" w:rsidRPr="0093391C" w:rsidRDefault="00AA65D2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9" w:name="_Hlk47209982"/>
      <w:r w:rsidRPr="0093391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bookmarkEnd w:id="9"/>
    <w:p w14:paraId="2D291100" w14:textId="77777777" w:rsidR="00AA65D2" w:rsidRPr="0093391C" w:rsidRDefault="00AA65D2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7DEB58" w14:textId="5EAD07C7" w:rsidR="00AA65D2" w:rsidRDefault="00637294" w:rsidP="001C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3391C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AA65D2" w:rsidRPr="0093391C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F0225" w:rsidRPr="0093391C">
        <w:rPr>
          <w:rFonts w:asciiTheme="majorBidi" w:hAnsiTheme="majorBidi" w:cstheme="majorBidi"/>
          <w:sz w:val="28"/>
          <w:szCs w:val="28"/>
        </w:rPr>
        <w:t>14</w:t>
      </w:r>
      <w:r w:rsidR="00AA65D2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AA65D2" w:rsidRPr="0093391C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BF0225" w:rsidRPr="0093391C">
        <w:rPr>
          <w:rFonts w:asciiTheme="majorBidi" w:hAnsiTheme="majorBidi" w:cstheme="majorBidi"/>
          <w:sz w:val="28"/>
          <w:szCs w:val="28"/>
        </w:rPr>
        <w:t>2563</w:t>
      </w:r>
      <w:r w:rsidR="00AA65D2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AA65D2" w:rsidRPr="0093391C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</w:t>
      </w:r>
      <w:r w:rsidR="00A21200" w:rsidRPr="0093391C">
        <w:rPr>
          <w:rFonts w:asciiTheme="majorBidi" w:hAnsiTheme="majorBidi" w:cstheme="majorBidi" w:hint="cs"/>
          <w:sz w:val="28"/>
          <w:szCs w:val="28"/>
          <w:cs/>
        </w:rPr>
        <w:t>ไ</w:t>
      </w:r>
      <w:r w:rsidR="00AA65D2" w:rsidRPr="0093391C">
        <w:rPr>
          <w:rFonts w:asciiTheme="majorBidi" w:hAnsiTheme="majorBidi" w:cstheme="majorBidi" w:hint="cs"/>
          <w:sz w:val="28"/>
          <w:szCs w:val="28"/>
          <w:cs/>
        </w:rPr>
        <w:t>ด้ทำสัญญาเงินกู้ยืมระยะสั้น</w:t>
      </w:r>
      <w:r w:rsidR="00A21200" w:rsidRPr="0093391C">
        <w:rPr>
          <w:rFonts w:asciiTheme="majorBidi" w:hAnsiTheme="majorBidi" w:cstheme="majorBidi" w:hint="cs"/>
          <w:sz w:val="28"/>
          <w:szCs w:val="28"/>
          <w:cs/>
        </w:rPr>
        <w:t>ที่มีหลักประกัน</w:t>
      </w:r>
      <w:r w:rsidR="00AA65D2" w:rsidRPr="0093391C">
        <w:rPr>
          <w:rFonts w:asciiTheme="majorBidi" w:hAnsiTheme="majorBidi" w:cstheme="majorBidi" w:hint="cs"/>
          <w:sz w:val="28"/>
          <w:szCs w:val="28"/>
          <w:cs/>
        </w:rPr>
        <w:t xml:space="preserve">กับสถาบันการเงินต่างประเทศแห่งหนึ่ง </w:t>
      </w:r>
      <w:r w:rsidR="00A21200" w:rsidRPr="0093391C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8519D8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93391C">
        <w:rPr>
          <w:rFonts w:asciiTheme="majorBidi" w:hAnsiTheme="majorBidi" w:cstheme="majorBidi"/>
          <w:sz w:val="28"/>
          <w:szCs w:val="28"/>
        </w:rPr>
        <w:t>7</w:t>
      </w:r>
      <w:r w:rsidR="00CD5C87">
        <w:rPr>
          <w:rFonts w:asciiTheme="majorBidi" w:hAnsiTheme="majorBidi" w:cstheme="majorBidi"/>
          <w:sz w:val="28"/>
          <w:szCs w:val="28"/>
        </w:rPr>
        <w:t>3.92</w:t>
      </w:r>
      <w:r w:rsidR="008519D8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8519D8" w:rsidRPr="0093391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A21200" w:rsidRPr="0093391C">
        <w:rPr>
          <w:rFonts w:asciiTheme="majorBidi" w:hAnsiTheme="majorBidi" w:cstheme="majorBidi" w:hint="cs"/>
          <w:sz w:val="28"/>
          <w:szCs w:val="28"/>
          <w:cs/>
        </w:rPr>
        <w:t xml:space="preserve"> เงินกู้ยืม</w:t>
      </w:r>
      <w:r w:rsidR="00B20C61" w:rsidRPr="0093391C">
        <w:rPr>
          <w:rFonts w:asciiTheme="majorBidi" w:hAnsiTheme="majorBidi" w:cstheme="majorBidi" w:hint="cs"/>
          <w:sz w:val="28"/>
          <w:szCs w:val="28"/>
          <w:cs/>
        </w:rPr>
        <w:t>ดั</w:t>
      </w:r>
      <w:r w:rsidR="00A21200" w:rsidRPr="0093391C">
        <w:rPr>
          <w:rFonts w:asciiTheme="majorBidi" w:hAnsiTheme="majorBidi" w:cstheme="majorBidi" w:hint="cs"/>
          <w:sz w:val="28"/>
          <w:szCs w:val="28"/>
          <w:cs/>
        </w:rPr>
        <w:t>งกล่าว</w:t>
      </w:r>
      <w:r w:rsidR="0070555D" w:rsidRPr="0093391C">
        <w:rPr>
          <w:rFonts w:asciiTheme="majorBidi" w:hAnsiTheme="majorBidi" w:cstheme="majorBidi" w:hint="cs"/>
          <w:sz w:val="28"/>
          <w:szCs w:val="28"/>
          <w:cs/>
        </w:rPr>
        <w:t xml:space="preserve">มีอัตราดอกเบี้ยร้อยละ </w:t>
      </w:r>
      <w:r w:rsidR="00BF0225" w:rsidRPr="0093391C">
        <w:rPr>
          <w:rFonts w:asciiTheme="majorBidi" w:hAnsiTheme="majorBidi" w:cstheme="majorBidi"/>
          <w:sz w:val="28"/>
          <w:szCs w:val="28"/>
        </w:rPr>
        <w:t>1</w:t>
      </w:r>
      <w:r w:rsidR="0070555D" w:rsidRPr="0093391C">
        <w:rPr>
          <w:rFonts w:asciiTheme="majorBidi" w:hAnsiTheme="majorBidi" w:cstheme="majorBidi"/>
          <w:sz w:val="28"/>
          <w:szCs w:val="28"/>
        </w:rPr>
        <w:t>.</w:t>
      </w:r>
      <w:r w:rsidR="00BF0225" w:rsidRPr="0093391C">
        <w:rPr>
          <w:rFonts w:asciiTheme="majorBidi" w:hAnsiTheme="majorBidi" w:cstheme="majorBidi"/>
          <w:sz w:val="28"/>
          <w:szCs w:val="28"/>
        </w:rPr>
        <w:t>60</w:t>
      </w:r>
      <w:r w:rsidR="0070555D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A21200" w:rsidRPr="0093391C">
        <w:rPr>
          <w:rFonts w:asciiTheme="majorBidi" w:hAnsiTheme="majorBidi" w:cstheme="majorBidi" w:hint="cs"/>
          <w:sz w:val="28"/>
          <w:szCs w:val="28"/>
          <w:cs/>
        </w:rPr>
        <w:t xml:space="preserve">ต่อปี และมีกำหนดชำระคืนภายใน </w:t>
      </w:r>
      <w:r w:rsidR="00BF0225" w:rsidRPr="0093391C">
        <w:rPr>
          <w:rFonts w:asciiTheme="majorBidi" w:hAnsiTheme="majorBidi" w:cstheme="majorBidi"/>
          <w:sz w:val="28"/>
          <w:szCs w:val="28"/>
        </w:rPr>
        <w:t>1</w:t>
      </w:r>
      <w:r w:rsidR="00A21200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A21200" w:rsidRPr="0093391C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2F10455F" w14:textId="1E420C74" w:rsidR="00E469CC" w:rsidRDefault="00E469CC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66E487CB" w14:textId="5D15B527" w:rsidR="00E469CC" w:rsidRDefault="00E469CC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  <w:r w:rsidRPr="00E469C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เงินกู้ยืมระยะ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ยาว</w:t>
      </w:r>
      <w:r w:rsidRPr="00E469C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จากสถาบันการเงิน</w:t>
      </w:r>
    </w:p>
    <w:p w14:paraId="6528C0A8" w14:textId="6773E524" w:rsidR="00E469CC" w:rsidRDefault="00E469CC" w:rsidP="00AA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642A766F" w14:textId="65B08CE0" w:rsidR="00E469CC" w:rsidRPr="0093391C" w:rsidRDefault="00E469CC" w:rsidP="001C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469CC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13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2563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>ในประเทศ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20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เงินกู้ยืมดังกล่าวมีอัตราดอกเบี้ยร้อยละ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2 </w:t>
      </w:r>
      <w:r w:rsidR="00EF564F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และมีกำหนดชำระคืนภายใน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2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0F85BD99" w14:textId="3DF0EF0E" w:rsidR="00AA65D2" w:rsidRDefault="00AA65D2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F0FC686" w14:textId="4404EAD7" w:rsidR="00E469CC" w:rsidRPr="00E469CC" w:rsidRDefault="00E469CC" w:rsidP="001C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469CC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7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2563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>ในประเทศ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215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เงินกู้ยืมดังกล่าวมีอัตราดอกเบี้ย</w:t>
      </w:r>
      <w:r w:rsidR="001C5B91">
        <w:rPr>
          <w:rFonts w:asciiTheme="majorBidi" w:hAnsiTheme="majorBidi" w:cstheme="majorBidi"/>
          <w:sz w:val="28"/>
          <w:szCs w:val="28"/>
        </w:rPr>
        <w:t xml:space="preserve"> </w:t>
      </w:r>
      <w:r w:rsidR="00291D3E">
        <w:rPr>
          <w:rFonts w:asciiTheme="majorBidi" w:hAnsiTheme="majorBidi" w:cstheme="majorBidi"/>
          <w:sz w:val="28"/>
          <w:szCs w:val="28"/>
        </w:rPr>
        <w:t>B</w:t>
      </w:r>
      <w:r w:rsidR="001C5B91">
        <w:rPr>
          <w:rFonts w:asciiTheme="majorBidi" w:hAnsiTheme="majorBidi" w:cstheme="majorBidi"/>
          <w:sz w:val="28"/>
          <w:szCs w:val="28"/>
        </w:rPr>
        <w:t xml:space="preserve">IBOR 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 xml:space="preserve">ประเภท </w:t>
      </w:r>
      <w:r w:rsidR="001C5B91">
        <w:rPr>
          <w:rFonts w:asciiTheme="majorBidi" w:hAnsiTheme="majorBidi" w:cstheme="majorBidi"/>
          <w:sz w:val="28"/>
          <w:szCs w:val="28"/>
        </w:rPr>
        <w:t xml:space="preserve">3 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บวกร้อยละ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1.75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5B91">
        <w:rPr>
          <w:rFonts w:asciiTheme="majorBidi" w:hAnsiTheme="majorBidi" w:cstheme="majorBidi"/>
          <w:sz w:val="28"/>
          <w:szCs w:val="28"/>
          <w:cs/>
        </w:rPr>
        <w:br/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มีกำหนดชำระคืนภายใน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10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1C5B91">
        <w:rPr>
          <w:rFonts w:asciiTheme="majorBidi" w:hAnsiTheme="majorBidi" w:cstheme="majorBidi"/>
          <w:sz w:val="28"/>
          <w:szCs w:val="28"/>
        </w:rPr>
        <w:t xml:space="preserve">30 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C5B91">
        <w:rPr>
          <w:rFonts w:asciiTheme="majorBidi" w:hAnsiTheme="majorBidi" w:cstheme="majorBidi"/>
          <w:sz w:val="28"/>
          <w:szCs w:val="28"/>
        </w:rPr>
        <w:t xml:space="preserve">2563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บริษัทย่อยมีการเบิกใช้เงินกู้ดังกล่าวเป็นจำนวน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>31.4</w:t>
      </w:r>
      <w:r w:rsidR="001C5B91">
        <w:rPr>
          <w:rFonts w:asciiTheme="majorBidi" w:hAnsiTheme="majorBidi" w:cstheme="majorBidi"/>
          <w:sz w:val="28"/>
          <w:szCs w:val="28"/>
        </w:rPr>
        <w:t>0</w:t>
      </w:r>
      <w:r w:rsidRPr="00E469CC">
        <w:rPr>
          <w:rFonts w:asciiTheme="majorBidi" w:hAnsiTheme="majorBidi" w:cstheme="majorBidi"/>
          <w:sz w:val="28"/>
          <w:szCs w:val="28"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27EF8ED1" w14:textId="5C0C767F" w:rsidR="00E469CC" w:rsidRDefault="00E469CC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2AC658" w14:textId="153B1ECF" w:rsidR="00E469CC" w:rsidRDefault="00E469CC" w:rsidP="001C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469CC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8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2563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บริษัทย่อยแห่งหนึ่งได้ทำสัญญาเงินกู้ยืมระยะยาวที่มีหลักประกันกับสถาบันการเงิน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>ในประเทศ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แห่งหนึ่งจำนวน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200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และมีกำหนดชำระคืนภายใน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/>
          <w:sz w:val="28"/>
          <w:szCs w:val="28"/>
        </w:rPr>
        <w:t xml:space="preserve">10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1C5B91">
        <w:rPr>
          <w:rFonts w:asciiTheme="majorBidi" w:hAnsiTheme="majorBidi" w:cstheme="majorBidi"/>
          <w:sz w:val="28"/>
          <w:szCs w:val="28"/>
        </w:rPr>
        <w:t xml:space="preserve">30 </w:t>
      </w:r>
      <w:r w:rsidR="001C5B9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C5B91">
        <w:rPr>
          <w:rFonts w:asciiTheme="majorBidi" w:hAnsiTheme="majorBidi" w:cstheme="majorBidi"/>
          <w:sz w:val="28"/>
          <w:szCs w:val="28"/>
        </w:rPr>
        <w:t xml:space="preserve">2563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บริษัทย่อยยังไม่มีการเบิกใช้เงินกู้ดังกล่าว</w:t>
      </w:r>
    </w:p>
    <w:p w14:paraId="1BB28255" w14:textId="184C5879" w:rsidR="00E469CC" w:rsidRDefault="00E469CC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43EAE8C8" w14:textId="25F11DCB" w:rsidR="00E469CC" w:rsidRDefault="00E469CC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607A448D" w14:textId="0C2CEF23" w:rsidR="007145D9" w:rsidRPr="0093391C" w:rsidRDefault="007145D9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93391C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การละเมิดสัญญาเงินกู้ยืม</w:t>
      </w:r>
    </w:p>
    <w:p w14:paraId="2D9E569A" w14:textId="77777777" w:rsidR="007145D9" w:rsidRPr="0093391C" w:rsidRDefault="007145D9" w:rsidP="00684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p w14:paraId="0DECB29B" w14:textId="51511C5C" w:rsidR="00E93D19" w:rsidRDefault="00A6587F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3391C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411B67" w:rsidRPr="0093391C">
        <w:rPr>
          <w:rFonts w:asciiTheme="majorBidi" w:hAnsiTheme="majorBidi" w:cstheme="majorBidi"/>
          <w:sz w:val="28"/>
          <w:szCs w:val="28"/>
        </w:rPr>
        <w:t>30</w:t>
      </w:r>
      <w:r w:rsidR="00411B67" w:rsidRPr="009339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11B67" w:rsidRPr="0093391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411B67" w:rsidRPr="009339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93391C">
        <w:rPr>
          <w:rFonts w:asciiTheme="majorBidi" w:hAnsiTheme="majorBidi" w:cstheme="majorBidi"/>
          <w:sz w:val="28"/>
          <w:szCs w:val="28"/>
        </w:rPr>
        <w:t>2563</w:t>
      </w:r>
      <w:r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Pr="0093391C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ผิดเงื่อนไขสัญญาเงินกู้ยืมเนื่องจากไม่สามารถดำรงอัตราส่วนทางการเงินที่ระบุไว้ในสัญญาเงินกู้ยืมกับสถาบันการเงินแห่งหนึ่งได้ ดังนั้นกลุ่มบริษัทจึงจัดประเภทเงินกู้ยืม</w:t>
      </w:r>
      <w:r w:rsidR="00782D1C" w:rsidRPr="0093391C">
        <w:rPr>
          <w:rFonts w:asciiTheme="majorBidi" w:hAnsiTheme="majorBidi" w:cstheme="majorBidi" w:hint="cs"/>
          <w:sz w:val="28"/>
          <w:szCs w:val="28"/>
          <w:cs/>
        </w:rPr>
        <w:t>คงเหลือของบริษัทย่อยดังกล่าว</w:t>
      </w:r>
      <w:r w:rsidRPr="0093391C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3A263E" w:rsidRPr="0093391C">
        <w:rPr>
          <w:rFonts w:asciiTheme="majorBidi" w:hAnsiTheme="majorBidi" w:cstheme="majorBidi" w:hint="cs"/>
          <w:sz w:val="28"/>
          <w:szCs w:val="28"/>
          <w:cs/>
        </w:rPr>
        <w:t xml:space="preserve">107 </w:t>
      </w:r>
      <w:r w:rsidRPr="0093391C">
        <w:rPr>
          <w:rFonts w:asciiTheme="majorBidi" w:hAnsiTheme="majorBidi" w:cstheme="majorBidi" w:hint="cs"/>
          <w:sz w:val="28"/>
          <w:szCs w:val="28"/>
          <w:cs/>
        </w:rPr>
        <w:t>ล้านบาท เป็นส่วนของเงินกู้ยืมระยะยาวจากสถาบันการเงินที่ถึงกำหนดชำระภายในหนึ่งปี</w:t>
      </w:r>
      <w:r w:rsidR="00782D1C" w:rsidRPr="0093391C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CD5C87">
        <w:rPr>
          <w:rFonts w:asciiTheme="majorBidi" w:hAnsiTheme="majorBidi" w:cstheme="majorBidi"/>
          <w:sz w:val="28"/>
          <w:szCs w:val="28"/>
        </w:rPr>
        <w:t xml:space="preserve"> </w:t>
      </w:r>
      <w:r w:rsidR="00CD5C87">
        <w:rPr>
          <w:rFonts w:asciiTheme="majorBidi" w:hAnsiTheme="majorBidi" w:cstheme="majorBidi"/>
          <w:sz w:val="28"/>
          <w:szCs w:val="28"/>
        </w:rPr>
        <w:br/>
      </w:r>
      <w:r w:rsidR="00782D1C" w:rsidRPr="0093391C">
        <w:rPr>
          <w:rFonts w:asciiTheme="majorBidi" w:hAnsiTheme="majorBidi" w:cstheme="majorBidi" w:hint="cs"/>
          <w:sz w:val="28"/>
          <w:szCs w:val="28"/>
          <w:cs/>
        </w:rPr>
        <w:t>งบการเงินรวม</w:t>
      </w:r>
      <w:r w:rsidR="00664B81">
        <w:rPr>
          <w:rFonts w:asciiTheme="majorBidi" w:hAnsiTheme="majorBidi" w:cstheme="majorBidi"/>
          <w:sz w:val="28"/>
          <w:szCs w:val="28"/>
        </w:rPr>
        <w:t xml:space="preserve"> </w:t>
      </w:r>
      <w:r w:rsidR="00C968A0">
        <w:rPr>
          <w:rFonts w:asciiTheme="majorBidi" w:hAnsiTheme="majorBidi" w:cstheme="majorBidi" w:hint="cs"/>
          <w:sz w:val="28"/>
          <w:szCs w:val="28"/>
          <w:cs/>
        </w:rPr>
        <w:t>ทั้งนี้</w:t>
      </w:r>
      <w:r w:rsidR="00664B81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="0017380E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664B81">
        <w:rPr>
          <w:rFonts w:asciiTheme="majorBidi" w:hAnsiTheme="majorBidi" w:cstheme="majorBidi" w:hint="cs"/>
          <w:sz w:val="28"/>
          <w:szCs w:val="28"/>
          <w:cs/>
        </w:rPr>
        <w:t xml:space="preserve">ได้รับหนังสือให้การยินยอมในการผ่อนปรนการผิดเงื่อนไขสัญญาเงินกู้ยืมดังกล่าวแล้วเมื่อวันที่ </w:t>
      </w:r>
      <w:r w:rsidR="00664B81">
        <w:rPr>
          <w:rFonts w:asciiTheme="majorBidi" w:hAnsiTheme="majorBidi" w:cstheme="majorBidi"/>
          <w:sz w:val="28"/>
          <w:szCs w:val="28"/>
        </w:rPr>
        <w:t xml:space="preserve">31 </w:t>
      </w:r>
      <w:r w:rsidR="00664B81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664B81">
        <w:rPr>
          <w:rFonts w:asciiTheme="majorBidi" w:hAnsiTheme="majorBidi" w:cstheme="majorBidi"/>
          <w:sz w:val="28"/>
          <w:szCs w:val="28"/>
        </w:rPr>
        <w:t>2563</w:t>
      </w:r>
    </w:p>
    <w:p w14:paraId="6398E6BB" w14:textId="7BD8745D" w:rsidR="00E469CC" w:rsidRDefault="00E469CC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9F50B39" w14:textId="71DF3C61" w:rsidR="00E469CC" w:rsidRPr="00846E02" w:rsidRDefault="00E469CC" w:rsidP="00E4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846E02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การผ่อนผันการชำระเงินกู้ยืม</w:t>
      </w:r>
    </w:p>
    <w:p w14:paraId="1C1C4F4D" w14:textId="051AEC68" w:rsidR="00E469CC" w:rsidRDefault="00E469CC" w:rsidP="00E4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4EC046E" w14:textId="7AFDCD90" w:rsidR="00E469CC" w:rsidRPr="00E469CC" w:rsidRDefault="00E469CC" w:rsidP="00E46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69CC">
        <w:rPr>
          <w:rFonts w:asciiTheme="majorBidi" w:hAnsiTheme="majorBidi" w:cstheme="majorBidi" w:hint="cs"/>
          <w:sz w:val="28"/>
          <w:szCs w:val="28"/>
          <w:cs/>
        </w:rPr>
        <w:t>ในเดือนเมษายน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6E02">
        <w:rPr>
          <w:rFonts w:asciiTheme="majorBidi" w:hAnsiTheme="majorBidi" w:cstheme="majorBidi"/>
          <w:sz w:val="28"/>
          <w:szCs w:val="28"/>
        </w:rPr>
        <w:t>2563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บริษัทและบริษัทย่อย</w:t>
      </w:r>
      <w:r w:rsidR="00C15374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ได้รับหนังสืออนุมัติการพักชำระหนี้เงินต้นสำหรับเงินกู้ยืมระยะยาวจากสถาบันการเงิน</w:t>
      </w:r>
      <w:r w:rsidR="00C15374">
        <w:rPr>
          <w:rFonts w:asciiTheme="majorBidi" w:hAnsiTheme="majorBidi" w:cstheme="majorBidi" w:hint="cs"/>
          <w:sz w:val="28"/>
          <w:szCs w:val="28"/>
          <w:cs/>
        </w:rPr>
        <w:t>หลายแห่ง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เป็นเวลา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6E02">
        <w:rPr>
          <w:rFonts w:asciiTheme="majorBidi" w:hAnsiTheme="majorBidi" w:cstheme="majorBidi"/>
          <w:sz w:val="28"/>
          <w:szCs w:val="28"/>
        </w:rPr>
        <w:t>12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เริ่มตั้งแต่เดือนเมษายน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4858">
        <w:rPr>
          <w:rFonts w:asciiTheme="majorBidi" w:hAnsiTheme="majorBidi" w:cstheme="majorBidi"/>
          <w:sz w:val="28"/>
          <w:szCs w:val="28"/>
        </w:rPr>
        <w:t>2563</w:t>
      </w:r>
    </w:p>
    <w:p w14:paraId="6753B7BE" w14:textId="11BCF13B" w:rsidR="00E469CC" w:rsidRDefault="00E469CC" w:rsidP="00E4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="Angsana New"/>
          <w:b/>
          <w:bCs/>
          <w:i/>
          <w:iCs/>
          <w:sz w:val="28"/>
          <w:szCs w:val="28"/>
        </w:rPr>
      </w:pPr>
    </w:p>
    <w:p w14:paraId="187F2BEB" w14:textId="7E295F76" w:rsidR="00E469CC" w:rsidRDefault="00E469CC" w:rsidP="00604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469CC">
        <w:rPr>
          <w:rFonts w:asciiTheme="majorBidi" w:hAnsiTheme="majorBidi" w:cstheme="majorBidi" w:hint="cs"/>
          <w:sz w:val="28"/>
          <w:szCs w:val="28"/>
          <w:cs/>
        </w:rPr>
        <w:t>ในเดือนพฤษภาคม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4858">
        <w:rPr>
          <w:rFonts w:asciiTheme="majorBidi" w:hAnsiTheme="majorBidi" w:cstheme="majorBidi"/>
          <w:sz w:val="28"/>
          <w:szCs w:val="28"/>
        </w:rPr>
        <w:t>2563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บริษัทได้รับหนังสืออนุมัติการพักชำระ</w:t>
      </w:r>
      <w:r w:rsidR="00604858">
        <w:rPr>
          <w:rFonts w:asciiTheme="majorBidi" w:hAnsiTheme="majorBidi" w:cstheme="majorBidi" w:hint="cs"/>
          <w:sz w:val="28"/>
          <w:szCs w:val="28"/>
          <w:cs/>
        </w:rPr>
        <w:t>หนี้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เงินต้นและดอกเบี้ย</w:t>
      </w:r>
      <w:r w:rsidR="00604858">
        <w:rPr>
          <w:rFonts w:asciiTheme="majorBidi" w:hAnsiTheme="majorBidi" w:cstheme="majorBidi" w:hint="cs"/>
          <w:sz w:val="28"/>
          <w:szCs w:val="28"/>
          <w:cs/>
        </w:rPr>
        <w:t>สำหรับเงินกู้ยืมระยะยาว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จากสถาบันการเงินแห่งหนึ่ง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เป็นเวลา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4858">
        <w:rPr>
          <w:rFonts w:asciiTheme="majorBidi" w:hAnsiTheme="majorBidi" w:cstheme="majorBidi"/>
          <w:sz w:val="28"/>
          <w:szCs w:val="28"/>
        </w:rPr>
        <w:t>3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69CC">
        <w:rPr>
          <w:rFonts w:asciiTheme="majorBidi" w:hAnsiTheme="majorBidi" w:cstheme="majorBidi" w:hint="cs"/>
          <w:sz w:val="28"/>
          <w:szCs w:val="28"/>
          <w:cs/>
        </w:rPr>
        <w:t>เริ่มตั้งแต่เดือนมิถุนายน</w:t>
      </w:r>
      <w:r w:rsidRPr="00E469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4858">
        <w:rPr>
          <w:rFonts w:asciiTheme="majorBidi" w:hAnsiTheme="majorBidi" w:cstheme="majorBidi"/>
          <w:sz w:val="28"/>
          <w:szCs w:val="28"/>
        </w:rPr>
        <w:t>2563</w:t>
      </w:r>
    </w:p>
    <w:p w14:paraId="6B7EA70A" w14:textId="77777777" w:rsidR="00E469CC" w:rsidRPr="00E469CC" w:rsidRDefault="00E469CC" w:rsidP="00E4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692E1C56" w14:textId="21B9C76F" w:rsidR="00E93D19" w:rsidRPr="00E469CC" w:rsidRDefault="00E93D19" w:rsidP="00E4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sz w:val="28"/>
          <w:szCs w:val="28"/>
        </w:rPr>
      </w:pPr>
      <w:r w:rsidRPr="0093391C">
        <w:rPr>
          <w:rFonts w:ascii="Angsana New" w:hAnsi="Angsana New" w:cs="Angsana New" w:hint="cs"/>
          <w:bCs/>
          <w:i/>
          <w:iCs/>
          <w:sz w:val="28"/>
          <w:szCs w:val="28"/>
          <w:cs/>
        </w:rPr>
        <w:t>หุ้นกู้</w:t>
      </w:r>
    </w:p>
    <w:p w14:paraId="55307A4A" w14:textId="3FD047E4" w:rsidR="00564B30" w:rsidRPr="0093391C" w:rsidRDefault="00564B30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</w:p>
    <w:p w14:paraId="13565947" w14:textId="409AF4C8" w:rsidR="00564B30" w:rsidRPr="0093391C" w:rsidRDefault="00564B30" w:rsidP="00564B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3391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F0225" w:rsidRPr="0093391C">
        <w:rPr>
          <w:rFonts w:asciiTheme="majorBidi" w:hAnsiTheme="majorBidi" w:cstheme="majorBidi"/>
          <w:sz w:val="28"/>
          <w:szCs w:val="28"/>
        </w:rPr>
        <w:t>21</w:t>
      </w:r>
      <w:r w:rsidR="0049401E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49401E" w:rsidRPr="0093391C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BF0225" w:rsidRPr="0093391C">
        <w:rPr>
          <w:rFonts w:asciiTheme="majorBidi" w:hAnsiTheme="majorBidi" w:cstheme="majorBidi"/>
          <w:sz w:val="28"/>
          <w:szCs w:val="28"/>
        </w:rPr>
        <w:t>2563</w:t>
      </w:r>
      <w:r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Pr="0093391C">
        <w:rPr>
          <w:rFonts w:asciiTheme="majorBidi" w:hAnsiTheme="majorBidi" w:cstheme="majorBidi"/>
          <w:sz w:val="28"/>
          <w:szCs w:val="28"/>
          <w:cs/>
        </w:rPr>
        <w:t>บริษัทออกหุ้นกู้ไม่ด้อยสิทธิและไม่มีหลักประกัน</w:t>
      </w:r>
      <w:r w:rsidR="004953F4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4953F4" w:rsidRPr="0093391C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BF0225" w:rsidRPr="0093391C">
        <w:rPr>
          <w:rFonts w:asciiTheme="majorBidi" w:hAnsiTheme="majorBidi" w:cstheme="majorBidi"/>
          <w:sz w:val="28"/>
          <w:szCs w:val="28"/>
        </w:rPr>
        <w:t>600</w:t>
      </w:r>
      <w:r w:rsidR="00CD5C87">
        <w:rPr>
          <w:rFonts w:asciiTheme="majorBidi" w:hAnsiTheme="majorBidi" w:cstheme="majorBidi"/>
          <w:sz w:val="28"/>
          <w:szCs w:val="28"/>
        </w:rPr>
        <w:t xml:space="preserve"> </w:t>
      </w:r>
      <w:r w:rsidR="004953F4" w:rsidRPr="0093391C">
        <w:rPr>
          <w:rFonts w:asciiTheme="majorBidi" w:hAnsiTheme="majorBidi" w:cstheme="majorBidi" w:hint="cs"/>
          <w:sz w:val="28"/>
          <w:szCs w:val="28"/>
          <w:cs/>
        </w:rPr>
        <w:t>ล้านบาท (</w:t>
      </w:r>
      <w:r w:rsidR="00BF0225" w:rsidRPr="0093391C">
        <w:rPr>
          <w:rFonts w:asciiTheme="majorBidi" w:hAnsiTheme="majorBidi" w:cstheme="majorBidi"/>
          <w:sz w:val="28"/>
          <w:szCs w:val="28"/>
        </w:rPr>
        <w:t>600</w:t>
      </w:r>
      <w:r w:rsidR="004953F4" w:rsidRPr="0093391C">
        <w:rPr>
          <w:rFonts w:asciiTheme="majorBidi" w:hAnsiTheme="majorBidi" w:cstheme="majorBidi"/>
          <w:sz w:val="28"/>
          <w:szCs w:val="28"/>
        </w:rPr>
        <w:t>,</w:t>
      </w:r>
      <w:r w:rsidR="00BF0225" w:rsidRPr="0093391C">
        <w:rPr>
          <w:rFonts w:asciiTheme="majorBidi" w:hAnsiTheme="majorBidi" w:cstheme="majorBidi"/>
          <w:sz w:val="28"/>
          <w:szCs w:val="28"/>
        </w:rPr>
        <w:t>000</w:t>
      </w:r>
      <w:r w:rsidR="004953F4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4953F4" w:rsidRPr="0093391C">
        <w:rPr>
          <w:rFonts w:asciiTheme="majorBidi" w:hAnsiTheme="majorBidi" w:cstheme="majorBidi" w:hint="cs"/>
          <w:sz w:val="28"/>
          <w:szCs w:val="28"/>
          <w:cs/>
        </w:rPr>
        <w:t xml:space="preserve">หน่วย </w:t>
      </w:r>
      <w:r w:rsidR="00585D3B" w:rsidRPr="0093391C">
        <w:rPr>
          <w:rFonts w:asciiTheme="majorBidi" w:hAnsiTheme="majorBidi" w:cstheme="majorBidi"/>
          <w:sz w:val="28"/>
          <w:szCs w:val="28"/>
          <w:cs/>
        </w:rPr>
        <w:br/>
      </w:r>
      <w:r w:rsidR="004953F4" w:rsidRPr="0093391C"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มูลค่าที่ตราไว้หน่วยละ </w:t>
      </w:r>
      <w:r w:rsidR="00BF0225" w:rsidRPr="0093391C">
        <w:rPr>
          <w:rFonts w:asciiTheme="majorBidi" w:hAnsiTheme="majorBidi" w:cstheme="majorBidi"/>
          <w:sz w:val="28"/>
          <w:szCs w:val="28"/>
        </w:rPr>
        <w:t>1</w:t>
      </w:r>
      <w:r w:rsidR="004953F4" w:rsidRPr="0093391C">
        <w:rPr>
          <w:rFonts w:asciiTheme="majorBidi" w:hAnsiTheme="majorBidi" w:cstheme="majorBidi"/>
          <w:sz w:val="28"/>
          <w:szCs w:val="28"/>
        </w:rPr>
        <w:t>,</w:t>
      </w:r>
      <w:r w:rsidR="00BF0225" w:rsidRPr="0093391C">
        <w:rPr>
          <w:rFonts w:asciiTheme="majorBidi" w:hAnsiTheme="majorBidi" w:cstheme="majorBidi"/>
          <w:sz w:val="28"/>
          <w:szCs w:val="28"/>
        </w:rPr>
        <w:t>000</w:t>
      </w:r>
      <w:r w:rsidR="004953F4" w:rsidRPr="0093391C">
        <w:rPr>
          <w:rFonts w:asciiTheme="majorBidi" w:hAnsiTheme="majorBidi" w:cstheme="majorBidi" w:hint="cs"/>
          <w:sz w:val="28"/>
          <w:szCs w:val="28"/>
          <w:cs/>
        </w:rPr>
        <w:t xml:space="preserve"> บาท)</w:t>
      </w:r>
      <w:r w:rsidRPr="0093391C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="00282528" w:rsidRPr="0093391C">
        <w:rPr>
          <w:rFonts w:asciiTheme="majorBidi" w:hAnsiTheme="majorBidi" w:cstheme="majorBidi" w:hint="cs"/>
          <w:sz w:val="28"/>
          <w:szCs w:val="28"/>
          <w:cs/>
        </w:rPr>
        <w:t xml:space="preserve">มีกำหนดไถ่ถอนวันที่ </w:t>
      </w:r>
      <w:r w:rsidR="00BF0225" w:rsidRPr="0093391C">
        <w:rPr>
          <w:rFonts w:asciiTheme="majorBidi" w:hAnsiTheme="majorBidi" w:cstheme="majorBidi"/>
          <w:sz w:val="28"/>
          <w:szCs w:val="28"/>
        </w:rPr>
        <w:t>21</w:t>
      </w:r>
      <w:r w:rsidR="00282528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5249ED" w:rsidRPr="0093391C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282528" w:rsidRPr="009339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0225" w:rsidRPr="0093391C">
        <w:rPr>
          <w:rFonts w:asciiTheme="majorBidi" w:hAnsiTheme="majorBidi" w:cstheme="majorBidi"/>
          <w:sz w:val="28"/>
          <w:szCs w:val="28"/>
        </w:rPr>
        <w:t>2566</w:t>
      </w:r>
      <w:r w:rsidR="00282528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282528" w:rsidRPr="0093391C">
        <w:rPr>
          <w:rFonts w:asciiTheme="majorBidi" w:hAnsiTheme="majorBidi" w:cstheme="majorBidi" w:hint="cs"/>
          <w:sz w:val="28"/>
          <w:szCs w:val="28"/>
          <w:cs/>
        </w:rPr>
        <w:t xml:space="preserve">และมีอัตราดอกเบี้ยคงที่ร้อยละ </w:t>
      </w:r>
      <w:r w:rsidR="00BF0225" w:rsidRPr="0093391C">
        <w:rPr>
          <w:rFonts w:asciiTheme="majorBidi" w:hAnsiTheme="majorBidi" w:cstheme="majorBidi"/>
          <w:sz w:val="28"/>
          <w:szCs w:val="28"/>
        </w:rPr>
        <w:t>4</w:t>
      </w:r>
      <w:r w:rsidR="00282528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5249ED" w:rsidRPr="0093391C">
        <w:rPr>
          <w:rFonts w:asciiTheme="majorBidi" w:hAnsiTheme="majorBidi" w:cstheme="majorBidi" w:hint="cs"/>
          <w:sz w:val="28"/>
          <w:szCs w:val="28"/>
          <w:cs/>
        </w:rPr>
        <w:t xml:space="preserve">ต่อปี โดยมีกำหนดจ่ายชำระดอกเบี้ยทุก </w:t>
      </w:r>
      <w:r w:rsidR="00BF0225" w:rsidRPr="0093391C">
        <w:rPr>
          <w:rFonts w:asciiTheme="majorBidi" w:hAnsiTheme="majorBidi" w:cstheme="majorBidi"/>
          <w:sz w:val="28"/>
          <w:szCs w:val="28"/>
        </w:rPr>
        <w:t>3</w:t>
      </w:r>
      <w:r w:rsidR="005249ED"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5249ED" w:rsidRPr="0093391C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3462DBF5" w14:textId="77777777" w:rsidR="00564B30" w:rsidRPr="0093391C" w:rsidRDefault="00564B30" w:rsidP="00382B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0"/>
        <w:gridCol w:w="1111"/>
        <w:gridCol w:w="270"/>
        <w:gridCol w:w="1076"/>
        <w:gridCol w:w="270"/>
        <w:gridCol w:w="1053"/>
      </w:tblGrid>
      <w:tr w:rsidR="00684F1C" w:rsidRPr="0093391C" w14:paraId="72F09274" w14:textId="77777777" w:rsidTr="0093391C">
        <w:trPr>
          <w:tblHeader/>
        </w:trPr>
        <w:tc>
          <w:tcPr>
            <w:tcW w:w="3150" w:type="dxa"/>
            <w:vMerge w:val="restart"/>
            <w:shd w:val="clear" w:color="auto" w:fill="auto"/>
          </w:tcPr>
          <w:p w14:paraId="56AAFE8C" w14:textId="2D2FADEE" w:rsidR="00684F1C" w:rsidRPr="00CD5C87" w:rsidRDefault="00E52E8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3391C">
              <w:rPr>
                <w:rStyle w:val="eop"/>
                <w:rFonts w:ascii="Angsana New" w:hAnsi="Angsana New" w:cs="Angsana New"/>
                <w:sz w:val="28"/>
                <w:szCs w:val="28"/>
              </w:rPr>
              <w:br w:type="page"/>
            </w:r>
          </w:p>
          <w:p w14:paraId="5706919B" w14:textId="77777777" w:rsidR="00684F1C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78F41886" w14:textId="320CB95B" w:rsidR="00CD5C87" w:rsidRPr="0093391C" w:rsidRDefault="00CD5C87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475DD174" w14:textId="77777777" w:rsidR="00684F1C" w:rsidRPr="0093391C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1" w:type="dxa"/>
            <w:gridSpan w:val="3"/>
          </w:tcPr>
          <w:p w14:paraId="753923E2" w14:textId="0624964B" w:rsidR="00684F1C" w:rsidRPr="0093391C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227FA7" w14:textId="77777777" w:rsidR="00684F1C" w:rsidRPr="0093391C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14:paraId="4287E888" w14:textId="1537AC68" w:rsidR="00684F1C" w:rsidRPr="0093391C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22D7" w:rsidRPr="0093391C" w14:paraId="725A66B8" w14:textId="77777777" w:rsidTr="0093391C">
        <w:trPr>
          <w:tblHeader/>
        </w:trPr>
        <w:tc>
          <w:tcPr>
            <w:tcW w:w="3150" w:type="dxa"/>
            <w:vMerge/>
          </w:tcPr>
          <w:p w14:paraId="122F5F4F" w14:textId="77777777" w:rsidR="00CE22D7" w:rsidRPr="0093391C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AA41C41" w14:textId="77777777" w:rsidR="00CD5C87" w:rsidRDefault="00CD5C8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3E681438" w14:textId="19303D15" w:rsidR="00CE22D7" w:rsidRPr="0093391C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01BCC1" w14:textId="10620D28" w:rsidR="00CE22D7" w:rsidRPr="0093391C" w:rsidRDefault="00BF0225" w:rsidP="004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11B67" w:rsidRPr="0093391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E22D7" w:rsidRPr="009339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1B67" w:rsidRPr="009339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  <w:p w14:paraId="39DC7CDD" w14:textId="24948673" w:rsidR="00CE22D7" w:rsidRPr="0093391C" w:rsidRDefault="00BF0225" w:rsidP="004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AEFFED" w14:textId="77777777" w:rsidR="00CE22D7" w:rsidRPr="0093391C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A9897C8" w14:textId="760D21C9" w:rsidR="00CE22D7" w:rsidRPr="0093391C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91C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9339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22D7" w:rsidRPr="009339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22D7" w:rsidRPr="0093391C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069D188B" w14:textId="409C910B" w:rsidR="00CE22D7" w:rsidRPr="0093391C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3C3401F" w14:textId="77777777" w:rsidR="00CE22D7" w:rsidRPr="0093391C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AEB70C6" w14:textId="77777777" w:rsidR="00411B67" w:rsidRPr="0093391C" w:rsidRDefault="00411B67" w:rsidP="004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339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  <w:p w14:paraId="047FC4E0" w14:textId="172360F8" w:rsidR="00CE22D7" w:rsidRPr="0093391C" w:rsidRDefault="00BF0225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B07029" w14:textId="77777777" w:rsidR="00CE22D7" w:rsidRPr="0093391C" w:rsidRDefault="00CE22D7" w:rsidP="00CE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60929482" w14:textId="1889D9CA" w:rsidR="00CE22D7" w:rsidRPr="0093391C" w:rsidRDefault="00BF0225" w:rsidP="004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91C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9339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22D7" w:rsidRPr="009339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22D7" w:rsidRPr="0093391C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6FCBA3DE" w14:textId="4D4C8959" w:rsidR="00CE22D7" w:rsidRPr="0093391C" w:rsidRDefault="00BF0225" w:rsidP="004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0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84F1C" w:rsidRPr="0093391C" w14:paraId="60AD9DB6" w14:textId="77777777" w:rsidTr="0093391C">
        <w:trPr>
          <w:tblHeader/>
        </w:trPr>
        <w:tc>
          <w:tcPr>
            <w:tcW w:w="3150" w:type="dxa"/>
          </w:tcPr>
          <w:p w14:paraId="1123906A" w14:textId="77777777" w:rsidR="00684F1C" w:rsidRPr="0093391C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C67F7D2" w14:textId="77777777" w:rsidR="00684F1C" w:rsidRPr="0093391C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B9AE770" w14:textId="6B808968" w:rsidR="00684F1C" w:rsidRPr="0093391C" w:rsidRDefault="00684F1C" w:rsidP="0068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5635C5" w:rsidRPr="0093391C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พันบา</w:t>
            </w:r>
            <w:r w:rsidR="00FD42DD" w:rsidRPr="0093391C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ท</w:t>
            </w:r>
            <w:r w:rsidRPr="009339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3391C" w:rsidRPr="0093391C" w14:paraId="1834B325" w14:textId="77777777" w:rsidTr="0093391C">
        <w:trPr>
          <w:trHeight w:val="182"/>
        </w:trPr>
        <w:tc>
          <w:tcPr>
            <w:tcW w:w="3150" w:type="dxa"/>
          </w:tcPr>
          <w:p w14:paraId="10F5A8BD" w14:textId="3F2FF4D6" w:rsidR="0093391C" w:rsidRPr="0093391C" w:rsidRDefault="0093391C" w:rsidP="0093391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93391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ในบริษัทย่อย</w:t>
            </w:r>
            <w:r w:rsidRPr="0093391C">
              <w:rPr>
                <w:rFonts w:asciiTheme="majorBidi" w:hAnsiTheme="majorBidi" w:cstheme="majorBidi"/>
                <w:sz w:val="28"/>
                <w:szCs w:val="28"/>
              </w:rPr>
              <w:t xml:space="preserve"> (JWDAH)</w:t>
            </w:r>
          </w:p>
        </w:tc>
        <w:tc>
          <w:tcPr>
            <w:tcW w:w="990" w:type="dxa"/>
          </w:tcPr>
          <w:p w14:paraId="3B570359" w14:textId="5DDAE4CE" w:rsidR="0093391C" w:rsidRPr="0093391C" w:rsidRDefault="0093391C" w:rsidP="009339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339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080" w:type="dxa"/>
          </w:tcPr>
          <w:p w14:paraId="14283903" w14:textId="020690FD" w:rsidR="0093391C" w:rsidRPr="0093391C" w:rsidRDefault="0093391C" w:rsidP="0093391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859,610</w:t>
            </w:r>
          </w:p>
        </w:tc>
        <w:tc>
          <w:tcPr>
            <w:tcW w:w="270" w:type="dxa"/>
          </w:tcPr>
          <w:p w14:paraId="661FED19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71D7BD15" w14:textId="357460E8" w:rsidR="0093391C" w:rsidRPr="0093391C" w:rsidRDefault="0093391C" w:rsidP="0093391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9339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3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0" w:type="dxa"/>
          </w:tcPr>
          <w:p w14:paraId="7C7DC922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009A1CF5" w14:textId="2662B5F9" w:rsidR="0093391C" w:rsidRPr="00687BB0" w:rsidRDefault="0093391C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87B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55A35E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</w:tcPr>
          <w:p w14:paraId="7769281C" w14:textId="77777777" w:rsidR="0093391C" w:rsidRPr="0093391C" w:rsidRDefault="0093391C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391C" w:rsidRPr="0093391C" w14:paraId="28B44276" w14:textId="77777777" w:rsidTr="0093391C">
        <w:trPr>
          <w:trHeight w:val="182"/>
        </w:trPr>
        <w:tc>
          <w:tcPr>
            <w:tcW w:w="3150" w:type="dxa"/>
          </w:tcPr>
          <w:p w14:paraId="7F8829C7" w14:textId="79C5F1D0" w:rsidR="0093391C" w:rsidRPr="0093391C" w:rsidRDefault="0093391C" w:rsidP="0093391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9339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ในบริษัทร่วม </w:t>
            </w:r>
            <w:r w:rsidRPr="0093391C">
              <w:rPr>
                <w:rFonts w:asciiTheme="majorBidi" w:hAnsiTheme="majorBidi" w:cstheme="majorBidi"/>
                <w:sz w:val="28"/>
                <w:szCs w:val="28"/>
              </w:rPr>
              <w:t>(TMS)</w:t>
            </w:r>
          </w:p>
        </w:tc>
        <w:tc>
          <w:tcPr>
            <w:tcW w:w="990" w:type="dxa"/>
          </w:tcPr>
          <w:p w14:paraId="25B7AF41" w14:textId="69B909E0" w:rsidR="0093391C" w:rsidRPr="0093391C" w:rsidRDefault="0093391C" w:rsidP="009339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</w:tcPr>
          <w:p w14:paraId="12CB231D" w14:textId="1E0CC90D" w:rsidR="0093391C" w:rsidRPr="0093391C" w:rsidRDefault="00032812" w:rsidP="0093391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604,206</w:t>
            </w:r>
          </w:p>
        </w:tc>
        <w:tc>
          <w:tcPr>
            <w:tcW w:w="270" w:type="dxa"/>
          </w:tcPr>
          <w:p w14:paraId="160EC27D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4F47FCAB" w14:textId="0847140D" w:rsidR="0093391C" w:rsidRPr="0093391C" w:rsidRDefault="0093391C" w:rsidP="0093391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  <w:r w:rsidRPr="009339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3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270" w:type="dxa"/>
          </w:tcPr>
          <w:p w14:paraId="17B4FBFF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1534313E" w14:textId="33EBE394" w:rsidR="0093391C" w:rsidRPr="00687BB0" w:rsidRDefault="0093391C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87B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51D591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</w:tcPr>
          <w:p w14:paraId="747ADE6F" w14:textId="250B35FC" w:rsidR="0093391C" w:rsidRPr="0093391C" w:rsidRDefault="0093391C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7BB0" w:rsidRPr="0093391C" w14:paraId="5E1E6D66" w14:textId="77777777" w:rsidTr="0093391C">
        <w:tc>
          <w:tcPr>
            <w:tcW w:w="3150" w:type="dxa"/>
          </w:tcPr>
          <w:p w14:paraId="4B0C7B89" w14:textId="77777777" w:rsidR="00687BB0" w:rsidRPr="0093391C" w:rsidRDefault="00687BB0" w:rsidP="00687B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38EC0765" w14:textId="6C4F33B1" w:rsidR="00687BB0" w:rsidRPr="0093391C" w:rsidRDefault="00687BB0" w:rsidP="00687B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E47240" w14:textId="31898B44" w:rsidR="00687BB0" w:rsidRPr="0093391C" w:rsidRDefault="00687BB0" w:rsidP="00687BB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67632">
              <w:rPr>
                <w:rFonts w:asciiTheme="majorBidi" w:hAnsiTheme="majorBidi" w:cstheme="majorBidi"/>
                <w:sz w:val="28"/>
                <w:szCs w:val="28"/>
              </w:rPr>
              <w:t>363,959</w:t>
            </w:r>
          </w:p>
        </w:tc>
        <w:tc>
          <w:tcPr>
            <w:tcW w:w="270" w:type="dxa"/>
          </w:tcPr>
          <w:p w14:paraId="43FFE2CF" w14:textId="77777777" w:rsidR="00687BB0" w:rsidRPr="0093391C" w:rsidRDefault="00687BB0" w:rsidP="0068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4AACE5B5" w14:textId="0DBB57D6" w:rsidR="00687BB0" w:rsidRPr="0093391C" w:rsidRDefault="00687BB0" w:rsidP="00687BB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339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3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  <w:r w:rsidRPr="009339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3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270" w:type="dxa"/>
          </w:tcPr>
          <w:p w14:paraId="65F527AB" w14:textId="77777777" w:rsidR="00687BB0" w:rsidRPr="0093391C" w:rsidRDefault="00687BB0" w:rsidP="0068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08FFBFF0" w14:textId="546768F4" w:rsidR="00687BB0" w:rsidRPr="00687BB0" w:rsidRDefault="00687BB0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87B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73147B" w14:textId="77777777" w:rsidR="00687BB0" w:rsidRPr="0093391C" w:rsidRDefault="00687BB0" w:rsidP="0068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E598AA" w14:textId="260C3925" w:rsidR="00687BB0" w:rsidRPr="0093391C" w:rsidRDefault="00687BB0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391C" w:rsidRPr="0093391C" w14:paraId="17FADC3B" w14:textId="77777777" w:rsidTr="0093391C">
        <w:tc>
          <w:tcPr>
            <w:tcW w:w="3150" w:type="dxa"/>
          </w:tcPr>
          <w:p w14:paraId="03232AF2" w14:textId="2E628AA5" w:rsidR="0093391C" w:rsidRPr="0093391C" w:rsidRDefault="0093391C" w:rsidP="0093391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391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73328C1" w14:textId="375DB66B" w:rsidR="0093391C" w:rsidRPr="0093391C" w:rsidRDefault="0093391C" w:rsidP="009339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339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Pr="009339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0AF5FB8" w14:textId="0985ACC4" w:rsidR="0093391C" w:rsidRPr="0093391C" w:rsidRDefault="0093391C" w:rsidP="0093391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29,626</w:t>
            </w:r>
          </w:p>
        </w:tc>
        <w:tc>
          <w:tcPr>
            <w:tcW w:w="270" w:type="dxa"/>
          </w:tcPr>
          <w:p w14:paraId="62F7B3BD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14:paraId="53B745B5" w14:textId="21D1C008" w:rsidR="0093391C" w:rsidRPr="0093391C" w:rsidRDefault="0093391C" w:rsidP="0093391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9339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339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9339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8FA1336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6CBFCC04" w14:textId="7226CCCE" w:rsidR="0093391C" w:rsidRPr="00687BB0" w:rsidRDefault="0093391C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87B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02A7A6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E637E4" w14:textId="13563FAD" w:rsidR="0093391C" w:rsidRPr="0093391C" w:rsidRDefault="0093391C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391C" w:rsidRPr="0093391C" w14:paraId="01AFAA1F" w14:textId="77777777" w:rsidTr="007C11FB">
        <w:tc>
          <w:tcPr>
            <w:tcW w:w="3150" w:type="dxa"/>
          </w:tcPr>
          <w:p w14:paraId="5057D25F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42E6B11" w14:textId="77777777" w:rsidR="0093391C" w:rsidRPr="0093391C" w:rsidRDefault="0093391C" w:rsidP="009339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CE3BE0" w14:textId="2C388A1F" w:rsidR="0093391C" w:rsidRPr="0093391C" w:rsidRDefault="0093391C" w:rsidP="0093391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1676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857,401</w:t>
            </w:r>
          </w:p>
        </w:tc>
        <w:tc>
          <w:tcPr>
            <w:tcW w:w="270" w:type="dxa"/>
          </w:tcPr>
          <w:p w14:paraId="69DBCBE7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02A3A5B" w14:textId="7F9796F1" w:rsidR="0093391C" w:rsidRPr="0093391C" w:rsidRDefault="0093391C" w:rsidP="0093391C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933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33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  <w:r w:rsidRPr="00933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339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377</w:t>
            </w:r>
          </w:p>
        </w:tc>
        <w:tc>
          <w:tcPr>
            <w:tcW w:w="270" w:type="dxa"/>
          </w:tcPr>
          <w:p w14:paraId="5F0D7BF0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89FF3" w14:textId="558BEF59" w:rsidR="0093391C" w:rsidRPr="0093391C" w:rsidRDefault="0093391C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FCE720" w14:textId="77777777" w:rsidR="0093391C" w:rsidRPr="0093391C" w:rsidRDefault="0093391C" w:rsidP="00933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63B72CC" w14:textId="04F1A810" w:rsidR="0093391C" w:rsidRPr="0093391C" w:rsidRDefault="0093391C" w:rsidP="0068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3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C255CA6" w14:textId="77777777" w:rsidR="0085249E" w:rsidRPr="0093391C" w:rsidRDefault="0085249E" w:rsidP="0085502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CF5A1" w14:textId="7291066C" w:rsidR="00684F1C" w:rsidRPr="003F3BF0" w:rsidRDefault="00684F1C" w:rsidP="00855023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3391C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="00411B67" w:rsidRPr="0093391C">
        <w:rPr>
          <w:rFonts w:asciiTheme="majorBidi" w:hAnsiTheme="majorBidi" w:cstheme="majorBidi"/>
          <w:sz w:val="28"/>
          <w:szCs w:val="28"/>
        </w:rPr>
        <w:t>30</w:t>
      </w:r>
      <w:r w:rsidR="00411B67" w:rsidRPr="009339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11B67" w:rsidRPr="0093391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411B67" w:rsidRPr="009339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93391C">
        <w:rPr>
          <w:rFonts w:asciiTheme="majorBidi" w:hAnsiTheme="majorBidi" w:cstheme="majorBidi"/>
          <w:sz w:val="28"/>
          <w:szCs w:val="28"/>
        </w:rPr>
        <w:t>2563</w:t>
      </w:r>
      <w:r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Pr="0093391C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</w:t>
      </w:r>
      <w:r w:rsidR="003A263E" w:rsidRPr="0093391C">
        <w:rPr>
          <w:rFonts w:asciiTheme="majorBidi" w:hAnsiTheme="majorBidi" w:cstheme="majorBidi"/>
          <w:sz w:val="28"/>
          <w:szCs w:val="28"/>
          <w:cs/>
        </w:rPr>
        <w:t>งยังมิได้เบิกใช้เป็นจำนวนเงินรว</w:t>
      </w:r>
      <w:r w:rsidR="003A263E" w:rsidRPr="0093391C">
        <w:rPr>
          <w:rFonts w:asciiTheme="majorBidi" w:hAnsiTheme="majorBidi" w:cstheme="majorBidi" w:hint="cs"/>
          <w:sz w:val="28"/>
          <w:szCs w:val="28"/>
          <w:cs/>
        </w:rPr>
        <w:t xml:space="preserve">ม </w:t>
      </w:r>
      <w:r w:rsidR="00833BDF" w:rsidRPr="0093391C">
        <w:rPr>
          <w:rFonts w:asciiTheme="majorBidi" w:hAnsiTheme="majorBidi" w:cstheme="majorBidi"/>
          <w:sz w:val="28"/>
          <w:szCs w:val="28"/>
        </w:rPr>
        <w:t>1</w:t>
      </w:r>
      <w:r w:rsidR="003A263E" w:rsidRPr="0093391C">
        <w:rPr>
          <w:rFonts w:asciiTheme="majorBidi" w:hAnsiTheme="majorBidi" w:cstheme="majorBidi" w:hint="cs"/>
          <w:sz w:val="28"/>
          <w:szCs w:val="28"/>
          <w:cs/>
        </w:rPr>
        <w:t>,</w:t>
      </w:r>
      <w:r w:rsidR="00833BDF" w:rsidRPr="0093391C">
        <w:rPr>
          <w:rFonts w:asciiTheme="majorBidi" w:hAnsiTheme="majorBidi" w:cstheme="majorBidi"/>
          <w:sz w:val="28"/>
          <w:szCs w:val="28"/>
        </w:rPr>
        <w:t>6</w:t>
      </w:r>
      <w:r w:rsidR="003A263E" w:rsidRPr="0093391C">
        <w:rPr>
          <w:rFonts w:asciiTheme="majorBidi" w:hAnsiTheme="majorBidi" w:cstheme="majorBidi" w:hint="cs"/>
          <w:sz w:val="28"/>
          <w:szCs w:val="28"/>
          <w:cs/>
        </w:rPr>
        <w:t>05</w:t>
      </w:r>
      <w:r w:rsidR="00D568BB">
        <w:rPr>
          <w:rFonts w:asciiTheme="majorBidi" w:hAnsiTheme="majorBidi" w:cstheme="majorBidi"/>
          <w:sz w:val="28"/>
          <w:szCs w:val="28"/>
        </w:rPr>
        <w:t xml:space="preserve"> </w:t>
      </w:r>
      <w:r w:rsidRPr="0093391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3391C">
        <w:rPr>
          <w:rFonts w:asciiTheme="majorBidi" w:hAnsiTheme="majorBidi" w:cstheme="majorBidi"/>
          <w:sz w:val="28"/>
          <w:szCs w:val="28"/>
        </w:rPr>
        <w:t xml:space="preserve"> </w:t>
      </w:r>
      <w:r w:rsidRPr="0093391C">
        <w:rPr>
          <w:rFonts w:asciiTheme="majorBidi" w:hAnsiTheme="majorBidi" w:cstheme="majorBidi"/>
          <w:sz w:val="28"/>
          <w:szCs w:val="28"/>
          <w:cs/>
        </w:rPr>
        <w:t>และ</w:t>
      </w:r>
      <w:r w:rsidR="003A263E" w:rsidRPr="0093391C">
        <w:rPr>
          <w:rFonts w:asciiTheme="majorBidi" w:hAnsiTheme="majorBidi" w:cstheme="majorBidi"/>
          <w:sz w:val="28"/>
          <w:szCs w:val="28"/>
        </w:rPr>
        <w:t xml:space="preserve"> 6</w:t>
      </w:r>
      <w:r w:rsidR="003A263E" w:rsidRPr="003F3BF0">
        <w:rPr>
          <w:rFonts w:asciiTheme="majorBidi" w:hAnsiTheme="majorBidi" w:cstheme="majorBidi"/>
          <w:sz w:val="28"/>
          <w:szCs w:val="28"/>
        </w:rPr>
        <w:t>16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568BB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3F3BF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F0225" w:rsidRPr="003F3BF0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3F3BF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F0225" w:rsidRPr="003F3BF0">
        <w:rPr>
          <w:rFonts w:asciiTheme="majorBidi" w:hAnsiTheme="majorBidi" w:cstheme="majorBidi"/>
          <w:i/>
          <w:iCs/>
          <w:sz w:val="28"/>
          <w:szCs w:val="28"/>
        </w:rPr>
        <w:t>986</w:t>
      </w:r>
      <w:r w:rsidRPr="003F3BF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F3BF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3F3BF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F0225" w:rsidRPr="003F3BF0">
        <w:rPr>
          <w:rFonts w:asciiTheme="majorBidi" w:hAnsiTheme="majorBidi" w:cstheme="majorBidi"/>
          <w:i/>
          <w:iCs/>
          <w:sz w:val="28"/>
          <w:szCs w:val="28"/>
        </w:rPr>
        <w:t>456</w:t>
      </w:r>
      <w:r w:rsidRPr="003F3BF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3F3BF0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19F4A3F" w14:textId="02E5BDD2" w:rsidR="00A11329" w:rsidRPr="003F3BF0" w:rsidRDefault="00BF0225" w:rsidP="0041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3BF0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14</w:t>
      </w:r>
      <w:r w:rsidR="00863CC4" w:rsidRPr="003F3BF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A11329" w:rsidRPr="003F3BF0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03913BEB" w14:textId="3A2374D1" w:rsidR="00A11329" w:rsidRPr="003F3BF0" w:rsidRDefault="00A11329" w:rsidP="00411B67">
      <w:pPr>
        <w:spacing w:line="240" w:lineRule="auto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D453982" w14:textId="57CF9046" w:rsidR="00D63C8C" w:rsidRPr="003F3BF0" w:rsidRDefault="00D63C8C" w:rsidP="00411B67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F3BF0">
        <w:rPr>
          <w:rFonts w:cstheme="minorBidi"/>
          <w:cs/>
          <w:lang w:val="th-TH"/>
        </w:rPr>
        <w:tab/>
      </w:r>
      <w:r w:rsidRPr="003F3BF0">
        <w:rPr>
          <w:rFonts w:cstheme="minorBidi"/>
          <w:cs/>
          <w:lang w:val="th-TH"/>
        </w:rPr>
        <w:tab/>
      </w:r>
      <w:r w:rsidRPr="003F3BF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3F3BF0" w:rsidRDefault="004666EC" w:rsidP="00411B67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8E10C0" w14:textId="44C719A6" w:rsidR="00A11329" w:rsidRPr="003F3BF0" w:rsidRDefault="00A11329" w:rsidP="00411B67">
      <w:pPr>
        <w:tabs>
          <w:tab w:val="clear" w:pos="454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BF0225" w:rsidRPr="003F3BF0">
        <w:rPr>
          <w:rFonts w:asciiTheme="majorBidi" w:hAnsiTheme="majorBidi" w:cstheme="majorBidi"/>
          <w:sz w:val="28"/>
          <w:szCs w:val="28"/>
        </w:rPr>
        <w:t>6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1CC7FF4" w14:textId="77777777" w:rsidR="004666EC" w:rsidRPr="003F3BF0" w:rsidRDefault="004666EC" w:rsidP="00411B67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E258EAE" w14:textId="4548EF66" w:rsidR="00A11329" w:rsidRPr="003F3BF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1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 w:rsidRPr="003F3BF0">
        <w:rPr>
          <w:rFonts w:asciiTheme="majorBidi" w:hAnsiTheme="majorBidi" w:cstheme="majorBidi" w:hint="cs"/>
          <w:sz w:val="28"/>
          <w:szCs w:val="28"/>
          <w:cs/>
        </w:rPr>
        <w:t>บริการด้าน</w:t>
      </w:r>
      <w:r w:rsidR="002C72F6" w:rsidRPr="003F3BF0">
        <w:rPr>
          <w:rFonts w:asciiTheme="majorBidi" w:hAnsiTheme="majorBidi" w:cstheme="majorBidi" w:hint="cs"/>
          <w:sz w:val="28"/>
          <w:szCs w:val="28"/>
          <w:cs/>
        </w:rPr>
        <w:t>โลจิสติก</w:t>
      </w:r>
      <w:r w:rsidR="00032DB7" w:rsidRPr="003F3BF0">
        <w:rPr>
          <w:rFonts w:asciiTheme="majorBidi" w:hAnsiTheme="majorBidi" w:cstheme="majorBidi" w:hint="cs"/>
          <w:sz w:val="28"/>
          <w:szCs w:val="28"/>
          <w:cs/>
        </w:rPr>
        <w:t>ส์</w:t>
      </w:r>
      <w:r w:rsidR="00133659" w:rsidRPr="003F3BF0">
        <w:rPr>
          <w:rFonts w:asciiTheme="majorBidi" w:hAnsiTheme="majorBidi" w:cstheme="majorBidi" w:hint="cs"/>
          <w:sz w:val="28"/>
          <w:szCs w:val="28"/>
          <w:cs/>
        </w:rPr>
        <w:t>ซัพพลายเชน</w:t>
      </w:r>
      <w:r w:rsidR="00032DB7" w:rsidRPr="003F3BF0">
        <w:rPr>
          <w:rFonts w:asciiTheme="majorBidi" w:hAnsiTheme="majorBidi" w:cstheme="majorBidi" w:hint="cs"/>
          <w:sz w:val="28"/>
          <w:szCs w:val="28"/>
          <w:cs/>
        </w:rPr>
        <w:t>อย่างครบวงจร</w:t>
      </w:r>
      <w:r w:rsidRPr="003F3BF0">
        <w:rPr>
          <w:rFonts w:asciiTheme="majorBidi" w:hAnsiTheme="majorBidi" w:cstheme="majorBidi"/>
          <w:sz w:val="28"/>
          <w:szCs w:val="28"/>
          <w:cs/>
        </w:rPr>
        <w:t>แล</w:t>
      </w:r>
      <w:r w:rsidR="00133659" w:rsidRPr="003F3BF0">
        <w:rPr>
          <w:rFonts w:asciiTheme="majorBidi" w:hAnsiTheme="majorBidi" w:cstheme="majorBidi" w:hint="cs"/>
          <w:sz w:val="28"/>
          <w:szCs w:val="28"/>
          <w:cs/>
        </w:rPr>
        <w:t>ะการ</w:t>
      </w:r>
      <w:r w:rsidRPr="003F3BF0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6B1958AE" w:rsidR="00A11329" w:rsidRPr="003F3BF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2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0D1C34D7" w:rsidR="00A11329" w:rsidRPr="003F3BF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</w:rPr>
        <w:t>3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6D740108" w:rsidR="00A11329" w:rsidRPr="003F3BF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4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0130D11" w:rsidR="00A11329" w:rsidRPr="003F3BF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5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787F5D1D" w14:textId="77777777" w:rsidR="00EB4B50" w:rsidRPr="003F3BF0" w:rsidRDefault="00A11329" w:rsidP="00411B67">
      <w:pPr>
        <w:numPr>
          <w:ilvl w:val="0"/>
          <w:numId w:val="6"/>
        </w:numPr>
        <w:tabs>
          <w:tab w:val="clear" w:pos="340"/>
          <w:tab w:val="clear" w:pos="68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F0225" w:rsidRPr="003F3BF0">
        <w:rPr>
          <w:rFonts w:asciiTheme="majorBidi" w:hAnsiTheme="majorBidi" w:cstheme="majorBidi"/>
          <w:sz w:val="28"/>
          <w:szCs w:val="28"/>
        </w:rPr>
        <w:t>6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355933C2" w14:textId="33591A8C" w:rsidR="00D63C8C" w:rsidRPr="003F3BF0" w:rsidRDefault="00D63C8C" w:rsidP="00411B67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7C5C2D5F" w14:textId="4FDB8D10" w:rsidR="00D63C8C" w:rsidRPr="003F3BF0" w:rsidRDefault="00D63C8C" w:rsidP="00411B67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F3BF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</w:t>
      </w:r>
    </w:p>
    <w:p w14:paraId="34BF8431" w14:textId="77777777" w:rsidR="004666EC" w:rsidRPr="003F3BF0" w:rsidRDefault="004666EC" w:rsidP="00411B67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Pr="003F3BF0" w:rsidRDefault="00D63C8C" w:rsidP="00411B67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 w:hint="cs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3F3BF0" w:rsidRDefault="006E75A5" w:rsidP="00411B67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055F5554" w:rsidR="00B0297E" w:rsidRPr="003F3BF0" w:rsidRDefault="00B0297E" w:rsidP="00411B67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</w:p>
    <w:p w14:paraId="28A38FC5" w14:textId="77777777" w:rsidR="006E1E18" w:rsidRPr="003F3BF0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3F3BF0" w:rsidRDefault="00A11329" w:rsidP="00A11329">
      <w:pPr>
        <w:rPr>
          <w:rFonts w:cstheme="minorBidi"/>
          <w:cs/>
          <w:lang w:val="th-TH"/>
        </w:rPr>
      </w:pPr>
    </w:p>
    <w:p w14:paraId="7A5DA8AF" w14:textId="77777777" w:rsidR="00A11329" w:rsidRPr="003F3BF0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</w:rPr>
      </w:pPr>
    </w:p>
    <w:p w14:paraId="35AA2D34" w14:textId="5BD97D0D" w:rsidR="00A11329" w:rsidRPr="003F3BF0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A11329" w:rsidRPr="003F3BF0" w:rsidSect="00C75749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0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618"/>
        <w:gridCol w:w="57"/>
        <w:gridCol w:w="584"/>
        <w:gridCol w:w="61"/>
        <w:gridCol w:w="599"/>
        <w:gridCol w:w="63"/>
        <w:gridCol w:w="668"/>
        <w:gridCol w:w="63"/>
        <w:gridCol w:w="591"/>
        <w:gridCol w:w="52"/>
        <w:gridCol w:w="635"/>
        <w:gridCol w:w="45"/>
        <w:gridCol w:w="603"/>
        <w:gridCol w:w="54"/>
        <w:gridCol w:w="575"/>
        <w:gridCol w:w="81"/>
        <w:gridCol w:w="647"/>
        <w:gridCol w:w="77"/>
        <w:gridCol w:w="645"/>
        <w:gridCol w:w="66"/>
        <w:gridCol w:w="654"/>
        <w:gridCol w:w="104"/>
        <w:gridCol w:w="625"/>
        <w:gridCol w:w="71"/>
        <w:gridCol w:w="672"/>
        <w:gridCol w:w="75"/>
        <w:gridCol w:w="674"/>
        <w:gridCol w:w="64"/>
        <w:gridCol w:w="627"/>
        <w:gridCol w:w="64"/>
        <w:gridCol w:w="656"/>
        <w:gridCol w:w="64"/>
        <w:gridCol w:w="11"/>
        <w:gridCol w:w="557"/>
        <w:gridCol w:w="102"/>
        <w:gridCol w:w="562"/>
      </w:tblGrid>
      <w:tr w:rsidR="006F453E" w:rsidRPr="003F3BF0" w14:paraId="73591498" w14:textId="77777777" w:rsidTr="00687BB0">
        <w:trPr>
          <w:cantSplit/>
          <w:trHeight w:val="144"/>
          <w:tblHeader/>
        </w:trPr>
        <w:tc>
          <w:tcPr>
            <w:tcW w:w="2700" w:type="dxa"/>
          </w:tcPr>
          <w:p w14:paraId="26E1CC78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366" w:type="dxa"/>
            <w:gridSpan w:val="36"/>
          </w:tcPr>
          <w:p w14:paraId="3F6DD389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3F3BF0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F453E" w:rsidRPr="003F3BF0" w14:paraId="21A4B205" w14:textId="77777777" w:rsidTr="00687BB0">
        <w:trPr>
          <w:cantSplit/>
          <w:trHeight w:val="144"/>
          <w:tblHeader/>
        </w:trPr>
        <w:tc>
          <w:tcPr>
            <w:tcW w:w="2700" w:type="dxa"/>
          </w:tcPr>
          <w:p w14:paraId="3B7805A7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</w:tcPr>
          <w:p w14:paraId="067DAA05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1" w:type="dxa"/>
          </w:tcPr>
          <w:p w14:paraId="1DF026D5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</w:tcPr>
          <w:p w14:paraId="210E88E1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" w:type="dxa"/>
          </w:tcPr>
          <w:p w14:paraId="45A5EEDD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3"/>
          </w:tcPr>
          <w:p w14:paraId="09C966EF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5" w:type="dxa"/>
          </w:tcPr>
          <w:p w14:paraId="0E7E9FB7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</w:tcPr>
          <w:p w14:paraId="2AC1EE7F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" w:type="dxa"/>
          </w:tcPr>
          <w:p w14:paraId="6CE74EC2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</w:tcPr>
          <w:p w14:paraId="00C55367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6" w:type="dxa"/>
          </w:tcPr>
          <w:p w14:paraId="2D1D51B0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58D39A6A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  <w:gridSpan w:val="4"/>
          </w:tcPr>
          <w:p w14:paraId="48D7B2CE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15F36659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35AA322F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04858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64" w:type="dxa"/>
          </w:tcPr>
          <w:p w14:paraId="5D540459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32" w:type="dxa"/>
            <w:gridSpan w:val="4"/>
          </w:tcPr>
          <w:p w14:paraId="7B37AAE9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6F453E" w:rsidRPr="003F3BF0" w14:paraId="6A97EB6A" w14:textId="77777777" w:rsidTr="00687BB0">
        <w:trPr>
          <w:cantSplit/>
          <w:trHeight w:val="144"/>
          <w:tblHeader/>
        </w:trPr>
        <w:tc>
          <w:tcPr>
            <w:tcW w:w="2700" w:type="dxa"/>
          </w:tcPr>
          <w:p w14:paraId="464E2995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  <w:hideMark/>
          </w:tcPr>
          <w:p w14:paraId="3F9E02B5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04858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1" w:type="dxa"/>
          </w:tcPr>
          <w:p w14:paraId="2BDAC1D5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  <w:hideMark/>
          </w:tcPr>
          <w:p w14:paraId="024AC753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04858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63" w:type="dxa"/>
          </w:tcPr>
          <w:p w14:paraId="09CD5E72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3"/>
            <w:hideMark/>
          </w:tcPr>
          <w:p w14:paraId="26AD0419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04858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45" w:type="dxa"/>
          </w:tcPr>
          <w:p w14:paraId="568304E5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  <w:hideMark/>
          </w:tcPr>
          <w:p w14:paraId="7B5F9D44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04858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81" w:type="dxa"/>
          </w:tcPr>
          <w:p w14:paraId="1E213A95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  <w:hideMark/>
          </w:tcPr>
          <w:p w14:paraId="7BD129C9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04858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66" w:type="dxa"/>
          </w:tcPr>
          <w:p w14:paraId="223D050C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19F76F1C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492" w:type="dxa"/>
            <w:gridSpan w:val="4"/>
            <w:hideMark/>
          </w:tcPr>
          <w:p w14:paraId="446E3F2B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64" w:type="dxa"/>
          </w:tcPr>
          <w:p w14:paraId="547A1EB9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6BF991B2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04858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64" w:type="dxa"/>
          </w:tcPr>
          <w:p w14:paraId="6057487B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32" w:type="dxa"/>
            <w:gridSpan w:val="4"/>
            <w:hideMark/>
          </w:tcPr>
          <w:p w14:paraId="0F848967" w14:textId="77777777" w:rsidR="006F453E" w:rsidRPr="00604858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F453E" w:rsidRPr="003F3BF0" w14:paraId="1C763C93" w14:textId="77777777" w:rsidTr="00687BB0">
        <w:trPr>
          <w:cantSplit/>
          <w:trHeight w:val="144"/>
          <w:tblHeader/>
        </w:trPr>
        <w:tc>
          <w:tcPr>
            <w:tcW w:w="2700" w:type="dxa"/>
            <w:vAlign w:val="bottom"/>
          </w:tcPr>
          <w:p w14:paraId="612F27C9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สาม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เดือนสิ้นสุดวันที่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18" w:type="dxa"/>
          </w:tcPr>
          <w:p w14:paraId="69162189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57" w:type="dxa"/>
          </w:tcPr>
          <w:p w14:paraId="1111649B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634D4DFF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1" w:type="dxa"/>
          </w:tcPr>
          <w:p w14:paraId="27B6189D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FDB04DF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3" w:type="dxa"/>
          </w:tcPr>
          <w:p w14:paraId="60569D93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75E803F0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3" w:type="dxa"/>
          </w:tcPr>
          <w:p w14:paraId="60EC11D6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5B751E20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52" w:type="dxa"/>
          </w:tcPr>
          <w:p w14:paraId="3711943B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87076C6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45" w:type="dxa"/>
          </w:tcPr>
          <w:p w14:paraId="4D894D84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276F94A6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54" w:type="dxa"/>
          </w:tcPr>
          <w:p w14:paraId="7EA67A05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53A40A3A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81" w:type="dxa"/>
          </w:tcPr>
          <w:p w14:paraId="57292903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61173F0A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77" w:type="dxa"/>
          </w:tcPr>
          <w:p w14:paraId="53DA5280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799BD99B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6" w:type="dxa"/>
          </w:tcPr>
          <w:p w14:paraId="6AF7F8BB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460E0DA7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104" w:type="dxa"/>
          </w:tcPr>
          <w:p w14:paraId="242E92EA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29C6ED48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71" w:type="dxa"/>
          </w:tcPr>
          <w:p w14:paraId="4F89A791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6EEE394B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75" w:type="dxa"/>
          </w:tcPr>
          <w:p w14:paraId="4418E75C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0A708AAB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4" w:type="dxa"/>
          </w:tcPr>
          <w:p w14:paraId="1A847839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6704DBBA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4" w:type="dxa"/>
          </w:tcPr>
          <w:p w14:paraId="406E512D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632D06AF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4" w:type="dxa"/>
          </w:tcPr>
          <w:p w14:paraId="51665186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5D525560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14:paraId="3AA21998" w14:textId="77777777" w:rsidR="006F453E" w:rsidRPr="00604858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77BCAE43" w14:textId="77777777" w:rsidR="006F453E" w:rsidRPr="00604858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</w:tr>
      <w:tr w:rsidR="006F453E" w:rsidRPr="003F3BF0" w14:paraId="2B3A4F80" w14:textId="77777777" w:rsidTr="00687BB0">
        <w:trPr>
          <w:cantSplit/>
          <w:trHeight w:val="144"/>
          <w:tblHeader/>
        </w:trPr>
        <w:tc>
          <w:tcPr>
            <w:tcW w:w="2700" w:type="dxa"/>
            <w:vAlign w:val="bottom"/>
          </w:tcPr>
          <w:p w14:paraId="7EFE8D2B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66" w:type="dxa"/>
            <w:gridSpan w:val="36"/>
          </w:tcPr>
          <w:p w14:paraId="067AAC8D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3F3BF0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E1748E" w:rsidRPr="003F3BF0" w14:paraId="48602FA1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7708B6C4" w14:textId="46464E2B" w:rsidR="00E1748E" w:rsidRPr="00604858" w:rsidRDefault="00604858" w:rsidP="00E1748E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618" w:type="dxa"/>
          </w:tcPr>
          <w:p w14:paraId="2458722B" w14:textId="1A66A64F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7020A3ED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2F3D9FCD" w14:textId="7A86A4A1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1" w:type="dxa"/>
          </w:tcPr>
          <w:p w14:paraId="6A285A1B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2915A776" w14:textId="2A7235CC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" w:type="dxa"/>
          </w:tcPr>
          <w:p w14:paraId="3EC611B0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4FA17324" w14:textId="3764A09B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3" w:type="dxa"/>
          </w:tcPr>
          <w:p w14:paraId="7FCAFC9F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294A6A15" w14:textId="2352B7DF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dxa"/>
          </w:tcPr>
          <w:p w14:paraId="26D46718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D83D7CA" w14:textId="2A1C8623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5" w:type="dxa"/>
          </w:tcPr>
          <w:p w14:paraId="05FA3295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6A733B91" w14:textId="6E1EAE95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61C127C7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4A1FF208" w14:textId="15475F46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" w:type="dxa"/>
          </w:tcPr>
          <w:p w14:paraId="4694F698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5BC50F51" w14:textId="27196BC0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31E9780F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64AFA4EC" w14:textId="3926F889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6" w:type="dxa"/>
          </w:tcPr>
          <w:p w14:paraId="4156EAE5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3E7E2204" w14:textId="1B7D8368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" w:type="dxa"/>
          </w:tcPr>
          <w:p w14:paraId="07EBD098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7CAE0239" w14:textId="5FB41B05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1" w:type="dxa"/>
          </w:tcPr>
          <w:p w14:paraId="3A984EF3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00199F11" w14:textId="4D1CAA0A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</w:tcPr>
          <w:p w14:paraId="71F7FA08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51400137" w14:textId="3B9137F6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" w:type="dxa"/>
          </w:tcPr>
          <w:p w14:paraId="1F7B6948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5C82C1E0" w14:textId="2A2DD6AB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" w:type="dxa"/>
          </w:tcPr>
          <w:p w14:paraId="1F549C99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0C08547B" w14:textId="600490A4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" w:type="dxa"/>
          </w:tcPr>
          <w:p w14:paraId="369D9D52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57A913D3" w14:textId="3E1FAB8A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</w:tcPr>
          <w:p w14:paraId="0C6A78F8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6BAF8A79" w14:textId="316656E0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04858" w:rsidRPr="003F3BF0" w14:paraId="1A5A73DE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1C5DDFFB" w14:textId="0FB8D4C8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18" w:type="dxa"/>
          </w:tcPr>
          <w:p w14:paraId="58666E8F" w14:textId="40C7A39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516</w:t>
            </w:r>
          </w:p>
        </w:tc>
        <w:tc>
          <w:tcPr>
            <w:tcW w:w="57" w:type="dxa"/>
          </w:tcPr>
          <w:p w14:paraId="6CAC3DA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26C58051" w14:textId="45DCCF9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575</w:t>
            </w:r>
          </w:p>
        </w:tc>
        <w:tc>
          <w:tcPr>
            <w:tcW w:w="61" w:type="dxa"/>
          </w:tcPr>
          <w:p w14:paraId="01D85EB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64B5A023" w14:textId="3C320A69" w:rsidR="00604858" w:rsidRPr="00A77559" w:rsidRDefault="009F4F1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6338C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" w:type="dxa"/>
          </w:tcPr>
          <w:p w14:paraId="26CD57E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EB11234" w14:textId="38EBEA6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62</w:t>
            </w:r>
          </w:p>
        </w:tc>
        <w:tc>
          <w:tcPr>
            <w:tcW w:w="63" w:type="dxa"/>
          </w:tcPr>
          <w:p w14:paraId="5A1428F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52743790" w14:textId="4D8C49D5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52" w:type="dxa"/>
          </w:tcPr>
          <w:p w14:paraId="4F84731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27411DA4" w14:textId="19F9571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69</w:t>
            </w:r>
          </w:p>
        </w:tc>
        <w:tc>
          <w:tcPr>
            <w:tcW w:w="45" w:type="dxa"/>
          </w:tcPr>
          <w:p w14:paraId="081AEAF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0BB46C55" w14:textId="0D8F81C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54" w:type="dxa"/>
          </w:tcPr>
          <w:p w14:paraId="23ACBC9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34CCB4AB" w14:textId="5572500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26</w:t>
            </w:r>
          </w:p>
        </w:tc>
        <w:tc>
          <w:tcPr>
            <w:tcW w:w="81" w:type="dxa"/>
          </w:tcPr>
          <w:p w14:paraId="2C3BD19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0DE4AD62" w14:textId="1D75519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77" w:type="dxa"/>
          </w:tcPr>
          <w:p w14:paraId="18DC311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52530FF3" w14:textId="38C721E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117</w:t>
            </w:r>
          </w:p>
        </w:tc>
        <w:tc>
          <w:tcPr>
            <w:tcW w:w="66" w:type="dxa"/>
          </w:tcPr>
          <w:p w14:paraId="5797AEA6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7113FA2E" w14:textId="4A6BBEC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4" w:type="dxa"/>
          </w:tcPr>
          <w:p w14:paraId="2671BBC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743DD845" w14:textId="2281E248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20</w:t>
            </w:r>
          </w:p>
        </w:tc>
        <w:tc>
          <w:tcPr>
            <w:tcW w:w="71" w:type="dxa"/>
          </w:tcPr>
          <w:p w14:paraId="039ECF7F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7E8AFB7F" w14:textId="1C9519D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9F4F1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5" w:type="dxa"/>
          </w:tcPr>
          <w:p w14:paraId="34DF387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285F47C" w14:textId="0E5416D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869</w:t>
            </w:r>
          </w:p>
        </w:tc>
        <w:tc>
          <w:tcPr>
            <w:tcW w:w="64" w:type="dxa"/>
          </w:tcPr>
          <w:p w14:paraId="18012F4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007FCF47" w14:textId="4AFE33DD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4" w:type="dxa"/>
          </w:tcPr>
          <w:p w14:paraId="423F7C6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189482AB" w14:textId="151890B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4" w:type="dxa"/>
          </w:tcPr>
          <w:p w14:paraId="146593B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7E1ADA7" w14:textId="4AE0D3C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2" w:type="dxa"/>
          </w:tcPr>
          <w:p w14:paraId="47CF9A0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02553838" w14:textId="2F6E314E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869</w:t>
            </w:r>
          </w:p>
        </w:tc>
      </w:tr>
      <w:tr w:rsidR="00604858" w:rsidRPr="003F3BF0" w14:paraId="6070FB38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2D100E14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5BF8DFE5" w14:textId="5231394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57" w:type="dxa"/>
          </w:tcPr>
          <w:p w14:paraId="75B22AB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4F1E4045" w14:textId="363ABDB4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164</w:t>
            </w:r>
          </w:p>
        </w:tc>
        <w:tc>
          <w:tcPr>
            <w:tcW w:w="61" w:type="dxa"/>
          </w:tcPr>
          <w:p w14:paraId="5694661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161E5894" w14:textId="068C6CE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63" w:type="dxa"/>
          </w:tcPr>
          <w:p w14:paraId="2538EAC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39392F0" w14:textId="54396F9E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76</w:t>
            </w:r>
          </w:p>
        </w:tc>
        <w:tc>
          <w:tcPr>
            <w:tcW w:w="63" w:type="dxa"/>
          </w:tcPr>
          <w:p w14:paraId="1F78AEF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73DD3941" w14:textId="20D6CF83" w:rsidR="00604858" w:rsidRPr="00A77559" w:rsidRDefault="009F4F16" w:rsidP="009F4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08EA78A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2623C396" w14:textId="3C7E873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45" w:type="dxa"/>
          </w:tcPr>
          <w:p w14:paraId="4513235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0A3E9B64" w14:textId="5D150138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4" w:type="dxa"/>
          </w:tcPr>
          <w:p w14:paraId="1EDC115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7B90F690" w14:textId="09DCB7C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81" w:type="dxa"/>
          </w:tcPr>
          <w:p w14:paraId="034FDD9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29F587B5" w14:textId="73843A5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4B64030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6D4C69C" w14:textId="32BF1A0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6" w:type="dxa"/>
          </w:tcPr>
          <w:p w14:paraId="3BD428D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552E7ABE" w14:textId="6855A90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  <w:tc>
          <w:tcPr>
            <w:tcW w:w="104" w:type="dxa"/>
          </w:tcPr>
          <w:p w14:paraId="7327BA4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56229EF8" w14:textId="394327E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217</w:t>
            </w:r>
          </w:p>
        </w:tc>
        <w:tc>
          <w:tcPr>
            <w:tcW w:w="71" w:type="dxa"/>
          </w:tcPr>
          <w:p w14:paraId="0939742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7C28B5E8" w14:textId="4E4CC34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9F4F1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5" w:type="dxa"/>
          </w:tcPr>
          <w:p w14:paraId="40D76DA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2396A0EC" w14:textId="20226B0B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461</w:t>
            </w:r>
          </w:p>
        </w:tc>
        <w:tc>
          <w:tcPr>
            <w:tcW w:w="64" w:type="dxa"/>
          </w:tcPr>
          <w:p w14:paraId="64A83DDF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255A806F" w14:textId="36B9322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(13</w:t>
            </w:r>
            <w:r w:rsidR="009F4F1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1BFDF5C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78CB53EB" w14:textId="0C142EAA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(461)</w:t>
            </w:r>
          </w:p>
        </w:tc>
        <w:tc>
          <w:tcPr>
            <w:tcW w:w="64" w:type="dxa"/>
          </w:tcPr>
          <w:p w14:paraId="2B5F632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056B5730" w14:textId="7D4EE06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01FC90A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514508D7" w14:textId="56030B6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604858" w:rsidRPr="003F3BF0" w14:paraId="7212D7F5" w14:textId="77777777" w:rsidTr="00687BB0">
        <w:trPr>
          <w:cantSplit/>
          <w:trHeight w:val="144"/>
        </w:trPr>
        <w:tc>
          <w:tcPr>
            <w:tcW w:w="2700" w:type="dxa"/>
          </w:tcPr>
          <w:p w14:paraId="69627F63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02BDF653" w14:textId="3C8FBAA3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52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3</w:t>
            </w:r>
          </w:p>
        </w:tc>
        <w:tc>
          <w:tcPr>
            <w:tcW w:w="57" w:type="dxa"/>
          </w:tcPr>
          <w:p w14:paraId="4C9F7D3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1D9336CC" w14:textId="075EA412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739</w:t>
            </w:r>
          </w:p>
        </w:tc>
        <w:tc>
          <w:tcPr>
            <w:tcW w:w="61" w:type="dxa"/>
          </w:tcPr>
          <w:p w14:paraId="33A9E0B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171F8815" w14:textId="1A1E05EB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10</w:t>
            </w:r>
            <w:r w:rsidR="009F4F16">
              <w:rPr>
                <w:rFonts w:asciiTheme="majorBidi" w:hAnsiTheme="majorBidi" w:cstheme="majorBidi"/>
                <w:b/>
                <w:sz w:val="22"/>
                <w:szCs w:val="22"/>
              </w:rPr>
              <w:t>5</w:t>
            </w:r>
          </w:p>
        </w:tc>
        <w:tc>
          <w:tcPr>
            <w:tcW w:w="63" w:type="dxa"/>
          </w:tcPr>
          <w:p w14:paraId="2FB443C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199F5D3" w14:textId="3DDE751B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138</w:t>
            </w:r>
          </w:p>
        </w:tc>
        <w:tc>
          <w:tcPr>
            <w:tcW w:w="63" w:type="dxa"/>
          </w:tcPr>
          <w:p w14:paraId="7A787E2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7B8BE06C" w14:textId="098E118F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4</w:t>
            </w:r>
            <w:r w:rsidR="009F4F16">
              <w:rPr>
                <w:rFonts w:asciiTheme="majorBidi" w:hAnsiTheme="majorBidi" w:cstheme="majorBidi"/>
                <w:b/>
                <w:sz w:val="22"/>
                <w:szCs w:val="22"/>
              </w:rPr>
              <w:t>2</w:t>
            </w:r>
          </w:p>
        </w:tc>
        <w:tc>
          <w:tcPr>
            <w:tcW w:w="52" w:type="dxa"/>
          </w:tcPr>
          <w:p w14:paraId="402D9C0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30C777B5" w14:textId="0F34AA41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72</w:t>
            </w:r>
          </w:p>
        </w:tc>
        <w:tc>
          <w:tcPr>
            <w:tcW w:w="45" w:type="dxa"/>
          </w:tcPr>
          <w:p w14:paraId="6F48395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40CB94BE" w14:textId="727430D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30</w:t>
            </w:r>
          </w:p>
        </w:tc>
        <w:tc>
          <w:tcPr>
            <w:tcW w:w="54" w:type="dxa"/>
          </w:tcPr>
          <w:p w14:paraId="5D161F6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4BF9F37" w14:textId="6E828EE8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27</w:t>
            </w:r>
          </w:p>
        </w:tc>
        <w:tc>
          <w:tcPr>
            <w:tcW w:w="81" w:type="dxa"/>
          </w:tcPr>
          <w:p w14:paraId="364BD0E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159B0D09" w14:textId="28147FDB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22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8</w:t>
            </w:r>
          </w:p>
        </w:tc>
        <w:tc>
          <w:tcPr>
            <w:tcW w:w="77" w:type="dxa"/>
          </w:tcPr>
          <w:p w14:paraId="784FCC3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285936F0" w14:textId="275FCD0B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117</w:t>
            </w:r>
          </w:p>
        </w:tc>
        <w:tc>
          <w:tcPr>
            <w:tcW w:w="66" w:type="dxa"/>
          </w:tcPr>
          <w:p w14:paraId="019D657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0E4941C6" w14:textId="2149E84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92</w:t>
            </w:r>
          </w:p>
        </w:tc>
        <w:tc>
          <w:tcPr>
            <w:tcW w:w="104" w:type="dxa"/>
          </w:tcPr>
          <w:p w14:paraId="2B6CF25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0D9AD04A" w14:textId="2B60B7FF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237</w:t>
            </w:r>
          </w:p>
        </w:tc>
        <w:tc>
          <w:tcPr>
            <w:tcW w:w="71" w:type="dxa"/>
          </w:tcPr>
          <w:p w14:paraId="0735515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237DECAE" w14:textId="6805544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1,0</w:t>
            </w:r>
            <w:r w:rsidR="009F4F16">
              <w:rPr>
                <w:rFonts w:asciiTheme="majorBidi" w:hAnsiTheme="majorBidi" w:cstheme="majorBidi"/>
                <w:b/>
                <w:sz w:val="22"/>
                <w:szCs w:val="22"/>
              </w:rPr>
              <w:t>20</w:t>
            </w:r>
          </w:p>
        </w:tc>
        <w:tc>
          <w:tcPr>
            <w:tcW w:w="75" w:type="dxa"/>
          </w:tcPr>
          <w:p w14:paraId="30ED934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25381EF7" w14:textId="0E870AF9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1,330</w:t>
            </w:r>
          </w:p>
        </w:tc>
        <w:tc>
          <w:tcPr>
            <w:tcW w:w="64" w:type="dxa"/>
          </w:tcPr>
          <w:p w14:paraId="7508B7D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6A81ADF3" w14:textId="4334F909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(13</w:t>
            </w:r>
            <w:r w:rsidR="009F4F16">
              <w:rPr>
                <w:rFonts w:asciiTheme="majorBidi" w:hAnsiTheme="majorBidi" w:cstheme="majorBidi"/>
                <w:b/>
                <w:sz w:val="22"/>
                <w:szCs w:val="22"/>
              </w:rPr>
              <w:t>3</w:t>
            </w: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0BFB28A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3D5385A8" w14:textId="78C0B8CC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(461)</w:t>
            </w:r>
          </w:p>
        </w:tc>
        <w:tc>
          <w:tcPr>
            <w:tcW w:w="64" w:type="dxa"/>
          </w:tcPr>
          <w:p w14:paraId="483B429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767C6A" w14:textId="68FE15B0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88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7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708FB50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5420315E" w14:textId="4D4638E6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869</w:t>
            </w:r>
          </w:p>
        </w:tc>
      </w:tr>
      <w:tr w:rsidR="00604858" w:rsidRPr="003F3BF0" w14:paraId="654C219F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57F3D906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40D9A14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780E1D4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508614D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42DB6E0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7718D32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0E69DD2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0E570F5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3CF4707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088A983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47FE1E7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7AE2B22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65DAACC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1124653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3C4C4EB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5674AAD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54CB6E5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1B56120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4FFF208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0990213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795798C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08C8A3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1A9F594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6E3148A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73BCB6D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29BF01F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1FBA381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4605C2E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661248B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667C94E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54696ED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6BCEBAF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74E6CBA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551EA0C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1309C7A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793E478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604858" w:rsidRPr="003F3BF0" w14:paraId="15BD2551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34B2C786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499D35B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2F21DB9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40F1CEE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179A48D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14E9DF7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6B2E8CE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73E06E5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03F67D6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2235213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6B475A0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2B55705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vAlign w:val="bottom"/>
          </w:tcPr>
          <w:p w14:paraId="07C4BE6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21C98A1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14:paraId="4BC2E32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0E9035D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4D6F470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4105FA3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vAlign w:val="bottom"/>
          </w:tcPr>
          <w:p w14:paraId="1D5DF6A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38CC9EF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1CFA4C7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953F43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34CD391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401460B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68CFA7F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016AC9B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vAlign w:val="bottom"/>
          </w:tcPr>
          <w:p w14:paraId="78C9C41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6F7509F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780D0D8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27CD773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1063849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54E1BE1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7346452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69D7F05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vAlign w:val="bottom"/>
          </w:tcPr>
          <w:p w14:paraId="1C2C072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601B634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604858" w:rsidRPr="003F3BF0" w14:paraId="2BCA17C3" w14:textId="77777777" w:rsidTr="00687BB0">
        <w:trPr>
          <w:cantSplit/>
          <w:trHeight w:val="144"/>
        </w:trPr>
        <w:tc>
          <w:tcPr>
            <w:tcW w:w="2700" w:type="dxa"/>
          </w:tcPr>
          <w:p w14:paraId="144D4B93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7459144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86AD0E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54DC753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2888EC1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27D6CC0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765F25C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3B39245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1A3366B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40F71BF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62F7DA9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598AD91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vAlign w:val="bottom"/>
          </w:tcPr>
          <w:p w14:paraId="3EB6D3D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06EAD24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14:paraId="7992A7F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0A42A05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90D51B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4F04B0D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vAlign w:val="bottom"/>
          </w:tcPr>
          <w:p w14:paraId="020146B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06033BD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451C758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FD5067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5A65AC4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098F816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6164232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59A6A8F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vAlign w:val="bottom"/>
          </w:tcPr>
          <w:p w14:paraId="69AC5B2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1432B29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77F99A7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3DA720F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4FA79E6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6C75DCD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00A6201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002AC3B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vAlign w:val="bottom"/>
          </w:tcPr>
          <w:p w14:paraId="03A217E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7C7B932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604858" w:rsidRPr="003F3BF0" w14:paraId="1615E43C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02FE4DC3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18" w:type="dxa"/>
          </w:tcPr>
          <w:p w14:paraId="70F9F4F9" w14:textId="416974F1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523</w:t>
            </w:r>
          </w:p>
        </w:tc>
        <w:tc>
          <w:tcPr>
            <w:tcW w:w="57" w:type="dxa"/>
          </w:tcPr>
          <w:p w14:paraId="4037EB1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3C41F0A0" w14:textId="27336CC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737</w:t>
            </w:r>
          </w:p>
        </w:tc>
        <w:tc>
          <w:tcPr>
            <w:tcW w:w="61" w:type="dxa"/>
          </w:tcPr>
          <w:p w14:paraId="48B8F0D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79FCED61" w14:textId="7B5B706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3" w:type="dxa"/>
          </w:tcPr>
          <w:p w14:paraId="772B8AAF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5C7463DE" w14:textId="5DDAC161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63" w:type="dxa"/>
          </w:tcPr>
          <w:p w14:paraId="7828251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3723132F" w14:textId="6E731F0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8613F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2" w:type="dxa"/>
          </w:tcPr>
          <w:p w14:paraId="57A3BE6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FCD38F5" w14:textId="5AAF9AF3" w:rsidR="00604858" w:rsidRPr="00A77559" w:rsidRDefault="009F4F1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45" w:type="dxa"/>
          </w:tcPr>
          <w:p w14:paraId="3F0EF54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3BE4A2AC" w14:textId="19A2F371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29</w:t>
            </w:r>
          </w:p>
        </w:tc>
        <w:tc>
          <w:tcPr>
            <w:tcW w:w="54" w:type="dxa"/>
          </w:tcPr>
          <w:p w14:paraId="4D41805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64E4897A" w14:textId="37BB25E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81" w:type="dxa"/>
          </w:tcPr>
          <w:p w14:paraId="2E7AF64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3E478771" w14:textId="13CA1BE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5923DEF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502E105C" w14:textId="499339CE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123676B6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4E74DD10" w14:textId="3A09B3D1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104" w:type="dxa"/>
          </w:tcPr>
          <w:p w14:paraId="74518A7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77393D3C" w14:textId="7892E83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216</w:t>
            </w:r>
          </w:p>
        </w:tc>
        <w:tc>
          <w:tcPr>
            <w:tcW w:w="71" w:type="dxa"/>
          </w:tcPr>
          <w:p w14:paraId="69EF108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1359A38C" w14:textId="34954734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9F4F1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5" w:type="dxa"/>
          </w:tcPr>
          <w:p w14:paraId="70E3F48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4296BA8" w14:textId="374C4D4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,1</w:t>
            </w:r>
            <w:r w:rsidR="009F4F16"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64" w:type="dxa"/>
          </w:tcPr>
          <w:p w14:paraId="74141346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41345F63" w14:textId="7C5B00CA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F4F1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113C35A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4DE31598" w14:textId="79D47DA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1BC03E7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39291154" w14:textId="7CEA8C6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F4F1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2" w:type="dxa"/>
          </w:tcPr>
          <w:p w14:paraId="778AA2E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1C98342A" w14:textId="27B64B0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9F4F16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</w:tr>
      <w:tr w:rsidR="00604858" w:rsidRPr="003F3BF0" w14:paraId="1A67D858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60E19561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618" w:type="dxa"/>
          </w:tcPr>
          <w:p w14:paraId="492CA44C" w14:textId="089B082A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50A7CD54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507CE190" w14:textId="2EFFAE3A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61E6272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5579EFB1" w14:textId="3E94DA4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41ED4D4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47BAF09D" w14:textId="061271AB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69ADA3F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4578B212" w14:textId="2765D4FD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425426D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163F3AF" w14:textId="1C748CC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62883CA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1F8C3986" w14:textId="37B1D8A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</w:tcPr>
          <w:p w14:paraId="6187958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297F6F2D" w14:textId="794AAAB5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18D8C7C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vAlign w:val="bottom"/>
          </w:tcPr>
          <w:p w14:paraId="4F73BF48" w14:textId="4F90834B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228</w:t>
            </w:r>
          </w:p>
        </w:tc>
        <w:tc>
          <w:tcPr>
            <w:tcW w:w="77" w:type="dxa"/>
          </w:tcPr>
          <w:p w14:paraId="267DFF4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5" w:type="dxa"/>
          </w:tcPr>
          <w:p w14:paraId="4AB723A1" w14:textId="772DA5D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66" w:type="dxa"/>
          </w:tcPr>
          <w:p w14:paraId="6EDEB35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709351B1" w14:textId="29F18ACD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4" w:type="dxa"/>
          </w:tcPr>
          <w:p w14:paraId="5EB1F6F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5" w:type="dxa"/>
          </w:tcPr>
          <w:p w14:paraId="6C5BA7A9" w14:textId="3F79F5A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</w:tcPr>
          <w:p w14:paraId="133BE10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7B339856" w14:textId="722387F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228</w:t>
            </w:r>
          </w:p>
        </w:tc>
        <w:tc>
          <w:tcPr>
            <w:tcW w:w="75" w:type="dxa"/>
          </w:tcPr>
          <w:p w14:paraId="0568053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4" w:type="dxa"/>
          </w:tcPr>
          <w:p w14:paraId="029BFCA6" w14:textId="73DED42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64" w:type="dxa"/>
          </w:tcPr>
          <w:p w14:paraId="3538299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7" w:type="dxa"/>
          </w:tcPr>
          <w:p w14:paraId="46A09C63" w14:textId="04AF3BF1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1A9C6F96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</w:tcPr>
          <w:p w14:paraId="7E719D5D" w14:textId="2A731CC4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67AEEAC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3C70AC3B" w14:textId="324406AE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102" w:type="dxa"/>
          </w:tcPr>
          <w:p w14:paraId="498C1D2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2" w:type="dxa"/>
          </w:tcPr>
          <w:p w14:paraId="1F47A3E9" w14:textId="7452C93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117</w:t>
            </w:r>
          </w:p>
        </w:tc>
      </w:tr>
      <w:tr w:rsidR="00604858" w:rsidRPr="003F3BF0" w14:paraId="3FC2B2E0" w14:textId="77777777" w:rsidTr="00C70520">
        <w:trPr>
          <w:cantSplit/>
          <w:trHeight w:val="144"/>
        </w:trPr>
        <w:tc>
          <w:tcPr>
            <w:tcW w:w="2700" w:type="dxa"/>
            <w:vAlign w:val="bottom"/>
          </w:tcPr>
          <w:p w14:paraId="5ACAE365" w14:textId="44921661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618" w:type="dxa"/>
          </w:tcPr>
          <w:p w14:paraId="348292B4" w14:textId="7328353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1042C44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6C70BD2B" w14:textId="688ECC5B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1" w:type="dxa"/>
          </w:tcPr>
          <w:p w14:paraId="3C16119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35AE523B" w14:textId="4942BA9D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7B9582F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1CF10C8" w14:textId="1FFE0708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6FC39FA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3ED078B9" w14:textId="0A2D93F8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8613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2" w:type="dxa"/>
          </w:tcPr>
          <w:p w14:paraId="5EB42DB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414BB860" w14:textId="38DE760E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45" w:type="dxa"/>
          </w:tcPr>
          <w:p w14:paraId="10ED195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72F2BA22" w14:textId="717023C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64DB90C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564E07D2" w14:textId="7619672D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A8EE1D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vAlign w:val="bottom"/>
          </w:tcPr>
          <w:p w14:paraId="267B2484" w14:textId="47981A1D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77" w:type="dxa"/>
          </w:tcPr>
          <w:p w14:paraId="5D3497E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5" w:type="dxa"/>
          </w:tcPr>
          <w:p w14:paraId="45B41205" w14:textId="3EB1137A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" w:type="dxa"/>
          </w:tcPr>
          <w:p w14:paraId="28241DE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4" w:type="dxa"/>
          </w:tcPr>
          <w:p w14:paraId="0C9B5FAA" w14:textId="20461C1D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4" w:type="dxa"/>
          </w:tcPr>
          <w:p w14:paraId="3FB1BA3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5" w:type="dxa"/>
          </w:tcPr>
          <w:p w14:paraId="20410E45" w14:textId="55AED55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1" w:type="dxa"/>
          </w:tcPr>
          <w:p w14:paraId="7ACD3B7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2E6E37BE" w14:textId="755BDBB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</w:t>
            </w:r>
            <w:r w:rsidR="009F4F1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75" w:type="dxa"/>
          </w:tcPr>
          <w:p w14:paraId="555D37D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4" w:type="dxa"/>
          </w:tcPr>
          <w:p w14:paraId="7433CEFA" w14:textId="1166924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64" w:type="dxa"/>
          </w:tcPr>
          <w:p w14:paraId="02983C8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7" w:type="dxa"/>
          </w:tcPr>
          <w:p w14:paraId="25574D61" w14:textId="3FC9489E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" w:type="dxa"/>
          </w:tcPr>
          <w:p w14:paraId="21405484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</w:tcPr>
          <w:p w14:paraId="3BF70101" w14:textId="7974A9E4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4" w:type="dxa"/>
          </w:tcPr>
          <w:p w14:paraId="0DEE4DE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0A2FFFF3" w14:textId="34642905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F4F16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2" w:type="dxa"/>
          </w:tcPr>
          <w:p w14:paraId="6E7ABD0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2" w:type="dxa"/>
          </w:tcPr>
          <w:p w14:paraId="75B1C440" w14:textId="688F7FBB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</w:tr>
      <w:tr w:rsidR="00604858" w:rsidRPr="003F3BF0" w14:paraId="63825BA3" w14:textId="77777777" w:rsidTr="00C70520">
        <w:trPr>
          <w:cantSplit/>
          <w:trHeight w:val="144"/>
        </w:trPr>
        <w:tc>
          <w:tcPr>
            <w:tcW w:w="2700" w:type="dxa"/>
            <w:vAlign w:val="bottom"/>
          </w:tcPr>
          <w:p w14:paraId="43206489" w14:textId="3952280E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18" w:type="dxa"/>
          </w:tcPr>
          <w:p w14:paraId="4CBDB53C" w14:textId="70C502B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24DE93F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09E03EE9" w14:textId="7BF121C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1" w:type="dxa"/>
          </w:tcPr>
          <w:p w14:paraId="7ADA16A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1BA32237" w14:textId="4B4B500A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5C64580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10928374" w14:textId="1FD333C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5FC9AA5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5699BEF3" w14:textId="6DE11E3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633F523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0F41A49B" w14:textId="4010FA1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6454909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1B3CF416" w14:textId="2ECC97D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0C6CBF0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42E9D4AC" w14:textId="73D6CBA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1F90B5D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0D9D7791" w14:textId="58FF44E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6D00A374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5" w:type="dxa"/>
          </w:tcPr>
          <w:p w14:paraId="4C8B98AB" w14:textId="03AECE3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" w:type="dxa"/>
          </w:tcPr>
          <w:p w14:paraId="226CB7F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3FD9F1B1" w14:textId="77230CB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23</w:t>
            </w:r>
          </w:p>
        </w:tc>
        <w:tc>
          <w:tcPr>
            <w:tcW w:w="104" w:type="dxa"/>
          </w:tcPr>
          <w:p w14:paraId="2719FC4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5" w:type="dxa"/>
          </w:tcPr>
          <w:p w14:paraId="2AEFF5A1" w14:textId="60D584E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71" w:type="dxa"/>
          </w:tcPr>
          <w:p w14:paraId="52AEE00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19D64644" w14:textId="0767D61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23</w:t>
            </w:r>
          </w:p>
        </w:tc>
        <w:tc>
          <w:tcPr>
            <w:tcW w:w="75" w:type="dxa"/>
          </w:tcPr>
          <w:p w14:paraId="4C5255A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4" w:type="dxa"/>
          </w:tcPr>
          <w:p w14:paraId="0DABBA70" w14:textId="637E2C5B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64" w:type="dxa"/>
          </w:tcPr>
          <w:p w14:paraId="101C0FF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7" w:type="dxa"/>
          </w:tcPr>
          <w:p w14:paraId="1F9D2FD4" w14:textId="58EB80E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(19)</w:t>
            </w:r>
          </w:p>
        </w:tc>
        <w:tc>
          <w:tcPr>
            <w:tcW w:w="64" w:type="dxa"/>
          </w:tcPr>
          <w:p w14:paraId="6C409B3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</w:tcPr>
          <w:p w14:paraId="058FD74A" w14:textId="283A524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  <w:tc>
          <w:tcPr>
            <w:tcW w:w="64" w:type="dxa"/>
          </w:tcPr>
          <w:p w14:paraId="7A42F5D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75DE2FA4" w14:textId="6072A35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2" w:type="dxa"/>
          </w:tcPr>
          <w:p w14:paraId="67D68E34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2" w:type="dxa"/>
          </w:tcPr>
          <w:p w14:paraId="2D1A42D3" w14:textId="28F01F2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604858" w:rsidRPr="003F3BF0" w14:paraId="543A4C22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1CE37260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5CA78E83" w14:textId="72357E5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231315E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2E3CF2E0" w14:textId="62FB85D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61" w:type="dxa"/>
          </w:tcPr>
          <w:p w14:paraId="733E43A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36B74EEA" w14:textId="222C4C2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315B45A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58B8E3B" w14:textId="2A83345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25DC254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098E14D2" w14:textId="5BDD61D0" w:rsidR="00604858" w:rsidRPr="00A77559" w:rsidRDefault="00E8613F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52" w:type="dxa"/>
          </w:tcPr>
          <w:p w14:paraId="2AC1667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588513E9" w14:textId="0D1F11DD" w:rsidR="00604858" w:rsidRPr="00A77559" w:rsidRDefault="009F4F1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45" w:type="dxa"/>
          </w:tcPr>
          <w:p w14:paraId="0459B754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00DAB14A" w14:textId="3374C7B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54" w:type="dxa"/>
          </w:tcPr>
          <w:p w14:paraId="60D017F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2A33F510" w14:textId="4083DD7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264D2AB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796BDE3B" w14:textId="221E57DA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3A39690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477F2B73" w14:textId="75D6D48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74B2C8E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09D2E007" w14:textId="011D0BA8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4" w:type="dxa"/>
          </w:tcPr>
          <w:p w14:paraId="79E91B5F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7ECBF981" w14:textId="1B090E8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1" w:type="dxa"/>
          </w:tcPr>
          <w:p w14:paraId="722FBC9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2C625734" w14:textId="40EFF305" w:rsidR="00604858" w:rsidRPr="00A77559" w:rsidRDefault="009F4F1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5" w:type="dxa"/>
          </w:tcPr>
          <w:p w14:paraId="53B82CD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5B9D5B32" w14:textId="7F00BF53" w:rsidR="00604858" w:rsidRPr="00A77559" w:rsidRDefault="009F4F1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64" w:type="dxa"/>
          </w:tcPr>
          <w:p w14:paraId="3EC0694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76929F27" w14:textId="59B0886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  <w:tcBorders>
              <w:bottom w:val="single" w:sz="4" w:space="0" w:color="auto"/>
            </w:tcBorders>
          </w:tcPr>
          <w:p w14:paraId="71F0926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352C6CC7" w14:textId="1D234D24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0455EA8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6F132DE2" w14:textId="6697B8E1" w:rsidR="00604858" w:rsidRPr="00A77559" w:rsidRDefault="009F4F1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4DD4261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5EC55AD3" w14:textId="10B1FFB1" w:rsidR="00604858" w:rsidRPr="00A77559" w:rsidRDefault="009F4F1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</w:tr>
      <w:tr w:rsidR="00604858" w:rsidRPr="003F3BF0" w14:paraId="5B84413A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5B879B60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7C60A8B5" w14:textId="033BFA4A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7" w:type="dxa"/>
          </w:tcPr>
          <w:p w14:paraId="23352B1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49C36E52" w14:textId="6F1BB816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739</w:t>
            </w:r>
          </w:p>
        </w:tc>
        <w:tc>
          <w:tcPr>
            <w:tcW w:w="61" w:type="dxa"/>
          </w:tcPr>
          <w:p w14:paraId="696C0C8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7128FDCA" w14:textId="15D05228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3" w:type="dxa"/>
          </w:tcPr>
          <w:p w14:paraId="4C9D266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43D7B069" w14:textId="53656C0E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138</w:t>
            </w:r>
          </w:p>
        </w:tc>
        <w:tc>
          <w:tcPr>
            <w:tcW w:w="63" w:type="dxa"/>
          </w:tcPr>
          <w:p w14:paraId="4497884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04550237" w14:textId="33A7FB4B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9F4F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" w:type="dxa"/>
          </w:tcPr>
          <w:p w14:paraId="4C429E5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32C16FCF" w14:textId="192F9185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72</w:t>
            </w:r>
          </w:p>
        </w:tc>
        <w:tc>
          <w:tcPr>
            <w:tcW w:w="45" w:type="dxa"/>
          </w:tcPr>
          <w:p w14:paraId="41EB29D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75B22966" w14:textId="50EE55D6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54" w:type="dxa"/>
          </w:tcPr>
          <w:p w14:paraId="4EEB22A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2D9CDFB2" w14:textId="625FC742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27</w:t>
            </w:r>
          </w:p>
        </w:tc>
        <w:tc>
          <w:tcPr>
            <w:tcW w:w="81" w:type="dxa"/>
          </w:tcPr>
          <w:p w14:paraId="763E7BA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561A2376" w14:textId="7A47F8AF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7" w:type="dxa"/>
          </w:tcPr>
          <w:p w14:paraId="43CF3A7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0029D7C" w14:textId="43B9D0A0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117</w:t>
            </w:r>
          </w:p>
        </w:tc>
        <w:tc>
          <w:tcPr>
            <w:tcW w:w="66" w:type="dxa"/>
          </w:tcPr>
          <w:p w14:paraId="7F603EA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FF3F2" w14:textId="4A85641D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</w:t>
            </w:r>
          </w:p>
        </w:tc>
        <w:tc>
          <w:tcPr>
            <w:tcW w:w="104" w:type="dxa"/>
          </w:tcPr>
          <w:p w14:paraId="584E4E9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93811" w14:textId="7A5E8C24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237</w:t>
            </w:r>
          </w:p>
        </w:tc>
        <w:tc>
          <w:tcPr>
            <w:tcW w:w="71" w:type="dxa"/>
          </w:tcPr>
          <w:p w14:paraId="7B58B5C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23F5B" w14:textId="6DA94208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</w:t>
            </w:r>
            <w:r w:rsidR="009F4F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5" w:type="dxa"/>
          </w:tcPr>
          <w:p w14:paraId="2985320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D9B5F" w14:textId="000EC7E9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1,330</w:t>
            </w:r>
          </w:p>
        </w:tc>
        <w:tc>
          <w:tcPr>
            <w:tcW w:w="64" w:type="dxa"/>
          </w:tcPr>
          <w:p w14:paraId="519E816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48D60F13" w14:textId="37EE4447" w:rsidR="00604858" w:rsidRPr="00604858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6048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(13</w:t>
            </w:r>
            <w:r w:rsidR="009F4F1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3</w:t>
            </w:r>
            <w:r w:rsidRPr="006048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570D258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2E651C16" w14:textId="7837D460" w:rsidR="00604858" w:rsidRPr="00604858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60485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(461)</w:t>
            </w:r>
          </w:p>
        </w:tc>
        <w:tc>
          <w:tcPr>
            <w:tcW w:w="64" w:type="dxa"/>
          </w:tcPr>
          <w:p w14:paraId="77F3376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77B4" w14:textId="6AC0EF19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4F1D0AC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3850E" w14:textId="4A05F37F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869</w:t>
            </w:r>
          </w:p>
        </w:tc>
      </w:tr>
      <w:tr w:rsidR="00604858" w:rsidRPr="003F3BF0" w14:paraId="77B49BA0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7BC7316C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23BFF6E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166F700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4C28B4C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50ABE4A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6D70850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10AC68F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414466B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7826164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6832B0A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7BAF324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0B27EE0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15E3A40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5917F1A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069DDF4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718C1B5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27026D7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232E4E5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4281215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6EE92BD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024304F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60230E6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3BEBD9D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620FD5F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1490DAB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1423AB3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376B7BA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31736B0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33DD5EE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4E8DC33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2F86066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43B0112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548E00E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66C620B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59E21B8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52468DA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604858" w:rsidRPr="003F3BF0" w14:paraId="69262A95" w14:textId="77777777" w:rsidTr="00687BB0">
        <w:trPr>
          <w:cantSplit/>
          <w:trHeight w:val="144"/>
        </w:trPr>
        <w:tc>
          <w:tcPr>
            <w:tcW w:w="2700" w:type="dxa"/>
          </w:tcPr>
          <w:p w14:paraId="66C33B2A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618" w:type="dxa"/>
          </w:tcPr>
          <w:p w14:paraId="6AC1A5C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7" w:type="dxa"/>
          </w:tcPr>
          <w:p w14:paraId="2201B63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36B8E7B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1" w:type="dxa"/>
          </w:tcPr>
          <w:p w14:paraId="6E9D97F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2EDAD13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3" w:type="dxa"/>
          </w:tcPr>
          <w:p w14:paraId="1B981A2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52FD30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3" w:type="dxa"/>
          </w:tcPr>
          <w:p w14:paraId="06BEDE3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635F28A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2" w:type="dxa"/>
          </w:tcPr>
          <w:p w14:paraId="54A6D47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1F31147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5" w:type="dxa"/>
          </w:tcPr>
          <w:p w14:paraId="38EA3CF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0D32C57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4" w:type="dxa"/>
          </w:tcPr>
          <w:p w14:paraId="6FCE8DB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621EBE3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" w:type="dxa"/>
          </w:tcPr>
          <w:p w14:paraId="5074ABE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26F2DDC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" w:type="dxa"/>
          </w:tcPr>
          <w:p w14:paraId="4E32417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7905E12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6" w:type="dxa"/>
          </w:tcPr>
          <w:p w14:paraId="719B38C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6ADD4F1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4" w:type="dxa"/>
          </w:tcPr>
          <w:p w14:paraId="4730968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2E0C6DA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" w:type="dxa"/>
          </w:tcPr>
          <w:p w14:paraId="2DD8402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5C218B0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" w:type="dxa"/>
          </w:tcPr>
          <w:p w14:paraId="0DE07A1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7B8B4A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03F80F0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5E65C37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" w:type="dxa"/>
          </w:tcPr>
          <w:p w14:paraId="01091F2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55FCC9F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" w:type="dxa"/>
          </w:tcPr>
          <w:p w14:paraId="5DDE29A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2EF003A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2" w:type="dxa"/>
          </w:tcPr>
          <w:p w14:paraId="48C98C7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771E86C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</w:tr>
      <w:tr w:rsidR="00604858" w:rsidRPr="003F3BF0" w14:paraId="21305581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783C7450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</w:t>
            </w: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ให้เช่าและ</w:t>
            </w: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บริการ</w:t>
            </w:r>
          </w:p>
        </w:tc>
        <w:tc>
          <w:tcPr>
            <w:tcW w:w="618" w:type="dxa"/>
          </w:tcPr>
          <w:p w14:paraId="42470744" w14:textId="70617DD5" w:rsidR="00604858" w:rsidRPr="00F269FE" w:rsidRDefault="00F269FE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269FE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 w:rsidR="00BD0419">
              <w:rPr>
                <w:rFonts w:asciiTheme="majorBidi" w:hAnsiTheme="majorBidi" w:cstheme="majorBidi"/>
                <w:bCs/>
                <w:sz w:val="22"/>
                <w:szCs w:val="22"/>
              </w:rPr>
              <w:t>10</w:t>
            </w:r>
          </w:p>
        </w:tc>
        <w:tc>
          <w:tcPr>
            <w:tcW w:w="57" w:type="dxa"/>
          </w:tcPr>
          <w:p w14:paraId="39EE8C4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0F875735" w14:textId="1D57C625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562</w:t>
            </w:r>
          </w:p>
        </w:tc>
        <w:tc>
          <w:tcPr>
            <w:tcW w:w="61" w:type="dxa"/>
          </w:tcPr>
          <w:p w14:paraId="56294B9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944E62D" w14:textId="055A0035" w:rsidR="00604858" w:rsidRPr="00782B67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782B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10</w:t>
            </w:r>
            <w:r w:rsidR="00B260AA" w:rsidRPr="00B260AA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3" w:type="dxa"/>
          </w:tcPr>
          <w:p w14:paraId="333F006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1300124B" w14:textId="35321BB4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124</w:t>
            </w:r>
          </w:p>
        </w:tc>
        <w:tc>
          <w:tcPr>
            <w:tcW w:w="63" w:type="dxa"/>
          </w:tcPr>
          <w:p w14:paraId="04CA7FA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67909457" w14:textId="1303D78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  <w:r w:rsidR="009F4F16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52" w:type="dxa"/>
          </w:tcPr>
          <w:p w14:paraId="3097C9E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4A29D699" w14:textId="0771CE9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65</w:t>
            </w:r>
          </w:p>
        </w:tc>
        <w:tc>
          <w:tcPr>
            <w:tcW w:w="45" w:type="dxa"/>
          </w:tcPr>
          <w:p w14:paraId="421A7516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0C0AAE1A" w14:textId="5E692CB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2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54" w:type="dxa"/>
          </w:tcPr>
          <w:p w14:paraId="10C5DE8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11F5EA82" w14:textId="710ADE7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26</w:t>
            </w:r>
          </w:p>
        </w:tc>
        <w:tc>
          <w:tcPr>
            <w:tcW w:w="81" w:type="dxa"/>
          </w:tcPr>
          <w:p w14:paraId="2232496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7E37D062" w14:textId="70188355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3E422E1F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0BF0321B" w14:textId="1ACD051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18BEFD4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7207E4A9" w14:textId="7CD0FC8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69</w:t>
            </w:r>
          </w:p>
        </w:tc>
        <w:tc>
          <w:tcPr>
            <w:tcW w:w="104" w:type="dxa"/>
          </w:tcPr>
          <w:p w14:paraId="33DC0D0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1BEB782B" w14:textId="4D483501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  <w:r w:rsidR="004D0BEB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71" w:type="dxa"/>
          </w:tcPr>
          <w:p w14:paraId="336DC1D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14B1519C" w14:textId="38EFCBFD" w:rsidR="00604858" w:rsidRPr="00F269FE" w:rsidRDefault="00F269FE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  <w:r w:rsidR="00BD0419">
              <w:rPr>
                <w:rFonts w:asciiTheme="majorBidi" w:hAnsiTheme="majorBidi" w:cstheme="majorBidi"/>
                <w:bCs/>
                <w:sz w:val="22"/>
                <w:szCs w:val="22"/>
              </w:rPr>
              <w:t>50</w:t>
            </w:r>
          </w:p>
        </w:tc>
        <w:tc>
          <w:tcPr>
            <w:tcW w:w="75" w:type="dxa"/>
          </w:tcPr>
          <w:p w14:paraId="7194899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6A7031DC" w14:textId="36B32CA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  <w:r w:rsidR="00760CA4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  <w:tc>
          <w:tcPr>
            <w:tcW w:w="64" w:type="dxa"/>
          </w:tcPr>
          <w:p w14:paraId="6D35BF6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41FDB820" w14:textId="7CBCF10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(10</w:t>
            </w:r>
            <w:r w:rsidR="004D0BEB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3D8D837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78F9058E" w14:textId="5081C45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(133)</w:t>
            </w:r>
          </w:p>
        </w:tc>
        <w:tc>
          <w:tcPr>
            <w:tcW w:w="64" w:type="dxa"/>
          </w:tcPr>
          <w:p w14:paraId="0457019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8E3B739" w14:textId="6162715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  <w:r w:rsidR="00BD0419">
              <w:rPr>
                <w:rFonts w:asciiTheme="majorBidi" w:hAnsiTheme="majorBidi" w:cstheme="majorBidi"/>
                <w:bCs/>
                <w:sz w:val="22"/>
                <w:szCs w:val="22"/>
              </w:rPr>
              <w:t>44</w:t>
            </w:r>
          </w:p>
        </w:tc>
        <w:tc>
          <w:tcPr>
            <w:tcW w:w="102" w:type="dxa"/>
          </w:tcPr>
          <w:p w14:paraId="72F8CB3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4D99D294" w14:textId="4F434E6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07</w:t>
            </w:r>
          </w:p>
        </w:tc>
      </w:tr>
      <w:tr w:rsidR="00604858" w:rsidRPr="003F3BF0" w14:paraId="36C2158A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564CF241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618" w:type="dxa"/>
          </w:tcPr>
          <w:p w14:paraId="60F690E3" w14:textId="0DE2C7E5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6E21362B" w14:textId="77777777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0B280A6F" w14:textId="059078DF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1A24ECB7" w14:textId="77777777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1599D84A" w14:textId="501B5609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4A0B3E03" w14:textId="77777777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C56DC99" w14:textId="1EA77595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1B599574" w14:textId="77777777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56C73BA3" w14:textId="43C079CD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3447B468" w14:textId="77777777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DE0CB9A" w14:textId="7631BF52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73EFBA4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4EC9D56A" w14:textId="722FCC5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54" w:type="dxa"/>
          </w:tcPr>
          <w:p w14:paraId="300D102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</w:tcPr>
          <w:p w14:paraId="0031C7C5" w14:textId="3BFF64D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81" w:type="dxa"/>
          </w:tcPr>
          <w:p w14:paraId="10C9800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1D4032A8" w14:textId="45D005F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22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  <w:tc>
          <w:tcPr>
            <w:tcW w:w="77" w:type="dxa"/>
          </w:tcPr>
          <w:p w14:paraId="42E410C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4264AC16" w14:textId="4830162F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116</w:t>
            </w:r>
          </w:p>
        </w:tc>
        <w:tc>
          <w:tcPr>
            <w:tcW w:w="66" w:type="dxa"/>
          </w:tcPr>
          <w:p w14:paraId="2B2AA34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1DC5D799" w14:textId="7525EE6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10</w:t>
            </w:r>
          </w:p>
        </w:tc>
        <w:tc>
          <w:tcPr>
            <w:tcW w:w="104" w:type="dxa"/>
          </w:tcPr>
          <w:p w14:paraId="49ECBA0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19A9C09E" w14:textId="344A217A" w:rsidR="00604858" w:rsidRPr="00A77559" w:rsidRDefault="004D0BEB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10</w:t>
            </w:r>
          </w:p>
        </w:tc>
        <w:tc>
          <w:tcPr>
            <w:tcW w:w="71" w:type="dxa"/>
          </w:tcPr>
          <w:p w14:paraId="204F1C9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16092A6C" w14:textId="2989E5DA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2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38</w:t>
            </w:r>
          </w:p>
        </w:tc>
        <w:tc>
          <w:tcPr>
            <w:tcW w:w="75" w:type="dxa"/>
          </w:tcPr>
          <w:p w14:paraId="78AD28F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260A046B" w14:textId="41AEF1F6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12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  <w:tc>
          <w:tcPr>
            <w:tcW w:w="64" w:type="dxa"/>
          </w:tcPr>
          <w:p w14:paraId="6958519D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7C3FDE94" w14:textId="386E14B0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(9)</w:t>
            </w:r>
          </w:p>
        </w:tc>
        <w:tc>
          <w:tcPr>
            <w:tcW w:w="64" w:type="dxa"/>
          </w:tcPr>
          <w:p w14:paraId="394ADF35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0861CF72" w14:textId="5D86D1CD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(4)</w:t>
            </w:r>
          </w:p>
        </w:tc>
        <w:tc>
          <w:tcPr>
            <w:tcW w:w="64" w:type="dxa"/>
          </w:tcPr>
          <w:p w14:paraId="2B5FFE1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CA287C1" w14:textId="1F4700CE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229</w:t>
            </w:r>
          </w:p>
        </w:tc>
        <w:tc>
          <w:tcPr>
            <w:tcW w:w="102" w:type="dxa"/>
          </w:tcPr>
          <w:p w14:paraId="223EA5B9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58685CEF" w14:textId="21043A8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23</w:t>
            </w:r>
          </w:p>
        </w:tc>
      </w:tr>
      <w:tr w:rsidR="00604858" w:rsidRPr="003F3BF0" w14:paraId="34EDE8EF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4EC12B5E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รายได้ดอกเบี้ยและเงินปันผล</w:t>
            </w:r>
          </w:p>
        </w:tc>
        <w:tc>
          <w:tcPr>
            <w:tcW w:w="618" w:type="dxa"/>
          </w:tcPr>
          <w:p w14:paraId="63A9A5FD" w14:textId="34F3A411" w:rsidR="00604858" w:rsidRPr="00782B67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782B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12</w:t>
            </w:r>
          </w:p>
        </w:tc>
        <w:tc>
          <w:tcPr>
            <w:tcW w:w="57" w:type="dxa"/>
          </w:tcPr>
          <w:p w14:paraId="7E51C9E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22BA96F4" w14:textId="7D90130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166</w:t>
            </w:r>
          </w:p>
        </w:tc>
        <w:tc>
          <w:tcPr>
            <w:tcW w:w="61" w:type="dxa"/>
          </w:tcPr>
          <w:p w14:paraId="6B3DDCC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3F4C1C88" w14:textId="6C33ED02" w:rsidR="00604858" w:rsidRPr="003F6AA0" w:rsidRDefault="00604858" w:rsidP="00B2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F6AA0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3" w:type="dxa"/>
          </w:tcPr>
          <w:p w14:paraId="65EF5DA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AE8BE1D" w14:textId="6188AF1D" w:rsidR="00604858" w:rsidRPr="00A77559" w:rsidRDefault="00810B16" w:rsidP="00810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3DD22E56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43485DE0" w14:textId="0963FEF8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4A4642E6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04815A4F" w14:textId="1C65E263" w:rsidR="00604858" w:rsidRPr="00A77559" w:rsidRDefault="00604858" w:rsidP="00B2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45" w:type="dxa"/>
          </w:tcPr>
          <w:p w14:paraId="717239A0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4619A06B" w14:textId="5C39190B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</w:tcPr>
          <w:p w14:paraId="602BF4EC" w14:textId="77777777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115FE997" w14:textId="3C2570D6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2790EFE4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7E4FD3D8" w14:textId="1582A2E1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577EF363" w14:textId="77777777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3C4C08CA" w14:textId="084CB798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4BF9EF7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4E64B060" w14:textId="5EEADEF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11</w:t>
            </w:r>
          </w:p>
        </w:tc>
        <w:tc>
          <w:tcPr>
            <w:tcW w:w="104" w:type="dxa"/>
          </w:tcPr>
          <w:p w14:paraId="07CF2E4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322F9770" w14:textId="3C607D05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152</w:t>
            </w:r>
          </w:p>
        </w:tc>
        <w:tc>
          <w:tcPr>
            <w:tcW w:w="71" w:type="dxa"/>
          </w:tcPr>
          <w:p w14:paraId="66D17342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0C3FA770" w14:textId="51283F1A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24</w:t>
            </w:r>
          </w:p>
        </w:tc>
        <w:tc>
          <w:tcPr>
            <w:tcW w:w="75" w:type="dxa"/>
          </w:tcPr>
          <w:p w14:paraId="01071BD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08C43B76" w14:textId="23BC44D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23</w:t>
            </w:r>
          </w:p>
        </w:tc>
        <w:tc>
          <w:tcPr>
            <w:tcW w:w="64" w:type="dxa"/>
          </w:tcPr>
          <w:p w14:paraId="6B29D95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3F848C4E" w14:textId="2D9E749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(13)</w:t>
            </w:r>
          </w:p>
        </w:tc>
        <w:tc>
          <w:tcPr>
            <w:tcW w:w="64" w:type="dxa"/>
          </w:tcPr>
          <w:p w14:paraId="5B07618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4535660A" w14:textId="66C3E1A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299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2C9859F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6BC0F5E8" w14:textId="7227F1F4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11</w:t>
            </w:r>
          </w:p>
        </w:tc>
        <w:tc>
          <w:tcPr>
            <w:tcW w:w="102" w:type="dxa"/>
          </w:tcPr>
          <w:p w14:paraId="64A6AB8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6910648A" w14:textId="11CF5D0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</w:tr>
      <w:tr w:rsidR="00604858" w:rsidRPr="003F3BF0" w14:paraId="65CA0FE9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260DFAC2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0159A777" w14:textId="1EF6C0C5" w:rsidR="00604858" w:rsidRPr="00F269FE" w:rsidRDefault="00BD0419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57" w:type="dxa"/>
          </w:tcPr>
          <w:p w14:paraId="677A428A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58579ED2" w14:textId="142108A4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11</w:t>
            </w:r>
          </w:p>
        </w:tc>
        <w:tc>
          <w:tcPr>
            <w:tcW w:w="61" w:type="dxa"/>
          </w:tcPr>
          <w:p w14:paraId="3474B8C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7CE27A7E" w14:textId="19F51834" w:rsidR="00604858" w:rsidRPr="003F6AA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3</w:t>
            </w:r>
          </w:p>
        </w:tc>
        <w:tc>
          <w:tcPr>
            <w:tcW w:w="63" w:type="dxa"/>
          </w:tcPr>
          <w:p w14:paraId="178234CE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79306E37" w14:textId="040F0B94" w:rsidR="00604858" w:rsidRPr="00A77559" w:rsidRDefault="00810B1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14</w:t>
            </w:r>
          </w:p>
        </w:tc>
        <w:tc>
          <w:tcPr>
            <w:tcW w:w="63" w:type="dxa"/>
          </w:tcPr>
          <w:p w14:paraId="52013AB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1435D5A6" w14:textId="6AAE3AA3" w:rsidR="00604858" w:rsidRPr="003F6AA0" w:rsidRDefault="00604858" w:rsidP="00B2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7051F50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13310DF1" w14:textId="2BD9FCE6" w:rsidR="00604858" w:rsidRPr="00A77559" w:rsidRDefault="00604858" w:rsidP="00B2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45" w:type="dxa"/>
          </w:tcPr>
          <w:p w14:paraId="5BF0A3A7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39C313FC" w14:textId="390C5E73" w:rsidR="00604858" w:rsidRPr="00782B67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782B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1</w:t>
            </w:r>
          </w:p>
        </w:tc>
        <w:tc>
          <w:tcPr>
            <w:tcW w:w="54" w:type="dxa"/>
          </w:tcPr>
          <w:p w14:paraId="0BE28DFB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D6D8B16" w14:textId="65CC4F4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3E7D879C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70C8437C" w14:textId="2A903673" w:rsidR="00604858" w:rsidRPr="00782B67" w:rsidRDefault="00604858" w:rsidP="00B26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782B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1</w:t>
            </w:r>
          </w:p>
        </w:tc>
        <w:tc>
          <w:tcPr>
            <w:tcW w:w="77" w:type="dxa"/>
          </w:tcPr>
          <w:p w14:paraId="4DD1E7C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8B4ACC3" w14:textId="11E2F918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6" w:type="dxa"/>
          </w:tcPr>
          <w:p w14:paraId="1654598F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3CFC7693" w14:textId="5D9C0D32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104" w:type="dxa"/>
          </w:tcPr>
          <w:p w14:paraId="3C5DC50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745BD53C" w14:textId="31060EB9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12</w:t>
            </w:r>
          </w:p>
        </w:tc>
        <w:tc>
          <w:tcPr>
            <w:tcW w:w="71" w:type="dxa"/>
          </w:tcPr>
          <w:p w14:paraId="02105424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47788793" w14:textId="207FEB33" w:rsidR="00604858" w:rsidRPr="00A77559" w:rsidRDefault="00BD0419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75" w:type="dxa"/>
          </w:tcPr>
          <w:p w14:paraId="75F5E97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760A93FB" w14:textId="22C46211" w:rsidR="00604858" w:rsidRPr="00A77559" w:rsidRDefault="00810B1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40</w:t>
            </w:r>
          </w:p>
        </w:tc>
        <w:tc>
          <w:tcPr>
            <w:tcW w:w="64" w:type="dxa"/>
          </w:tcPr>
          <w:p w14:paraId="0EDBF9E6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280EADD2" w14:textId="41BC8CD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</w:t>
            </w:r>
            <w:r w:rsidR="004D0BEB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562F0CC8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660A3709" w14:textId="3D7F2AD3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25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30EE4111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3F42F920" w14:textId="00BD3355" w:rsidR="00604858" w:rsidRPr="00A77559" w:rsidRDefault="00BD0419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102" w:type="dxa"/>
          </w:tcPr>
          <w:p w14:paraId="075C1333" w14:textId="77777777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72594572" w14:textId="6E8FA74C" w:rsidR="00604858" w:rsidRPr="00A77559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</w:tr>
      <w:tr w:rsidR="00604858" w:rsidRPr="003F3BF0" w14:paraId="20C54682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13D15442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609A300E" w14:textId="32BE0DD4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52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3</w:t>
            </w:r>
          </w:p>
        </w:tc>
        <w:tc>
          <w:tcPr>
            <w:tcW w:w="57" w:type="dxa"/>
          </w:tcPr>
          <w:p w14:paraId="16327F4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2A487EE3" w14:textId="3177803B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739</w:t>
            </w:r>
          </w:p>
        </w:tc>
        <w:tc>
          <w:tcPr>
            <w:tcW w:w="61" w:type="dxa"/>
          </w:tcPr>
          <w:p w14:paraId="3A388CA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2677BEE0" w14:textId="1C6C8C03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10</w:t>
            </w:r>
            <w:r w:rsidR="00B260AA">
              <w:rPr>
                <w:rFonts w:asciiTheme="majorBidi" w:hAnsiTheme="majorBidi" w:cstheme="majorBidi"/>
                <w:b/>
                <w:sz w:val="22"/>
                <w:szCs w:val="22"/>
              </w:rPr>
              <w:t>5</w:t>
            </w:r>
          </w:p>
        </w:tc>
        <w:tc>
          <w:tcPr>
            <w:tcW w:w="63" w:type="dxa"/>
          </w:tcPr>
          <w:p w14:paraId="5AE26EA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3BBC610D" w14:textId="38D77B85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138</w:t>
            </w:r>
          </w:p>
        </w:tc>
        <w:tc>
          <w:tcPr>
            <w:tcW w:w="63" w:type="dxa"/>
          </w:tcPr>
          <w:p w14:paraId="44E3FBC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793EC2C7" w14:textId="045B39D0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4</w:t>
            </w:r>
            <w:r w:rsidR="009F4F16">
              <w:rPr>
                <w:rFonts w:asciiTheme="majorBidi" w:hAnsiTheme="majorBidi" w:cstheme="majorBidi"/>
                <w:b/>
                <w:sz w:val="22"/>
                <w:szCs w:val="22"/>
              </w:rPr>
              <w:t>2</w:t>
            </w:r>
          </w:p>
        </w:tc>
        <w:tc>
          <w:tcPr>
            <w:tcW w:w="52" w:type="dxa"/>
          </w:tcPr>
          <w:p w14:paraId="77C3430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18F0462E" w14:textId="4F28B106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72</w:t>
            </w:r>
          </w:p>
        </w:tc>
        <w:tc>
          <w:tcPr>
            <w:tcW w:w="45" w:type="dxa"/>
          </w:tcPr>
          <w:p w14:paraId="54C1214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1027C24C" w14:textId="671C0633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30</w:t>
            </w:r>
          </w:p>
        </w:tc>
        <w:tc>
          <w:tcPr>
            <w:tcW w:w="54" w:type="dxa"/>
          </w:tcPr>
          <w:p w14:paraId="605594F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E4143F0" w14:textId="3926B642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27</w:t>
            </w:r>
          </w:p>
        </w:tc>
        <w:tc>
          <w:tcPr>
            <w:tcW w:w="81" w:type="dxa"/>
          </w:tcPr>
          <w:p w14:paraId="38D8377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59D48B93" w14:textId="3138E9AC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22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8</w:t>
            </w:r>
          </w:p>
        </w:tc>
        <w:tc>
          <w:tcPr>
            <w:tcW w:w="77" w:type="dxa"/>
          </w:tcPr>
          <w:p w14:paraId="49FB5AD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4AD90582" w14:textId="0EE3E240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117</w:t>
            </w:r>
          </w:p>
        </w:tc>
        <w:tc>
          <w:tcPr>
            <w:tcW w:w="66" w:type="dxa"/>
          </w:tcPr>
          <w:p w14:paraId="02B51B6E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8E9FE35" w14:textId="576B6433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92</w:t>
            </w:r>
          </w:p>
        </w:tc>
        <w:tc>
          <w:tcPr>
            <w:tcW w:w="104" w:type="dxa"/>
          </w:tcPr>
          <w:p w14:paraId="43CA40C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4122DC24" w14:textId="4DEFE626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237</w:t>
            </w:r>
          </w:p>
        </w:tc>
        <w:tc>
          <w:tcPr>
            <w:tcW w:w="71" w:type="dxa"/>
          </w:tcPr>
          <w:p w14:paraId="71643B7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2D4A8E77" w14:textId="09B81F92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1,0</w:t>
            </w:r>
            <w:r w:rsidR="009F4F16">
              <w:rPr>
                <w:rFonts w:asciiTheme="majorBidi" w:hAnsiTheme="majorBidi" w:cstheme="majorBidi"/>
                <w:b/>
                <w:sz w:val="22"/>
                <w:szCs w:val="22"/>
              </w:rPr>
              <w:t>20</w:t>
            </w:r>
          </w:p>
        </w:tc>
        <w:tc>
          <w:tcPr>
            <w:tcW w:w="75" w:type="dxa"/>
          </w:tcPr>
          <w:p w14:paraId="2048284D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0B3EC6E0" w14:textId="182F51D1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1,330</w:t>
            </w:r>
          </w:p>
        </w:tc>
        <w:tc>
          <w:tcPr>
            <w:tcW w:w="64" w:type="dxa"/>
          </w:tcPr>
          <w:p w14:paraId="02603BFF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40EA5717" w14:textId="66566124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  <w:t>(13</w:t>
            </w:r>
            <w:r w:rsidR="009F4F16"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  <w:t>3</w:t>
            </w:r>
            <w:r w:rsidRPr="003F3BF0"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791BE2B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3DD4D999" w14:textId="5F60F8DA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  <w:t>(461)</w:t>
            </w:r>
          </w:p>
        </w:tc>
        <w:tc>
          <w:tcPr>
            <w:tcW w:w="64" w:type="dxa"/>
          </w:tcPr>
          <w:p w14:paraId="29ACA41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1EDFB7" w14:textId="611E0004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88</w:t>
            </w:r>
            <w:r w:rsidR="00B260AA">
              <w:rPr>
                <w:rFonts w:asciiTheme="majorBidi" w:hAnsiTheme="majorBidi" w:cstheme="majorBidi"/>
                <w:b/>
                <w:sz w:val="22"/>
                <w:szCs w:val="22"/>
              </w:rPr>
              <w:t>7</w:t>
            </w:r>
          </w:p>
        </w:tc>
        <w:tc>
          <w:tcPr>
            <w:tcW w:w="102" w:type="dxa"/>
          </w:tcPr>
          <w:p w14:paraId="3E794A8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4E2C9E64" w14:textId="43671C34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869</w:t>
            </w:r>
          </w:p>
        </w:tc>
      </w:tr>
      <w:tr w:rsidR="00604858" w:rsidRPr="003F3BF0" w14:paraId="6C1BA062" w14:textId="77777777" w:rsidTr="006A21C6">
        <w:trPr>
          <w:cantSplit/>
          <w:trHeight w:val="62"/>
        </w:trPr>
        <w:tc>
          <w:tcPr>
            <w:tcW w:w="2700" w:type="dxa"/>
            <w:vAlign w:val="bottom"/>
          </w:tcPr>
          <w:p w14:paraId="4B2EBD72" w14:textId="77777777" w:rsidR="00604858" w:rsidRPr="003F3BF0" w:rsidRDefault="00604858" w:rsidP="0060485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5B269E8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739D3C6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7223D3B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637E4DF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7F824DB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44EBE31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28737DA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71A89ED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6CE2DE9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56825F7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6295F20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2D7322E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350DE2E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70C5ED7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7432CCC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5BE61E0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261B77A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06CAB5A3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29A6F1E0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0499F90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21F3C63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200897DB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04B67EE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682F55A8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7AF603E4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4B00375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6256F11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3C6B26CA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75BBF8C2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47432176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756796C9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2210A4F1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73947835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21D46E1C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6D90EE87" w14:textId="77777777" w:rsidR="00604858" w:rsidRPr="003F3BF0" w:rsidRDefault="00604858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6A21C6" w:rsidRPr="003F3BF0" w14:paraId="375665B1" w14:textId="77777777" w:rsidTr="006A21C6">
        <w:trPr>
          <w:cantSplit/>
          <w:trHeight w:val="62"/>
        </w:trPr>
        <w:tc>
          <w:tcPr>
            <w:tcW w:w="2700" w:type="dxa"/>
            <w:vAlign w:val="bottom"/>
          </w:tcPr>
          <w:p w14:paraId="1FB5E89B" w14:textId="77777777" w:rsidR="006A21C6" w:rsidRPr="003F3BF0" w:rsidRDefault="006A21C6" w:rsidP="0060485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618" w:type="dxa"/>
          </w:tcPr>
          <w:p w14:paraId="20A9337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162815B4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</w:tcPr>
          <w:p w14:paraId="1AD55A15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05ED9A3E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</w:tcPr>
          <w:p w14:paraId="0743025C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30BE41F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</w:tcPr>
          <w:p w14:paraId="0DF6541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3E04AD4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</w:tcPr>
          <w:p w14:paraId="54785C1A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28722D16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</w:tcPr>
          <w:p w14:paraId="3F385E1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707E5B90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</w:tcPr>
          <w:p w14:paraId="3A8BA0E5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19A8352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</w:tcPr>
          <w:p w14:paraId="650BE95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15039616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</w:tcPr>
          <w:p w14:paraId="45A1778C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5E74207B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</w:tcPr>
          <w:p w14:paraId="280EFABB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61B5AEEC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</w:tcPr>
          <w:p w14:paraId="12048F85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5402977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</w:tcPr>
          <w:p w14:paraId="027A7CC4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30112353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</w:tcPr>
          <w:p w14:paraId="1C8502D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35CBD5B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</w:tcPr>
          <w:p w14:paraId="67D2A9D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17CB821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</w:tcPr>
          <w:p w14:paraId="7549868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20BB371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</w:tcPr>
          <w:p w14:paraId="493D815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5797B67A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7240584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2987CCE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</w:tcPr>
          <w:p w14:paraId="59CD62DC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6A21C6" w:rsidRPr="003F3BF0" w14:paraId="6ECBFB8F" w14:textId="77777777" w:rsidTr="006A21C6">
        <w:trPr>
          <w:cantSplit/>
          <w:trHeight w:val="62"/>
        </w:trPr>
        <w:tc>
          <w:tcPr>
            <w:tcW w:w="2700" w:type="dxa"/>
            <w:vAlign w:val="bottom"/>
          </w:tcPr>
          <w:p w14:paraId="6FF449B9" w14:textId="77777777" w:rsidR="006A21C6" w:rsidRPr="003F3BF0" w:rsidRDefault="006A21C6" w:rsidP="0060485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618" w:type="dxa"/>
          </w:tcPr>
          <w:p w14:paraId="09BD237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3805596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</w:tcPr>
          <w:p w14:paraId="4042A1F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574CAF16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</w:tcPr>
          <w:p w14:paraId="33E5D2D5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12D6082E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</w:tcPr>
          <w:p w14:paraId="3804752C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1E0FF61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</w:tcPr>
          <w:p w14:paraId="6561D4A2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75272EBA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</w:tcPr>
          <w:p w14:paraId="7B389AA4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45917632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</w:tcPr>
          <w:p w14:paraId="7870364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03E01586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</w:tcPr>
          <w:p w14:paraId="46A6585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7699122B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</w:tcPr>
          <w:p w14:paraId="695AFDC5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62C65C0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</w:tcPr>
          <w:p w14:paraId="6EC5AD9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30A08DE3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</w:tcPr>
          <w:p w14:paraId="1A6FFAD5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54F68E2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</w:tcPr>
          <w:p w14:paraId="11B840AB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64959312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</w:tcPr>
          <w:p w14:paraId="59380728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55777FC4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</w:tcPr>
          <w:p w14:paraId="646D742B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560E7A06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</w:tcPr>
          <w:p w14:paraId="046C214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4346811B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</w:tcPr>
          <w:p w14:paraId="02D3C580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114C671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3B1AA70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0887B78E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</w:tcPr>
          <w:p w14:paraId="5999728A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6A21C6" w:rsidRPr="003F3BF0" w14:paraId="7B51F5EF" w14:textId="77777777" w:rsidTr="006A21C6">
        <w:trPr>
          <w:cantSplit/>
          <w:trHeight w:val="62"/>
        </w:trPr>
        <w:tc>
          <w:tcPr>
            <w:tcW w:w="2700" w:type="dxa"/>
            <w:vAlign w:val="bottom"/>
          </w:tcPr>
          <w:p w14:paraId="0693E1A3" w14:textId="77777777" w:rsidR="006A21C6" w:rsidRPr="003F3BF0" w:rsidRDefault="006A21C6" w:rsidP="0060485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618" w:type="dxa"/>
          </w:tcPr>
          <w:p w14:paraId="7243E78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32153008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</w:tcPr>
          <w:p w14:paraId="71E07998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4BA5C27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</w:tcPr>
          <w:p w14:paraId="3123226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2BECBAD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</w:tcPr>
          <w:p w14:paraId="33C7AA22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0DD6BBC3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</w:tcPr>
          <w:p w14:paraId="01EDE06A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1DC6FB4E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</w:tcPr>
          <w:p w14:paraId="75A3AD0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233230FA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</w:tcPr>
          <w:p w14:paraId="578DA04A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6F4B1CE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</w:tcPr>
          <w:p w14:paraId="2FA1E5C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70F9AF6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</w:tcPr>
          <w:p w14:paraId="35CA0823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22A6EFC6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</w:tcPr>
          <w:p w14:paraId="7949363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08B22ADC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</w:tcPr>
          <w:p w14:paraId="36230108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77EB51D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</w:tcPr>
          <w:p w14:paraId="19AF9F5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017FA3CC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</w:tcPr>
          <w:p w14:paraId="18BB7386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6A4B87D0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</w:tcPr>
          <w:p w14:paraId="6EA61B60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75752E1A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</w:tcPr>
          <w:p w14:paraId="2B76A1F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012F763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</w:tcPr>
          <w:p w14:paraId="14D5EEE6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6E3AB0C4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5C9C31EB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6F33FD6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</w:tcPr>
          <w:p w14:paraId="388C597E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6A21C6" w:rsidRPr="003F3BF0" w14:paraId="37A188FB" w14:textId="77777777" w:rsidTr="006A21C6">
        <w:trPr>
          <w:cantSplit/>
          <w:trHeight w:val="62"/>
        </w:trPr>
        <w:tc>
          <w:tcPr>
            <w:tcW w:w="2700" w:type="dxa"/>
            <w:vAlign w:val="bottom"/>
          </w:tcPr>
          <w:p w14:paraId="5F218DB7" w14:textId="77777777" w:rsidR="006A21C6" w:rsidRPr="003F3BF0" w:rsidRDefault="006A21C6" w:rsidP="00604858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618" w:type="dxa"/>
          </w:tcPr>
          <w:p w14:paraId="254684B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1D5E352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</w:tcPr>
          <w:p w14:paraId="4229D662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5A1256C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</w:tcPr>
          <w:p w14:paraId="0C98D13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5D9EDD2E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</w:tcPr>
          <w:p w14:paraId="32982260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116B8F9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</w:tcPr>
          <w:p w14:paraId="6670A870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0AFAB1F3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</w:tcPr>
          <w:p w14:paraId="4E8961E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077E0F0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</w:tcPr>
          <w:p w14:paraId="0A140C50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3E292172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</w:tcPr>
          <w:p w14:paraId="4AF4D7B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2E04AEB9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</w:tcPr>
          <w:p w14:paraId="04AFB2D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636DC94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</w:tcPr>
          <w:p w14:paraId="05D0D3AA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3754CCD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</w:tcPr>
          <w:p w14:paraId="4B424046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47A888C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</w:tcPr>
          <w:p w14:paraId="27953CB3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23466E2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</w:tcPr>
          <w:p w14:paraId="5FFCA0D0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79B232C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</w:tcPr>
          <w:p w14:paraId="44543AF1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6E66003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</w:tcPr>
          <w:p w14:paraId="5A2462C7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40EE49BB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</w:tcPr>
          <w:p w14:paraId="108F51D2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65429252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45F433FF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447BA02B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</w:tcPr>
          <w:p w14:paraId="55BC65FD" w14:textId="77777777" w:rsidR="006A21C6" w:rsidRPr="003F3BF0" w:rsidRDefault="006A21C6" w:rsidP="00604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AE0B17" w:rsidRPr="003F3BF0" w14:paraId="26193F56" w14:textId="77777777" w:rsidTr="00687BB0">
        <w:trPr>
          <w:cantSplit/>
          <w:trHeight w:val="144"/>
        </w:trPr>
        <w:tc>
          <w:tcPr>
            <w:tcW w:w="2700" w:type="dxa"/>
          </w:tcPr>
          <w:p w14:paraId="7AE4CCCE" w14:textId="7E7F048E" w:rsidR="00AE0B17" w:rsidRPr="003F3BF0" w:rsidRDefault="00AE0B17" w:rsidP="00AE0B1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18" w:type="dxa"/>
            <w:shd w:val="clear" w:color="auto" w:fill="auto"/>
            <w:vAlign w:val="bottom"/>
          </w:tcPr>
          <w:p w14:paraId="3691E8C2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shd w:val="clear" w:color="auto" w:fill="auto"/>
            <w:vAlign w:val="bottom"/>
          </w:tcPr>
          <w:p w14:paraId="169B1FF0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14:paraId="5824FC46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shd w:val="clear" w:color="auto" w:fill="auto"/>
            <w:vAlign w:val="bottom"/>
          </w:tcPr>
          <w:p w14:paraId="1DEEEB37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71C25207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46D1C776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78DDC983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6F88AA03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68EF2601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3991EA60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2DD941F0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14:paraId="02C35E98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1C10AEDC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shd w:val="clear" w:color="auto" w:fill="auto"/>
            <w:vAlign w:val="bottom"/>
          </w:tcPr>
          <w:p w14:paraId="4710E5E5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E5066F8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D8B1DB3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CFF1B30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61C3055C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11B17D41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611EF07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7AFCEF5B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4" w:type="dxa"/>
          </w:tcPr>
          <w:p w14:paraId="5477713D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14:paraId="054022A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087F27CF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1126E554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1C3872AD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C94224D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19F4BA71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5CA14C0D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32EF881C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2A45578A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413C19E8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39BAABC7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495CCA9B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auto"/>
            <w:vAlign w:val="bottom"/>
          </w:tcPr>
          <w:p w14:paraId="07D589EF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AE0B17" w:rsidRPr="003F3BF0" w14:paraId="5A8EB5DB" w14:textId="77777777" w:rsidTr="00687BB0">
        <w:trPr>
          <w:cantSplit/>
          <w:trHeight w:val="144"/>
        </w:trPr>
        <w:tc>
          <w:tcPr>
            <w:tcW w:w="2700" w:type="dxa"/>
          </w:tcPr>
          <w:p w14:paraId="319F91D9" w14:textId="77777777" w:rsidR="00AE0B17" w:rsidRPr="003F3BF0" w:rsidRDefault="00AE0B17" w:rsidP="00AE0B1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618" w:type="dxa"/>
            <w:shd w:val="clear" w:color="auto" w:fill="auto"/>
          </w:tcPr>
          <w:p w14:paraId="51AAEFDF" w14:textId="478382D9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12</w:t>
            </w:r>
          </w:p>
        </w:tc>
        <w:tc>
          <w:tcPr>
            <w:tcW w:w="57" w:type="dxa"/>
            <w:shd w:val="clear" w:color="auto" w:fill="auto"/>
          </w:tcPr>
          <w:p w14:paraId="25C12723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</w:tcPr>
          <w:p w14:paraId="7E073D7B" w14:textId="2783A96F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166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76CE9ABB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6F12EC4B" w14:textId="015939E2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10</w:t>
            </w:r>
            <w:r w:rsidR="00F97A5A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43FFFCE5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4E95BC93" w14:textId="7F739729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138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1703602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28D4C611" w14:textId="107AF071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5BF3DC4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14B1358A" w14:textId="6D5D19D3" w:rsidR="00AE0B17" w:rsidRPr="00A77559" w:rsidRDefault="009020C2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6D5F9E7C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084FF376" w14:textId="1DAA6219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7E3BA571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  <w:shd w:val="clear" w:color="auto" w:fill="auto"/>
          </w:tcPr>
          <w:p w14:paraId="5146ED5D" w14:textId="429788C7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90CF8CE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1B1BF84" w14:textId="158FD8E5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22</w:t>
            </w:r>
            <w:r w:rsidR="009020C2"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B0D0C23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4E9764D2" w14:textId="4F107771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117</w:t>
            </w:r>
          </w:p>
        </w:tc>
        <w:tc>
          <w:tcPr>
            <w:tcW w:w="66" w:type="dxa"/>
          </w:tcPr>
          <w:p w14:paraId="2103986B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</w:tcPr>
          <w:p w14:paraId="21FB0954" w14:textId="20A6E848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21</w:t>
            </w:r>
          </w:p>
        </w:tc>
        <w:tc>
          <w:tcPr>
            <w:tcW w:w="104" w:type="dxa"/>
          </w:tcPr>
          <w:p w14:paraId="36A1A7CB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5" w:type="dxa"/>
          </w:tcPr>
          <w:p w14:paraId="72AEED23" w14:textId="2F920387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="004D0BEB">
              <w:rPr>
                <w:rFonts w:asciiTheme="majorBidi" w:hAnsiTheme="majorBidi" w:cstheme="majorBidi"/>
                <w:bCs/>
                <w:sz w:val="22"/>
                <w:szCs w:val="22"/>
              </w:rPr>
              <w:t>62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3BCC421D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61129AE" w14:textId="10E284AC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  <w:r w:rsidR="009020C2"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  <w:r w:rsidR="00F97A5A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7B78B533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0CC602F" w14:textId="6CA16633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58</w:t>
            </w:r>
            <w:r w:rsidR="004D0BEB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</w:p>
        </w:tc>
        <w:tc>
          <w:tcPr>
            <w:tcW w:w="64" w:type="dxa"/>
          </w:tcPr>
          <w:p w14:paraId="1B92D241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6A98BFA8" w14:textId="4B1F41DB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(67)</w:t>
            </w:r>
          </w:p>
        </w:tc>
        <w:tc>
          <w:tcPr>
            <w:tcW w:w="64" w:type="dxa"/>
            <w:shd w:val="clear" w:color="auto" w:fill="auto"/>
          </w:tcPr>
          <w:p w14:paraId="00FD8B25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</w:tcPr>
          <w:p w14:paraId="19CFA844" w14:textId="7A8E820E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(378)</w:t>
            </w: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4E76F76B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44FEAA7C" w14:textId="0DFADF18" w:rsidR="00AE0B17" w:rsidRPr="00A77559" w:rsidRDefault="00F97A5A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299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78DF3AB3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auto"/>
          </w:tcPr>
          <w:p w14:paraId="26DBD532" w14:textId="4DCF977F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  <w:r w:rsidR="004D0BEB">
              <w:rPr>
                <w:rFonts w:asciiTheme="majorBidi" w:hAnsiTheme="majorBidi" w:cstheme="majorBidi"/>
                <w:bCs/>
                <w:sz w:val="22"/>
                <w:szCs w:val="22"/>
              </w:rPr>
              <w:t>11</w:t>
            </w:r>
          </w:p>
        </w:tc>
      </w:tr>
      <w:tr w:rsidR="00AE0B17" w:rsidRPr="003F3BF0" w14:paraId="52ADC238" w14:textId="77777777" w:rsidTr="00687BB0">
        <w:trPr>
          <w:cantSplit/>
          <w:trHeight w:val="144"/>
        </w:trPr>
        <w:tc>
          <w:tcPr>
            <w:tcW w:w="2700" w:type="dxa"/>
          </w:tcPr>
          <w:p w14:paraId="2FE37278" w14:textId="77777777" w:rsidR="00AE0B17" w:rsidRPr="003F3BF0" w:rsidRDefault="00AE0B17" w:rsidP="00AE0B1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B2C40" w14:textId="618C5D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 w:rsidR="009020C2"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11</w:t>
            </w:r>
          </w:p>
        </w:tc>
        <w:tc>
          <w:tcPr>
            <w:tcW w:w="57" w:type="dxa"/>
            <w:shd w:val="clear" w:color="auto" w:fill="auto"/>
            <w:vAlign w:val="bottom"/>
          </w:tcPr>
          <w:p w14:paraId="18CD781B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56A05" w14:textId="60FC2D1F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573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2240FCDD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</w:tcPr>
          <w:p w14:paraId="323162DB" w14:textId="1582E1F2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BAA4AB8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3F01428B" w14:textId="5922C1E0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2E62B633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484FE" w14:textId="28DA8D12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  <w:r w:rsidR="008B7328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E9EBC2C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5AACA" w14:textId="0881A1AF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67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4095FA2C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B4E50" w14:textId="60DD460D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30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4AE83538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E7D3C" w14:textId="71BB1428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  <w:r w:rsidR="009020C2"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327431B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5A9E" w14:textId="46D570BE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115" w:right="-13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A0F4A3F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02DA0" w14:textId="055301D1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6" w:type="dxa"/>
          </w:tcPr>
          <w:p w14:paraId="67032BB0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FAFF399" w14:textId="6B099ADC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71</w:t>
            </w:r>
          </w:p>
        </w:tc>
        <w:tc>
          <w:tcPr>
            <w:tcW w:w="104" w:type="dxa"/>
          </w:tcPr>
          <w:p w14:paraId="1C212DAB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3FE1C0FA" w14:textId="41FACF4A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  <w:r w:rsidR="004D0BEB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52B51814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8844" w14:textId="7E507CE8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  <w:r w:rsidR="009020C2"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 w:rsidR="002B422F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539D59BD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89AF9" w14:textId="0F0781AF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74</w:t>
            </w:r>
            <w:r w:rsidR="004D0BE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4" w:type="dxa"/>
          </w:tcPr>
          <w:p w14:paraId="51AE3133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22A25D34" w14:textId="5C41BBE4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(6</w:t>
            </w:r>
            <w:r w:rsidR="002B422F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  <w:shd w:val="clear" w:color="auto" w:fill="auto"/>
          </w:tcPr>
          <w:p w14:paraId="49DE480A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6F7E91A7" w14:textId="08EFBF80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(83)</w:t>
            </w: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65A6B4B1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476EE269" w14:textId="263F6932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588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03F0B682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14:paraId="44963CF8" w14:textId="59F8D7FC" w:rsidR="00AE0B17" w:rsidRPr="00A77559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  <w:r w:rsidR="004D0BEB">
              <w:rPr>
                <w:rFonts w:asciiTheme="majorBidi" w:hAnsiTheme="majorBidi" w:cstheme="majorBidi"/>
                <w:bCs/>
                <w:sz w:val="22"/>
                <w:szCs w:val="22"/>
              </w:rPr>
              <w:t>58</w:t>
            </w:r>
          </w:p>
        </w:tc>
      </w:tr>
      <w:tr w:rsidR="00AE0B17" w:rsidRPr="003F3BF0" w14:paraId="59D03D17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6F00CD29" w14:textId="77777777" w:rsidR="00AE0B17" w:rsidRPr="003F3BF0" w:rsidRDefault="00AE0B17" w:rsidP="00AE0B1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0CCB908A" w14:textId="20999EDB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52</w:t>
            </w:r>
            <w:r w:rsidR="009020C2">
              <w:rPr>
                <w:rFonts w:asciiTheme="majorBidi" w:hAnsiTheme="majorBidi" w:cstheme="majorBidi"/>
                <w:b/>
                <w:sz w:val="22"/>
                <w:szCs w:val="22"/>
              </w:rPr>
              <w:t>3</w:t>
            </w:r>
          </w:p>
        </w:tc>
        <w:tc>
          <w:tcPr>
            <w:tcW w:w="57" w:type="dxa"/>
          </w:tcPr>
          <w:p w14:paraId="7874AE4F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2F500509" w14:textId="00F05DAB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739</w:t>
            </w:r>
          </w:p>
        </w:tc>
        <w:tc>
          <w:tcPr>
            <w:tcW w:w="61" w:type="dxa"/>
          </w:tcPr>
          <w:p w14:paraId="2BDDF952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7DB28A77" w14:textId="5A6005CF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10</w:t>
            </w:r>
            <w:r w:rsidR="00F97A5A">
              <w:rPr>
                <w:rFonts w:asciiTheme="majorBidi" w:hAnsiTheme="majorBidi" w:cstheme="majorBidi"/>
                <w:b/>
                <w:sz w:val="22"/>
                <w:szCs w:val="22"/>
              </w:rPr>
              <w:t>5</w:t>
            </w:r>
          </w:p>
        </w:tc>
        <w:tc>
          <w:tcPr>
            <w:tcW w:w="63" w:type="dxa"/>
          </w:tcPr>
          <w:p w14:paraId="4576E29A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CE01305" w14:textId="3E6A783F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138</w:t>
            </w:r>
          </w:p>
        </w:tc>
        <w:tc>
          <w:tcPr>
            <w:tcW w:w="63" w:type="dxa"/>
          </w:tcPr>
          <w:p w14:paraId="3B46A84B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20B31A4B" w14:textId="5BEAF20F" w:rsidR="00AE0B17" w:rsidRPr="003F3BF0" w:rsidRDefault="009020C2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4</w:t>
            </w:r>
            <w:r w:rsidR="008B7328">
              <w:rPr>
                <w:rFonts w:asciiTheme="majorBidi" w:hAnsiTheme="majorBidi" w:cstheme="majorBidi"/>
                <w:b/>
                <w:sz w:val="22"/>
                <w:szCs w:val="22"/>
              </w:rPr>
              <w:t>2</w:t>
            </w:r>
          </w:p>
        </w:tc>
        <w:tc>
          <w:tcPr>
            <w:tcW w:w="52" w:type="dxa"/>
          </w:tcPr>
          <w:p w14:paraId="120468F2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4E3ABA25" w14:textId="62899C81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72</w:t>
            </w:r>
          </w:p>
        </w:tc>
        <w:tc>
          <w:tcPr>
            <w:tcW w:w="45" w:type="dxa"/>
          </w:tcPr>
          <w:p w14:paraId="3E03FA0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399CB20B" w14:textId="5445F022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30</w:t>
            </w:r>
          </w:p>
        </w:tc>
        <w:tc>
          <w:tcPr>
            <w:tcW w:w="54" w:type="dxa"/>
          </w:tcPr>
          <w:p w14:paraId="4B672A5C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4FD0E782" w14:textId="1A1A1814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27</w:t>
            </w:r>
          </w:p>
        </w:tc>
        <w:tc>
          <w:tcPr>
            <w:tcW w:w="81" w:type="dxa"/>
          </w:tcPr>
          <w:p w14:paraId="1C4E4922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02586E34" w14:textId="40D93FA9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22</w:t>
            </w:r>
            <w:r w:rsidR="009020C2">
              <w:rPr>
                <w:rFonts w:asciiTheme="majorBidi" w:hAnsiTheme="majorBidi" w:cstheme="majorBidi"/>
                <w:b/>
                <w:sz w:val="22"/>
                <w:szCs w:val="22"/>
              </w:rPr>
              <w:t>8</w:t>
            </w:r>
          </w:p>
        </w:tc>
        <w:tc>
          <w:tcPr>
            <w:tcW w:w="77" w:type="dxa"/>
          </w:tcPr>
          <w:p w14:paraId="158873FF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2ED6AC78" w14:textId="7004BB1B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117</w:t>
            </w:r>
          </w:p>
        </w:tc>
        <w:tc>
          <w:tcPr>
            <w:tcW w:w="66" w:type="dxa"/>
          </w:tcPr>
          <w:p w14:paraId="7CA3563A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212FD8B9" w14:textId="008AE356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92</w:t>
            </w:r>
          </w:p>
        </w:tc>
        <w:tc>
          <w:tcPr>
            <w:tcW w:w="104" w:type="dxa"/>
          </w:tcPr>
          <w:p w14:paraId="4399E92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0293577E" w14:textId="6B401CB4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237</w:t>
            </w:r>
          </w:p>
        </w:tc>
        <w:tc>
          <w:tcPr>
            <w:tcW w:w="71" w:type="dxa"/>
          </w:tcPr>
          <w:p w14:paraId="69901EB7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58F7372F" w14:textId="77143A24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1,0</w:t>
            </w:r>
            <w:r w:rsidR="002B422F">
              <w:rPr>
                <w:rFonts w:asciiTheme="majorBidi" w:hAnsiTheme="majorBidi" w:cstheme="majorBidi"/>
                <w:b/>
                <w:sz w:val="22"/>
                <w:szCs w:val="22"/>
              </w:rPr>
              <w:t>20</w:t>
            </w:r>
          </w:p>
        </w:tc>
        <w:tc>
          <w:tcPr>
            <w:tcW w:w="75" w:type="dxa"/>
          </w:tcPr>
          <w:p w14:paraId="1F0CFBB7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502155B3" w14:textId="508AF003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1,330</w:t>
            </w:r>
          </w:p>
        </w:tc>
        <w:tc>
          <w:tcPr>
            <w:tcW w:w="64" w:type="dxa"/>
          </w:tcPr>
          <w:p w14:paraId="29E1930A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4DD2A665" w14:textId="70DF9FE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(13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3</w:t>
            </w: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254660A3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17F60EEE" w14:textId="4C287EE1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(461)</w:t>
            </w:r>
          </w:p>
        </w:tc>
        <w:tc>
          <w:tcPr>
            <w:tcW w:w="64" w:type="dxa"/>
          </w:tcPr>
          <w:p w14:paraId="55A77F66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CF5C13" w14:textId="6B0F77EA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88</w:t>
            </w:r>
            <w:r w:rsidR="00F97A5A">
              <w:rPr>
                <w:rFonts w:asciiTheme="majorBidi" w:hAnsiTheme="majorBidi" w:cstheme="majorBidi"/>
                <w:b/>
                <w:sz w:val="22"/>
                <w:szCs w:val="22"/>
              </w:rPr>
              <w:t>7</w:t>
            </w:r>
          </w:p>
        </w:tc>
        <w:tc>
          <w:tcPr>
            <w:tcW w:w="102" w:type="dxa"/>
          </w:tcPr>
          <w:p w14:paraId="4F0C0D95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1C71EE50" w14:textId="15CC6CCE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869</w:t>
            </w:r>
          </w:p>
        </w:tc>
      </w:tr>
      <w:tr w:rsidR="00AE0B17" w:rsidRPr="003F3BF0" w14:paraId="087A21B6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24C486E1" w14:textId="77777777" w:rsidR="00AE0B17" w:rsidRPr="0037313C" w:rsidRDefault="00AE0B17" w:rsidP="00AE0B1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22773251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7" w:type="dxa"/>
          </w:tcPr>
          <w:p w14:paraId="51D21954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0422856F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1" w:type="dxa"/>
          </w:tcPr>
          <w:p w14:paraId="3B65A59A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458EDA37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14563E95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4BABA25C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12808129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66E7BE49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2" w:type="dxa"/>
          </w:tcPr>
          <w:p w14:paraId="637BDFCB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22455074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45" w:type="dxa"/>
          </w:tcPr>
          <w:p w14:paraId="582C4695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359CB72B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4" w:type="dxa"/>
          </w:tcPr>
          <w:p w14:paraId="582BBBD2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20D140E8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16B3C10D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0901CF1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257358A3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551C3B88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6" w:type="dxa"/>
          </w:tcPr>
          <w:p w14:paraId="3724B3D6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1613F402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04" w:type="dxa"/>
          </w:tcPr>
          <w:p w14:paraId="1684AD59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7AFAE0C8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</w:tcPr>
          <w:p w14:paraId="058E545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4047496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09D8CC0B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5D18759F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0E653460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5B96F1A8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48C1AF5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49719439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255017D7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0CAF5160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2" w:type="dxa"/>
          </w:tcPr>
          <w:p w14:paraId="3CD1812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4C55891E" w14:textId="77777777" w:rsidR="00AE0B17" w:rsidRPr="003F3BF0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AE0B17" w:rsidRPr="003F3BF0" w14:paraId="089C6D90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506C067A" w14:textId="77777777" w:rsidR="00AE0B17" w:rsidRPr="003F3BF0" w:rsidRDefault="00AE0B17" w:rsidP="00AE0B1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Pr="003F3BF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2"/>
                <w:szCs w:val="22"/>
                <w:cs/>
              </w:rPr>
              <w:t>ตามส่วนงาน</w:t>
            </w:r>
          </w:p>
          <w:p w14:paraId="5B415B79" w14:textId="77777777" w:rsidR="00AE0B17" w:rsidRPr="003F3BF0" w:rsidRDefault="00AE0B17" w:rsidP="00AE0B17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3F3BF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3F3BF0">
              <w:rPr>
                <w:rFonts w:asciiTheme="majorBidi" w:hAnsiTheme="majorBidi" w:cstheme="majorBidi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618" w:type="dxa"/>
          </w:tcPr>
          <w:p w14:paraId="10270CC9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5F1309" w14:textId="7D16D07E" w:rsidR="00AE0B17" w:rsidRPr="00A77559" w:rsidRDefault="00066331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57" w:type="dxa"/>
          </w:tcPr>
          <w:p w14:paraId="5B6A378E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dxa"/>
          </w:tcPr>
          <w:p w14:paraId="4EBFC8E2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E22306" w14:textId="4522450C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212</w:t>
            </w:r>
          </w:p>
        </w:tc>
        <w:tc>
          <w:tcPr>
            <w:tcW w:w="61" w:type="dxa"/>
          </w:tcPr>
          <w:p w14:paraId="426647E4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9" w:type="dxa"/>
          </w:tcPr>
          <w:p w14:paraId="0B92A91E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E0BDD5" w14:textId="58C78E3B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13307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14:paraId="10DF8393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71B4EF6A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C76728" w14:textId="146E9774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3" w:type="dxa"/>
          </w:tcPr>
          <w:p w14:paraId="21CD51AF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dxa"/>
          </w:tcPr>
          <w:p w14:paraId="6A0580D3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C36C7B" w14:textId="4551B124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52" w:type="dxa"/>
          </w:tcPr>
          <w:p w14:paraId="50259694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</w:tcPr>
          <w:p w14:paraId="671BAF91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0E9B2F" w14:textId="702C1B2E" w:rsidR="00AE0B17" w:rsidRPr="00A77559" w:rsidRDefault="00ED04C6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45" w:type="dxa"/>
          </w:tcPr>
          <w:p w14:paraId="446437BC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14:paraId="100D73D1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BB0315" w14:textId="6D9B2D1A" w:rsidR="00AE0B17" w:rsidRPr="00A77559" w:rsidRDefault="00066331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4" w:type="dxa"/>
          </w:tcPr>
          <w:p w14:paraId="48722A06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5" w:type="dxa"/>
          </w:tcPr>
          <w:p w14:paraId="5870DB89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C30983" w14:textId="6F20CD4C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1" w:type="dxa"/>
          </w:tcPr>
          <w:p w14:paraId="7B50BE8D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7" w:type="dxa"/>
          </w:tcPr>
          <w:p w14:paraId="160033CA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AB30DD" w14:textId="22BE0A6B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6633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397E820D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" w:type="dxa"/>
          </w:tcPr>
          <w:p w14:paraId="55405762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4FF88D" w14:textId="20CF8C26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D04C6" w:rsidRPr="00A77559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6" w:type="dxa"/>
          </w:tcPr>
          <w:p w14:paraId="27FF0C2C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6555FC26" w14:textId="77777777" w:rsidR="003F6AA0" w:rsidRDefault="003F6AA0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82AA61" w14:textId="457CF1D0" w:rsidR="00AE0B17" w:rsidRPr="00A77559" w:rsidRDefault="00066331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4" w:type="dxa"/>
          </w:tcPr>
          <w:p w14:paraId="75CF467E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vAlign w:val="bottom"/>
          </w:tcPr>
          <w:p w14:paraId="2BD04856" w14:textId="6F88E11F" w:rsidR="00AE0B17" w:rsidRPr="00A77559" w:rsidRDefault="00ED04C6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  <w:tc>
          <w:tcPr>
            <w:tcW w:w="71" w:type="dxa"/>
          </w:tcPr>
          <w:p w14:paraId="7073C8C1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24E99930" w14:textId="2AB1F420" w:rsidR="00AE0B17" w:rsidRPr="00A77559" w:rsidRDefault="00066331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06F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5" w:type="dxa"/>
          </w:tcPr>
          <w:p w14:paraId="30A690B1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vAlign w:val="bottom"/>
          </w:tcPr>
          <w:p w14:paraId="0109B05E" w14:textId="70C1BD80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359</w:t>
            </w:r>
          </w:p>
        </w:tc>
        <w:tc>
          <w:tcPr>
            <w:tcW w:w="64" w:type="dxa"/>
          </w:tcPr>
          <w:p w14:paraId="6BBFC65C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3729AAD0" w14:textId="432A5DD9" w:rsidR="00AE0B17" w:rsidRPr="00A77559" w:rsidRDefault="00ED04C6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="00066331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13</w:t>
            </w: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548AC873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6B38CA47" w14:textId="0DFC1FC8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(2</w:t>
            </w:r>
            <w:r w:rsidR="00ED04C6"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95</w:t>
            </w: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7CB4F236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44BCFB87" w14:textId="00AE99BF" w:rsidR="00AE0B17" w:rsidRPr="00A77559" w:rsidRDefault="00ED04C6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06F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2" w:type="dxa"/>
          </w:tcPr>
          <w:p w14:paraId="210A31E7" w14:textId="77777777" w:rsidR="00AE0B17" w:rsidRPr="00A77559" w:rsidRDefault="00AE0B17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vAlign w:val="bottom"/>
          </w:tcPr>
          <w:p w14:paraId="1F2925D0" w14:textId="6C858B79" w:rsidR="00AE0B17" w:rsidRPr="00A77559" w:rsidRDefault="00ED04C6" w:rsidP="00AE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64</w:t>
            </w:r>
          </w:p>
        </w:tc>
      </w:tr>
    </w:tbl>
    <w:p w14:paraId="20E68EA1" w14:textId="3623BB1C" w:rsidR="00B7419A" w:rsidRPr="003F3BF0" w:rsidRDefault="00B7419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50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618"/>
        <w:gridCol w:w="57"/>
        <w:gridCol w:w="584"/>
        <w:gridCol w:w="61"/>
        <w:gridCol w:w="599"/>
        <w:gridCol w:w="63"/>
        <w:gridCol w:w="668"/>
        <w:gridCol w:w="63"/>
        <w:gridCol w:w="591"/>
        <w:gridCol w:w="52"/>
        <w:gridCol w:w="635"/>
        <w:gridCol w:w="45"/>
        <w:gridCol w:w="603"/>
        <w:gridCol w:w="54"/>
        <w:gridCol w:w="575"/>
        <w:gridCol w:w="81"/>
        <w:gridCol w:w="647"/>
        <w:gridCol w:w="77"/>
        <w:gridCol w:w="645"/>
        <w:gridCol w:w="66"/>
        <w:gridCol w:w="654"/>
        <w:gridCol w:w="104"/>
        <w:gridCol w:w="625"/>
        <w:gridCol w:w="71"/>
        <w:gridCol w:w="672"/>
        <w:gridCol w:w="75"/>
        <w:gridCol w:w="674"/>
        <w:gridCol w:w="64"/>
        <w:gridCol w:w="627"/>
        <w:gridCol w:w="64"/>
        <w:gridCol w:w="656"/>
        <w:gridCol w:w="64"/>
        <w:gridCol w:w="11"/>
        <w:gridCol w:w="557"/>
        <w:gridCol w:w="102"/>
        <w:gridCol w:w="562"/>
      </w:tblGrid>
      <w:tr w:rsidR="006F453E" w:rsidRPr="003F3BF0" w14:paraId="0DAC005C" w14:textId="77777777" w:rsidTr="00687BB0">
        <w:trPr>
          <w:cantSplit/>
          <w:trHeight w:val="144"/>
          <w:tblHeader/>
        </w:trPr>
        <w:tc>
          <w:tcPr>
            <w:tcW w:w="2700" w:type="dxa"/>
          </w:tcPr>
          <w:p w14:paraId="615705EC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366" w:type="dxa"/>
            <w:gridSpan w:val="36"/>
          </w:tcPr>
          <w:p w14:paraId="628B1B87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3F3BF0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F453E" w:rsidRPr="003F3BF0" w14:paraId="025A8C5C" w14:textId="77777777" w:rsidTr="00687BB0">
        <w:trPr>
          <w:cantSplit/>
          <w:trHeight w:val="144"/>
          <w:tblHeader/>
        </w:trPr>
        <w:tc>
          <w:tcPr>
            <w:tcW w:w="2700" w:type="dxa"/>
          </w:tcPr>
          <w:p w14:paraId="1A9675A2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</w:tcPr>
          <w:p w14:paraId="192B81C6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1" w:type="dxa"/>
          </w:tcPr>
          <w:p w14:paraId="351E4C11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</w:tcPr>
          <w:p w14:paraId="6658F86C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" w:type="dxa"/>
          </w:tcPr>
          <w:p w14:paraId="7E3F35AD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3"/>
          </w:tcPr>
          <w:p w14:paraId="59FB2402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5" w:type="dxa"/>
          </w:tcPr>
          <w:p w14:paraId="12A14BCD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</w:tcPr>
          <w:p w14:paraId="50E5C09A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1" w:type="dxa"/>
          </w:tcPr>
          <w:p w14:paraId="191AB894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</w:tcPr>
          <w:p w14:paraId="3127B712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6" w:type="dxa"/>
          </w:tcPr>
          <w:p w14:paraId="5BA6F4F2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2F0FC5BA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  <w:gridSpan w:val="4"/>
          </w:tcPr>
          <w:p w14:paraId="0B2133EF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13D2169E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7DBA671D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F97A5A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64" w:type="dxa"/>
          </w:tcPr>
          <w:p w14:paraId="7312BAD1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32" w:type="dxa"/>
            <w:gridSpan w:val="4"/>
          </w:tcPr>
          <w:p w14:paraId="3095EAB9" w14:textId="77777777" w:rsidR="006F453E" w:rsidRPr="003F3BF0" w:rsidRDefault="006F453E" w:rsidP="004F5A56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6F453E" w:rsidRPr="003F3BF0" w14:paraId="5E34743E" w14:textId="77777777" w:rsidTr="00687BB0">
        <w:trPr>
          <w:cantSplit/>
          <w:trHeight w:val="144"/>
          <w:tblHeader/>
        </w:trPr>
        <w:tc>
          <w:tcPr>
            <w:tcW w:w="2700" w:type="dxa"/>
          </w:tcPr>
          <w:p w14:paraId="66C74E08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59" w:type="dxa"/>
            <w:gridSpan w:val="3"/>
            <w:hideMark/>
          </w:tcPr>
          <w:p w14:paraId="070973FC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F97A5A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1" w:type="dxa"/>
          </w:tcPr>
          <w:p w14:paraId="10B34452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0" w:type="dxa"/>
            <w:gridSpan w:val="3"/>
            <w:hideMark/>
          </w:tcPr>
          <w:p w14:paraId="4850B2FD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F97A5A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63" w:type="dxa"/>
          </w:tcPr>
          <w:p w14:paraId="5AEF6C66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78" w:type="dxa"/>
            <w:gridSpan w:val="3"/>
            <w:hideMark/>
          </w:tcPr>
          <w:p w14:paraId="2E1E72C0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F97A5A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45" w:type="dxa"/>
          </w:tcPr>
          <w:p w14:paraId="61250697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2" w:type="dxa"/>
            <w:gridSpan w:val="3"/>
            <w:hideMark/>
          </w:tcPr>
          <w:p w14:paraId="647ABCB3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F97A5A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81" w:type="dxa"/>
          </w:tcPr>
          <w:p w14:paraId="53A603CE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369" w:type="dxa"/>
            <w:gridSpan w:val="3"/>
            <w:hideMark/>
          </w:tcPr>
          <w:p w14:paraId="22ECDB71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F97A5A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66" w:type="dxa"/>
          </w:tcPr>
          <w:p w14:paraId="73AB3D36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83" w:type="dxa"/>
            <w:gridSpan w:val="3"/>
          </w:tcPr>
          <w:p w14:paraId="0B58458B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492" w:type="dxa"/>
            <w:gridSpan w:val="4"/>
            <w:hideMark/>
          </w:tcPr>
          <w:p w14:paraId="5470A1F6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64" w:type="dxa"/>
          </w:tcPr>
          <w:p w14:paraId="00024A9D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47" w:type="dxa"/>
            <w:gridSpan w:val="3"/>
          </w:tcPr>
          <w:p w14:paraId="72F52041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F97A5A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64" w:type="dxa"/>
          </w:tcPr>
          <w:p w14:paraId="40E358CC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32" w:type="dxa"/>
            <w:gridSpan w:val="4"/>
            <w:hideMark/>
          </w:tcPr>
          <w:p w14:paraId="6CD26332" w14:textId="77777777" w:rsidR="006F453E" w:rsidRPr="00F97A5A" w:rsidRDefault="006F453E" w:rsidP="004F5A56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F453E" w:rsidRPr="003F3BF0" w14:paraId="22560085" w14:textId="77777777" w:rsidTr="00687BB0">
        <w:trPr>
          <w:cantSplit/>
          <w:trHeight w:val="144"/>
          <w:tblHeader/>
        </w:trPr>
        <w:tc>
          <w:tcPr>
            <w:tcW w:w="2700" w:type="dxa"/>
            <w:vAlign w:val="bottom"/>
          </w:tcPr>
          <w:p w14:paraId="1D5C4AC3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หก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เดือนสิ้นสุดวันที่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18" w:type="dxa"/>
          </w:tcPr>
          <w:p w14:paraId="78ACE551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57" w:type="dxa"/>
          </w:tcPr>
          <w:p w14:paraId="1BE64366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6BB453FA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1" w:type="dxa"/>
          </w:tcPr>
          <w:p w14:paraId="0006994E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18340600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3" w:type="dxa"/>
          </w:tcPr>
          <w:p w14:paraId="1ED6FE7A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8ED5299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3" w:type="dxa"/>
          </w:tcPr>
          <w:p w14:paraId="03869BC4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5E125C0F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52" w:type="dxa"/>
          </w:tcPr>
          <w:p w14:paraId="01628B96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C91AEB1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45" w:type="dxa"/>
          </w:tcPr>
          <w:p w14:paraId="3BE794CB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3E44028B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54" w:type="dxa"/>
          </w:tcPr>
          <w:p w14:paraId="52225D52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0B62EFEE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81" w:type="dxa"/>
          </w:tcPr>
          <w:p w14:paraId="6D9B2878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746C6778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77" w:type="dxa"/>
          </w:tcPr>
          <w:p w14:paraId="7DCA6BBD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59942952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6" w:type="dxa"/>
          </w:tcPr>
          <w:p w14:paraId="24020BC7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7D8A94BA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104" w:type="dxa"/>
          </w:tcPr>
          <w:p w14:paraId="48788FB1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542D5756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71" w:type="dxa"/>
          </w:tcPr>
          <w:p w14:paraId="6A7C5681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3F0F9204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75" w:type="dxa"/>
          </w:tcPr>
          <w:p w14:paraId="536186A8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5F77C7C0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4" w:type="dxa"/>
          </w:tcPr>
          <w:p w14:paraId="11370019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060B6F6A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64" w:type="dxa"/>
          </w:tcPr>
          <w:p w14:paraId="7FBDEF0D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3488B2BF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  <w:tc>
          <w:tcPr>
            <w:tcW w:w="64" w:type="dxa"/>
          </w:tcPr>
          <w:p w14:paraId="7B3E07F3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5C3E8D2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2563</w:t>
            </w:r>
          </w:p>
        </w:tc>
        <w:tc>
          <w:tcPr>
            <w:tcW w:w="102" w:type="dxa"/>
          </w:tcPr>
          <w:p w14:paraId="17C7775D" w14:textId="77777777" w:rsidR="006F453E" w:rsidRPr="00F97A5A" w:rsidRDefault="006F453E" w:rsidP="004F5A56">
            <w:pPr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5A3AF1AB" w14:textId="77777777" w:rsidR="006F453E" w:rsidRPr="00F97A5A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F97A5A">
              <w:rPr>
                <w:rFonts w:asciiTheme="majorBidi" w:hAnsiTheme="majorBidi" w:cstheme="majorBidi"/>
                <w:bCs/>
                <w:sz w:val="22"/>
                <w:szCs w:val="22"/>
              </w:rPr>
              <w:t>2562</w:t>
            </w:r>
          </w:p>
        </w:tc>
      </w:tr>
      <w:tr w:rsidR="006F453E" w:rsidRPr="003F3BF0" w14:paraId="606A9CF7" w14:textId="77777777" w:rsidTr="00687BB0">
        <w:trPr>
          <w:cantSplit/>
          <w:trHeight w:val="144"/>
          <w:tblHeader/>
        </w:trPr>
        <w:tc>
          <w:tcPr>
            <w:tcW w:w="2700" w:type="dxa"/>
            <w:vAlign w:val="bottom"/>
          </w:tcPr>
          <w:p w14:paraId="585EA829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66" w:type="dxa"/>
            <w:gridSpan w:val="36"/>
          </w:tcPr>
          <w:p w14:paraId="42660F6D" w14:textId="77777777" w:rsidR="006F453E" w:rsidRPr="003F3BF0" w:rsidRDefault="006F453E" w:rsidP="004F5A56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3F3BF0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E1748E" w:rsidRPr="003F3BF0" w14:paraId="622B8741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75149DCC" w14:textId="2ECD0B7E" w:rsidR="00E1748E" w:rsidRPr="003F3BF0" w:rsidRDefault="00F97A5A" w:rsidP="00E1748E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0485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618" w:type="dxa"/>
          </w:tcPr>
          <w:p w14:paraId="32F694CB" w14:textId="01CDFB76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" w:type="dxa"/>
          </w:tcPr>
          <w:p w14:paraId="38B708FD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60E09232" w14:textId="39580BEB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1" w:type="dxa"/>
          </w:tcPr>
          <w:p w14:paraId="22558286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457D19E8" w14:textId="5440144F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" w:type="dxa"/>
          </w:tcPr>
          <w:p w14:paraId="6B57C134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09BE59F" w14:textId="16F1C5DB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3" w:type="dxa"/>
          </w:tcPr>
          <w:p w14:paraId="17C4D6D0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75719910" w14:textId="698E662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dxa"/>
          </w:tcPr>
          <w:p w14:paraId="220A0129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74DB4F98" w14:textId="6A0F5720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5" w:type="dxa"/>
          </w:tcPr>
          <w:p w14:paraId="1C8961EC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5D7E5D32" w14:textId="1BF6E72D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dxa"/>
          </w:tcPr>
          <w:p w14:paraId="53CA256C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0D0A8D69" w14:textId="3C9E322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" w:type="dxa"/>
          </w:tcPr>
          <w:p w14:paraId="68DF9B35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65522495" w14:textId="17EB6569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1B524A4A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3EF8AA69" w14:textId="6A1A8EF6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6" w:type="dxa"/>
          </w:tcPr>
          <w:p w14:paraId="64AE5A74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0FD10BF4" w14:textId="117FACF3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" w:type="dxa"/>
          </w:tcPr>
          <w:p w14:paraId="61C45420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43DC2A37" w14:textId="7921672A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1" w:type="dxa"/>
          </w:tcPr>
          <w:p w14:paraId="704C4A9B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39D71937" w14:textId="418DD496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</w:tcPr>
          <w:p w14:paraId="0BEF2508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06C5368" w14:textId="2C11CA62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" w:type="dxa"/>
          </w:tcPr>
          <w:p w14:paraId="06C8C322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5EF296B0" w14:textId="1C70BD10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" w:type="dxa"/>
          </w:tcPr>
          <w:p w14:paraId="1B8BC5A4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5C29E70A" w14:textId="7431254C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" w:type="dxa"/>
          </w:tcPr>
          <w:p w14:paraId="4E9148E4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36A64000" w14:textId="278353C3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" w:type="dxa"/>
          </w:tcPr>
          <w:p w14:paraId="22F20C6E" w14:textId="77777777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3AD395ED" w14:textId="7D5B02B2" w:rsidR="00E1748E" w:rsidRPr="00A77559" w:rsidRDefault="00E1748E" w:rsidP="00E1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F97A5A" w:rsidRPr="003F3BF0" w14:paraId="2CC644AA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3419C234" w14:textId="05C9BE3D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18" w:type="dxa"/>
          </w:tcPr>
          <w:p w14:paraId="5B3C246C" w14:textId="2793ED3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1,134</w:t>
            </w:r>
          </w:p>
        </w:tc>
        <w:tc>
          <w:tcPr>
            <w:tcW w:w="57" w:type="dxa"/>
          </w:tcPr>
          <w:p w14:paraId="2D4E33C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2C252C64" w14:textId="71006CF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1,150</w:t>
            </w:r>
          </w:p>
        </w:tc>
        <w:tc>
          <w:tcPr>
            <w:tcW w:w="61" w:type="dxa"/>
          </w:tcPr>
          <w:p w14:paraId="2924BCA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166926A" w14:textId="7F87365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" w:type="dxa"/>
          </w:tcPr>
          <w:p w14:paraId="570B990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72FA043F" w14:textId="2092120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126</w:t>
            </w:r>
          </w:p>
        </w:tc>
        <w:tc>
          <w:tcPr>
            <w:tcW w:w="63" w:type="dxa"/>
          </w:tcPr>
          <w:p w14:paraId="7C81C95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1A16E4F5" w14:textId="1ECAB26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52" w:type="dxa"/>
          </w:tcPr>
          <w:p w14:paraId="7B5A3B5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4FA30BC9" w14:textId="612A9F5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135</w:t>
            </w:r>
          </w:p>
        </w:tc>
        <w:tc>
          <w:tcPr>
            <w:tcW w:w="45" w:type="dxa"/>
          </w:tcPr>
          <w:p w14:paraId="3D080B0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789C637C" w14:textId="3B2F8D7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54" w:type="dxa"/>
          </w:tcPr>
          <w:p w14:paraId="22A1789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279D26E2" w14:textId="2A54002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55</w:t>
            </w:r>
          </w:p>
        </w:tc>
        <w:tc>
          <w:tcPr>
            <w:tcW w:w="81" w:type="dxa"/>
          </w:tcPr>
          <w:p w14:paraId="52E96BA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5FD34D9D" w14:textId="7396A8C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77" w:type="dxa"/>
          </w:tcPr>
          <w:p w14:paraId="4855747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11622A24" w14:textId="75D6384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270</w:t>
            </w:r>
          </w:p>
        </w:tc>
        <w:tc>
          <w:tcPr>
            <w:tcW w:w="66" w:type="dxa"/>
          </w:tcPr>
          <w:p w14:paraId="7DF754E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148234F6" w14:textId="363AE9F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04" w:type="dxa"/>
          </w:tcPr>
          <w:p w14:paraId="623676A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5E725109" w14:textId="0D2E9CA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</w:t>
            </w:r>
          </w:p>
        </w:tc>
        <w:tc>
          <w:tcPr>
            <w:tcW w:w="71" w:type="dxa"/>
          </w:tcPr>
          <w:p w14:paraId="629BAFD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09B5C8B0" w14:textId="0582F42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1,85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5" w:type="dxa"/>
          </w:tcPr>
          <w:p w14:paraId="1DE0CBE6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53FB06BA" w14:textId="3264CD7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1,766</w:t>
            </w:r>
          </w:p>
        </w:tc>
        <w:tc>
          <w:tcPr>
            <w:tcW w:w="64" w:type="dxa"/>
          </w:tcPr>
          <w:p w14:paraId="603DF50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43EEA147" w14:textId="602ADF0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4" w:type="dxa"/>
          </w:tcPr>
          <w:p w14:paraId="34AE0B6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13F8CD8F" w14:textId="67BA6A4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4" w:type="dxa"/>
          </w:tcPr>
          <w:p w14:paraId="4AF2979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57ADDE2F" w14:textId="334BABC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,85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2" w:type="dxa"/>
          </w:tcPr>
          <w:p w14:paraId="44318D9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3C128006" w14:textId="3D839E4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1,766</w:t>
            </w:r>
          </w:p>
        </w:tc>
      </w:tr>
      <w:tr w:rsidR="00F97A5A" w:rsidRPr="003F3BF0" w14:paraId="2D3D023D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3AF0A081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3C4A512D" w14:textId="1C315C6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57" w:type="dxa"/>
          </w:tcPr>
          <w:p w14:paraId="0A18FCC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7BA6E297" w14:textId="2CB388C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176</w:t>
            </w:r>
          </w:p>
        </w:tc>
        <w:tc>
          <w:tcPr>
            <w:tcW w:w="61" w:type="dxa"/>
          </w:tcPr>
          <w:p w14:paraId="4C4FBBC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29E4BEE8" w14:textId="7E93298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63" w:type="dxa"/>
          </w:tcPr>
          <w:p w14:paraId="477C816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0E7E26D1" w14:textId="6EAE490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152</w:t>
            </w:r>
          </w:p>
        </w:tc>
        <w:tc>
          <w:tcPr>
            <w:tcW w:w="63" w:type="dxa"/>
          </w:tcPr>
          <w:p w14:paraId="18A3C8D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5E5C9A53" w14:textId="65305AF0" w:rsidR="00F97A5A" w:rsidRPr="00A77559" w:rsidRDefault="002B422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2" w:type="dxa"/>
          </w:tcPr>
          <w:p w14:paraId="2199412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F65A806" w14:textId="160ECA5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45" w:type="dxa"/>
          </w:tcPr>
          <w:p w14:paraId="49EBB7C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72F5758D" w14:textId="5074E7D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54" w:type="dxa"/>
          </w:tcPr>
          <w:p w14:paraId="4DAB8786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87B0FB3" w14:textId="2FEFB99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81" w:type="dxa"/>
          </w:tcPr>
          <w:p w14:paraId="34160EB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4D3F16EF" w14:textId="1AB09BF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7" w:type="dxa"/>
          </w:tcPr>
          <w:p w14:paraId="085FBF3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5C378C80" w14:textId="045B599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66" w:type="dxa"/>
          </w:tcPr>
          <w:p w14:paraId="5A15FD7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18A8A3F5" w14:textId="3F881AE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155</w:t>
            </w:r>
          </w:p>
        </w:tc>
        <w:tc>
          <w:tcPr>
            <w:tcW w:w="104" w:type="dxa"/>
          </w:tcPr>
          <w:p w14:paraId="18A6A18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4B909D3A" w14:textId="637C896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279</w:t>
            </w:r>
          </w:p>
        </w:tc>
        <w:tc>
          <w:tcPr>
            <w:tcW w:w="71" w:type="dxa"/>
          </w:tcPr>
          <w:p w14:paraId="05EC8F5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5F43CB34" w14:textId="3ABE776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2B422F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5" w:type="dxa"/>
          </w:tcPr>
          <w:p w14:paraId="46D7787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53360AC8" w14:textId="678260C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617</w:t>
            </w:r>
          </w:p>
        </w:tc>
        <w:tc>
          <w:tcPr>
            <w:tcW w:w="64" w:type="dxa"/>
          </w:tcPr>
          <w:p w14:paraId="5B487D6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7000E6C" w14:textId="3FB39F3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(28</w:t>
            </w:r>
            <w:r w:rsidR="002B422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2836009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3AC10236" w14:textId="18A24F8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(617)</w:t>
            </w:r>
          </w:p>
        </w:tc>
        <w:tc>
          <w:tcPr>
            <w:tcW w:w="64" w:type="dxa"/>
          </w:tcPr>
          <w:p w14:paraId="197EA04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29D82C72" w14:textId="25D2BBE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652DEB0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2D9E4EAD" w14:textId="2080359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F97A5A" w:rsidRPr="003F3BF0" w14:paraId="0C00FF29" w14:textId="77777777" w:rsidTr="00687BB0">
        <w:trPr>
          <w:cantSplit/>
          <w:trHeight w:val="144"/>
        </w:trPr>
        <w:tc>
          <w:tcPr>
            <w:tcW w:w="2700" w:type="dxa"/>
          </w:tcPr>
          <w:p w14:paraId="188BAB44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4135FFA8" w14:textId="337F5493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1,14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7</w:t>
            </w:r>
          </w:p>
        </w:tc>
        <w:tc>
          <w:tcPr>
            <w:tcW w:w="57" w:type="dxa"/>
          </w:tcPr>
          <w:p w14:paraId="4F9DB37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6FFA9121" w14:textId="449D176D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1,326</w:t>
            </w:r>
          </w:p>
        </w:tc>
        <w:tc>
          <w:tcPr>
            <w:tcW w:w="61" w:type="dxa"/>
          </w:tcPr>
          <w:p w14:paraId="7A9E81F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2DECDEFC" w14:textId="12C4567F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22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6</w:t>
            </w:r>
          </w:p>
        </w:tc>
        <w:tc>
          <w:tcPr>
            <w:tcW w:w="63" w:type="dxa"/>
          </w:tcPr>
          <w:p w14:paraId="733345E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10EBA3E" w14:textId="4A041361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278</w:t>
            </w:r>
          </w:p>
        </w:tc>
        <w:tc>
          <w:tcPr>
            <w:tcW w:w="63" w:type="dxa"/>
          </w:tcPr>
          <w:p w14:paraId="7D0B9CE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418E8B6E" w14:textId="067A923F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9</w:t>
            </w:r>
            <w:r w:rsidR="002B422F">
              <w:rPr>
                <w:rFonts w:asciiTheme="majorBidi" w:hAnsiTheme="majorBidi" w:cstheme="majorBidi"/>
                <w:b/>
                <w:sz w:val="22"/>
                <w:szCs w:val="22"/>
              </w:rPr>
              <w:t>3</w:t>
            </w:r>
          </w:p>
        </w:tc>
        <w:tc>
          <w:tcPr>
            <w:tcW w:w="52" w:type="dxa"/>
          </w:tcPr>
          <w:p w14:paraId="1487C23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3732AE38" w14:textId="518FABB2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143</w:t>
            </w:r>
          </w:p>
        </w:tc>
        <w:tc>
          <w:tcPr>
            <w:tcW w:w="45" w:type="dxa"/>
          </w:tcPr>
          <w:p w14:paraId="2E5265F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2A1DD952" w14:textId="0FBAA475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61</w:t>
            </w:r>
          </w:p>
        </w:tc>
        <w:tc>
          <w:tcPr>
            <w:tcW w:w="54" w:type="dxa"/>
          </w:tcPr>
          <w:p w14:paraId="5626E18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2CA7B1FE" w14:textId="0643D959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57</w:t>
            </w:r>
          </w:p>
        </w:tc>
        <w:tc>
          <w:tcPr>
            <w:tcW w:w="81" w:type="dxa"/>
          </w:tcPr>
          <w:p w14:paraId="386439F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7810604A" w14:textId="73F5F1B0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429</w:t>
            </w:r>
          </w:p>
        </w:tc>
        <w:tc>
          <w:tcPr>
            <w:tcW w:w="77" w:type="dxa"/>
          </w:tcPr>
          <w:p w14:paraId="274AF37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16BDEF3" w14:textId="3D45DC48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270</w:t>
            </w:r>
          </w:p>
        </w:tc>
        <w:tc>
          <w:tcPr>
            <w:tcW w:w="66" w:type="dxa"/>
          </w:tcPr>
          <w:p w14:paraId="2254D04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2AC69F31" w14:textId="3C208D00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182</w:t>
            </w:r>
          </w:p>
        </w:tc>
        <w:tc>
          <w:tcPr>
            <w:tcW w:w="104" w:type="dxa"/>
          </w:tcPr>
          <w:p w14:paraId="20D5DBA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47586461" w14:textId="47CE007B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309</w:t>
            </w:r>
          </w:p>
        </w:tc>
        <w:tc>
          <w:tcPr>
            <w:tcW w:w="71" w:type="dxa"/>
          </w:tcPr>
          <w:p w14:paraId="250FC31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68BCA724" w14:textId="2AD96956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2,13</w:t>
            </w:r>
            <w:r w:rsidR="002B422F">
              <w:rPr>
                <w:rFonts w:asciiTheme="majorBidi" w:hAnsiTheme="majorBidi" w:cstheme="majorBidi"/>
                <w:b/>
                <w:sz w:val="22"/>
                <w:szCs w:val="22"/>
              </w:rPr>
              <w:t>8</w:t>
            </w:r>
          </w:p>
        </w:tc>
        <w:tc>
          <w:tcPr>
            <w:tcW w:w="75" w:type="dxa"/>
          </w:tcPr>
          <w:p w14:paraId="2865031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46348297" w14:textId="128FBB79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2,383</w:t>
            </w:r>
          </w:p>
        </w:tc>
        <w:tc>
          <w:tcPr>
            <w:tcW w:w="64" w:type="dxa"/>
          </w:tcPr>
          <w:p w14:paraId="6782B0A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1BBFA952" w14:textId="4FA2B5E6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(28</w:t>
            </w:r>
            <w:r w:rsidR="002B422F">
              <w:rPr>
                <w:rFonts w:asciiTheme="majorBidi" w:hAnsiTheme="majorBidi" w:cstheme="majorBidi"/>
                <w:b/>
                <w:sz w:val="22"/>
                <w:szCs w:val="22"/>
              </w:rPr>
              <w:t>5</w:t>
            </w: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22CF808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0D82E821" w14:textId="3F9813D2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(617)</w:t>
            </w:r>
          </w:p>
        </w:tc>
        <w:tc>
          <w:tcPr>
            <w:tcW w:w="64" w:type="dxa"/>
          </w:tcPr>
          <w:p w14:paraId="7210041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79D8D8" w14:textId="332B750D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</w:rPr>
              <w:t>1,85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3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3C80C54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331D743C" w14:textId="7118A966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  <w:t>1,766</w:t>
            </w:r>
          </w:p>
        </w:tc>
      </w:tr>
      <w:tr w:rsidR="00F97A5A" w:rsidRPr="003F3BF0" w14:paraId="170CE822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1D4987D0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28EBE7B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7D25374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17C7DE1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69A0E7A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5CE4122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3499B1F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074C5ED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17DF345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68E816C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2ABF492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0765599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562AF78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4967EC8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32EA177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599305F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78580D5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6503FF0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655B42F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79243FD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7EB1F39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BDAFBF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6B01F6C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4565BA7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6AAE3BB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3935E44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63842B5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6080CDB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4860455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3050D10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276EE84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64D0FE1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40B0E1E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5CD7D03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5E5C5BC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183A7E5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97A5A" w:rsidRPr="003F3BF0" w14:paraId="46EE7FF7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28BD7EB4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08B2970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4659E1D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013A6C5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395C3BD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2271BF2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00BF9BC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51C8F6B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25AEA6C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383FDCE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0509885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59C155D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6905FA5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25616CB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259385A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277B898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4958A1F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68496B7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63ACE16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7A4F8A6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587D596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BDC738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3347EB9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6925BD8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67E483F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44A75CB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639DBFD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35D5544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540EF1F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5C65B08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4432FBE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72F7596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162CFDD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5712D0A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07DCB08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386CF48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97A5A" w:rsidRPr="003F3BF0" w14:paraId="05664C1B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0FE3247B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17FB494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1E36939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2EC8D23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6934361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130C8C4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636DDA1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085509A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415F852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088452A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5763CBE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2A93153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67A1E22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486EDA9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5FC4076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7E5CD7A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4AC913D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1F0A8BD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72A3E9E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15506C1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494F012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6ECE0E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787C072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492B674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21257E8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367417A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1EBC18E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3113B7A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5C79267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2EC5377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5EED855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5921C59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7FA5B09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12741A9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0B2D2AB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5ECD4F4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97A5A" w:rsidRPr="003F3BF0" w14:paraId="77DEEE19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17999449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79DA76C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4D0AB9D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2F87F3A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0D9A136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6AE6F47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393D4CD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7FBA15F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20E8BB1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1B5DEA4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7CF14A8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4FC4373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358718A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1ACA09E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53E9A13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44DB198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246EC8E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491EFC1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44BB0AC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569A36A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752ECEB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1FBD824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443C777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5EBF487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6B4B3D2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407668D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19A1189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5438FE7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2987227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404276D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50D5EBB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39C1EFD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601A720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71946FF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6698749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01BE2D5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97A5A" w:rsidRPr="003F3BF0" w14:paraId="7281FFAB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048DBFAB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4CFEC06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64286C4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7DD00FA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31F65F2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53AD260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3498794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5870EB4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7F002C1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44A8218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011B3AA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0CA5966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478875D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591D9ED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6062BB0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46AEB69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37A09D8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27C7D42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3822B80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26FAD8E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0060197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1BECF1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101C6B4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2D4D09B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7F7A26C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0C2F77F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1419960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349E0BF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2E3F13F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44EE053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7A4B971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40F0A52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6AFC817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73FE8F5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07CDB49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79955F9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97A5A" w:rsidRPr="003F3BF0" w14:paraId="02E75191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3CBF95EA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1CE6F6D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639979B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11DF3DD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3C55461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2E6DBA8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429A1B1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2D0E553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19E6FAB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4D2DF88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77A3508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4F54C81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028E23F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2206278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612812E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59693D9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356CD3B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2B03427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3718A18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46FA500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0BDDD48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582FBFD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3ADEC7A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0F9D84B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28F94BC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7EDCEF5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7CD641C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42A66E9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05EDAE7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0A49C3C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4AE8488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4C33A62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747A261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0D135CB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3AD8290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11ABB26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97A5A" w:rsidRPr="003F3BF0" w14:paraId="601D8F0A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05620F01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1DE64CB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2718E60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013DC8E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3A51136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5361DC7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6C5481B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0100852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0C00C37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1457A31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0117ABA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04216AD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110CA6A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2D61B7D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18D5A1C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56AB9F7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11125C9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0877196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5C1714C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7C85209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1A40E65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6D1D0E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7A480F5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3980C21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1BA2A53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49A976B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053D143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133E515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58C4112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74D32A7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6410BF2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7182A76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3C5D82B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6A6BC3C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434360D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0AE7225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97A5A" w:rsidRPr="003F3BF0" w14:paraId="1ABFCB6B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775D45F0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5050F0F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4C37FEA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1B303F5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24FB49D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574DB23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5ABC0A9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7AEFAF7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582BCCF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2363CE8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46F6782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786CD7C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029E8BB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1762BBB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41C8BD0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4D08294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4D23848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66A0B1D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3DD3942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78E71FC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55BA714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C97965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0E70602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08248CA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7D34EB7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723AE7C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58DBE27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068BC93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3BB348F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680289C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446CD95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1EDB632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6176D87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275BCB5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079393B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4397345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97A5A" w:rsidRPr="003F3BF0" w14:paraId="0C4E734B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58D046C8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493838E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7" w:type="dxa"/>
            <w:vAlign w:val="bottom"/>
          </w:tcPr>
          <w:p w14:paraId="0CECC6E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72962CA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1" w:type="dxa"/>
            <w:vAlign w:val="bottom"/>
          </w:tcPr>
          <w:p w14:paraId="063B119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231F173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7AC968E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1BCA1EF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3" w:type="dxa"/>
            <w:vAlign w:val="bottom"/>
          </w:tcPr>
          <w:p w14:paraId="3411BFD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27FA89F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2" w:type="dxa"/>
            <w:vAlign w:val="bottom"/>
          </w:tcPr>
          <w:p w14:paraId="518B3B7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65753EA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45" w:type="dxa"/>
            <w:vAlign w:val="bottom"/>
          </w:tcPr>
          <w:p w14:paraId="5DF1D1F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2110617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54" w:type="dxa"/>
            <w:vAlign w:val="bottom"/>
          </w:tcPr>
          <w:p w14:paraId="0C772A2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52990EE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81" w:type="dxa"/>
            <w:vAlign w:val="bottom"/>
          </w:tcPr>
          <w:p w14:paraId="54DDB3F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584E1B3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7" w:type="dxa"/>
            <w:vAlign w:val="bottom"/>
          </w:tcPr>
          <w:p w14:paraId="4776086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162E57C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6" w:type="dxa"/>
          </w:tcPr>
          <w:p w14:paraId="0AEB264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A27F3E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69C44EF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2B162B2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0C83483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237580C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75" w:type="dxa"/>
            <w:vAlign w:val="bottom"/>
          </w:tcPr>
          <w:p w14:paraId="6DD936B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4115ED9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64" w:type="dxa"/>
          </w:tcPr>
          <w:p w14:paraId="0147A5B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34AD801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7F1738E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38EE359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258AD14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598B481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102" w:type="dxa"/>
            <w:vAlign w:val="bottom"/>
          </w:tcPr>
          <w:p w14:paraId="4F59762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rPr>
                <w:rFonts w:asciiTheme="majorBidi" w:hAnsiTheme="majorBidi" w:cstheme="majorBidi"/>
                <w:bCs/>
                <w:sz w:val="16"/>
                <w:szCs w:val="16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3616307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650" w:right="-472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F97A5A" w:rsidRPr="003F3BF0" w14:paraId="172080E4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653219BF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การจำแนกรายได้</w:t>
            </w: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4E12937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39B04FB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3BEDFEC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45340E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78EEA5E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765E842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230096B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68A306D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514ADC9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3FFE8A2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2307554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vAlign w:val="bottom"/>
          </w:tcPr>
          <w:p w14:paraId="6B5EA34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28AC01D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14:paraId="69CF5D8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5345299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1F595C4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4234C74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vAlign w:val="bottom"/>
          </w:tcPr>
          <w:p w14:paraId="7DCE12A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65AEC0B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7C255A3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001FED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279A4D7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659A42B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69FD5B3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37A026F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vAlign w:val="bottom"/>
          </w:tcPr>
          <w:p w14:paraId="1602B19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0064812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2ABB294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692A810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1EA4A65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2D8D0A7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16D6D13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4A260DD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vAlign w:val="bottom"/>
          </w:tcPr>
          <w:p w14:paraId="30EDD48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2EFF670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F97A5A" w:rsidRPr="003F3BF0" w14:paraId="6E4109AE" w14:textId="77777777" w:rsidTr="00687BB0">
        <w:trPr>
          <w:cantSplit/>
          <w:trHeight w:val="144"/>
        </w:trPr>
        <w:tc>
          <w:tcPr>
            <w:tcW w:w="2700" w:type="dxa"/>
          </w:tcPr>
          <w:p w14:paraId="54FD5C48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618" w:type="dxa"/>
            <w:tcBorders>
              <w:left w:val="nil"/>
              <w:bottom w:val="nil"/>
              <w:right w:val="nil"/>
            </w:tcBorders>
            <w:vAlign w:val="bottom"/>
          </w:tcPr>
          <w:p w14:paraId="16CA0B8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6028031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84" w:type="dxa"/>
            <w:tcBorders>
              <w:left w:val="nil"/>
              <w:bottom w:val="nil"/>
              <w:right w:val="nil"/>
            </w:tcBorders>
            <w:vAlign w:val="bottom"/>
          </w:tcPr>
          <w:p w14:paraId="7A0A8DA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01E8F76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9" w:type="dxa"/>
            <w:tcBorders>
              <w:left w:val="nil"/>
              <w:bottom w:val="nil"/>
              <w:right w:val="nil"/>
            </w:tcBorders>
            <w:vAlign w:val="bottom"/>
          </w:tcPr>
          <w:p w14:paraId="61687CB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008659B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8" w:type="dxa"/>
            <w:tcBorders>
              <w:left w:val="nil"/>
              <w:bottom w:val="nil"/>
              <w:right w:val="nil"/>
            </w:tcBorders>
            <w:vAlign w:val="bottom"/>
          </w:tcPr>
          <w:p w14:paraId="3D2BD5E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vAlign w:val="bottom"/>
          </w:tcPr>
          <w:p w14:paraId="55B91F3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91" w:type="dxa"/>
            <w:tcBorders>
              <w:left w:val="nil"/>
              <w:bottom w:val="nil"/>
              <w:right w:val="nil"/>
            </w:tcBorders>
            <w:vAlign w:val="bottom"/>
          </w:tcPr>
          <w:p w14:paraId="39F027D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vAlign w:val="bottom"/>
          </w:tcPr>
          <w:p w14:paraId="4D349A2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76099A9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vAlign w:val="bottom"/>
          </w:tcPr>
          <w:p w14:paraId="697D3C7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03" w:type="dxa"/>
            <w:tcBorders>
              <w:left w:val="nil"/>
              <w:bottom w:val="nil"/>
              <w:right w:val="nil"/>
            </w:tcBorders>
            <w:vAlign w:val="bottom"/>
          </w:tcPr>
          <w:p w14:paraId="0485B3B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vAlign w:val="bottom"/>
          </w:tcPr>
          <w:p w14:paraId="184C517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nil"/>
              <w:right w:val="nil"/>
            </w:tcBorders>
            <w:vAlign w:val="bottom"/>
          </w:tcPr>
          <w:p w14:paraId="42DD2D5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vAlign w:val="bottom"/>
          </w:tcPr>
          <w:p w14:paraId="3A218C3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7" w:type="dxa"/>
            <w:tcBorders>
              <w:left w:val="nil"/>
              <w:bottom w:val="nil"/>
              <w:right w:val="nil"/>
            </w:tcBorders>
            <w:vAlign w:val="bottom"/>
          </w:tcPr>
          <w:p w14:paraId="340E095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vAlign w:val="bottom"/>
          </w:tcPr>
          <w:p w14:paraId="1989B1F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bottom w:val="nil"/>
              <w:right w:val="nil"/>
            </w:tcBorders>
            <w:vAlign w:val="bottom"/>
          </w:tcPr>
          <w:p w14:paraId="527C21C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7F287DB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F6CF9E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104" w:type="dxa"/>
          </w:tcPr>
          <w:p w14:paraId="22BBF3F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1F8A93B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1" w:type="dxa"/>
          </w:tcPr>
          <w:p w14:paraId="225260B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nil"/>
              <w:right w:val="nil"/>
            </w:tcBorders>
            <w:vAlign w:val="bottom"/>
          </w:tcPr>
          <w:p w14:paraId="4D547ED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vAlign w:val="bottom"/>
          </w:tcPr>
          <w:p w14:paraId="3D936A8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5B69B3A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011CD60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vAlign w:val="bottom"/>
          </w:tcPr>
          <w:p w14:paraId="4A4B4FF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4" w:type="dxa"/>
            <w:vAlign w:val="bottom"/>
          </w:tcPr>
          <w:p w14:paraId="4646870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1AB6D88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739CB93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7" w:type="dxa"/>
            <w:tcBorders>
              <w:left w:val="nil"/>
              <w:bottom w:val="nil"/>
              <w:right w:val="nil"/>
            </w:tcBorders>
            <w:vAlign w:val="bottom"/>
          </w:tcPr>
          <w:p w14:paraId="5E7A191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vAlign w:val="bottom"/>
          </w:tcPr>
          <w:p w14:paraId="0D227F4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rPr>
                <w:rFonts w:asciiTheme="majorBidi" w:hAnsiTheme="majorBidi" w:cstheme="majorBidi"/>
                <w:bCs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62" w:type="dxa"/>
            <w:tcBorders>
              <w:left w:val="nil"/>
              <w:bottom w:val="nil"/>
              <w:right w:val="nil"/>
            </w:tcBorders>
            <w:vAlign w:val="bottom"/>
          </w:tcPr>
          <w:p w14:paraId="7F795F1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F97A5A" w:rsidRPr="003F3BF0" w14:paraId="2817501C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501D57D0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618" w:type="dxa"/>
          </w:tcPr>
          <w:p w14:paraId="10BEAD4B" w14:textId="60D983E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1,147</w:t>
            </w:r>
          </w:p>
        </w:tc>
        <w:tc>
          <w:tcPr>
            <w:tcW w:w="57" w:type="dxa"/>
          </w:tcPr>
          <w:p w14:paraId="7E0ACAD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7F14ADEF" w14:textId="0EFF458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1,322</w:t>
            </w:r>
          </w:p>
        </w:tc>
        <w:tc>
          <w:tcPr>
            <w:tcW w:w="61" w:type="dxa"/>
          </w:tcPr>
          <w:p w14:paraId="5761B89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5AF24733" w14:textId="2D89F32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3" w:type="dxa"/>
          </w:tcPr>
          <w:p w14:paraId="1BA2560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DCB36F7" w14:textId="35FA904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63" w:type="dxa"/>
          </w:tcPr>
          <w:p w14:paraId="3808753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37850CB4" w14:textId="335A36D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B422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52" w:type="dxa"/>
          </w:tcPr>
          <w:p w14:paraId="064533C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27E11438" w14:textId="27B1B66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09</w:t>
            </w:r>
          </w:p>
        </w:tc>
        <w:tc>
          <w:tcPr>
            <w:tcW w:w="45" w:type="dxa"/>
          </w:tcPr>
          <w:p w14:paraId="00D16C8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7D3D5C1E" w14:textId="36D5556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60</w:t>
            </w:r>
          </w:p>
        </w:tc>
        <w:tc>
          <w:tcPr>
            <w:tcW w:w="54" w:type="dxa"/>
          </w:tcPr>
          <w:p w14:paraId="3603EC6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4F8FFF75" w14:textId="73A966B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81" w:type="dxa"/>
          </w:tcPr>
          <w:p w14:paraId="62480A8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00C829B9" w14:textId="1A7458F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</w:p>
        </w:tc>
        <w:tc>
          <w:tcPr>
            <w:tcW w:w="77" w:type="dxa"/>
          </w:tcPr>
          <w:p w14:paraId="19F5416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70DBB44F" w14:textId="4A2811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37A12B81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D0ECC34" w14:textId="3D42C37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104" w:type="dxa"/>
          </w:tcPr>
          <w:p w14:paraId="7BBCC6A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141DAD64" w14:textId="576DBBA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287</w:t>
            </w:r>
          </w:p>
        </w:tc>
        <w:tc>
          <w:tcPr>
            <w:tcW w:w="71" w:type="dxa"/>
          </w:tcPr>
          <w:p w14:paraId="51919C2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5A1FB724" w14:textId="7DCF8EF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2B422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75" w:type="dxa"/>
          </w:tcPr>
          <w:p w14:paraId="0DC1C46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5D98ABF0" w14:textId="1B2B76F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,053</w:t>
            </w:r>
          </w:p>
        </w:tc>
        <w:tc>
          <w:tcPr>
            <w:tcW w:w="64" w:type="dxa"/>
          </w:tcPr>
          <w:p w14:paraId="4508EE1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02A25195" w14:textId="64D580A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B422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28206C3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7EE43E77" w14:textId="3339B9E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05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153D4CD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6BB8FC36" w14:textId="42A5A27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02" w:type="dxa"/>
          </w:tcPr>
          <w:p w14:paraId="32B0A15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3D2AA561" w14:textId="317B9D5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1,4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</w:tr>
      <w:tr w:rsidR="00F97A5A" w:rsidRPr="003F3BF0" w14:paraId="59E7CD93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2168FBCB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618" w:type="dxa"/>
          </w:tcPr>
          <w:p w14:paraId="5390685F" w14:textId="767ED20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6600E53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4B676878" w14:textId="0ED064E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591FA17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2D82B604" w14:textId="7A4CC00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0A8D722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6F5FF1B7" w14:textId="6ED1512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4EC8ED3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0D4255CB" w14:textId="17C2DD5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44E2004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2D323C40" w14:textId="098E72B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7B3E388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1D0B14EB" w14:textId="63C3D44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</w:tcPr>
          <w:p w14:paraId="4D2E43A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02E7288E" w14:textId="41CC60B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790B87D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vAlign w:val="bottom"/>
          </w:tcPr>
          <w:p w14:paraId="4A67C636" w14:textId="37E7FAF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425</w:t>
            </w:r>
          </w:p>
        </w:tc>
        <w:tc>
          <w:tcPr>
            <w:tcW w:w="77" w:type="dxa"/>
          </w:tcPr>
          <w:p w14:paraId="0A2BD48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5" w:type="dxa"/>
          </w:tcPr>
          <w:p w14:paraId="4E84B00F" w14:textId="3D9043D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66" w:type="dxa"/>
          </w:tcPr>
          <w:p w14:paraId="5362FCB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17854349" w14:textId="1DF544D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4" w:type="dxa"/>
          </w:tcPr>
          <w:p w14:paraId="6E72FC5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5" w:type="dxa"/>
          </w:tcPr>
          <w:p w14:paraId="4C4797FB" w14:textId="4BFDE4D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</w:tcPr>
          <w:p w14:paraId="719E541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620DFE3B" w14:textId="5BEA36D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425</w:t>
            </w:r>
          </w:p>
        </w:tc>
        <w:tc>
          <w:tcPr>
            <w:tcW w:w="75" w:type="dxa"/>
          </w:tcPr>
          <w:p w14:paraId="4DDEF6A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4" w:type="dxa"/>
          </w:tcPr>
          <w:p w14:paraId="7DAA0B22" w14:textId="15F6B85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  <w:tc>
          <w:tcPr>
            <w:tcW w:w="64" w:type="dxa"/>
          </w:tcPr>
          <w:p w14:paraId="7F7A11B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7" w:type="dxa"/>
          </w:tcPr>
          <w:p w14:paraId="09063E6C" w14:textId="0C809CC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4F957DD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</w:tcPr>
          <w:p w14:paraId="35097B52" w14:textId="7AE6A8B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47CCC6F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15F8D056" w14:textId="74D4589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425</w:t>
            </w:r>
          </w:p>
        </w:tc>
        <w:tc>
          <w:tcPr>
            <w:tcW w:w="102" w:type="dxa"/>
          </w:tcPr>
          <w:p w14:paraId="055D435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2" w:type="dxa"/>
          </w:tcPr>
          <w:p w14:paraId="65ED411C" w14:textId="03C09FC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270</w:t>
            </w:r>
          </w:p>
        </w:tc>
      </w:tr>
      <w:tr w:rsidR="00F97A5A" w:rsidRPr="003F3BF0" w14:paraId="1222CF2D" w14:textId="77777777" w:rsidTr="007D2AFA">
        <w:trPr>
          <w:cantSplit/>
          <w:trHeight w:val="144"/>
        </w:trPr>
        <w:tc>
          <w:tcPr>
            <w:tcW w:w="2700" w:type="dxa"/>
            <w:vAlign w:val="bottom"/>
          </w:tcPr>
          <w:p w14:paraId="1C9FDADA" w14:textId="45402370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5CF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618" w:type="dxa"/>
          </w:tcPr>
          <w:p w14:paraId="3B9B905F" w14:textId="3730805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59FE68A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1002785C" w14:textId="3D6620C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49D02E26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528741A5" w14:textId="6E72A32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29EE289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098E86D" w14:textId="4AFE035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75196BD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6B4A4967" w14:textId="29B55116" w:rsidR="00F97A5A" w:rsidRPr="00A77559" w:rsidRDefault="002B422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2" w:type="dxa"/>
          </w:tcPr>
          <w:p w14:paraId="1BEEE6D6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71A614E" w14:textId="068D4F58" w:rsidR="00F97A5A" w:rsidRPr="00A77559" w:rsidRDefault="00C87185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45" w:type="dxa"/>
          </w:tcPr>
          <w:p w14:paraId="0A13C4B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336DFF4A" w14:textId="3D44443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</w:tcPr>
          <w:p w14:paraId="1DE781D1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556BF0C9" w14:textId="5BC6045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2901424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3057C5C1" w14:textId="6C4ACEB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324A468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5" w:type="dxa"/>
          </w:tcPr>
          <w:p w14:paraId="66811CA2" w14:textId="5002668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0234606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2E62F1F6" w14:textId="0165D6D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4" w:type="dxa"/>
          </w:tcPr>
          <w:p w14:paraId="24E93A1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5" w:type="dxa"/>
          </w:tcPr>
          <w:p w14:paraId="22667F64" w14:textId="666B588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</w:tcPr>
          <w:p w14:paraId="5131DC8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00E6A9B3" w14:textId="0249B2D9" w:rsidR="00F97A5A" w:rsidRPr="00A77559" w:rsidRDefault="002B422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30</w:t>
            </w:r>
          </w:p>
        </w:tc>
        <w:tc>
          <w:tcPr>
            <w:tcW w:w="75" w:type="dxa"/>
          </w:tcPr>
          <w:p w14:paraId="2C08EC6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4" w:type="dxa"/>
          </w:tcPr>
          <w:p w14:paraId="6D6203FB" w14:textId="3C7BD198" w:rsidR="00F97A5A" w:rsidRPr="00A77559" w:rsidRDefault="002B422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64" w:type="dxa"/>
          </w:tcPr>
          <w:p w14:paraId="643FB45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7" w:type="dxa"/>
          </w:tcPr>
          <w:p w14:paraId="7AF69BCF" w14:textId="1EC5229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61C4607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</w:tcPr>
          <w:p w14:paraId="45B59045" w14:textId="1194044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616C752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18D6CA43" w14:textId="1640B5AE" w:rsidR="00F97A5A" w:rsidRPr="00A77559" w:rsidRDefault="002B422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2" w:type="dxa"/>
          </w:tcPr>
          <w:p w14:paraId="031A1A3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2" w:type="dxa"/>
          </w:tcPr>
          <w:p w14:paraId="1B6BD04D" w14:textId="53D8D14E" w:rsidR="00F97A5A" w:rsidRPr="00A77559" w:rsidRDefault="002B422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</w:tr>
      <w:tr w:rsidR="00F97A5A" w:rsidRPr="003F3BF0" w14:paraId="63EB568A" w14:textId="77777777" w:rsidTr="007D2AFA">
        <w:trPr>
          <w:cantSplit/>
          <w:trHeight w:val="144"/>
        </w:trPr>
        <w:tc>
          <w:tcPr>
            <w:tcW w:w="2700" w:type="dxa"/>
            <w:vAlign w:val="bottom"/>
          </w:tcPr>
          <w:p w14:paraId="071586E8" w14:textId="1D7AB645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18" w:type="dxa"/>
          </w:tcPr>
          <w:p w14:paraId="5FE52DD9" w14:textId="34A8C69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761CC72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49121863" w14:textId="3FD94BB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563E5E5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31B6EBCE" w14:textId="568834E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5181056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5DB8B913" w14:textId="005B127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2A0EF6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430C6881" w14:textId="3A318AB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4E11F7E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226026FF" w14:textId="0E6207C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5DC4C27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6064B05C" w14:textId="503B0A1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4" w:type="dxa"/>
          </w:tcPr>
          <w:p w14:paraId="11CE998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3DE5B826" w14:textId="1C70D8F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30D6624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2B85C4F1" w14:textId="05AB652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45E1286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45" w:type="dxa"/>
          </w:tcPr>
          <w:p w14:paraId="69D7722C" w14:textId="447EF06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0943E6C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0CF8AC72" w14:textId="05EAB2DF" w:rsidR="00F97A5A" w:rsidRP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7A5A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04" w:type="dxa"/>
          </w:tcPr>
          <w:p w14:paraId="3AFC509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5" w:type="dxa"/>
          </w:tcPr>
          <w:p w14:paraId="7CAC1C52" w14:textId="114DFDA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71" w:type="dxa"/>
          </w:tcPr>
          <w:p w14:paraId="71C77ED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0D5993C3" w14:textId="6ECB00D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23</w:t>
            </w:r>
          </w:p>
        </w:tc>
        <w:tc>
          <w:tcPr>
            <w:tcW w:w="75" w:type="dxa"/>
          </w:tcPr>
          <w:p w14:paraId="4086665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4" w:type="dxa"/>
          </w:tcPr>
          <w:p w14:paraId="7F113B3F" w14:textId="3EB5001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64" w:type="dxa"/>
          </w:tcPr>
          <w:p w14:paraId="531AD4B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7" w:type="dxa"/>
          </w:tcPr>
          <w:p w14:paraId="475EB7C2" w14:textId="62BE8E2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17BC7A6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</w:tcPr>
          <w:p w14:paraId="34B15F1F" w14:textId="561E63F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(12)</w:t>
            </w:r>
          </w:p>
        </w:tc>
        <w:tc>
          <w:tcPr>
            <w:tcW w:w="64" w:type="dxa"/>
          </w:tcPr>
          <w:p w14:paraId="139AF29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8" w:type="dxa"/>
            <w:gridSpan w:val="2"/>
          </w:tcPr>
          <w:p w14:paraId="3A596BE3" w14:textId="07C72E2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2" w:type="dxa"/>
          </w:tcPr>
          <w:p w14:paraId="138CC5E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62" w:type="dxa"/>
          </w:tcPr>
          <w:p w14:paraId="1A91BC23" w14:textId="41EC854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F97A5A" w:rsidRPr="003F3BF0" w14:paraId="1761F5D7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2CC66AA7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52F651DF" w14:textId="5C9D5BB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dxa"/>
          </w:tcPr>
          <w:p w14:paraId="4EAFC39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47F00B37" w14:textId="75947C5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61" w:type="dxa"/>
          </w:tcPr>
          <w:p w14:paraId="5EEB2B2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7EE244E9" w14:textId="7715A6E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497A9A2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7F77A4A6" w14:textId="6F22CD8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2BF46B2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5ABF2136" w14:textId="3FCC1A05" w:rsidR="00F97A5A" w:rsidRPr="00A77559" w:rsidRDefault="002B422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52" w:type="dxa"/>
          </w:tcPr>
          <w:p w14:paraId="716A0C5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C68BC94" w14:textId="37128758" w:rsidR="00F97A5A" w:rsidRPr="00A77559" w:rsidRDefault="00C87185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45" w:type="dxa"/>
          </w:tcPr>
          <w:p w14:paraId="2917323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79ED2CA8" w14:textId="1CD39CD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54" w:type="dxa"/>
          </w:tcPr>
          <w:p w14:paraId="1AD7255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AC03B45" w14:textId="58A7451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4BAE968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03D2091F" w14:textId="7D34A66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2BB4ADB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4D7871C9" w14:textId="01A43F8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20B209F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6935B37B" w14:textId="12A4662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4" w:type="dxa"/>
          </w:tcPr>
          <w:p w14:paraId="4C33529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67F4740C" w14:textId="79E4081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1" w:type="dxa"/>
          </w:tcPr>
          <w:p w14:paraId="2814E09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43F95188" w14:textId="7941065E" w:rsidR="00F97A5A" w:rsidRPr="00A77559" w:rsidRDefault="002B422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75" w:type="dxa"/>
          </w:tcPr>
          <w:p w14:paraId="4EB9A33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42B7B339" w14:textId="15E94CF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B422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4" w:type="dxa"/>
          </w:tcPr>
          <w:p w14:paraId="1C6372A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2E32BF3F" w14:textId="3D0A7C8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  <w:tcBorders>
              <w:bottom w:val="single" w:sz="4" w:space="0" w:color="auto"/>
            </w:tcBorders>
          </w:tcPr>
          <w:p w14:paraId="6BDFA56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7DD97898" w14:textId="7DE460C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4" w:type="dxa"/>
          </w:tcPr>
          <w:p w14:paraId="1AF45C2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2B7F09AC" w14:textId="431615E9" w:rsidR="00F97A5A" w:rsidRPr="00A77559" w:rsidRDefault="002B422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102" w:type="dxa"/>
            <w:tcBorders>
              <w:bottom w:val="single" w:sz="4" w:space="0" w:color="auto"/>
            </w:tcBorders>
          </w:tcPr>
          <w:p w14:paraId="43A2E15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5AAC19AD" w14:textId="72135C3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B422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F97A5A" w:rsidRPr="003F3BF0" w14:paraId="6E70560C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2420F37A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1F2955E8" w14:textId="366678B4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" w:type="dxa"/>
          </w:tcPr>
          <w:p w14:paraId="0FD15CC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6DE2152A" w14:textId="56C7956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1,326</w:t>
            </w:r>
          </w:p>
        </w:tc>
        <w:tc>
          <w:tcPr>
            <w:tcW w:w="61" w:type="dxa"/>
          </w:tcPr>
          <w:p w14:paraId="1552CD4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249A726A" w14:textId="6B6897CF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3" w:type="dxa"/>
          </w:tcPr>
          <w:p w14:paraId="542420E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90E1F73" w14:textId="4F948461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278</w:t>
            </w:r>
          </w:p>
        </w:tc>
        <w:tc>
          <w:tcPr>
            <w:tcW w:w="63" w:type="dxa"/>
          </w:tcPr>
          <w:p w14:paraId="7DD92BB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0F6FA48A" w14:textId="1E171689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" w:type="dxa"/>
          </w:tcPr>
          <w:p w14:paraId="4908027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53549D19" w14:textId="21AA8D1B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143</w:t>
            </w:r>
          </w:p>
        </w:tc>
        <w:tc>
          <w:tcPr>
            <w:tcW w:w="45" w:type="dxa"/>
          </w:tcPr>
          <w:p w14:paraId="701BB58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7210CA85" w14:textId="26F3F690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54" w:type="dxa"/>
          </w:tcPr>
          <w:p w14:paraId="09364A8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02D5DA6A" w14:textId="7846BD2A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57</w:t>
            </w:r>
          </w:p>
        </w:tc>
        <w:tc>
          <w:tcPr>
            <w:tcW w:w="81" w:type="dxa"/>
          </w:tcPr>
          <w:p w14:paraId="6128BEE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73310FDE" w14:textId="4CD3DFB4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77" w:type="dxa"/>
          </w:tcPr>
          <w:p w14:paraId="3C3AA7F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314A935C" w14:textId="7739E882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270</w:t>
            </w:r>
          </w:p>
        </w:tc>
        <w:tc>
          <w:tcPr>
            <w:tcW w:w="66" w:type="dxa"/>
          </w:tcPr>
          <w:p w14:paraId="1504081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721C3" w14:textId="0399C78E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104" w:type="dxa"/>
          </w:tcPr>
          <w:p w14:paraId="4A9713A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9B108" w14:textId="3D893DAC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309</w:t>
            </w:r>
          </w:p>
        </w:tc>
        <w:tc>
          <w:tcPr>
            <w:tcW w:w="71" w:type="dxa"/>
          </w:tcPr>
          <w:p w14:paraId="5A693EB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714C0" w14:textId="27F06B09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2,13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5" w:type="dxa"/>
          </w:tcPr>
          <w:p w14:paraId="4903B44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91B22" w14:textId="56780BAE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2,383</w:t>
            </w:r>
          </w:p>
        </w:tc>
        <w:tc>
          <w:tcPr>
            <w:tcW w:w="64" w:type="dxa"/>
          </w:tcPr>
          <w:p w14:paraId="7A02B86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5569F59A" w14:textId="4F0B0A4E" w:rsidR="00F97A5A" w:rsidRPr="003F6AA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F6A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(28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5</w:t>
            </w:r>
            <w:r w:rsidRPr="003F6A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5D000436" w14:textId="77777777" w:rsidR="00F97A5A" w:rsidRPr="003F6AA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64AE81B4" w14:textId="7C38B86E" w:rsidR="00F97A5A" w:rsidRPr="003F6AA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3F6AA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(617)</w:t>
            </w:r>
          </w:p>
        </w:tc>
        <w:tc>
          <w:tcPr>
            <w:tcW w:w="64" w:type="dxa"/>
          </w:tcPr>
          <w:p w14:paraId="15B2BA6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68785" w14:textId="27084C4C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1,853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03A9BB5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46055" w14:textId="0463CEAA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1,766</w:t>
            </w:r>
          </w:p>
        </w:tc>
      </w:tr>
      <w:tr w:rsidR="00F97A5A" w:rsidRPr="003F3BF0" w14:paraId="292A9788" w14:textId="77777777" w:rsidTr="007D2AFA">
        <w:trPr>
          <w:cantSplit/>
          <w:trHeight w:val="144"/>
        </w:trPr>
        <w:tc>
          <w:tcPr>
            <w:tcW w:w="2700" w:type="dxa"/>
            <w:vAlign w:val="bottom"/>
          </w:tcPr>
          <w:p w14:paraId="66A1FAE6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6F23432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36D4748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0F8749F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542D6A4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6D535F6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327F563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5A1C7D5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12012CE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5224598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578B986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2162E47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69E3676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54036AE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222A1E5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44DB402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2A381F3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4613143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64FA7C0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78743B4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1E12275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397C493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701097B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479858A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3A8E32D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7C4268E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1AC05D1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60BFDAC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3B37D5B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680E786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0E2E576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22DC86B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0128714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078E41A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7779787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0A102A1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F97A5A" w:rsidRPr="003F3BF0" w14:paraId="4D66A1EF" w14:textId="77777777" w:rsidTr="00687BB0">
        <w:trPr>
          <w:cantSplit/>
          <w:trHeight w:val="144"/>
        </w:trPr>
        <w:tc>
          <w:tcPr>
            <w:tcW w:w="2700" w:type="dxa"/>
          </w:tcPr>
          <w:p w14:paraId="62040F93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618" w:type="dxa"/>
          </w:tcPr>
          <w:p w14:paraId="50D66C1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7" w:type="dxa"/>
          </w:tcPr>
          <w:p w14:paraId="4CFCB71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160800C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1" w:type="dxa"/>
          </w:tcPr>
          <w:p w14:paraId="4C12F14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0DBF8EA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3" w:type="dxa"/>
          </w:tcPr>
          <w:p w14:paraId="08D096A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4530536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3" w:type="dxa"/>
          </w:tcPr>
          <w:p w14:paraId="69FD060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2ADD832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2" w:type="dxa"/>
          </w:tcPr>
          <w:p w14:paraId="0EFC462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7F1B423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5" w:type="dxa"/>
          </w:tcPr>
          <w:p w14:paraId="53C83D3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43E0CC3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4" w:type="dxa"/>
          </w:tcPr>
          <w:p w14:paraId="2207D33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213DDDE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" w:type="dxa"/>
          </w:tcPr>
          <w:p w14:paraId="5D76143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15F1ADF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" w:type="dxa"/>
          </w:tcPr>
          <w:p w14:paraId="73AC84F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3C770C6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6" w:type="dxa"/>
          </w:tcPr>
          <w:p w14:paraId="3E24405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0FC5DAF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4" w:type="dxa"/>
          </w:tcPr>
          <w:p w14:paraId="346D415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5E71899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" w:type="dxa"/>
          </w:tcPr>
          <w:p w14:paraId="44B93D6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11756B7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" w:type="dxa"/>
          </w:tcPr>
          <w:p w14:paraId="60A78B6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169C58A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0701847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6042960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" w:type="dxa"/>
          </w:tcPr>
          <w:p w14:paraId="75816B9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010A82A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" w:type="dxa"/>
          </w:tcPr>
          <w:p w14:paraId="0B4272F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0F41601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2" w:type="dxa"/>
          </w:tcPr>
          <w:p w14:paraId="5A0F7EE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1F8506E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</w:tr>
      <w:tr w:rsidR="00F97A5A" w:rsidRPr="003F3BF0" w14:paraId="2BCC9CC1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755F3BBE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</w:t>
            </w: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ให้เช่าและ</w:t>
            </w: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บริการ</w:t>
            </w:r>
          </w:p>
        </w:tc>
        <w:tc>
          <w:tcPr>
            <w:tcW w:w="618" w:type="dxa"/>
          </w:tcPr>
          <w:p w14:paraId="6183D3C5" w14:textId="081C0A8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</w:t>
            </w:r>
            <w:r w:rsidR="00C66C49">
              <w:rPr>
                <w:rFonts w:asciiTheme="majorBidi" w:hAnsiTheme="majorBidi" w:cstheme="majorBidi"/>
                <w:bCs/>
                <w:sz w:val="22"/>
                <w:szCs w:val="22"/>
              </w:rPr>
              <w:t>112</w:t>
            </w:r>
          </w:p>
        </w:tc>
        <w:tc>
          <w:tcPr>
            <w:tcW w:w="57" w:type="dxa"/>
          </w:tcPr>
          <w:p w14:paraId="19600E3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150D8802" w14:textId="35AE5CB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1,128</w:t>
            </w:r>
          </w:p>
        </w:tc>
        <w:tc>
          <w:tcPr>
            <w:tcW w:w="61" w:type="dxa"/>
          </w:tcPr>
          <w:p w14:paraId="4327612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58C730B8" w14:textId="74279DC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  <w:r w:rsidR="003A15A2">
              <w:rPr>
                <w:rFonts w:asciiTheme="majorBidi" w:hAnsiTheme="majorBidi" w:cstheme="majorBidi"/>
                <w:bCs/>
                <w:sz w:val="22"/>
                <w:szCs w:val="22"/>
              </w:rPr>
              <w:t>19</w:t>
            </w:r>
          </w:p>
        </w:tc>
        <w:tc>
          <w:tcPr>
            <w:tcW w:w="63" w:type="dxa"/>
          </w:tcPr>
          <w:p w14:paraId="6CA4DFF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0C31718F" w14:textId="194B22B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258</w:t>
            </w:r>
          </w:p>
        </w:tc>
        <w:tc>
          <w:tcPr>
            <w:tcW w:w="63" w:type="dxa"/>
          </w:tcPr>
          <w:p w14:paraId="5FDE389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6B2ECBAE" w14:textId="02B520F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  <w:r w:rsidR="002B422F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52" w:type="dxa"/>
          </w:tcPr>
          <w:p w14:paraId="7D48BA9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6A2AE761" w14:textId="37E55AF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136</w:t>
            </w:r>
          </w:p>
        </w:tc>
        <w:tc>
          <w:tcPr>
            <w:tcW w:w="45" w:type="dxa"/>
          </w:tcPr>
          <w:p w14:paraId="0AFB5AD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67D7D0F3" w14:textId="32E377D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57</w:t>
            </w:r>
          </w:p>
        </w:tc>
        <w:tc>
          <w:tcPr>
            <w:tcW w:w="54" w:type="dxa"/>
          </w:tcPr>
          <w:p w14:paraId="5D77EFF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5D3EA476" w14:textId="26E59BE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55</w:t>
            </w:r>
          </w:p>
        </w:tc>
        <w:tc>
          <w:tcPr>
            <w:tcW w:w="81" w:type="dxa"/>
          </w:tcPr>
          <w:p w14:paraId="47381DC1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4EDA5B9D" w14:textId="13F95734" w:rsidR="00F97A5A" w:rsidRPr="002E2D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2E2D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77" w:type="dxa"/>
          </w:tcPr>
          <w:p w14:paraId="29F9827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640E95F9" w14:textId="15675192" w:rsidR="00F97A5A" w:rsidRPr="00785625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785625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1E9C58A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6F011D42" w14:textId="1D7AE7B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136</w:t>
            </w:r>
          </w:p>
        </w:tc>
        <w:tc>
          <w:tcPr>
            <w:tcW w:w="104" w:type="dxa"/>
          </w:tcPr>
          <w:p w14:paraId="18CC6816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74C1D840" w14:textId="766A1A4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26</w:t>
            </w:r>
          </w:p>
        </w:tc>
        <w:tc>
          <w:tcPr>
            <w:tcW w:w="71" w:type="dxa"/>
          </w:tcPr>
          <w:p w14:paraId="4B91FB4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3A6269C0" w14:textId="3A77978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1,6</w:t>
            </w:r>
            <w:r w:rsidR="00C66C49">
              <w:rPr>
                <w:rFonts w:asciiTheme="majorBidi" w:hAnsiTheme="majorBidi" w:cstheme="majorBidi"/>
                <w:bCs/>
                <w:sz w:val="22"/>
                <w:szCs w:val="22"/>
              </w:rPr>
              <w:t>16</w:t>
            </w:r>
          </w:p>
        </w:tc>
        <w:tc>
          <w:tcPr>
            <w:tcW w:w="75" w:type="dxa"/>
          </w:tcPr>
          <w:p w14:paraId="6C7FCE1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E12B619" w14:textId="70D646D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1,70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64" w:type="dxa"/>
          </w:tcPr>
          <w:p w14:paraId="2EE0EA9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0595B440" w14:textId="6BF097F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(23</w:t>
            </w:r>
            <w:r w:rsidR="002B422F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5B30B09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75F3C402" w14:textId="1DDBBEF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(27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23B3662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3463CA74" w14:textId="4CFF84B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1,3</w:t>
            </w:r>
            <w:r w:rsidR="00C66C49">
              <w:rPr>
                <w:rFonts w:asciiTheme="majorBidi" w:hAnsiTheme="majorBidi" w:cstheme="majorBidi"/>
                <w:bCs/>
                <w:sz w:val="22"/>
                <w:szCs w:val="22"/>
              </w:rPr>
              <w:t>83</w:t>
            </w:r>
          </w:p>
        </w:tc>
        <w:tc>
          <w:tcPr>
            <w:tcW w:w="102" w:type="dxa"/>
          </w:tcPr>
          <w:p w14:paraId="735A928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74B3ABA4" w14:textId="6745219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1,43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</w:tr>
      <w:tr w:rsidR="00F97A5A" w:rsidRPr="003F3BF0" w14:paraId="0D6793EF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63A65A6C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618" w:type="dxa"/>
          </w:tcPr>
          <w:p w14:paraId="7FE7D7EB" w14:textId="4BD2DA57" w:rsidR="00F97A5A" w:rsidRPr="002E2D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A15A2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</w:tcPr>
          <w:p w14:paraId="7C5347C8" w14:textId="77777777" w:rsidR="00F97A5A" w:rsidRPr="003A15A2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21F5B5C6" w14:textId="3ED46106" w:rsidR="00F97A5A" w:rsidRPr="002E2D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2E2D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1" w:type="dxa"/>
          </w:tcPr>
          <w:p w14:paraId="6A4B38FB" w14:textId="77777777" w:rsidR="00F97A5A" w:rsidRPr="003A15A2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62D5DD08" w14:textId="193D938B" w:rsidR="00F97A5A" w:rsidRPr="002E2D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2E2D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418D72AB" w14:textId="77777777" w:rsidR="00F97A5A" w:rsidRPr="003A15A2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6A74E023" w14:textId="522CC4EC" w:rsidR="00F97A5A" w:rsidRPr="002E2D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2E2D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3" w:type="dxa"/>
          </w:tcPr>
          <w:p w14:paraId="20C78CA3" w14:textId="77777777" w:rsidR="00F97A5A" w:rsidRPr="003A15A2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226B0E9A" w14:textId="2A9830E0" w:rsidR="00F97A5A" w:rsidRPr="002E2D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2E2D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001BE511" w14:textId="77777777" w:rsidR="00F97A5A" w:rsidRPr="003A15A2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492F7CB7" w14:textId="764B9FA6" w:rsidR="00F97A5A" w:rsidRPr="002E2D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2E2D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</w:tcPr>
          <w:p w14:paraId="3DD0538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7C20F1C6" w14:textId="2F17A4A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54" w:type="dxa"/>
          </w:tcPr>
          <w:p w14:paraId="16E83EA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</w:tcPr>
          <w:p w14:paraId="66B95587" w14:textId="2C7D113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81" w:type="dxa"/>
          </w:tcPr>
          <w:p w14:paraId="6F12FE5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46B48229" w14:textId="71EA3BE9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782B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428</w:t>
            </w:r>
          </w:p>
        </w:tc>
        <w:tc>
          <w:tcPr>
            <w:tcW w:w="77" w:type="dxa"/>
          </w:tcPr>
          <w:p w14:paraId="15F2330B" w14:textId="77777777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079CDFCD" w14:textId="550DDE1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268</w:t>
            </w:r>
          </w:p>
        </w:tc>
        <w:tc>
          <w:tcPr>
            <w:tcW w:w="66" w:type="dxa"/>
          </w:tcPr>
          <w:p w14:paraId="284274C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188767DD" w14:textId="0966431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21</w:t>
            </w:r>
          </w:p>
        </w:tc>
        <w:tc>
          <w:tcPr>
            <w:tcW w:w="104" w:type="dxa"/>
          </w:tcPr>
          <w:p w14:paraId="1DA8542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5DB0AE29" w14:textId="35A1DD7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  <w:tc>
          <w:tcPr>
            <w:tcW w:w="71" w:type="dxa"/>
          </w:tcPr>
          <w:p w14:paraId="5E1646D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17A982AD" w14:textId="1DB8022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451</w:t>
            </w:r>
          </w:p>
        </w:tc>
        <w:tc>
          <w:tcPr>
            <w:tcW w:w="75" w:type="dxa"/>
          </w:tcPr>
          <w:p w14:paraId="5D06DA06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6AE6F457" w14:textId="5354365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28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  <w:tc>
          <w:tcPr>
            <w:tcW w:w="64" w:type="dxa"/>
          </w:tcPr>
          <w:p w14:paraId="3938977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4B18167C" w14:textId="78364F3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(18)</w:t>
            </w:r>
          </w:p>
        </w:tc>
        <w:tc>
          <w:tcPr>
            <w:tcW w:w="64" w:type="dxa"/>
          </w:tcPr>
          <w:p w14:paraId="762373D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4920661C" w14:textId="2AC922D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(8)</w:t>
            </w:r>
          </w:p>
        </w:tc>
        <w:tc>
          <w:tcPr>
            <w:tcW w:w="64" w:type="dxa"/>
          </w:tcPr>
          <w:p w14:paraId="7AFA1A0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67C4B6C2" w14:textId="714D7C0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433</w:t>
            </w:r>
          </w:p>
        </w:tc>
        <w:tc>
          <w:tcPr>
            <w:tcW w:w="102" w:type="dxa"/>
          </w:tcPr>
          <w:p w14:paraId="00A4306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35E0D567" w14:textId="6788A01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27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</w:p>
        </w:tc>
      </w:tr>
      <w:tr w:rsidR="00F97A5A" w:rsidRPr="003F3BF0" w14:paraId="41035D39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59A2E9A6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รายได้ดอกเบี้ยและเงินปันผล</w:t>
            </w:r>
          </w:p>
        </w:tc>
        <w:tc>
          <w:tcPr>
            <w:tcW w:w="618" w:type="dxa"/>
          </w:tcPr>
          <w:p w14:paraId="59EA7D7D" w14:textId="42094AD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20</w:t>
            </w:r>
          </w:p>
        </w:tc>
        <w:tc>
          <w:tcPr>
            <w:tcW w:w="57" w:type="dxa"/>
          </w:tcPr>
          <w:p w14:paraId="13DD0BB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221817A5" w14:textId="5B5DACD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182</w:t>
            </w:r>
          </w:p>
        </w:tc>
        <w:tc>
          <w:tcPr>
            <w:tcW w:w="61" w:type="dxa"/>
          </w:tcPr>
          <w:p w14:paraId="114FE17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40889759" w14:textId="7989C571" w:rsidR="00F97A5A" w:rsidRPr="00A77559" w:rsidRDefault="00F97A5A" w:rsidP="003A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63" w:type="dxa"/>
          </w:tcPr>
          <w:p w14:paraId="53230F5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0311616B" w14:textId="6223B9C1" w:rsidR="00F97A5A" w:rsidRPr="00A77559" w:rsidRDefault="00810B16" w:rsidP="00810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4CD2F84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548C5ED1" w14:textId="279BB28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52" w:type="dxa"/>
          </w:tcPr>
          <w:p w14:paraId="281E554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2EBAB7CC" w14:textId="3C026E7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45" w:type="dxa"/>
          </w:tcPr>
          <w:p w14:paraId="4C29E4A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7E34ADF4" w14:textId="0310465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54" w:type="dxa"/>
          </w:tcPr>
          <w:p w14:paraId="4602760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6777E035" w14:textId="7ACEE8FA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782B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7CE14B6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6A15F1A6" w14:textId="2266C60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66E461A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6283BA55" w14:textId="1CEFF27D" w:rsidR="00F97A5A" w:rsidRPr="003F6AA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6AA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66" w:type="dxa"/>
          </w:tcPr>
          <w:p w14:paraId="7290273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1F3D6F1B" w14:textId="493D5F2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22</w:t>
            </w:r>
          </w:p>
        </w:tc>
        <w:tc>
          <w:tcPr>
            <w:tcW w:w="104" w:type="dxa"/>
          </w:tcPr>
          <w:p w14:paraId="12DC17A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208542E2" w14:textId="548A1B5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152</w:t>
            </w:r>
          </w:p>
        </w:tc>
        <w:tc>
          <w:tcPr>
            <w:tcW w:w="71" w:type="dxa"/>
          </w:tcPr>
          <w:p w14:paraId="3363955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0E642DA1" w14:textId="42DA2CE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43</w:t>
            </w:r>
          </w:p>
        </w:tc>
        <w:tc>
          <w:tcPr>
            <w:tcW w:w="75" w:type="dxa"/>
          </w:tcPr>
          <w:p w14:paraId="34372DD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43E74FDA" w14:textId="310D491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39</w:t>
            </w:r>
          </w:p>
        </w:tc>
        <w:tc>
          <w:tcPr>
            <w:tcW w:w="64" w:type="dxa"/>
          </w:tcPr>
          <w:p w14:paraId="1BEF2C7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418AD6DC" w14:textId="420FBFA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(2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06617DC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65231C8C" w14:textId="4356553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(3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04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0F0B1E3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389331BF" w14:textId="20F57D7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102" w:type="dxa"/>
          </w:tcPr>
          <w:p w14:paraId="01E8395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44EC86FC" w14:textId="00F91A6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</w:tr>
      <w:tr w:rsidR="00F97A5A" w:rsidRPr="003F3BF0" w14:paraId="77A1DE2E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391C1EDC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06D8BEE2" w14:textId="5691544B" w:rsidR="00F97A5A" w:rsidRPr="00A77559" w:rsidRDefault="00C66C49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15</w:t>
            </w:r>
          </w:p>
        </w:tc>
        <w:tc>
          <w:tcPr>
            <w:tcW w:w="57" w:type="dxa"/>
          </w:tcPr>
          <w:p w14:paraId="441F993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0B461799" w14:textId="7E57293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16</w:t>
            </w:r>
          </w:p>
        </w:tc>
        <w:tc>
          <w:tcPr>
            <w:tcW w:w="61" w:type="dxa"/>
          </w:tcPr>
          <w:p w14:paraId="1B03EDA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14:paraId="00C1B5F5" w14:textId="6EE605A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63" w:type="dxa"/>
          </w:tcPr>
          <w:p w14:paraId="226E1CA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754DB8F6" w14:textId="578AB0AE" w:rsidR="00F97A5A" w:rsidRPr="00A77559" w:rsidRDefault="00810B16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20</w:t>
            </w:r>
          </w:p>
        </w:tc>
        <w:tc>
          <w:tcPr>
            <w:tcW w:w="63" w:type="dxa"/>
          </w:tcPr>
          <w:p w14:paraId="41BDA49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2360611E" w14:textId="0973A0A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52" w:type="dxa"/>
          </w:tcPr>
          <w:p w14:paraId="437A861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4E76805C" w14:textId="0CDDAD7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45" w:type="dxa"/>
          </w:tcPr>
          <w:p w14:paraId="3327341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020755EB" w14:textId="33E6D72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54" w:type="dxa"/>
          </w:tcPr>
          <w:p w14:paraId="6E77C4E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03C8C18A" w14:textId="6ECCC22B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782B67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47B56E6D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79" w:right="-73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14:paraId="165A1448" w14:textId="39D8944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77" w:type="dxa"/>
          </w:tcPr>
          <w:p w14:paraId="18C8C8F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69D2E8D9" w14:textId="6842DBF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66" w:type="dxa"/>
          </w:tcPr>
          <w:p w14:paraId="5B3BB85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</w:tcPr>
          <w:p w14:paraId="1D1C47A3" w14:textId="4EB7217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104" w:type="dxa"/>
          </w:tcPr>
          <w:p w14:paraId="60F5041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32ABCCD0" w14:textId="0CF2659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14</w:t>
            </w:r>
          </w:p>
        </w:tc>
        <w:tc>
          <w:tcPr>
            <w:tcW w:w="71" w:type="dxa"/>
          </w:tcPr>
          <w:p w14:paraId="03DD203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55294028" w14:textId="482BA34B" w:rsidR="00F97A5A" w:rsidRPr="00A77559" w:rsidRDefault="00C66C49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28</w:t>
            </w:r>
          </w:p>
        </w:tc>
        <w:tc>
          <w:tcPr>
            <w:tcW w:w="75" w:type="dxa"/>
          </w:tcPr>
          <w:p w14:paraId="2A8F337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52B7575E" w14:textId="62452F63" w:rsidR="00F97A5A" w:rsidRPr="00A77559" w:rsidRDefault="00810B16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54</w:t>
            </w:r>
          </w:p>
        </w:tc>
        <w:tc>
          <w:tcPr>
            <w:tcW w:w="64" w:type="dxa"/>
          </w:tcPr>
          <w:p w14:paraId="5E9F8EE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2A3956DC" w14:textId="3401F02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74C5F8D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69E7E515" w14:textId="590ECFC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32</w:t>
            </w: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</w:tcPr>
          <w:p w14:paraId="004C5171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</w:tcPr>
          <w:p w14:paraId="0ADD045E" w14:textId="167BEC9A" w:rsidR="00F97A5A" w:rsidRPr="00A77559" w:rsidRDefault="00C66C49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19</w:t>
            </w:r>
          </w:p>
        </w:tc>
        <w:tc>
          <w:tcPr>
            <w:tcW w:w="102" w:type="dxa"/>
          </w:tcPr>
          <w:p w14:paraId="5BFD32F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14:paraId="1B99D58A" w14:textId="59E6A9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  <w:r w:rsidR="00810B16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</w:tr>
      <w:tr w:rsidR="00F97A5A" w:rsidRPr="003F3BF0" w14:paraId="3043781A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17D57CC1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741FBD45" w14:textId="657CC68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" w:type="dxa"/>
          </w:tcPr>
          <w:p w14:paraId="00ACF30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05F35FC8" w14:textId="4C72A100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1,326</w:t>
            </w:r>
          </w:p>
        </w:tc>
        <w:tc>
          <w:tcPr>
            <w:tcW w:w="61" w:type="dxa"/>
          </w:tcPr>
          <w:p w14:paraId="64AE3D2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0B6C9057" w14:textId="18754348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</w:t>
            </w:r>
            <w:r w:rsidR="003A15A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3" w:type="dxa"/>
          </w:tcPr>
          <w:p w14:paraId="5EEA104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4804ABD" w14:textId="1E3E7885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278</w:t>
            </w:r>
          </w:p>
        </w:tc>
        <w:tc>
          <w:tcPr>
            <w:tcW w:w="63" w:type="dxa"/>
          </w:tcPr>
          <w:p w14:paraId="58C01CA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5D185DBA" w14:textId="0E033B90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" w:type="dxa"/>
          </w:tcPr>
          <w:p w14:paraId="0AD09CB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0018BA6D" w14:textId="355BDDBA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143</w:t>
            </w:r>
          </w:p>
        </w:tc>
        <w:tc>
          <w:tcPr>
            <w:tcW w:w="45" w:type="dxa"/>
          </w:tcPr>
          <w:p w14:paraId="4FB4A5F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604EC6D2" w14:textId="2055FAC5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54" w:type="dxa"/>
          </w:tcPr>
          <w:p w14:paraId="492E5D9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12C8B0D7" w14:textId="1D821503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57</w:t>
            </w:r>
          </w:p>
        </w:tc>
        <w:tc>
          <w:tcPr>
            <w:tcW w:w="81" w:type="dxa"/>
          </w:tcPr>
          <w:p w14:paraId="3834D2D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5D8863EE" w14:textId="226CC578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77" w:type="dxa"/>
          </w:tcPr>
          <w:p w14:paraId="546E90A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30B045CA" w14:textId="41E05AF8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270</w:t>
            </w:r>
          </w:p>
        </w:tc>
        <w:tc>
          <w:tcPr>
            <w:tcW w:w="66" w:type="dxa"/>
          </w:tcPr>
          <w:p w14:paraId="7572182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615E5" w14:textId="570EB5C8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104" w:type="dxa"/>
          </w:tcPr>
          <w:p w14:paraId="2B52B7C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20380" w14:textId="6A60A3C1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309</w:t>
            </w:r>
          </w:p>
        </w:tc>
        <w:tc>
          <w:tcPr>
            <w:tcW w:w="71" w:type="dxa"/>
          </w:tcPr>
          <w:p w14:paraId="0E2CF8A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CE102" w14:textId="4C3EE356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2,13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5" w:type="dxa"/>
          </w:tcPr>
          <w:p w14:paraId="1660F39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E27C0" w14:textId="28FDE0DD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2,383</w:t>
            </w:r>
          </w:p>
        </w:tc>
        <w:tc>
          <w:tcPr>
            <w:tcW w:w="64" w:type="dxa"/>
          </w:tcPr>
          <w:p w14:paraId="3CF7AB3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046F6AB8" w14:textId="6BD14663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782B6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(28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5</w:t>
            </w:r>
            <w:r w:rsidRPr="00782B6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415DC83F" w14:textId="77777777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45D7E397" w14:textId="0A3B6175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782B6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(617)</w:t>
            </w:r>
          </w:p>
        </w:tc>
        <w:tc>
          <w:tcPr>
            <w:tcW w:w="64" w:type="dxa"/>
          </w:tcPr>
          <w:p w14:paraId="0642F55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BE500" w14:textId="014495B3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1,85</w:t>
            </w:r>
            <w:r w:rsidR="003A15A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161D004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05E02" w14:textId="30AA812B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1,766</w:t>
            </w:r>
          </w:p>
        </w:tc>
      </w:tr>
      <w:tr w:rsidR="00F97A5A" w:rsidRPr="003F3BF0" w14:paraId="2EE6BBFB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27633D36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spacing w:line="160" w:lineRule="exact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25300A3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7" w:type="dxa"/>
          </w:tcPr>
          <w:p w14:paraId="3F04083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18BCF17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1" w:type="dxa"/>
          </w:tcPr>
          <w:p w14:paraId="23882BE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3A086C2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7029A89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936CC2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3" w:type="dxa"/>
          </w:tcPr>
          <w:p w14:paraId="1642DFB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1E8C55E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2" w:type="dxa"/>
          </w:tcPr>
          <w:p w14:paraId="08C764A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646CC17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5" w:type="dxa"/>
          </w:tcPr>
          <w:p w14:paraId="3B47D76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4E1FD2C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4" w:type="dxa"/>
          </w:tcPr>
          <w:p w14:paraId="35E5EAE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50711B6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" w:type="dxa"/>
          </w:tcPr>
          <w:p w14:paraId="1E35DBF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3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13449BD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7" w:type="dxa"/>
          </w:tcPr>
          <w:p w14:paraId="4A1BBD1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2532968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6" w:type="dxa"/>
          </w:tcPr>
          <w:p w14:paraId="20C51A6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449289B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" w:type="dxa"/>
          </w:tcPr>
          <w:p w14:paraId="44BA9A2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45B7E3F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1" w:type="dxa"/>
          </w:tcPr>
          <w:p w14:paraId="3AB15DD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416AA6A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" w:type="dxa"/>
          </w:tcPr>
          <w:p w14:paraId="338907F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2B02CB9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64" w:type="dxa"/>
          </w:tcPr>
          <w:p w14:paraId="254969A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0C66E09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61C1FDA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6A2CEDD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64" w:type="dxa"/>
          </w:tcPr>
          <w:p w14:paraId="58AD732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11285AE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" w:type="dxa"/>
          </w:tcPr>
          <w:p w14:paraId="5434AD7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  <w:lang w:val="en-GB" w:bidi="ar-SA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03F025C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160" w:lineRule="exact"/>
              <w:ind w:left="-79" w:right="-79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F97A5A" w:rsidRPr="003F3BF0" w14:paraId="046EDAE9" w14:textId="77777777" w:rsidTr="00687BB0">
        <w:trPr>
          <w:cantSplit/>
          <w:trHeight w:val="144"/>
        </w:trPr>
        <w:tc>
          <w:tcPr>
            <w:tcW w:w="2700" w:type="dxa"/>
          </w:tcPr>
          <w:p w14:paraId="64C660DA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618" w:type="dxa"/>
            <w:shd w:val="clear" w:color="auto" w:fill="auto"/>
            <w:vAlign w:val="bottom"/>
          </w:tcPr>
          <w:p w14:paraId="297E6EC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" w:type="dxa"/>
            <w:shd w:val="clear" w:color="auto" w:fill="auto"/>
            <w:vAlign w:val="bottom"/>
          </w:tcPr>
          <w:p w14:paraId="726C8B2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14:paraId="49224BB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1" w:type="dxa"/>
            <w:shd w:val="clear" w:color="auto" w:fill="auto"/>
            <w:vAlign w:val="bottom"/>
          </w:tcPr>
          <w:p w14:paraId="43BFF73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367BA7E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40E47E1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18C51A6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  <w:vAlign w:val="bottom"/>
          </w:tcPr>
          <w:p w14:paraId="5C92E58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0A7BDBB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" w:type="dxa"/>
            <w:shd w:val="clear" w:color="auto" w:fill="auto"/>
            <w:vAlign w:val="bottom"/>
          </w:tcPr>
          <w:p w14:paraId="4CA8980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7ADD263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5" w:type="dxa"/>
            <w:shd w:val="clear" w:color="auto" w:fill="auto"/>
            <w:vAlign w:val="bottom"/>
          </w:tcPr>
          <w:p w14:paraId="111139B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5CDF306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" w:type="dxa"/>
            <w:shd w:val="clear" w:color="auto" w:fill="auto"/>
            <w:vAlign w:val="bottom"/>
          </w:tcPr>
          <w:p w14:paraId="795128A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9924A5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3C3ACF3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72B274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0D8E832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2F4AE13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" w:type="dxa"/>
          </w:tcPr>
          <w:p w14:paraId="66ADBCB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54" w:type="dxa"/>
            <w:vAlign w:val="bottom"/>
          </w:tcPr>
          <w:p w14:paraId="322E716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4" w:type="dxa"/>
          </w:tcPr>
          <w:p w14:paraId="3AC0847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14:paraId="06A65DC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3767D2D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510432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7BECAF6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42117E1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</w:tcPr>
          <w:p w14:paraId="341E645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0CFD05E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61D71DC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149ED02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2BA47F7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60BA2E5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619108C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auto"/>
            <w:vAlign w:val="bottom"/>
          </w:tcPr>
          <w:p w14:paraId="140AFBE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F97A5A" w:rsidRPr="003F3BF0" w14:paraId="4F4A7FEC" w14:textId="77777777" w:rsidTr="00687BB0">
        <w:trPr>
          <w:cantSplit/>
          <w:trHeight w:val="144"/>
        </w:trPr>
        <w:tc>
          <w:tcPr>
            <w:tcW w:w="2700" w:type="dxa"/>
          </w:tcPr>
          <w:p w14:paraId="2BD0D824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618" w:type="dxa"/>
            <w:shd w:val="clear" w:color="auto" w:fill="auto"/>
          </w:tcPr>
          <w:p w14:paraId="06009919" w14:textId="2FCB16E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20</w:t>
            </w:r>
          </w:p>
        </w:tc>
        <w:tc>
          <w:tcPr>
            <w:tcW w:w="57" w:type="dxa"/>
            <w:shd w:val="clear" w:color="auto" w:fill="auto"/>
          </w:tcPr>
          <w:p w14:paraId="5FFE1A8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</w:tcPr>
          <w:p w14:paraId="324C09E7" w14:textId="7E3C55C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182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2A24B57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shd w:val="clear" w:color="auto" w:fill="auto"/>
            <w:vAlign w:val="bottom"/>
          </w:tcPr>
          <w:p w14:paraId="5D535CB1" w14:textId="23207F2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22</w:t>
            </w:r>
            <w:r w:rsidR="003A15A2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217DBC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  <w:vAlign w:val="bottom"/>
          </w:tcPr>
          <w:p w14:paraId="485817B8" w14:textId="412FC94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278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7692DC4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7B19D2AE" w14:textId="6148CF8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28B4484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bottom"/>
          </w:tcPr>
          <w:p w14:paraId="2745E1BA" w14:textId="77A8C27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3EF161C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4D41EF61" w14:textId="35F26C2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75894A61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75" w:type="dxa"/>
            <w:shd w:val="clear" w:color="auto" w:fill="auto"/>
          </w:tcPr>
          <w:p w14:paraId="2EF76BE4" w14:textId="18AF6F2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4F2DF0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462B0CF" w14:textId="148C770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429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6925E7E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shd w:val="clear" w:color="auto" w:fill="auto"/>
            <w:vAlign w:val="bottom"/>
          </w:tcPr>
          <w:p w14:paraId="6E3ED95E" w14:textId="6BC03A9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270</w:t>
            </w:r>
          </w:p>
        </w:tc>
        <w:tc>
          <w:tcPr>
            <w:tcW w:w="66" w:type="dxa"/>
          </w:tcPr>
          <w:p w14:paraId="7C25D16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</w:tcPr>
          <w:p w14:paraId="51E01A30" w14:textId="28985C5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43</w:t>
            </w:r>
          </w:p>
        </w:tc>
        <w:tc>
          <w:tcPr>
            <w:tcW w:w="104" w:type="dxa"/>
          </w:tcPr>
          <w:p w14:paraId="1D598A51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5" w:type="dxa"/>
          </w:tcPr>
          <w:p w14:paraId="0F1C07F7" w14:textId="1DA494F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16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416A4D9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262FA945" w14:textId="434E67D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72</w:t>
            </w:r>
            <w:r w:rsidR="003A15A2"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0D7D88D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3F88D75" w14:textId="5B511C1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90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64" w:type="dxa"/>
          </w:tcPr>
          <w:p w14:paraId="11578F0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</w:tcPr>
          <w:p w14:paraId="6717E5D9" w14:textId="766E239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(153)</w:t>
            </w:r>
          </w:p>
        </w:tc>
        <w:tc>
          <w:tcPr>
            <w:tcW w:w="64" w:type="dxa"/>
            <w:shd w:val="clear" w:color="auto" w:fill="auto"/>
          </w:tcPr>
          <w:p w14:paraId="1AD9A6E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shd w:val="clear" w:color="auto" w:fill="auto"/>
          </w:tcPr>
          <w:p w14:paraId="2AE4A311" w14:textId="275ACB4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(463)</w:t>
            </w: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2050910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4DD888D1" w14:textId="3273AAB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56</w:t>
            </w:r>
            <w:r w:rsidR="003A15A2">
              <w:rPr>
                <w:rFonts w:asciiTheme="majorBidi" w:hAnsiTheme="majorBidi" w:cstheme="majorBidi"/>
                <w:bCs/>
                <w:sz w:val="22"/>
                <w:szCs w:val="22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07059A8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2" w:type="dxa"/>
            <w:shd w:val="clear" w:color="auto" w:fill="auto"/>
          </w:tcPr>
          <w:p w14:paraId="7D054C3B" w14:textId="50B88AE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43</w:t>
            </w:r>
          </w:p>
        </w:tc>
      </w:tr>
      <w:tr w:rsidR="00F97A5A" w:rsidRPr="003F3BF0" w14:paraId="6C409547" w14:textId="77777777" w:rsidTr="00687BB0">
        <w:trPr>
          <w:cantSplit/>
          <w:trHeight w:val="144"/>
        </w:trPr>
        <w:tc>
          <w:tcPr>
            <w:tcW w:w="2700" w:type="dxa"/>
          </w:tcPr>
          <w:p w14:paraId="781A70C0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64CC" w14:textId="103FEA2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1,127</w:t>
            </w:r>
          </w:p>
        </w:tc>
        <w:tc>
          <w:tcPr>
            <w:tcW w:w="57" w:type="dxa"/>
            <w:shd w:val="clear" w:color="auto" w:fill="auto"/>
            <w:vAlign w:val="bottom"/>
          </w:tcPr>
          <w:p w14:paraId="0B7BA115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543C" w14:textId="6182A59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1,144</w:t>
            </w:r>
          </w:p>
        </w:tc>
        <w:tc>
          <w:tcPr>
            <w:tcW w:w="61" w:type="dxa"/>
            <w:shd w:val="clear" w:color="auto" w:fill="auto"/>
            <w:vAlign w:val="bottom"/>
          </w:tcPr>
          <w:p w14:paraId="32AF3EB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</w:tcPr>
          <w:p w14:paraId="0805BFCF" w14:textId="7E907C5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F9C2D0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05796F85" w14:textId="07FF007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1EB7F75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89D06" w14:textId="752BF73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9</w:t>
            </w:r>
            <w:r w:rsidR="002B422F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52" w:type="dxa"/>
            <w:shd w:val="clear" w:color="auto" w:fill="auto"/>
            <w:vAlign w:val="bottom"/>
          </w:tcPr>
          <w:p w14:paraId="03CCAF8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74275" w14:textId="74BCBDC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138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203D6FF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D8BC1" w14:textId="3485CCC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59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6CE7655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6DE86" w14:textId="4D0ED5D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55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233652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CD5B8" w14:textId="6DA53BE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-115" w:right="-13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2F5FEF6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00A0E" w14:textId="76F85D2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-</w:t>
            </w:r>
          </w:p>
        </w:tc>
        <w:tc>
          <w:tcPr>
            <w:tcW w:w="66" w:type="dxa"/>
          </w:tcPr>
          <w:p w14:paraId="7B3E611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231EF344" w14:textId="7D8CC5C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139</w:t>
            </w:r>
          </w:p>
        </w:tc>
        <w:tc>
          <w:tcPr>
            <w:tcW w:w="104" w:type="dxa"/>
          </w:tcPr>
          <w:p w14:paraId="756737C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13D33FA9" w14:textId="1C556CF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115" w:right="-96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14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0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2A3DE7C6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1654F" w14:textId="53D4EAD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1,41</w:t>
            </w:r>
            <w:r w:rsidR="002B422F">
              <w:rPr>
                <w:rFonts w:asciiTheme="majorBidi" w:hAnsiTheme="majorBidi" w:cstheme="majorBidi"/>
                <w:bCs/>
                <w:sz w:val="22"/>
                <w:szCs w:val="22"/>
              </w:rPr>
              <w:t>8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7EC83B06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D3F47" w14:textId="646108B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1,4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77</w:t>
            </w:r>
          </w:p>
        </w:tc>
        <w:tc>
          <w:tcPr>
            <w:tcW w:w="64" w:type="dxa"/>
          </w:tcPr>
          <w:p w14:paraId="5FC1686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</w:tcPr>
          <w:p w14:paraId="19CFEB13" w14:textId="31990B4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(13</w:t>
            </w:r>
            <w:r w:rsidR="002B422F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  <w:r w:rsidR="00C85A69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64" w:type="dxa"/>
            <w:shd w:val="clear" w:color="auto" w:fill="auto"/>
          </w:tcPr>
          <w:p w14:paraId="587A0AB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</w:tcPr>
          <w:p w14:paraId="5CF943DA" w14:textId="0927A33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(154)</w:t>
            </w:r>
          </w:p>
        </w:tc>
        <w:tc>
          <w:tcPr>
            <w:tcW w:w="75" w:type="dxa"/>
            <w:gridSpan w:val="2"/>
            <w:shd w:val="clear" w:color="auto" w:fill="auto"/>
            <w:vAlign w:val="bottom"/>
          </w:tcPr>
          <w:p w14:paraId="61ACDF5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40009140" w14:textId="4E6A915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1,286</w:t>
            </w:r>
          </w:p>
        </w:tc>
        <w:tc>
          <w:tcPr>
            <w:tcW w:w="102" w:type="dxa"/>
            <w:shd w:val="clear" w:color="auto" w:fill="auto"/>
          </w:tcPr>
          <w:p w14:paraId="70D1282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rPr>
                <w:rFonts w:asciiTheme="majorBidi" w:hAnsiTheme="majorBidi" w:cstheme="majorBidi"/>
                <w:bCs/>
                <w:color w:val="000000"/>
                <w:sz w:val="22"/>
                <w:szCs w:val="22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</w:tcPr>
          <w:p w14:paraId="22FD58B3" w14:textId="1E621BE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bCs/>
                <w:sz w:val="22"/>
                <w:szCs w:val="22"/>
              </w:rPr>
              <w:t>1,32</w:t>
            </w:r>
            <w:r w:rsidR="00085E09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</w:tr>
      <w:tr w:rsidR="00F97A5A" w:rsidRPr="003F3BF0" w14:paraId="4CF01E83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04ABC539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</w:tcPr>
          <w:p w14:paraId="4CB9DC12" w14:textId="40D26FC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" w:type="dxa"/>
          </w:tcPr>
          <w:p w14:paraId="113C798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double" w:sz="4" w:space="0" w:color="auto"/>
            </w:tcBorders>
          </w:tcPr>
          <w:p w14:paraId="580E10F8" w14:textId="23693F83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1,326</w:t>
            </w:r>
          </w:p>
        </w:tc>
        <w:tc>
          <w:tcPr>
            <w:tcW w:w="61" w:type="dxa"/>
          </w:tcPr>
          <w:p w14:paraId="2EADE26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double" w:sz="4" w:space="0" w:color="auto"/>
            </w:tcBorders>
          </w:tcPr>
          <w:p w14:paraId="5FD31089" w14:textId="12B16183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</w:t>
            </w:r>
            <w:r w:rsidR="003A15A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3" w:type="dxa"/>
          </w:tcPr>
          <w:p w14:paraId="3F2E3B6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BAA8E66" w14:textId="45974A14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278</w:t>
            </w:r>
          </w:p>
        </w:tc>
        <w:tc>
          <w:tcPr>
            <w:tcW w:w="63" w:type="dxa"/>
          </w:tcPr>
          <w:p w14:paraId="0925DC0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0C771E36" w14:textId="70DDC681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" w:type="dxa"/>
          </w:tcPr>
          <w:p w14:paraId="50CEC86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27EAAF2C" w14:textId="56AD1E62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143</w:t>
            </w:r>
          </w:p>
        </w:tc>
        <w:tc>
          <w:tcPr>
            <w:tcW w:w="45" w:type="dxa"/>
          </w:tcPr>
          <w:p w14:paraId="714EF4B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7D0EE020" w14:textId="4A737A28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54" w:type="dxa"/>
          </w:tcPr>
          <w:p w14:paraId="3EB92F2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6151B012" w14:textId="4B22213B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57</w:t>
            </w:r>
          </w:p>
        </w:tc>
        <w:tc>
          <w:tcPr>
            <w:tcW w:w="81" w:type="dxa"/>
          </w:tcPr>
          <w:p w14:paraId="15DC8D6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4928E98E" w14:textId="77619FF5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429</w:t>
            </w:r>
          </w:p>
        </w:tc>
        <w:tc>
          <w:tcPr>
            <w:tcW w:w="77" w:type="dxa"/>
          </w:tcPr>
          <w:p w14:paraId="4194B737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1458F87" w14:textId="77427DCD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270</w:t>
            </w:r>
          </w:p>
        </w:tc>
        <w:tc>
          <w:tcPr>
            <w:tcW w:w="66" w:type="dxa"/>
          </w:tcPr>
          <w:p w14:paraId="649FD9A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DAA91" w14:textId="4CE10ECB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104" w:type="dxa"/>
          </w:tcPr>
          <w:p w14:paraId="01356C4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6721E" w14:textId="71015C2F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309</w:t>
            </w:r>
          </w:p>
        </w:tc>
        <w:tc>
          <w:tcPr>
            <w:tcW w:w="71" w:type="dxa"/>
          </w:tcPr>
          <w:p w14:paraId="35D4E2C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DF298" w14:textId="582BB472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2,13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5" w:type="dxa"/>
          </w:tcPr>
          <w:p w14:paraId="0920916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7E521" w14:textId="45A082EC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2,383</w:t>
            </w:r>
          </w:p>
        </w:tc>
        <w:tc>
          <w:tcPr>
            <w:tcW w:w="64" w:type="dxa"/>
          </w:tcPr>
          <w:p w14:paraId="2F9DF75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5A274C21" w14:textId="28B1451B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782B6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(28</w:t>
            </w:r>
            <w:r w:rsidR="002B422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5</w:t>
            </w:r>
            <w:r w:rsidRPr="00782B6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tcBorders>
              <w:top w:val="single" w:sz="4" w:space="0" w:color="auto"/>
            </w:tcBorders>
          </w:tcPr>
          <w:p w14:paraId="30A0614F" w14:textId="77777777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13C1ECF1" w14:textId="4D9CFCE4" w:rsidR="00F97A5A" w:rsidRPr="00782B67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782B6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  <w:t>(617)</w:t>
            </w:r>
          </w:p>
        </w:tc>
        <w:tc>
          <w:tcPr>
            <w:tcW w:w="64" w:type="dxa"/>
          </w:tcPr>
          <w:p w14:paraId="11AB99D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9A119" w14:textId="73BD67CC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1,85</w:t>
            </w:r>
            <w:r w:rsidR="003A15A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60E62DA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30768" w14:textId="523489DE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1,766</w:t>
            </w:r>
          </w:p>
        </w:tc>
      </w:tr>
      <w:tr w:rsidR="00F97A5A" w:rsidRPr="003F3BF0" w14:paraId="13599D3C" w14:textId="77777777" w:rsidTr="009E709E">
        <w:trPr>
          <w:cantSplit/>
          <w:trHeight w:val="144"/>
        </w:trPr>
        <w:tc>
          <w:tcPr>
            <w:tcW w:w="2700" w:type="dxa"/>
            <w:vAlign w:val="bottom"/>
          </w:tcPr>
          <w:p w14:paraId="32CF59A3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</w:tcBorders>
          </w:tcPr>
          <w:p w14:paraId="57AE981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7" w:type="dxa"/>
          </w:tcPr>
          <w:p w14:paraId="600D3D9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  <w:tcBorders>
              <w:top w:val="double" w:sz="4" w:space="0" w:color="auto"/>
            </w:tcBorders>
          </w:tcPr>
          <w:p w14:paraId="77017DA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1" w:type="dxa"/>
          </w:tcPr>
          <w:p w14:paraId="0F3E9D2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  <w:tcBorders>
              <w:top w:val="double" w:sz="4" w:space="0" w:color="auto"/>
            </w:tcBorders>
          </w:tcPr>
          <w:p w14:paraId="701EC1A5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66F7BBC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48EC477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2B7E8F93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3156D11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2" w:type="dxa"/>
          </w:tcPr>
          <w:p w14:paraId="6AA065A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26679826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45" w:type="dxa"/>
          </w:tcPr>
          <w:p w14:paraId="6F44A84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  <w:tcBorders>
              <w:top w:val="double" w:sz="4" w:space="0" w:color="auto"/>
            </w:tcBorders>
          </w:tcPr>
          <w:p w14:paraId="37F931D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4" w:type="dxa"/>
          </w:tcPr>
          <w:p w14:paraId="6DF90068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04917BB0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5C42C39C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</w:tcPr>
          <w:p w14:paraId="08572C1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1344125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  <w:tcBorders>
              <w:top w:val="double" w:sz="4" w:space="0" w:color="auto"/>
            </w:tcBorders>
          </w:tcPr>
          <w:p w14:paraId="3580DAE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6" w:type="dxa"/>
          </w:tcPr>
          <w:p w14:paraId="2B5B232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  <w:tcBorders>
              <w:top w:val="double" w:sz="4" w:space="0" w:color="auto"/>
            </w:tcBorders>
          </w:tcPr>
          <w:p w14:paraId="625FF7A4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04" w:type="dxa"/>
          </w:tcPr>
          <w:p w14:paraId="16AC2712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</w:tcPr>
          <w:p w14:paraId="6563A4D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</w:tcPr>
          <w:p w14:paraId="3AB8D5D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tcBorders>
              <w:top w:val="double" w:sz="4" w:space="0" w:color="auto"/>
            </w:tcBorders>
          </w:tcPr>
          <w:p w14:paraId="5FF0FA0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3AB53669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tcBorders>
              <w:top w:val="double" w:sz="4" w:space="0" w:color="auto"/>
            </w:tcBorders>
          </w:tcPr>
          <w:p w14:paraId="54F53FBF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5F9B67E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67EE5A9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3E154F5B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</w:tcPr>
          <w:p w14:paraId="5292385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4E892D9D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7FA7B41A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2" w:type="dxa"/>
          </w:tcPr>
          <w:p w14:paraId="5FB54201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tcBorders>
              <w:top w:val="double" w:sz="4" w:space="0" w:color="auto"/>
            </w:tcBorders>
          </w:tcPr>
          <w:p w14:paraId="47B2043E" w14:textId="77777777" w:rsidR="00F97A5A" w:rsidRPr="003F3BF0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9E709E" w:rsidRPr="003F3BF0" w14:paraId="438E8801" w14:textId="77777777" w:rsidTr="009E709E">
        <w:trPr>
          <w:cantSplit/>
          <w:trHeight w:val="144"/>
        </w:trPr>
        <w:tc>
          <w:tcPr>
            <w:tcW w:w="2700" w:type="dxa"/>
            <w:vAlign w:val="bottom"/>
          </w:tcPr>
          <w:p w14:paraId="7A3655D9" w14:textId="77777777" w:rsidR="009E709E" w:rsidRPr="003F3BF0" w:rsidRDefault="009E709E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18" w:type="dxa"/>
          </w:tcPr>
          <w:p w14:paraId="11884D89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7" w:type="dxa"/>
          </w:tcPr>
          <w:p w14:paraId="3513433B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3F070CB2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1" w:type="dxa"/>
          </w:tcPr>
          <w:p w14:paraId="0C7ECF7A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77EA2161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6C0F90EE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2C37DCB2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3" w:type="dxa"/>
          </w:tcPr>
          <w:p w14:paraId="761A513B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6AAB49F4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2" w:type="dxa"/>
          </w:tcPr>
          <w:p w14:paraId="484109DB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0223E5D6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45" w:type="dxa"/>
          </w:tcPr>
          <w:p w14:paraId="3634FCF6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29D94861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54" w:type="dxa"/>
          </w:tcPr>
          <w:p w14:paraId="0FBA8802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0200753E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69E8E0F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6BBCBAAD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42527EE6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71DB27BA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6" w:type="dxa"/>
          </w:tcPr>
          <w:p w14:paraId="7F8FF32B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5070A857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104" w:type="dxa"/>
          </w:tcPr>
          <w:p w14:paraId="0CF6E4DB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76B65177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</w:tcPr>
          <w:p w14:paraId="4B602D01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43AB530F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75" w:type="dxa"/>
          </w:tcPr>
          <w:p w14:paraId="1E9E3C2B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37770FAB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6DA0E8FD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</w:tcPr>
          <w:p w14:paraId="511711E5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7D164BE3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</w:tcPr>
          <w:p w14:paraId="5B6A5187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4" w:type="dxa"/>
          </w:tcPr>
          <w:p w14:paraId="18C690DF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14B072E9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2" w:type="dxa"/>
          </w:tcPr>
          <w:p w14:paraId="50351B73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206AFD92" w14:textId="77777777" w:rsidR="009E709E" w:rsidRPr="003F3BF0" w:rsidRDefault="009E709E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F97A5A" w:rsidRPr="003F3BF0" w14:paraId="29FFFEBF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6FF1D10C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3F3BF0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กำไร (ขาดทุน)</w:t>
            </w:r>
            <w:r w:rsidRPr="003F3BF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2"/>
                <w:szCs w:val="22"/>
                <w:cs/>
              </w:rPr>
              <w:t>ตามส่วนงาน</w:t>
            </w:r>
          </w:p>
          <w:p w14:paraId="2AEDB9CA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3F3BF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3F3BF0">
              <w:rPr>
                <w:rFonts w:asciiTheme="majorBidi" w:hAnsiTheme="majorBidi" w:cstheme="majorBidi"/>
                <w:sz w:val="22"/>
                <w:szCs w:val="22"/>
                <w:cs/>
              </w:rPr>
              <w:t>ก่อนหักภาษีเงินได้</w:t>
            </w:r>
          </w:p>
        </w:tc>
        <w:tc>
          <w:tcPr>
            <w:tcW w:w="618" w:type="dxa"/>
          </w:tcPr>
          <w:p w14:paraId="3880D6F5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D3ABE" w14:textId="08D5891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57" w:type="dxa"/>
          </w:tcPr>
          <w:p w14:paraId="19C38C5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dxa"/>
          </w:tcPr>
          <w:p w14:paraId="79FFC54E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EC1FF3" w14:textId="41C33CC9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61" w:type="dxa"/>
          </w:tcPr>
          <w:p w14:paraId="6692A38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9" w:type="dxa"/>
          </w:tcPr>
          <w:p w14:paraId="35C704F4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97CAB5" w14:textId="75B7D6A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13307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" w:type="dxa"/>
          </w:tcPr>
          <w:p w14:paraId="34484DB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739D9685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DADFD1" w14:textId="2F15D51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63" w:type="dxa"/>
          </w:tcPr>
          <w:p w14:paraId="6BC92971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dxa"/>
          </w:tcPr>
          <w:p w14:paraId="5E8882A8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47D00F" w14:textId="7FA4561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  <w:tc>
          <w:tcPr>
            <w:tcW w:w="52" w:type="dxa"/>
          </w:tcPr>
          <w:p w14:paraId="21059A9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5" w:type="dxa"/>
          </w:tcPr>
          <w:p w14:paraId="1CAB7572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08E6E6" w14:textId="3609451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45" w:type="dxa"/>
          </w:tcPr>
          <w:p w14:paraId="438F076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14:paraId="43884350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1BF260" w14:textId="09E4EF91" w:rsidR="00F97A5A" w:rsidRPr="00A77559" w:rsidRDefault="00AF4B6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54" w:type="dxa"/>
          </w:tcPr>
          <w:p w14:paraId="082E45A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5" w:type="dxa"/>
          </w:tcPr>
          <w:p w14:paraId="3C816A37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3336BD" w14:textId="5D8B1A6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1" w:type="dxa"/>
          </w:tcPr>
          <w:p w14:paraId="31C7E26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7" w:type="dxa"/>
          </w:tcPr>
          <w:p w14:paraId="35A52465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455911" w14:textId="3648A73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6B76BE3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" w:type="dxa"/>
          </w:tcPr>
          <w:p w14:paraId="7F11242F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6CF490" w14:textId="1B71FD5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66" w:type="dxa"/>
          </w:tcPr>
          <w:p w14:paraId="7FEF206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30199A6D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BA5B45" w14:textId="0118288C" w:rsidR="00F97A5A" w:rsidRPr="00A77559" w:rsidRDefault="00F46749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4" w:type="dxa"/>
          </w:tcPr>
          <w:p w14:paraId="6F4C2FB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  <w:vAlign w:val="bottom"/>
          </w:tcPr>
          <w:p w14:paraId="58CF94E3" w14:textId="6864C38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71" w:type="dxa"/>
          </w:tcPr>
          <w:p w14:paraId="2E8FA9C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5871CF13" w14:textId="5DB0038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13307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5" w:type="dxa"/>
          </w:tcPr>
          <w:p w14:paraId="2121EF2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  <w:vAlign w:val="bottom"/>
          </w:tcPr>
          <w:p w14:paraId="2DE1AB67" w14:textId="6916F0B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426</w:t>
            </w:r>
          </w:p>
        </w:tc>
        <w:tc>
          <w:tcPr>
            <w:tcW w:w="64" w:type="dxa"/>
          </w:tcPr>
          <w:p w14:paraId="4579534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5A7CA1DC" w14:textId="387C318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="00AF4B6F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13</w:t>
            </w: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</w:tcPr>
          <w:p w14:paraId="7A5A514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75EE1C1D" w14:textId="48B99D49" w:rsidR="00F97A5A" w:rsidRPr="00A77559" w:rsidRDefault="00F97A5A" w:rsidP="000C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(295)</w:t>
            </w:r>
          </w:p>
        </w:tc>
        <w:tc>
          <w:tcPr>
            <w:tcW w:w="64" w:type="dxa"/>
          </w:tcPr>
          <w:p w14:paraId="4AB96B4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  <w:vAlign w:val="bottom"/>
          </w:tcPr>
          <w:p w14:paraId="4654C461" w14:textId="7CB2750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F4674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2" w:type="dxa"/>
          </w:tcPr>
          <w:p w14:paraId="3CFE8B5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  <w:vAlign w:val="bottom"/>
          </w:tcPr>
          <w:p w14:paraId="0C33603F" w14:textId="731347A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131</w:t>
            </w:r>
          </w:p>
        </w:tc>
      </w:tr>
      <w:tr w:rsidR="00F97A5A" w:rsidRPr="003F3BF0" w14:paraId="32FE13D4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5CDC9F28" w14:textId="004DA141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สินทรัพย์ส่วนงาน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="Angsana New"/>
                <w:bCs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>0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มิถุนายน</w:t>
            </w:r>
          </w:p>
          <w:p w14:paraId="16D29D19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/</w:t>
            </w:r>
            <w:r w:rsidRPr="003F3BF0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18" w:type="dxa"/>
          </w:tcPr>
          <w:p w14:paraId="568CA4C0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E17A36" w14:textId="22798D7F" w:rsidR="00F97A5A" w:rsidRPr="00A77559" w:rsidRDefault="00AF4B6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8,672</w:t>
            </w:r>
          </w:p>
        </w:tc>
        <w:tc>
          <w:tcPr>
            <w:tcW w:w="57" w:type="dxa"/>
          </w:tcPr>
          <w:p w14:paraId="6D1A30F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51C44D67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D4B11F" w14:textId="00DF257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7,41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61" w:type="dxa"/>
          </w:tcPr>
          <w:p w14:paraId="1A9BB9D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6315D024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3472AC" w14:textId="7EDD7E0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1,4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63" w:type="dxa"/>
          </w:tcPr>
          <w:p w14:paraId="6E2011F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0220E319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5E16A2" w14:textId="67ECCA7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1,450</w:t>
            </w:r>
          </w:p>
        </w:tc>
        <w:tc>
          <w:tcPr>
            <w:tcW w:w="63" w:type="dxa"/>
          </w:tcPr>
          <w:p w14:paraId="37971FE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352913FC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AF3BE7" w14:textId="7C79B6B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52" w:type="dxa"/>
          </w:tcPr>
          <w:p w14:paraId="4C99F11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06F5588B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C3204D" w14:textId="14A13184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45" w:type="dxa"/>
          </w:tcPr>
          <w:p w14:paraId="00BB0A1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248D92D7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7F8960" w14:textId="6ACBD002" w:rsidR="00F97A5A" w:rsidRPr="00A77559" w:rsidRDefault="00AF4B6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54" w:type="dxa"/>
          </w:tcPr>
          <w:p w14:paraId="11C5DA0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39AD2023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492B32" w14:textId="7C934AE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81" w:type="dxa"/>
          </w:tcPr>
          <w:p w14:paraId="080B02A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5CA951BA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71AF0A" w14:textId="652309AB" w:rsidR="00F97A5A" w:rsidRPr="00A77559" w:rsidRDefault="00AF4B6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756</w:t>
            </w:r>
          </w:p>
        </w:tc>
        <w:tc>
          <w:tcPr>
            <w:tcW w:w="77" w:type="dxa"/>
          </w:tcPr>
          <w:p w14:paraId="0954DB77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39D957B0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742CFD" w14:textId="6C815CF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622</w:t>
            </w:r>
          </w:p>
        </w:tc>
        <w:tc>
          <w:tcPr>
            <w:tcW w:w="66" w:type="dxa"/>
          </w:tcPr>
          <w:p w14:paraId="5EEEA7B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5810E6B0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A443F0" w14:textId="1DC9249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857</w:t>
            </w:r>
          </w:p>
        </w:tc>
        <w:tc>
          <w:tcPr>
            <w:tcW w:w="104" w:type="dxa"/>
          </w:tcPr>
          <w:p w14:paraId="2CCF13B9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4F4D88AE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346944" w14:textId="41074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3,219</w:t>
            </w:r>
          </w:p>
        </w:tc>
        <w:tc>
          <w:tcPr>
            <w:tcW w:w="71" w:type="dxa"/>
          </w:tcPr>
          <w:p w14:paraId="38B70D0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1276425A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7A94C9" w14:textId="2D18B86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5,105</w:t>
            </w:r>
          </w:p>
        </w:tc>
        <w:tc>
          <w:tcPr>
            <w:tcW w:w="75" w:type="dxa"/>
          </w:tcPr>
          <w:p w14:paraId="36AAD06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23163E6B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0A53D7" w14:textId="0620602C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13,005</w:t>
            </w:r>
          </w:p>
        </w:tc>
        <w:tc>
          <w:tcPr>
            <w:tcW w:w="64" w:type="dxa"/>
          </w:tcPr>
          <w:p w14:paraId="713F371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213090D2" w14:textId="5E8C9AB1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6,004</w:t>
            </w:r>
            <w:r w:rsidRPr="00A7755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" w:type="dxa"/>
            <w:vAlign w:val="bottom"/>
          </w:tcPr>
          <w:p w14:paraId="5F3095B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65EB7320" w14:textId="6F2CF0D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(5,186)</w:t>
            </w:r>
          </w:p>
        </w:tc>
        <w:tc>
          <w:tcPr>
            <w:tcW w:w="64" w:type="dxa"/>
          </w:tcPr>
          <w:p w14:paraId="14AC8BF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779F1C76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812C96" w14:textId="24F5000E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9,</w:t>
            </w:r>
            <w:r w:rsidR="005F5AAC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102" w:type="dxa"/>
          </w:tcPr>
          <w:p w14:paraId="08984B64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4A6657AF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90E716" w14:textId="2E13D88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7,819</w:t>
            </w:r>
          </w:p>
        </w:tc>
      </w:tr>
      <w:tr w:rsidR="00F97A5A" w:rsidRPr="003F3BF0" w14:paraId="4A1099B2" w14:textId="77777777" w:rsidTr="00687BB0">
        <w:trPr>
          <w:cantSplit/>
          <w:trHeight w:val="144"/>
        </w:trPr>
        <w:tc>
          <w:tcPr>
            <w:tcW w:w="2700" w:type="dxa"/>
            <w:vAlign w:val="bottom"/>
          </w:tcPr>
          <w:p w14:paraId="584B87E0" w14:textId="749105B9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หนี้สินส่วนงาน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="Angsana New"/>
                <w:bCs/>
                <w:sz w:val="22"/>
                <w:szCs w:val="22"/>
              </w:rPr>
              <w:t>3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>0</w:t>
            </w: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 xml:space="preserve"> มิถุนายน</w:t>
            </w:r>
          </w:p>
          <w:p w14:paraId="64A890BD" w14:textId="77777777" w:rsidR="00F97A5A" w:rsidRPr="003F3BF0" w:rsidRDefault="00F97A5A" w:rsidP="00F97A5A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</w:pPr>
            <w:r w:rsidRPr="003F3BF0"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/</w:t>
            </w:r>
            <w:r w:rsidRPr="003F3BF0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3F3BF0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3F3BF0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18" w:type="dxa"/>
          </w:tcPr>
          <w:p w14:paraId="50596B9E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C57FDF" w14:textId="25B1358A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57" w:type="dxa"/>
          </w:tcPr>
          <w:p w14:paraId="00C7665B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84" w:type="dxa"/>
          </w:tcPr>
          <w:p w14:paraId="39D0B3CA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AE6A73" w14:textId="72DA3FDB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3,891</w:t>
            </w:r>
          </w:p>
        </w:tc>
        <w:tc>
          <w:tcPr>
            <w:tcW w:w="61" w:type="dxa"/>
          </w:tcPr>
          <w:p w14:paraId="4A36C33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9" w:type="dxa"/>
          </w:tcPr>
          <w:p w14:paraId="3EC00782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C5A6B" w14:textId="137632ED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" w:type="dxa"/>
          </w:tcPr>
          <w:p w14:paraId="5355864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8" w:type="dxa"/>
          </w:tcPr>
          <w:p w14:paraId="3103A98A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0C14C1" w14:textId="42B4E6B6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295</w:t>
            </w:r>
          </w:p>
        </w:tc>
        <w:tc>
          <w:tcPr>
            <w:tcW w:w="63" w:type="dxa"/>
          </w:tcPr>
          <w:p w14:paraId="5184D8E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1" w:type="dxa"/>
          </w:tcPr>
          <w:p w14:paraId="3DE85211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80DC05" w14:textId="5CD16A7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52" w:type="dxa"/>
          </w:tcPr>
          <w:p w14:paraId="1A85931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35" w:type="dxa"/>
          </w:tcPr>
          <w:p w14:paraId="30188FBC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67D8B5" w14:textId="0D5279D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45" w:type="dxa"/>
          </w:tcPr>
          <w:p w14:paraId="57F14FF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03" w:type="dxa"/>
          </w:tcPr>
          <w:p w14:paraId="4C33DC32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94FFF5" w14:textId="06BDE20D" w:rsidR="00F97A5A" w:rsidRPr="00A77559" w:rsidRDefault="00AF4B6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54" w:type="dxa"/>
          </w:tcPr>
          <w:p w14:paraId="722C3C4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75" w:type="dxa"/>
          </w:tcPr>
          <w:p w14:paraId="1A73EA05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128887" w14:textId="41B6BCC0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81" w:type="dxa"/>
          </w:tcPr>
          <w:p w14:paraId="300C773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7" w:type="dxa"/>
          </w:tcPr>
          <w:p w14:paraId="37EFBB3A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45459A" w14:textId="4C948928" w:rsidR="00F97A5A" w:rsidRPr="00A77559" w:rsidRDefault="00AF4B6F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379</w:t>
            </w:r>
          </w:p>
        </w:tc>
        <w:tc>
          <w:tcPr>
            <w:tcW w:w="77" w:type="dxa"/>
          </w:tcPr>
          <w:p w14:paraId="218C04A2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45" w:type="dxa"/>
          </w:tcPr>
          <w:p w14:paraId="578DFAC4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9A6C9B" w14:textId="16F1DBE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66" w:type="dxa"/>
          </w:tcPr>
          <w:p w14:paraId="2645412A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4" w:type="dxa"/>
          </w:tcPr>
          <w:p w14:paraId="04BC25EA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E1AD57" w14:textId="235C7B08" w:rsidR="00F97A5A" w:rsidRPr="00A77559" w:rsidRDefault="00AF4B6F" w:rsidP="00AF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1,288</w:t>
            </w:r>
          </w:p>
        </w:tc>
        <w:tc>
          <w:tcPr>
            <w:tcW w:w="104" w:type="dxa"/>
          </w:tcPr>
          <w:p w14:paraId="71C3CE93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5" w:type="dxa"/>
          </w:tcPr>
          <w:p w14:paraId="59C8C452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D8D3C9" w14:textId="5BE776E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878</w:t>
            </w:r>
          </w:p>
        </w:tc>
        <w:tc>
          <w:tcPr>
            <w:tcW w:w="71" w:type="dxa"/>
          </w:tcPr>
          <w:p w14:paraId="3C41C5EC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2" w:type="dxa"/>
          </w:tcPr>
          <w:p w14:paraId="61BAF21F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52CAF9" w14:textId="15A06C13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</w:t>
            </w:r>
            <w:r w:rsidR="00AF4B6F"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  <w:tc>
          <w:tcPr>
            <w:tcW w:w="75" w:type="dxa"/>
          </w:tcPr>
          <w:p w14:paraId="7D417CEF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74" w:type="dxa"/>
          </w:tcPr>
          <w:p w14:paraId="76F370DB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62CBCB" w14:textId="27655ED2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5,432</w:t>
            </w:r>
          </w:p>
        </w:tc>
        <w:tc>
          <w:tcPr>
            <w:tcW w:w="64" w:type="dxa"/>
          </w:tcPr>
          <w:p w14:paraId="6D310508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7" w:type="dxa"/>
            <w:vAlign w:val="bottom"/>
          </w:tcPr>
          <w:p w14:paraId="0C9AFF64" w14:textId="2EC93D5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(</w:t>
            </w:r>
            <w:r w:rsidR="005F5AAC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973</w:t>
            </w:r>
            <w:r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64" w:type="dxa"/>
            <w:vAlign w:val="bottom"/>
          </w:tcPr>
          <w:p w14:paraId="31445FFE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56" w:type="dxa"/>
            <w:vAlign w:val="bottom"/>
          </w:tcPr>
          <w:p w14:paraId="272363C0" w14:textId="4082D8C5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(883)</w:t>
            </w:r>
          </w:p>
        </w:tc>
        <w:tc>
          <w:tcPr>
            <w:tcW w:w="64" w:type="dxa"/>
          </w:tcPr>
          <w:p w14:paraId="13B67360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8" w:type="dxa"/>
            <w:gridSpan w:val="2"/>
          </w:tcPr>
          <w:p w14:paraId="7BE6F137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74ED4F" w14:textId="0F946A7F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5,97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02" w:type="dxa"/>
          </w:tcPr>
          <w:p w14:paraId="75C0DBD1" w14:textId="77777777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2" w:type="dxa"/>
          </w:tcPr>
          <w:p w14:paraId="25B055F3" w14:textId="77777777" w:rsidR="00F97A5A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BDE541" w14:textId="533EA798" w:rsidR="00F97A5A" w:rsidRPr="00A77559" w:rsidRDefault="00F97A5A" w:rsidP="00F9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A77559">
              <w:rPr>
                <w:rFonts w:asciiTheme="majorBidi" w:hAnsiTheme="majorBidi" w:cstheme="majorBidi"/>
                <w:sz w:val="22"/>
                <w:szCs w:val="22"/>
              </w:rPr>
              <w:t>4,549</w:t>
            </w:r>
          </w:p>
        </w:tc>
      </w:tr>
    </w:tbl>
    <w:p w14:paraId="13CE0308" w14:textId="09DEFF0C" w:rsidR="006F453E" w:rsidRDefault="006F453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AEB2109" w14:textId="77777777" w:rsidR="00175BF3" w:rsidRPr="003F3BF0" w:rsidRDefault="00175BF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8908554" w14:textId="77777777" w:rsidR="00B7419A" w:rsidRPr="003F3BF0" w:rsidRDefault="00B7419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D8642BF" w14:textId="786151EA" w:rsidR="00B7419A" w:rsidRPr="003F3BF0" w:rsidRDefault="00B7419A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B7419A" w:rsidRPr="003F3BF0" w:rsidSect="00C75749">
          <w:head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5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853"/>
        <w:gridCol w:w="1801"/>
        <w:gridCol w:w="271"/>
        <w:gridCol w:w="1602"/>
      </w:tblGrid>
      <w:tr w:rsidR="00175BF3" w:rsidRPr="003F3BF0" w14:paraId="1B7CCA7D" w14:textId="77777777" w:rsidTr="00A51994">
        <w:trPr>
          <w:trHeight w:val="401"/>
        </w:trPr>
        <w:tc>
          <w:tcPr>
            <w:tcW w:w="3072" w:type="pct"/>
          </w:tcPr>
          <w:p w14:paraId="3F441FA4" w14:textId="437D6BFB" w:rsidR="00175BF3" w:rsidRPr="003F3BF0" w:rsidRDefault="00175BF3" w:rsidP="001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337E9DE9" w14:textId="6523F8FD" w:rsidR="00175BF3" w:rsidRPr="003F3BF0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75BF3" w:rsidRPr="003F3BF0" w14:paraId="3BFBF262" w14:textId="77777777" w:rsidTr="00A51994">
        <w:trPr>
          <w:trHeight w:val="401"/>
        </w:trPr>
        <w:tc>
          <w:tcPr>
            <w:tcW w:w="3072" w:type="pct"/>
          </w:tcPr>
          <w:p w14:paraId="553B4163" w14:textId="77777777" w:rsidR="00175BF3" w:rsidRPr="003F3BF0" w:rsidRDefault="00175BF3" w:rsidP="001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5D485BF0" w14:textId="7A52E42E" w:rsidR="00175BF3" w:rsidRPr="004104E3" w:rsidRDefault="004104E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04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ส่วนงานที่ </w:t>
            </w:r>
            <w:r w:rsidRPr="004104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75BF3" w:rsidRPr="003F3BF0" w14:paraId="4D1ACC8B" w14:textId="77777777" w:rsidTr="00A51994">
        <w:trPr>
          <w:trHeight w:val="412"/>
        </w:trPr>
        <w:tc>
          <w:tcPr>
            <w:tcW w:w="3072" w:type="pct"/>
          </w:tcPr>
          <w:p w14:paraId="1D70E4E5" w14:textId="5C2BB046" w:rsidR="00175BF3" w:rsidRPr="009B398C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B39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B39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45" w:type="pct"/>
          </w:tcPr>
          <w:p w14:paraId="0F09E39C" w14:textId="77777777" w:rsidR="00175BF3" w:rsidRPr="009B398C" w:rsidRDefault="00175BF3" w:rsidP="00175BF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39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2" w:type="pct"/>
          </w:tcPr>
          <w:p w14:paraId="096D96EA" w14:textId="77777777" w:rsidR="00175BF3" w:rsidRPr="009B398C" w:rsidRDefault="00175BF3" w:rsidP="00175BF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0" w:type="pct"/>
          </w:tcPr>
          <w:p w14:paraId="4C434E2C" w14:textId="77777777" w:rsidR="00175BF3" w:rsidRPr="009B398C" w:rsidRDefault="00175BF3" w:rsidP="00175BF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39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175BF3" w:rsidRPr="003F3BF0" w14:paraId="2A80B77F" w14:textId="77777777" w:rsidTr="00A51994">
        <w:trPr>
          <w:trHeight w:val="389"/>
        </w:trPr>
        <w:tc>
          <w:tcPr>
            <w:tcW w:w="3072" w:type="pct"/>
          </w:tcPr>
          <w:p w14:paraId="1825D32E" w14:textId="77777777" w:rsidR="00175BF3" w:rsidRPr="009B398C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7E2347A6" w14:textId="5028DF94" w:rsidR="00175BF3" w:rsidRPr="009B398C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9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104E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9B39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75BF3" w:rsidRPr="003F3BF0" w14:paraId="0F54DCC2" w14:textId="77777777" w:rsidTr="00A51994">
        <w:trPr>
          <w:trHeight w:val="412"/>
        </w:trPr>
        <w:tc>
          <w:tcPr>
            <w:tcW w:w="3072" w:type="pct"/>
          </w:tcPr>
          <w:p w14:paraId="270C5748" w14:textId="0EC2E5CC" w:rsidR="00175BF3" w:rsidRPr="009B398C" w:rsidRDefault="009B398C" w:rsidP="00175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945" w:type="pct"/>
          </w:tcPr>
          <w:p w14:paraId="1F7D3E53" w14:textId="77777777" w:rsidR="00175BF3" w:rsidRPr="009B398C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2CCAF79" w14:textId="77777777" w:rsidR="00175BF3" w:rsidRPr="009B398C" w:rsidRDefault="00175BF3" w:rsidP="00175B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pct"/>
          </w:tcPr>
          <w:p w14:paraId="21748D13" w14:textId="77777777" w:rsidR="00175BF3" w:rsidRPr="009B398C" w:rsidRDefault="00175BF3" w:rsidP="00175BF3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B398C" w:rsidRPr="003F3BF0" w14:paraId="55598D9E" w14:textId="77777777" w:rsidTr="00A51994">
        <w:trPr>
          <w:trHeight w:val="401"/>
        </w:trPr>
        <w:tc>
          <w:tcPr>
            <w:tcW w:w="3072" w:type="pct"/>
            <w:vAlign w:val="bottom"/>
          </w:tcPr>
          <w:p w14:paraId="45A5C38F" w14:textId="723CEABB" w:rsidR="009B398C" w:rsidRPr="009B39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945" w:type="pct"/>
          </w:tcPr>
          <w:p w14:paraId="034C30ED" w14:textId="0CEF8113" w:rsidR="009B398C" w:rsidRPr="009B398C" w:rsidRDefault="00381B6A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42" w:type="pct"/>
          </w:tcPr>
          <w:p w14:paraId="1CFD9DC3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pct"/>
          </w:tcPr>
          <w:p w14:paraId="4899F505" w14:textId="26DFCF66" w:rsidR="009B398C" w:rsidRPr="009B398C" w:rsidRDefault="00381B6A" w:rsidP="009B398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9B398C" w:rsidRPr="003F3BF0" w14:paraId="330AB2AD" w14:textId="77777777" w:rsidTr="00A51994">
        <w:trPr>
          <w:trHeight w:val="401"/>
        </w:trPr>
        <w:tc>
          <w:tcPr>
            <w:tcW w:w="3072" w:type="pct"/>
            <w:vAlign w:val="bottom"/>
          </w:tcPr>
          <w:p w14:paraId="606907C6" w14:textId="105612FA" w:rsidR="009B398C" w:rsidRPr="009B39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945" w:type="pct"/>
          </w:tcPr>
          <w:p w14:paraId="385C2C91" w14:textId="4F004B16" w:rsidR="009B398C" w:rsidRPr="009B398C" w:rsidRDefault="00381B6A" w:rsidP="00381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pct"/>
          </w:tcPr>
          <w:p w14:paraId="43269742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pct"/>
          </w:tcPr>
          <w:p w14:paraId="3A859DFC" w14:textId="4C80040F" w:rsidR="009B398C" w:rsidRPr="009B398C" w:rsidRDefault="00381B6A" w:rsidP="009B398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164</w:t>
            </w:r>
          </w:p>
        </w:tc>
      </w:tr>
      <w:tr w:rsidR="009B398C" w:rsidRPr="003F3BF0" w14:paraId="71B4BF76" w14:textId="77777777" w:rsidTr="00A51994">
        <w:trPr>
          <w:trHeight w:val="401"/>
        </w:trPr>
        <w:tc>
          <w:tcPr>
            <w:tcW w:w="3072" w:type="pct"/>
            <w:vAlign w:val="bottom"/>
          </w:tcPr>
          <w:p w14:paraId="40066427" w14:textId="3A89A064" w:rsidR="009B398C" w:rsidRPr="009B39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503CF66C" w14:textId="594D7BD5" w:rsidR="009B398C" w:rsidRPr="009B398C" w:rsidRDefault="00381B6A" w:rsidP="00381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4DC6674C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4F75B530" w14:textId="6628A0FE" w:rsidR="009B398C" w:rsidRPr="00381B6A" w:rsidRDefault="00381B6A" w:rsidP="009B398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B398C" w:rsidRPr="003F3BF0" w14:paraId="2F154977" w14:textId="77777777" w:rsidTr="00A51994">
        <w:trPr>
          <w:trHeight w:val="401"/>
        </w:trPr>
        <w:tc>
          <w:tcPr>
            <w:tcW w:w="3072" w:type="pct"/>
            <w:vAlign w:val="bottom"/>
          </w:tcPr>
          <w:p w14:paraId="1F1C19EC" w14:textId="3EBCCBAD" w:rsidR="009B398C" w:rsidRPr="009B39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141B3E0B" w14:textId="1AB38D46" w:rsidR="009B398C" w:rsidRPr="00381B6A" w:rsidRDefault="00381B6A" w:rsidP="00381B6A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right="1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81B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</w:p>
        </w:tc>
        <w:tc>
          <w:tcPr>
            <w:tcW w:w="142" w:type="pct"/>
          </w:tcPr>
          <w:p w14:paraId="7427D9A9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</w:tcPr>
          <w:p w14:paraId="37D630A7" w14:textId="52BE335F" w:rsidR="009B398C" w:rsidRPr="00381B6A" w:rsidRDefault="00381B6A" w:rsidP="009B398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1B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438</w:t>
            </w:r>
          </w:p>
        </w:tc>
      </w:tr>
      <w:tr w:rsidR="009B398C" w:rsidRPr="003F3BF0" w14:paraId="0C358F51" w14:textId="77777777" w:rsidTr="00A51994">
        <w:trPr>
          <w:trHeight w:val="287"/>
        </w:trPr>
        <w:tc>
          <w:tcPr>
            <w:tcW w:w="3072" w:type="pct"/>
            <w:vAlign w:val="bottom"/>
          </w:tcPr>
          <w:p w14:paraId="3C75606E" w14:textId="4CDAFE2F" w:rsidR="009B398C" w:rsidRPr="00CE2D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</w:tcPr>
          <w:p w14:paraId="7E011DAB" w14:textId="40DA4539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0BDC34CA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pct"/>
            <w:tcBorders>
              <w:top w:val="double" w:sz="4" w:space="0" w:color="auto"/>
            </w:tcBorders>
          </w:tcPr>
          <w:p w14:paraId="19E1F30A" w14:textId="5112ECCE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398C" w:rsidRPr="003F3BF0" w14:paraId="579BF3F1" w14:textId="77777777" w:rsidTr="00A51994">
        <w:trPr>
          <w:trHeight w:val="401"/>
        </w:trPr>
        <w:tc>
          <w:tcPr>
            <w:tcW w:w="3072" w:type="pct"/>
          </w:tcPr>
          <w:p w14:paraId="0F440552" w14:textId="6BDE7E6B" w:rsidR="009B398C" w:rsidRPr="009B39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45" w:type="pct"/>
          </w:tcPr>
          <w:p w14:paraId="3F8CCEA4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17E037BB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pct"/>
          </w:tcPr>
          <w:p w14:paraId="0FC6C5B9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398C" w:rsidRPr="003F3BF0" w14:paraId="471DD0E8" w14:textId="77777777" w:rsidTr="00A51994">
        <w:trPr>
          <w:trHeight w:val="401"/>
        </w:trPr>
        <w:tc>
          <w:tcPr>
            <w:tcW w:w="3072" w:type="pct"/>
          </w:tcPr>
          <w:p w14:paraId="163C5366" w14:textId="51A4AF27" w:rsidR="009B398C" w:rsidRPr="009B39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5" w:type="pct"/>
          </w:tcPr>
          <w:p w14:paraId="235824E2" w14:textId="244A23F5" w:rsidR="009B398C" w:rsidRPr="00381B6A" w:rsidRDefault="004104E3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pct"/>
          </w:tcPr>
          <w:p w14:paraId="078BA7C1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pct"/>
          </w:tcPr>
          <w:p w14:paraId="13AF4CB1" w14:textId="005CB152" w:rsidR="009B398C" w:rsidRPr="00381B6A" w:rsidRDefault="004104E3" w:rsidP="00381B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9B398C" w:rsidRPr="003F3BF0" w14:paraId="0A9C9F23" w14:textId="77777777" w:rsidTr="00A51994">
        <w:trPr>
          <w:trHeight w:val="401"/>
        </w:trPr>
        <w:tc>
          <w:tcPr>
            <w:tcW w:w="3072" w:type="pct"/>
          </w:tcPr>
          <w:p w14:paraId="1963FEB1" w14:textId="3591B2A5" w:rsidR="009B398C" w:rsidRPr="009B39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2C2E9C1A" w14:textId="4B1000B6" w:rsidR="009B398C" w:rsidRPr="00381B6A" w:rsidRDefault="004104E3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42" w:type="pct"/>
          </w:tcPr>
          <w:p w14:paraId="13275615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671E25CA" w14:textId="1B1CA265" w:rsidR="009B398C" w:rsidRPr="00381B6A" w:rsidRDefault="004104E3" w:rsidP="00381B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</w:tr>
      <w:tr w:rsidR="009B398C" w:rsidRPr="003F3BF0" w14:paraId="3685B496" w14:textId="77777777" w:rsidTr="00A51994">
        <w:trPr>
          <w:trHeight w:val="401"/>
        </w:trPr>
        <w:tc>
          <w:tcPr>
            <w:tcW w:w="3072" w:type="pct"/>
            <w:vAlign w:val="bottom"/>
          </w:tcPr>
          <w:p w14:paraId="710F8C5D" w14:textId="426DA167" w:rsidR="009B398C" w:rsidRPr="009B39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7C88B881" w14:textId="265EC42B" w:rsidR="009B398C" w:rsidRPr="009B398C" w:rsidRDefault="00381B6A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142" w:type="pct"/>
          </w:tcPr>
          <w:p w14:paraId="241B1C49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pct"/>
            <w:tcBorders>
              <w:top w:val="single" w:sz="4" w:space="0" w:color="auto"/>
              <w:bottom w:val="double" w:sz="4" w:space="0" w:color="auto"/>
            </w:tcBorders>
          </w:tcPr>
          <w:p w14:paraId="3F18D3E4" w14:textId="308DB12A" w:rsidR="009B398C" w:rsidRPr="00381B6A" w:rsidRDefault="00381B6A" w:rsidP="00381B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81B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438</w:t>
            </w:r>
          </w:p>
        </w:tc>
      </w:tr>
      <w:tr w:rsidR="009B398C" w:rsidRPr="003F3BF0" w14:paraId="356AEE35" w14:textId="77777777" w:rsidTr="00A51994">
        <w:trPr>
          <w:trHeight w:val="233"/>
        </w:trPr>
        <w:tc>
          <w:tcPr>
            <w:tcW w:w="3072" w:type="pct"/>
            <w:vAlign w:val="bottom"/>
          </w:tcPr>
          <w:p w14:paraId="6B044187" w14:textId="77777777" w:rsidR="009B398C" w:rsidRPr="00CE2D8C" w:rsidRDefault="009B398C" w:rsidP="009B3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</w:tcPr>
          <w:p w14:paraId="1D52D51A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0DC60012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pct"/>
            <w:tcBorders>
              <w:top w:val="double" w:sz="4" w:space="0" w:color="auto"/>
            </w:tcBorders>
          </w:tcPr>
          <w:p w14:paraId="7FFD59CC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398C" w:rsidRPr="003F3BF0" w14:paraId="22F8E086" w14:textId="77777777" w:rsidTr="00A51994">
        <w:trPr>
          <w:trHeight w:val="401"/>
        </w:trPr>
        <w:tc>
          <w:tcPr>
            <w:tcW w:w="3072" w:type="pct"/>
            <w:vAlign w:val="bottom"/>
          </w:tcPr>
          <w:p w14:paraId="7B45CB75" w14:textId="1FF5D33D" w:rsidR="009B398C" w:rsidRPr="009B398C" w:rsidRDefault="009B398C" w:rsidP="009B398C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45" w:type="pct"/>
          </w:tcPr>
          <w:p w14:paraId="3F9B34AD" w14:textId="087AD560" w:rsidR="009B398C" w:rsidRPr="00381B6A" w:rsidRDefault="00381B6A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81B6A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2" w:type="pct"/>
          </w:tcPr>
          <w:p w14:paraId="40409D5A" w14:textId="77777777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0" w:type="pct"/>
          </w:tcPr>
          <w:p w14:paraId="09E14AA2" w14:textId="0D72F5E0" w:rsidR="009B398C" w:rsidRPr="00381B6A" w:rsidRDefault="00381B6A" w:rsidP="00381B6A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1B6A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</w:tbl>
    <w:p w14:paraId="29115D42" w14:textId="7660FC37" w:rsidR="00175BF3" w:rsidRPr="004104E3" w:rsidRDefault="00175BF3" w:rsidP="00175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52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853"/>
        <w:gridCol w:w="1801"/>
        <w:gridCol w:w="271"/>
        <w:gridCol w:w="1602"/>
      </w:tblGrid>
      <w:tr w:rsidR="009B398C" w:rsidRPr="003F3BF0" w14:paraId="5ED9BD46" w14:textId="77777777" w:rsidTr="00A51994">
        <w:trPr>
          <w:trHeight w:val="401"/>
          <w:tblHeader/>
        </w:trPr>
        <w:tc>
          <w:tcPr>
            <w:tcW w:w="3072" w:type="pct"/>
          </w:tcPr>
          <w:p w14:paraId="28A1854A" w14:textId="77777777" w:rsidR="009B398C" w:rsidRPr="003F3BF0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5783301D" w14:textId="77777777" w:rsidR="009B398C" w:rsidRPr="003F3BF0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B398C" w:rsidRPr="003F3BF0" w14:paraId="2C6CE045" w14:textId="77777777" w:rsidTr="00A51994">
        <w:trPr>
          <w:trHeight w:val="401"/>
          <w:tblHeader/>
        </w:trPr>
        <w:tc>
          <w:tcPr>
            <w:tcW w:w="3072" w:type="pct"/>
          </w:tcPr>
          <w:p w14:paraId="623F001E" w14:textId="77777777" w:rsidR="009B398C" w:rsidRPr="003F3BF0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25F46900" w14:textId="0E46F57E" w:rsidR="009B398C" w:rsidRPr="004104E3" w:rsidRDefault="004104E3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04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ส่วนงานที่ </w:t>
            </w:r>
            <w:r w:rsidRPr="004104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B398C" w:rsidRPr="003F3BF0" w14:paraId="73912438" w14:textId="77777777" w:rsidTr="00CE2D8C">
        <w:trPr>
          <w:trHeight w:val="412"/>
          <w:tblHeader/>
        </w:trPr>
        <w:tc>
          <w:tcPr>
            <w:tcW w:w="3072" w:type="pct"/>
          </w:tcPr>
          <w:p w14:paraId="67E4848A" w14:textId="2DB214B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9B39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9B39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B39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45" w:type="pct"/>
          </w:tcPr>
          <w:p w14:paraId="44BD9B4B" w14:textId="77777777" w:rsidR="009B398C" w:rsidRPr="009B398C" w:rsidRDefault="009B398C" w:rsidP="002070C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39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2" w:type="pct"/>
          </w:tcPr>
          <w:p w14:paraId="38FB5B12" w14:textId="77777777" w:rsidR="009B398C" w:rsidRPr="009B398C" w:rsidRDefault="009B398C" w:rsidP="002070C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1" w:type="pct"/>
          </w:tcPr>
          <w:p w14:paraId="1DE19EAD" w14:textId="77777777" w:rsidR="009B398C" w:rsidRPr="009B398C" w:rsidRDefault="009B398C" w:rsidP="002070C0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39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9B398C" w:rsidRPr="003F3BF0" w14:paraId="235013FF" w14:textId="77777777" w:rsidTr="00A51994">
        <w:trPr>
          <w:trHeight w:val="389"/>
          <w:tblHeader/>
        </w:trPr>
        <w:tc>
          <w:tcPr>
            <w:tcW w:w="3072" w:type="pct"/>
          </w:tcPr>
          <w:p w14:paraId="22275C3A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8" w:type="pct"/>
            <w:gridSpan w:val="3"/>
          </w:tcPr>
          <w:p w14:paraId="5B09D57D" w14:textId="1205022A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9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104E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9B39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B398C" w:rsidRPr="003F3BF0" w14:paraId="2D4FB01D" w14:textId="77777777" w:rsidTr="00CE2D8C">
        <w:trPr>
          <w:trHeight w:val="412"/>
        </w:trPr>
        <w:tc>
          <w:tcPr>
            <w:tcW w:w="3072" w:type="pct"/>
          </w:tcPr>
          <w:p w14:paraId="521BF394" w14:textId="77777777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945" w:type="pct"/>
          </w:tcPr>
          <w:p w14:paraId="155C5BB8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13376B5A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</w:tcPr>
          <w:p w14:paraId="501E1670" w14:textId="77777777" w:rsidR="009B398C" w:rsidRPr="009B398C" w:rsidRDefault="009B398C" w:rsidP="002070C0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B398C" w:rsidRPr="003F3BF0" w14:paraId="7FCF1285" w14:textId="77777777" w:rsidTr="00CE2D8C">
        <w:trPr>
          <w:trHeight w:val="401"/>
        </w:trPr>
        <w:tc>
          <w:tcPr>
            <w:tcW w:w="3072" w:type="pct"/>
            <w:vAlign w:val="bottom"/>
          </w:tcPr>
          <w:p w14:paraId="652411D0" w14:textId="77777777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945" w:type="pct"/>
          </w:tcPr>
          <w:p w14:paraId="33CC4B21" w14:textId="3B3FC0AE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42" w:type="pct"/>
          </w:tcPr>
          <w:p w14:paraId="3F6B006A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6FBAAAB" w14:textId="234B726A" w:rsidR="009B398C" w:rsidRPr="009B398C" w:rsidRDefault="009B398C" w:rsidP="002070C0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</w:p>
        </w:tc>
      </w:tr>
      <w:tr w:rsidR="009B398C" w:rsidRPr="003F3BF0" w14:paraId="28ED6959" w14:textId="77777777" w:rsidTr="00CE2D8C">
        <w:trPr>
          <w:trHeight w:val="401"/>
        </w:trPr>
        <w:tc>
          <w:tcPr>
            <w:tcW w:w="3072" w:type="pct"/>
            <w:vAlign w:val="bottom"/>
          </w:tcPr>
          <w:p w14:paraId="60D5FD85" w14:textId="77777777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รายได้ดอกเบี้ยและเงินปันผล</w:t>
            </w:r>
          </w:p>
        </w:tc>
        <w:tc>
          <w:tcPr>
            <w:tcW w:w="945" w:type="pct"/>
          </w:tcPr>
          <w:p w14:paraId="0C6BC5D7" w14:textId="7E663639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2" w:type="pct"/>
          </w:tcPr>
          <w:p w14:paraId="1D917983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</w:tcPr>
          <w:p w14:paraId="70EF571A" w14:textId="4879FE19" w:rsidR="009B398C" w:rsidRPr="009B398C" w:rsidRDefault="009B398C" w:rsidP="009B398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176</w:t>
            </w:r>
          </w:p>
        </w:tc>
      </w:tr>
      <w:tr w:rsidR="009B398C" w:rsidRPr="003F3BF0" w14:paraId="4E4EAEC8" w14:textId="77777777" w:rsidTr="00CE2D8C">
        <w:trPr>
          <w:trHeight w:val="401"/>
        </w:trPr>
        <w:tc>
          <w:tcPr>
            <w:tcW w:w="3072" w:type="pct"/>
            <w:vAlign w:val="bottom"/>
          </w:tcPr>
          <w:p w14:paraId="36EF3A33" w14:textId="77777777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12987937" w14:textId="56FC97A8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pct"/>
          </w:tcPr>
          <w:p w14:paraId="7E6EFFC7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03577C78" w14:textId="0B15EE36" w:rsidR="009B398C" w:rsidRPr="009B398C" w:rsidRDefault="009B398C" w:rsidP="002070C0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9B398C" w:rsidRPr="003F3BF0" w14:paraId="04598004" w14:textId="77777777" w:rsidTr="00CE2D8C">
        <w:trPr>
          <w:trHeight w:val="401"/>
        </w:trPr>
        <w:tc>
          <w:tcPr>
            <w:tcW w:w="3072" w:type="pct"/>
            <w:vAlign w:val="bottom"/>
          </w:tcPr>
          <w:p w14:paraId="3B94086C" w14:textId="77777777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3913E1F0" w14:textId="35DDAAA4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142" w:type="pct"/>
          </w:tcPr>
          <w:p w14:paraId="4ACF91B3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18154DE1" w14:textId="1116DF94" w:rsidR="009B398C" w:rsidRPr="009B398C" w:rsidRDefault="009B398C" w:rsidP="002070C0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B398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709</w:t>
            </w:r>
          </w:p>
        </w:tc>
      </w:tr>
      <w:tr w:rsidR="009B398C" w:rsidRPr="003F3BF0" w14:paraId="0A4B1637" w14:textId="77777777" w:rsidTr="00CE2D8C">
        <w:trPr>
          <w:trHeight w:val="152"/>
        </w:trPr>
        <w:tc>
          <w:tcPr>
            <w:tcW w:w="3072" w:type="pct"/>
            <w:vAlign w:val="bottom"/>
          </w:tcPr>
          <w:p w14:paraId="7890D3AB" w14:textId="77777777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</w:tcPr>
          <w:p w14:paraId="67154C7E" w14:textId="157351ED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72463E7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double" w:sz="4" w:space="0" w:color="auto"/>
            </w:tcBorders>
          </w:tcPr>
          <w:p w14:paraId="0A195E80" w14:textId="6A77E504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398C" w:rsidRPr="003F3BF0" w14:paraId="0EC8E170" w14:textId="77777777" w:rsidTr="00CE2D8C">
        <w:trPr>
          <w:trHeight w:val="401"/>
        </w:trPr>
        <w:tc>
          <w:tcPr>
            <w:tcW w:w="3072" w:type="pct"/>
          </w:tcPr>
          <w:p w14:paraId="7D9FFAEB" w14:textId="7E08D851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45" w:type="pct"/>
          </w:tcPr>
          <w:p w14:paraId="7D69F963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65913A15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0F6E1FDC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398C" w:rsidRPr="003F3BF0" w14:paraId="1EAC5A9F" w14:textId="77777777" w:rsidTr="00CE2D8C">
        <w:trPr>
          <w:trHeight w:val="401"/>
        </w:trPr>
        <w:tc>
          <w:tcPr>
            <w:tcW w:w="3072" w:type="pct"/>
          </w:tcPr>
          <w:p w14:paraId="4B7D4719" w14:textId="77777777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5" w:type="pct"/>
          </w:tcPr>
          <w:p w14:paraId="201D79E1" w14:textId="6BF9C3BD" w:rsidR="009B398C" w:rsidRPr="009B398C" w:rsidRDefault="00DC68F0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2" w:type="pct"/>
          </w:tcPr>
          <w:p w14:paraId="25D96084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1F586F23" w14:textId="777657DE" w:rsidR="009B398C" w:rsidRPr="00DC68F0" w:rsidRDefault="00DC68F0" w:rsidP="009B398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176</w:t>
            </w:r>
          </w:p>
        </w:tc>
      </w:tr>
      <w:tr w:rsidR="009B398C" w:rsidRPr="003F3BF0" w14:paraId="2034BE9D" w14:textId="77777777" w:rsidTr="00CE2D8C">
        <w:trPr>
          <w:trHeight w:val="401"/>
        </w:trPr>
        <w:tc>
          <w:tcPr>
            <w:tcW w:w="3072" w:type="pct"/>
          </w:tcPr>
          <w:p w14:paraId="551D557C" w14:textId="77777777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61655A13" w14:textId="3A01208B" w:rsidR="009B398C" w:rsidRPr="009B398C" w:rsidRDefault="00DC68F0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42" w:type="pct"/>
          </w:tcPr>
          <w:p w14:paraId="083D778D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14:paraId="39201E3C" w14:textId="687AF8DA" w:rsidR="009B398C" w:rsidRPr="00DC68F0" w:rsidRDefault="00DC68F0" w:rsidP="009B398C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533</w:t>
            </w:r>
          </w:p>
        </w:tc>
      </w:tr>
      <w:tr w:rsidR="009B398C" w:rsidRPr="003F3BF0" w14:paraId="5E6E9EB0" w14:textId="77777777" w:rsidTr="00CE2D8C">
        <w:trPr>
          <w:trHeight w:val="401"/>
        </w:trPr>
        <w:tc>
          <w:tcPr>
            <w:tcW w:w="3072" w:type="pct"/>
            <w:vAlign w:val="bottom"/>
          </w:tcPr>
          <w:p w14:paraId="22814635" w14:textId="77777777" w:rsidR="009B398C" w:rsidRPr="009B398C" w:rsidRDefault="009B398C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B398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546F296F" w14:textId="359008FB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142" w:type="pct"/>
          </w:tcPr>
          <w:p w14:paraId="47955A6B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47BAA592" w14:textId="59A6683A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709</w:t>
            </w:r>
          </w:p>
        </w:tc>
      </w:tr>
      <w:tr w:rsidR="004104E3" w:rsidRPr="003F3BF0" w14:paraId="25B6263E" w14:textId="77777777" w:rsidTr="004104E3">
        <w:trPr>
          <w:trHeight w:val="401"/>
        </w:trPr>
        <w:tc>
          <w:tcPr>
            <w:tcW w:w="3072" w:type="pct"/>
            <w:vAlign w:val="bottom"/>
          </w:tcPr>
          <w:p w14:paraId="051B692D" w14:textId="77777777" w:rsidR="004104E3" w:rsidRPr="009B398C" w:rsidRDefault="004104E3" w:rsidP="0020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079EA2D1" w14:textId="77777777" w:rsidR="004104E3" w:rsidRDefault="004104E3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6BD8D9A1" w14:textId="77777777" w:rsidR="004104E3" w:rsidRPr="009B398C" w:rsidRDefault="004104E3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</w:tcPr>
          <w:p w14:paraId="7921EE0B" w14:textId="77777777" w:rsidR="004104E3" w:rsidRDefault="004104E3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398C" w:rsidRPr="003F3BF0" w14:paraId="7C79DE91" w14:textId="77777777" w:rsidTr="00CE2D8C">
        <w:trPr>
          <w:trHeight w:val="401"/>
        </w:trPr>
        <w:tc>
          <w:tcPr>
            <w:tcW w:w="3072" w:type="pct"/>
            <w:vAlign w:val="bottom"/>
          </w:tcPr>
          <w:p w14:paraId="4BA2C225" w14:textId="75B45A04" w:rsidR="009B398C" w:rsidRPr="009B398C" w:rsidRDefault="009B398C" w:rsidP="002070C0">
            <w:pPr>
              <w:tabs>
                <w:tab w:val="left" w:pos="720"/>
                <w:tab w:val="decimal" w:pos="765"/>
              </w:tabs>
              <w:ind w:left="180" w:right="-79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9B398C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45" w:type="pct"/>
          </w:tcPr>
          <w:p w14:paraId="3DFEE1AE" w14:textId="3D3A74DF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398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2" w:type="pct"/>
          </w:tcPr>
          <w:p w14:paraId="76249AB0" w14:textId="77777777" w:rsidR="009B398C" w:rsidRPr="009B398C" w:rsidRDefault="009B398C" w:rsidP="00207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754F40E7" w14:textId="7EDD2CC2" w:rsidR="009B398C" w:rsidRPr="009B398C" w:rsidRDefault="009B398C" w:rsidP="009B3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B398C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</w:tbl>
    <w:p w14:paraId="1E8421E3" w14:textId="70125867" w:rsidR="001F04DE" w:rsidRPr="003F3BF0" w:rsidRDefault="001F04DE" w:rsidP="00175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F3B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46DDB9F4" w14:textId="77777777" w:rsidR="001F04DE" w:rsidRPr="003F3BF0" w:rsidRDefault="001F04DE" w:rsidP="0030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4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3"/>
        <w:gridCol w:w="1198"/>
        <w:gridCol w:w="264"/>
        <w:gridCol w:w="1207"/>
        <w:gridCol w:w="178"/>
        <w:gridCol w:w="1206"/>
        <w:gridCol w:w="178"/>
        <w:gridCol w:w="1208"/>
      </w:tblGrid>
      <w:tr w:rsidR="00304911" w:rsidRPr="003F3BF0" w14:paraId="411F65A1" w14:textId="77777777" w:rsidTr="00A51994">
        <w:trPr>
          <w:cantSplit/>
          <w:trHeight w:val="136"/>
        </w:trPr>
        <w:tc>
          <w:tcPr>
            <w:tcW w:w="4054" w:type="dxa"/>
            <w:shd w:val="clear" w:color="auto" w:fill="auto"/>
            <w:vAlign w:val="bottom"/>
          </w:tcPr>
          <w:p w14:paraId="5C4D9E91" w14:textId="77777777" w:rsidR="00304911" w:rsidRPr="003F3BF0" w:rsidRDefault="00304911" w:rsidP="0035591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shd w:val="clear" w:color="auto" w:fill="auto"/>
          </w:tcPr>
          <w:p w14:paraId="6390B292" w14:textId="1F21E149" w:rsidR="00304911" w:rsidRPr="003F3BF0" w:rsidRDefault="00304911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55913" w:rsidRPr="003F3BF0" w14:paraId="1DDAB4A5" w14:textId="77777777" w:rsidTr="00A51994">
        <w:trPr>
          <w:cantSplit/>
          <w:trHeight w:val="136"/>
        </w:trPr>
        <w:tc>
          <w:tcPr>
            <w:tcW w:w="4054" w:type="dxa"/>
            <w:shd w:val="clear" w:color="auto" w:fill="auto"/>
            <w:vAlign w:val="bottom"/>
          </w:tcPr>
          <w:p w14:paraId="1639A75C" w14:textId="77777777" w:rsidR="00355913" w:rsidRPr="003F3BF0" w:rsidRDefault="00355913" w:rsidP="0035591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3"/>
            <w:shd w:val="clear" w:color="auto" w:fill="auto"/>
          </w:tcPr>
          <w:p w14:paraId="44E1ED4D" w14:textId="259360FC" w:rsidR="00355913" w:rsidRPr="003F3BF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74" w:type="dxa"/>
          </w:tcPr>
          <w:p w14:paraId="2A598DE6" w14:textId="77777777" w:rsidR="00355913" w:rsidRPr="003F3BF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93" w:type="dxa"/>
            <w:gridSpan w:val="3"/>
          </w:tcPr>
          <w:p w14:paraId="22D699E5" w14:textId="72A4ADFC" w:rsidR="00355913" w:rsidRPr="003F3BF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สำหรับงวดหกเดือน</w:t>
            </w:r>
          </w:p>
        </w:tc>
      </w:tr>
      <w:tr w:rsidR="00355913" w:rsidRPr="003F3BF0" w14:paraId="3C7CEEA4" w14:textId="09D263FE" w:rsidTr="00A51994">
        <w:trPr>
          <w:cantSplit/>
          <w:trHeight w:val="136"/>
        </w:trPr>
        <w:tc>
          <w:tcPr>
            <w:tcW w:w="4054" w:type="dxa"/>
            <w:shd w:val="clear" w:color="auto" w:fill="auto"/>
            <w:vAlign w:val="bottom"/>
          </w:tcPr>
          <w:p w14:paraId="16BE9F93" w14:textId="0B8D47BE" w:rsidR="00355913" w:rsidRPr="003F3BF0" w:rsidRDefault="00355913" w:rsidP="003559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98" w:type="dxa"/>
            <w:shd w:val="clear" w:color="auto" w:fill="auto"/>
          </w:tcPr>
          <w:p w14:paraId="29FC9482" w14:textId="388010E7" w:rsidR="00355913" w:rsidRPr="003F3BF0" w:rsidRDefault="00355913" w:rsidP="003559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59DA0B5A" w14:textId="77777777" w:rsidR="00355913" w:rsidRPr="003F3BF0" w:rsidRDefault="00355913" w:rsidP="003559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1CF26A84" w14:textId="5C1055F2" w:rsidR="00355913" w:rsidRPr="003F3BF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4" w:type="dxa"/>
          </w:tcPr>
          <w:p w14:paraId="3BB16856" w14:textId="77777777" w:rsidR="00355913" w:rsidRPr="003F3BF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7" w:type="dxa"/>
          </w:tcPr>
          <w:p w14:paraId="1FFC8BFA" w14:textId="36620836" w:rsidR="00355913" w:rsidRPr="003F3BF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3692BC67" w14:textId="77777777" w:rsidR="00355913" w:rsidRPr="003F3BF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7" w:type="dxa"/>
          </w:tcPr>
          <w:p w14:paraId="6752CD7B" w14:textId="69E1CCF1" w:rsidR="00355913" w:rsidRPr="003F3BF0" w:rsidRDefault="00355913" w:rsidP="0035591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355913" w:rsidRPr="003F3BF0" w14:paraId="5CC531E1" w14:textId="77777777" w:rsidTr="00A51994">
        <w:trPr>
          <w:cantSplit/>
          <w:trHeight w:val="136"/>
        </w:trPr>
        <w:tc>
          <w:tcPr>
            <w:tcW w:w="4054" w:type="dxa"/>
          </w:tcPr>
          <w:p w14:paraId="26CAA7FA" w14:textId="77777777" w:rsidR="00355913" w:rsidRPr="003F3BF0" w:rsidRDefault="00355913" w:rsidP="003559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vAlign w:val="bottom"/>
          </w:tcPr>
          <w:p w14:paraId="27F0D26C" w14:textId="5E8173CC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55913" w:rsidRPr="003F3BF0" w14:paraId="06903B1A" w14:textId="6EA1C916" w:rsidTr="00A51994">
        <w:trPr>
          <w:cantSplit/>
          <w:trHeight w:val="136"/>
        </w:trPr>
        <w:tc>
          <w:tcPr>
            <w:tcW w:w="4054" w:type="dxa"/>
          </w:tcPr>
          <w:p w14:paraId="404615B0" w14:textId="121A6E7A" w:rsidR="00355913" w:rsidRPr="003F3BF0" w:rsidRDefault="00355913" w:rsidP="0035591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198" w:type="dxa"/>
            <w:vAlign w:val="bottom"/>
          </w:tcPr>
          <w:p w14:paraId="5BBAC4BF" w14:textId="519B6D3D" w:rsidR="00355913" w:rsidRPr="003F3BF0" w:rsidRDefault="00F30D2B" w:rsidP="0035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70E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5,359</w:t>
            </w:r>
          </w:p>
        </w:tc>
        <w:tc>
          <w:tcPr>
            <w:tcW w:w="264" w:type="dxa"/>
            <w:vAlign w:val="bottom"/>
          </w:tcPr>
          <w:p w14:paraId="271ABBFD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47AAA244" w14:textId="6F08F0B2" w:rsidR="00355913" w:rsidRPr="003F3BF0" w:rsidRDefault="00F30D2B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64,514</w:t>
            </w:r>
          </w:p>
        </w:tc>
        <w:tc>
          <w:tcPr>
            <w:tcW w:w="174" w:type="dxa"/>
          </w:tcPr>
          <w:p w14:paraId="19D00FAB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5DF5CDCA" w14:textId="327FA4E7" w:rsidR="00355913" w:rsidRPr="003F3BF0" w:rsidRDefault="00F30D2B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70EC4">
              <w:rPr>
                <w:rFonts w:asciiTheme="majorBidi" w:hAnsiTheme="majorBidi" w:cstheme="majorBidi"/>
                <w:sz w:val="28"/>
                <w:szCs w:val="28"/>
              </w:rPr>
              <w:t>6,448</w:t>
            </w:r>
          </w:p>
        </w:tc>
        <w:tc>
          <w:tcPr>
            <w:tcW w:w="178" w:type="dxa"/>
          </w:tcPr>
          <w:p w14:paraId="39E4A0D7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4FAC564A" w14:textId="47980576" w:rsidR="00355913" w:rsidRPr="003F3BF0" w:rsidRDefault="00F30D2B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131,075</w:t>
            </w:r>
          </w:p>
        </w:tc>
      </w:tr>
      <w:tr w:rsidR="00355913" w:rsidRPr="003F3BF0" w14:paraId="1BC16781" w14:textId="2177341E" w:rsidTr="00A51994">
        <w:trPr>
          <w:cantSplit/>
          <w:trHeight w:val="136"/>
        </w:trPr>
        <w:tc>
          <w:tcPr>
            <w:tcW w:w="4054" w:type="dxa"/>
          </w:tcPr>
          <w:p w14:paraId="062E2D47" w14:textId="77777777" w:rsidR="00355913" w:rsidRPr="003F3BF0" w:rsidRDefault="00355913" w:rsidP="00355913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198" w:type="dxa"/>
            <w:vAlign w:val="bottom"/>
          </w:tcPr>
          <w:p w14:paraId="348BBA16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F6EA7CB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vAlign w:val="bottom"/>
          </w:tcPr>
          <w:p w14:paraId="032813BB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" w:type="dxa"/>
          </w:tcPr>
          <w:p w14:paraId="47DAB80E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2CD3C408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31443AB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</w:tcPr>
          <w:p w14:paraId="75173791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5913" w:rsidRPr="003F3BF0" w14:paraId="7675724D" w14:textId="16BB9942" w:rsidTr="00A51994">
        <w:trPr>
          <w:cantSplit/>
          <w:trHeight w:val="136"/>
        </w:trPr>
        <w:tc>
          <w:tcPr>
            <w:tcW w:w="4054" w:type="dxa"/>
          </w:tcPr>
          <w:p w14:paraId="146BB6F1" w14:textId="77777777" w:rsidR="00355913" w:rsidRPr="003F3BF0" w:rsidRDefault="00355913" w:rsidP="00355913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  <w:p w14:paraId="02F5D114" w14:textId="5718A609" w:rsidR="00355913" w:rsidRPr="003F3BF0" w:rsidRDefault="00355913" w:rsidP="00355913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2B62A42A" w14:textId="494095DD" w:rsidR="00355913" w:rsidRPr="003F3BF0" w:rsidRDefault="00C242FA" w:rsidP="0035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31,493</w:t>
            </w:r>
          </w:p>
        </w:tc>
        <w:tc>
          <w:tcPr>
            <w:tcW w:w="264" w:type="dxa"/>
            <w:vAlign w:val="bottom"/>
          </w:tcPr>
          <w:p w14:paraId="0240A612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52FBD9C" w14:textId="5B92D616" w:rsidR="00355913" w:rsidRPr="003F3BF0" w:rsidRDefault="00F30D2B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18,978</w:t>
            </w:r>
          </w:p>
        </w:tc>
        <w:tc>
          <w:tcPr>
            <w:tcW w:w="174" w:type="dxa"/>
          </w:tcPr>
          <w:p w14:paraId="5AC38793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119A5F0" w14:textId="77777777" w:rsidR="0037313C" w:rsidRDefault="0037313C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A34EF3E" w14:textId="1DD35EF0" w:rsidR="00355913" w:rsidRPr="003F3BF0" w:rsidRDefault="00C242FA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56,574</w:t>
            </w:r>
          </w:p>
        </w:tc>
        <w:tc>
          <w:tcPr>
            <w:tcW w:w="178" w:type="dxa"/>
          </w:tcPr>
          <w:p w14:paraId="7BCAD305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40ADE1D" w14:textId="77777777" w:rsidR="0037313C" w:rsidRDefault="0037313C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5F33BE3" w14:textId="7FFFD13C" w:rsidR="00355913" w:rsidRPr="003F3BF0" w:rsidRDefault="00F30D2B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61,528</w:t>
            </w:r>
          </w:p>
        </w:tc>
      </w:tr>
      <w:tr w:rsidR="00355913" w:rsidRPr="003F3BF0" w14:paraId="550EED9B" w14:textId="4F4D552C" w:rsidTr="00A51994">
        <w:trPr>
          <w:cantSplit/>
          <w:trHeight w:val="136"/>
        </w:trPr>
        <w:tc>
          <w:tcPr>
            <w:tcW w:w="4054" w:type="dxa"/>
          </w:tcPr>
          <w:p w14:paraId="12AEF5AD" w14:textId="083F3DA5" w:rsidR="00355913" w:rsidRPr="003F3BF0" w:rsidRDefault="00355913" w:rsidP="00355913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3B182" w14:textId="2CE9C298" w:rsidR="00355913" w:rsidRPr="003F3BF0" w:rsidRDefault="00C242FA" w:rsidP="0035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70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6,852</w:t>
            </w:r>
          </w:p>
        </w:tc>
        <w:tc>
          <w:tcPr>
            <w:tcW w:w="264" w:type="dxa"/>
            <w:vAlign w:val="bottom"/>
          </w:tcPr>
          <w:p w14:paraId="578DA2E4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ED66C" w14:textId="6A167B99" w:rsidR="00355913" w:rsidRPr="003F3BF0" w:rsidRDefault="00F30D2B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83,492</w:t>
            </w:r>
          </w:p>
        </w:tc>
        <w:tc>
          <w:tcPr>
            <w:tcW w:w="174" w:type="dxa"/>
          </w:tcPr>
          <w:p w14:paraId="54CCD0FF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07AA5F2" w14:textId="5B9CE733" w:rsidR="00355913" w:rsidRPr="003F3BF0" w:rsidRDefault="00F30D2B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242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70E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3,022</w:t>
            </w:r>
          </w:p>
        </w:tc>
        <w:tc>
          <w:tcPr>
            <w:tcW w:w="178" w:type="dxa"/>
          </w:tcPr>
          <w:p w14:paraId="0C3D108E" w14:textId="77777777" w:rsidR="00355913" w:rsidRPr="003F3BF0" w:rsidRDefault="00355913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64C94D6D" w14:textId="1D18F5B1" w:rsidR="00355913" w:rsidRPr="003F3BF0" w:rsidRDefault="00F30D2B" w:rsidP="0035591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192,603</w:t>
            </w:r>
          </w:p>
        </w:tc>
      </w:tr>
    </w:tbl>
    <w:p w14:paraId="4EAF694A" w14:textId="631AC398" w:rsidR="00867C8D" w:rsidRPr="00CE2D8C" w:rsidRDefault="00867C8D" w:rsidP="001F04DE">
      <w:pPr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4F3B33CB" w14:textId="5DC018B8" w:rsidR="00947AA2" w:rsidRPr="003F3BF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3BF0">
        <w:rPr>
          <w:rFonts w:asciiTheme="majorBidi" w:hAnsiTheme="majorBidi" w:cstheme="majorBidi" w:hint="cs"/>
          <w:b/>
          <w:bCs/>
          <w:sz w:val="28"/>
          <w:szCs w:val="28"/>
        </w:rPr>
        <w:t>15</w:t>
      </w:r>
      <w:r w:rsidR="00863CC4" w:rsidRPr="003F3BF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947AA2" w:rsidRPr="003F3BF0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61C4478A" w14:textId="7BF77A5C" w:rsidR="00947AA2" w:rsidRPr="00CE2D8C" w:rsidRDefault="00947AA2" w:rsidP="00D36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tbl>
      <w:tblPr>
        <w:tblW w:w="94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3"/>
        <w:gridCol w:w="1142"/>
        <w:gridCol w:w="263"/>
        <w:gridCol w:w="1141"/>
        <w:gridCol w:w="260"/>
        <w:gridCol w:w="1228"/>
        <w:gridCol w:w="178"/>
        <w:gridCol w:w="1229"/>
      </w:tblGrid>
      <w:tr w:rsidR="00304911" w:rsidRPr="003F3BF0" w14:paraId="5E2082E2" w14:textId="53428EC3" w:rsidTr="00A51994">
        <w:trPr>
          <w:cantSplit/>
          <w:trHeight w:val="130"/>
          <w:tblHeader/>
        </w:trPr>
        <w:tc>
          <w:tcPr>
            <w:tcW w:w="4035" w:type="dxa"/>
            <w:shd w:val="clear" w:color="auto" w:fill="auto"/>
            <w:vAlign w:val="bottom"/>
          </w:tcPr>
          <w:p w14:paraId="5A74DEBB" w14:textId="77777777" w:rsidR="00304911" w:rsidRPr="003F3BF0" w:rsidRDefault="00304911" w:rsidP="00382D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547" w:type="dxa"/>
            <w:gridSpan w:val="3"/>
          </w:tcPr>
          <w:p w14:paraId="4B859135" w14:textId="4E51A0E5" w:rsidR="00304911" w:rsidRPr="003F3BF0" w:rsidRDefault="00304911" w:rsidP="00304911">
            <w:pPr>
              <w:pStyle w:val="acctmergecolhdg"/>
              <w:spacing w:line="240" w:lineRule="atLeast"/>
              <w:ind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04DC6F42" w14:textId="77777777" w:rsidR="00304911" w:rsidRPr="003F3BF0" w:rsidRDefault="00304911" w:rsidP="00382D3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32" w:type="dxa"/>
            <w:gridSpan w:val="3"/>
          </w:tcPr>
          <w:p w14:paraId="3B6BB87D" w14:textId="2C965440" w:rsidR="00304911" w:rsidRPr="003F3BF0" w:rsidRDefault="00304911" w:rsidP="00304911">
            <w:pPr>
              <w:pStyle w:val="acctmergecolhdg"/>
              <w:spacing w:line="240" w:lineRule="atLeast"/>
              <w:ind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04911" w:rsidRPr="003F3BF0" w14:paraId="40B5DACF" w14:textId="77777777" w:rsidTr="00A51994">
        <w:trPr>
          <w:cantSplit/>
          <w:trHeight w:val="130"/>
          <w:tblHeader/>
        </w:trPr>
        <w:tc>
          <w:tcPr>
            <w:tcW w:w="4035" w:type="dxa"/>
            <w:shd w:val="clear" w:color="auto" w:fill="auto"/>
            <w:vAlign w:val="bottom"/>
          </w:tcPr>
          <w:p w14:paraId="16651FB7" w14:textId="23BD9D41" w:rsidR="00304911" w:rsidRPr="003F3BF0" w:rsidRDefault="00304911" w:rsidP="00382D3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143" w:type="dxa"/>
          </w:tcPr>
          <w:p w14:paraId="407E5FBC" w14:textId="4FE37A75" w:rsidR="00304911" w:rsidRPr="003F3BF0" w:rsidRDefault="00304911" w:rsidP="00382D3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263" w:type="dxa"/>
          </w:tcPr>
          <w:p w14:paraId="4B2B883D" w14:textId="77777777" w:rsidR="00304911" w:rsidRPr="003F3BF0" w:rsidRDefault="00304911" w:rsidP="00382D3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40" w:type="dxa"/>
          </w:tcPr>
          <w:p w14:paraId="601656F0" w14:textId="2AC389F7" w:rsidR="00304911" w:rsidRPr="003F3BF0" w:rsidRDefault="00304911" w:rsidP="00382D3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หก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  <w:tc>
          <w:tcPr>
            <w:tcW w:w="260" w:type="dxa"/>
          </w:tcPr>
          <w:p w14:paraId="541219AA" w14:textId="77777777" w:rsidR="00304911" w:rsidRPr="003F3BF0" w:rsidRDefault="00304911" w:rsidP="00382D3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</w:tcPr>
          <w:p w14:paraId="556F7ED9" w14:textId="09B98CB7" w:rsidR="00304911" w:rsidRPr="003F3BF0" w:rsidRDefault="00304911" w:rsidP="00382D3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75" w:type="dxa"/>
          </w:tcPr>
          <w:p w14:paraId="316240D8" w14:textId="77777777" w:rsidR="00304911" w:rsidRPr="003F3BF0" w:rsidRDefault="00304911" w:rsidP="00382D3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</w:tcPr>
          <w:p w14:paraId="215E7B88" w14:textId="00587875" w:rsidR="00304911" w:rsidRPr="003F3BF0" w:rsidRDefault="00304911" w:rsidP="00382D35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หก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เดือน</w:t>
            </w:r>
          </w:p>
        </w:tc>
      </w:tr>
      <w:tr w:rsidR="00382D35" w:rsidRPr="003F3BF0" w14:paraId="04D0F785" w14:textId="025F91C9" w:rsidTr="00A51994">
        <w:trPr>
          <w:cantSplit/>
          <w:trHeight w:val="130"/>
          <w:tblHeader/>
        </w:trPr>
        <w:tc>
          <w:tcPr>
            <w:tcW w:w="4035" w:type="dxa"/>
          </w:tcPr>
          <w:p w14:paraId="739BC0A3" w14:textId="68F673FE" w:rsidR="00382D35" w:rsidRPr="003F3BF0" w:rsidRDefault="00382D35" w:rsidP="008D2D1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39" w:type="dxa"/>
            <w:gridSpan w:val="7"/>
          </w:tcPr>
          <w:p w14:paraId="2768899D" w14:textId="35E2BF8D" w:rsidR="00382D35" w:rsidRPr="003F3BF0" w:rsidRDefault="00382D35" w:rsidP="008D2D1E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2D35" w:rsidRPr="003F3BF0" w14:paraId="604CC70C" w14:textId="70740B59" w:rsidTr="00A51994">
        <w:trPr>
          <w:cantSplit/>
          <w:trHeight w:val="130"/>
        </w:trPr>
        <w:tc>
          <w:tcPr>
            <w:tcW w:w="4035" w:type="dxa"/>
          </w:tcPr>
          <w:p w14:paraId="5FB460E9" w14:textId="77777777" w:rsidR="00382D35" w:rsidRPr="003F3BF0" w:rsidRDefault="00382D35" w:rsidP="008D2D1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43" w:type="dxa"/>
          </w:tcPr>
          <w:p w14:paraId="25F6C24F" w14:textId="29CAFE7A" w:rsidR="00382D35" w:rsidRPr="003F3BF0" w:rsidRDefault="00382D35" w:rsidP="00CC660C">
            <w:pPr>
              <w:pStyle w:val="acctfourfigures"/>
              <w:tabs>
                <w:tab w:val="clear" w:pos="765"/>
                <w:tab w:val="decimal" w:pos="731"/>
                <w:tab w:val="decimal" w:pos="130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6890740" w14:textId="77777777" w:rsidR="00382D35" w:rsidRPr="003F3BF0" w:rsidRDefault="00382D35" w:rsidP="008D2D1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166D50CC" w14:textId="4AF811AD" w:rsidR="00382D35" w:rsidRPr="003F3BF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7BCBB85" w14:textId="77777777" w:rsidR="00382D35" w:rsidRPr="003F3BF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3FA629D8" w14:textId="47ED5AAF" w:rsidR="00382D35" w:rsidRPr="003F3BF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" w:type="dxa"/>
          </w:tcPr>
          <w:p w14:paraId="30DCCF12" w14:textId="57BE6E9C" w:rsidR="00382D35" w:rsidRPr="003F3BF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2EE458D5" w14:textId="28A08360" w:rsidR="00382D35" w:rsidRPr="003F3BF0" w:rsidRDefault="00382D35" w:rsidP="008D2D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2D35" w:rsidRPr="003F3BF0" w14:paraId="75394C2F" w14:textId="0930B4D4" w:rsidTr="00A51994">
        <w:trPr>
          <w:cantSplit/>
          <w:trHeight w:val="173"/>
        </w:trPr>
        <w:tc>
          <w:tcPr>
            <w:tcW w:w="4035" w:type="dxa"/>
          </w:tcPr>
          <w:p w14:paraId="7C7CF9D0" w14:textId="77777777" w:rsidR="00382D35" w:rsidRPr="003F3BF0" w:rsidRDefault="00382D35" w:rsidP="00CC660C">
            <w:pPr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3F3BF0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</w:tcPr>
          <w:p w14:paraId="61889453" w14:textId="7F7C71C0" w:rsidR="00382D35" w:rsidRPr="003F3BF0" w:rsidRDefault="00715134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D0F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769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D0F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263" w:type="dxa"/>
          </w:tcPr>
          <w:p w14:paraId="4FAF266B" w14:textId="77777777" w:rsidR="00382D35" w:rsidRPr="003F3BF0" w:rsidRDefault="00382D35" w:rsidP="00CC66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4B0F13AA" w14:textId="008A2187" w:rsidR="00382D35" w:rsidRPr="003F3BF0" w:rsidRDefault="00F76976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164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C11647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60" w:type="dxa"/>
          </w:tcPr>
          <w:p w14:paraId="369235AF" w14:textId="77777777" w:rsidR="00382D35" w:rsidRPr="003F3BF0" w:rsidRDefault="00382D3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6B638A75" w14:textId="4A50B944" w:rsidR="00382D35" w:rsidRPr="003F3BF0" w:rsidRDefault="00F76976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C1164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75" w:type="dxa"/>
          </w:tcPr>
          <w:p w14:paraId="0F003D57" w14:textId="64A00EC5" w:rsidR="00382D35" w:rsidRPr="003F3BF0" w:rsidRDefault="00382D3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2C95ED80" w14:textId="1543AA0F" w:rsidR="00382D35" w:rsidRPr="003F3BF0" w:rsidRDefault="00C651BC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11647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382D35" w:rsidRPr="003F3BF0" w14:paraId="0E5C39BB" w14:textId="0EC52217" w:rsidTr="00A51994">
        <w:trPr>
          <w:cantSplit/>
          <w:trHeight w:val="130"/>
        </w:trPr>
        <w:tc>
          <w:tcPr>
            <w:tcW w:w="4035" w:type="dxa"/>
          </w:tcPr>
          <w:p w14:paraId="322C8A95" w14:textId="77777777" w:rsidR="00382D35" w:rsidRPr="003F3BF0" w:rsidRDefault="00382D35" w:rsidP="00CC66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3F3BF0" w:rsidDel="00D924C1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</w:tcPr>
          <w:p w14:paraId="71CD31FE" w14:textId="5C5CEB2E" w:rsidR="00382D35" w:rsidRPr="003F3BF0" w:rsidRDefault="00FD0F39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4,269</w:t>
            </w:r>
          </w:p>
        </w:tc>
        <w:tc>
          <w:tcPr>
            <w:tcW w:w="263" w:type="dxa"/>
          </w:tcPr>
          <w:p w14:paraId="6803E27E" w14:textId="77777777" w:rsidR="00382D35" w:rsidRPr="003F3BF0" w:rsidRDefault="00382D35" w:rsidP="00CC66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605BB07F" w14:textId="58D2C4C1" w:rsidR="00382D35" w:rsidRPr="003F3BF0" w:rsidRDefault="00C11647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8,145</w:t>
            </w:r>
          </w:p>
        </w:tc>
        <w:tc>
          <w:tcPr>
            <w:tcW w:w="260" w:type="dxa"/>
          </w:tcPr>
          <w:p w14:paraId="18BCE750" w14:textId="77777777" w:rsidR="00382D35" w:rsidRPr="003F3BF0" w:rsidRDefault="00382D3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07BBEE2" w14:textId="1117D1A4" w:rsidR="00382D35" w:rsidRPr="003F3BF0" w:rsidRDefault="00C11647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4,098</w:t>
            </w:r>
          </w:p>
        </w:tc>
        <w:tc>
          <w:tcPr>
            <w:tcW w:w="175" w:type="dxa"/>
          </w:tcPr>
          <w:p w14:paraId="3D379F39" w14:textId="64C3A41C" w:rsidR="00382D35" w:rsidRPr="003F3BF0" w:rsidRDefault="00382D35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3BB996FC" w14:textId="5BD2F822" w:rsidR="00382D35" w:rsidRPr="003F3BF0" w:rsidRDefault="001F6CED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7,757</w:t>
            </w:r>
          </w:p>
        </w:tc>
      </w:tr>
      <w:tr w:rsidR="00304911" w:rsidRPr="003F3BF0" w14:paraId="0697FCBC" w14:textId="77777777" w:rsidTr="00A51994">
        <w:trPr>
          <w:cantSplit/>
          <w:trHeight w:val="130"/>
        </w:trPr>
        <w:tc>
          <w:tcPr>
            <w:tcW w:w="4035" w:type="dxa"/>
          </w:tcPr>
          <w:p w14:paraId="6D958DE8" w14:textId="3CEA5C53" w:rsidR="00304911" w:rsidRPr="003F3BF0" w:rsidRDefault="00304911" w:rsidP="00CC660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491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143" w:type="dxa"/>
          </w:tcPr>
          <w:p w14:paraId="1D71FD7C" w14:textId="56CC8FAA" w:rsidR="00304911" w:rsidRPr="003F3BF0" w:rsidRDefault="00FD0F39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63" w:type="dxa"/>
          </w:tcPr>
          <w:p w14:paraId="39164FCB" w14:textId="77777777" w:rsidR="00304911" w:rsidRPr="003F3BF0" w:rsidRDefault="00304911" w:rsidP="00CC660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7FFFF1B" w14:textId="44AE6A91" w:rsidR="00304911" w:rsidRPr="003F3BF0" w:rsidRDefault="00C11647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60" w:type="dxa"/>
          </w:tcPr>
          <w:p w14:paraId="22EA78EA" w14:textId="77777777" w:rsidR="00304911" w:rsidRPr="003F3BF0" w:rsidRDefault="00304911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82D7523" w14:textId="4E06276A" w:rsidR="00304911" w:rsidRPr="003F3BF0" w:rsidRDefault="00C11647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5" w:type="dxa"/>
          </w:tcPr>
          <w:p w14:paraId="22F3882C" w14:textId="77777777" w:rsidR="00304911" w:rsidRPr="003F3BF0" w:rsidRDefault="00304911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73BBCC42" w14:textId="361F0E77" w:rsidR="00304911" w:rsidRPr="003F3BF0" w:rsidRDefault="00C11647" w:rsidP="007E6906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</w:tbl>
    <w:p w14:paraId="601E1554" w14:textId="7D2525BB" w:rsidR="00947AA2" w:rsidRPr="00CE2D8C" w:rsidRDefault="00947AA2" w:rsidP="00D36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F9ED071" w14:textId="32C7337B" w:rsidR="00CE2D8C" w:rsidRDefault="00E76420" w:rsidP="003C4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3F3BF0">
        <w:rPr>
          <w:rFonts w:ascii="Angsana New" w:hAnsi="Angsana New" w:cs="Angsana New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</w:t>
      </w:r>
      <w:r w:rsidR="003C41EF" w:rsidRPr="003F3BF0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3C41EF" w:rsidRPr="003F3BF0">
        <w:rPr>
          <w:rFonts w:ascii="Angsana New" w:hAnsi="Angsana New" w:cs="Angsana New" w:hint="cs"/>
          <w:sz w:val="28"/>
          <w:szCs w:val="28"/>
          <w:cs/>
        </w:rPr>
        <w:t>สามดือนและหก</w:t>
      </w:r>
      <w:r w:rsidR="003C41EF" w:rsidRPr="003F3BF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3C41EF" w:rsidRPr="003F3BF0">
        <w:rPr>
          <w:rFonts w:ascii="Angsana New" w:hAnsi="Angsana New" w:cs="Angsana New"/>
          <w:sz w:val="28"/>
          <w:szCs w:val="28"/>
          <w:cs/>
        </w:rPr>
        <w:br/>
      </w:r>
      <w:r w:rsidR="003C41EF" w:rsidRPr="003F3BF0">
        <w:rPr>
          <w:rFonts w:asciiTheme="majorBidi" w:hAnsiTheme="majorBidi" w:cstheme="majorBidi"/>
          <w:sz w:val="28"/>
          <w:szCs w:val="28"/>
        </w:rPr>
        <w:t>30</w:t>
      </w:r>
      <w:r w:rsidR="003C41EF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1EF" w:rsidRPr="003F3BF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3C41EF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1EF" w:rsidRPr="003F3BF0">
        <w:rPr>
          <w:rFonts w:ascii="Angsana New" w:hAnsi="Angsana New" w:cs="Angsana New"/>
          <w:sz w:val="28"/>
          <w:szCs w:val="28"/>
        </w:rPr>
        <w:t>2563</w:t>
      </w:r>
      <w:r w:rsidR="003C41EF" w:rsidRPr="003F3BF0">
        <w:rPr>
          <w:rFonts w:ascii="Angsana New" w:hAnsi="Angsana New" w:cs="Angsana New"/>
          <w:sz w:val="28"/>
          <w:szCs w:val="28"/>
          <w:cs/>
        </w:rPr>
        <w:t xml:space="preserve"> มีจำนวน</w:t>
      </w:r>
      <w:r w:rsidR="00E44308">
        <w:rPr>
          <w:rFonts w:ascii="Angsana New" w:hAnsi="Angsana New" w:cs="Angsana New"/>
          <w:sz w:val="28"/>
          <w:szCs w:val="28"/>
        </w:rPr>
        <w:t xml:space="preserve"> </w:t>
      </w:r>
      <w:r w:rsidR="005E4848">
        <w:rPr>
          <w:rFonts w:ascii="Angsana New" w:hAnsi="Angsana New" w:cs="Angsana New"/>
          <w:sz w:val="28"/>
          <w:szCs w:val="28"/>
        </w:rPr>
        <w:t>87.20</w:t>
      </w:r>
      <w:r w:rsidR="003C41EF" w:rsidRPr="003F3BF0">
        <w:rPr>
          <w:rFonts w:ascii="Angsana New" w:hAnsi="Angsana New" w:cs="Angsana New"/>
          <w:sz w:val="28"/>
          <w:szCs w:val="28"/>
        </w:rPr>
        <w:t xml:space="preserve"> </w:t>
      </w:r>
      <w:r w:rsidR="003C41EF" w:rsidRPr="003F3BF0">
        <w:rPr>
          <w:rFonts w:ascii="Angsana New" w:hAnsi="Angsana New" w:cs="Angsana New" w:hint="cs"/>
          <w:sz w:val="28"/>
          <w:szCs w:val="28"/>
          <w:cs/>
        </w:rPr>
        <w:t>ล้าน</w:t>
      </w:r>
      <w:r w:rsidR="003C41EF" w:rsidRPr="003F3BF0">
        <w:rPr>
          <w:rFonts w:ascii="Angsana New" w:hAnsi="Angsana New" w:cs="Angsana New"/>
          <w:sz w:val="28"/>
          <w:szCs w:val="28"/>
          <w:cs/>
        </w:rPr>
        <w:t>บาท และ</w:t>
      </w:r>
      <w:r w:rsidR="00E44308">
        <w:rPr>
          <w:rFonts w:ascii="Angsana New" w:hAnsi="Angsana New" w:cs="Angsana New"/>
          <w:sz w:val="28"/>
          <w:szCs w:val="28"/>
        </w:rPr>
        <w:t xml:space="preserve"> </w:t>
      </w:r>
      <w:r w:rsidR="005E4848">
        <w:rPr>
          <w:rFonts w:ascii="Angsana New" w:hAnsi="Angsana New" w:cs="Angsana New"/>
          <w:sz w:val="28"/>
          <w:szCs w:val="28"/>
        </w:rPr>
        <w:t>177.34</w:t>
      </w:r>
      <w:r w:rsidR="003C41EF" w:rsidRPr="003F3BF0">
        <w:rPr>
          <w:rFonts w:ascii="Angsana New" w:hAnsi="Angsana New" w:cs="Angsana New"/>
          <w:sz w:val="28"/>
          <w:szCs w:val="28"/>
        </w:rPr>
        <w:t xml:space="preserve"> </w:t>
      </w:r>
      <w:r w:rsidR="003C41EF" w:rsidRPr="003F3BF0">
        <w:rPr>
          <w:rFonts w:ascii="Angsana New" w:hAnsi="Angsana New" w:cs="Angsana New" w:hint="cs"/>
          <w:sz w:val="28"/>
          <w:szCs w:val="28"/>
          <w:cs/>
        </w:rPr>
        <w:t>ล้าน</w:t>
      </w:r>
      <w:r w:rsidR="003C41EF" w:rsidRPr="003F3BF0">
        <w:rPr>
          <w:rFonts w:ascii="Angsana New" w:hAnsi="Angsana New" w:cs="Angsana New"/>
          <w:sz w:val="28"/>
          <w:szCs w:val="28"/>
          <w:cs/>
        </w:rPr>
        <w:t>บาท ตามลำดับ</w:t>
      </w:r>
      <w:r w:rsidRPr="003F3BF0">
        <w:rPr>
          <w:rFonts w:ascii="Angsana New" w:hAnsi="Angsana New" w:cs="Angsana New"/>
          <w:sz w:val="28"/>
          <w:szCs w:val="28"/>
          <w:cs/>
        </w:rPr>
        <w:t>และงบกระแสเงินสดเฉพาะกิจการสำหรับ</w:t>
      </w:r>
      <w:r w:rsidR="007203F5">
        <w:rPr>
          <w:rFonts w:ascii="Angsana New" w:hAnsi="Angsana New" w:cs="Angsana New"/>
          <w:sz w:val="28"/>
          <w:szCs w:val="28"/>
        </w:rPr>
        <w:t xml:space="preserve"> </w:t>
      </w:r>
      <w:r w:rsidR="007203F5">
        <w:rPr>
          <w:rFonts w:ascii="Angsana New" w:hAnsi="Angsana New" w:cs="Angsana New"/>
          <w:sz w:val="28"/>
          <w:szCs w:val="28"/>
        </w:rPr>
        <w:br/>
      </w:r>
      <w:r w:rsidRPr="003F3BF0">
        <w:rPr>
          <w:rFonts w:ascii="Angsana New" w:hAnsi="Angsana New" w:cs="Angsana New"/>
          <w:sz w:val="28"/>
          <w:szCs w:val="28"/>
          <w:cs/>
        </w:rPr>
        <w:t>งวด</w:t>
      </w:r>
      <w:r w:rsidR="003C41EF" w:rsidRPr="003F3BF0">
        <w:rPr>
          <w:rFonts w:ascii="Angsana New" w:hAnsi="Angsana New" w:cs="Angsana New" w:hint="cs"/>
          <w:sz w:val="28"/>
          <w:szCs w:val="28"/>
          <w:cs/>
        </w:rPr>
        <w:t>สามดือนและหก</w:t>
      </w:r>
      <w:r w:rsidR="003C41EF" w:rsidRPr="003F3BF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3C41EF" w:rsidRPr="003F3BF0">
        <w:rPr>
          <w:rFonts w:asciiTheme="majorBidi" w:hAnsiTheme="majorBidi" w:cstheme="majorBidi"/>
          <w:sz w:val="28"/>
          <w:szCs w:val="28"/>
        </w:rPr>
        <w:t>30</w:t>
      </w:r>
      <w:r w:rsidR="003C41EF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1EF" w:rsidRPr="003F3BF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3C41EF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1EF" w:rsidRPr="003F3BF0">
        <w:rPr>
          <w:rFonts w:ascii="Angsana New" w:hAnsi="Angsana New" w:cs="Angsana New"/>
          <w:sz w:val="28"/>
          <w:szCs w:val="28"/>
        </w:rPr>
        <w:t>2563</w:t>
      </w:r>
      <w:r w:rsidR="003C41EF" w:rsidRPr="003F3BF0">
        <w:rPr>
          <w:rFonts w:ascii="Angsana New" w:hAnsi="Angsana New" w:cs="Angsana New"/>
          <w:sz w:val="28"/>
          <w:szCs w:val="28"/>
          <w:cs/>
        </w:rPr>
        <w:t xml:space="preserve"> มีจำนว</w:t>
      </w:r>
      <w:r w:rsidR="00E44308">
        <w:rPr>
          <w:rFonts w:ascii="Angsana New" w:hAnsi="Angsana New" w:cs="Angsana New" w:hint="cs"/>
          <w:sz w:val="28"/>
          <w:szCs w:val="28"/>
          <w:cs/>
        </w:rPr>
        <w:t xml:space="preserve">น </w:t>
      </w:r>
      <w:r w:rsidR="005E4848">
        <w:rPr>
          <w:rFonts w:ascii="Angsana New" w:hAnsi="Angsana New" w:cs="Angsana New"/>
          <w:sz w:val="28"/>
          <w:szCs w:val="28"/>
        </w:rPr>
        <w:t>17.12</w:t>
      </w:r>
      <w:r w:rsidR="003C41EF" w:rsidRPr="003F3BF0">
        <w:rPr>
          <w:rFonts w:ascii="Angsana New" w:hAnsi="Angsana New" w:cs="Angsana New"/>
          <w:sz w:val="28"/>
          <w:szCs w:val="28"/>
        </w:rPr>
        <w:t xml:space="preserve"> </w:t>
      </w:r>
      <w:r w:rsidR="003C41EF" w:rsidRPr="003F3BF0">
        <w:rPr>
          <w:rFonts w:ascii="Angsana New" w:hAnsi="Angsana New" w:cs="Angsana New" w:hint="cs"/>
          <w:sz w:val="28"/>
          <w:szCs w:val="28"/>
          <w:cs/>
        </w:rPr>
        <w:t>ล้าน</w:t>
      </w:r>
      <w:r w:rsidR="003C41EF" w:rsidRPr="003F3BF0">
        <w:rPr>
          <w:rFonts w:ascii="Angsana New" w:hAnsi="Angsana New" w:cs="Angsana New"/>
          <w:sz w:val="28"/>
          <w:szCs w:val="28"/>
          <w:cs/>
        </w:rPr>
        <w:t>บาท และ</w:t>
      </w:r>
      <w:r w:rsidR="00E44308">
        <w:rPr>
          <w:rFonts w:ascii="Angsana New" w:hAnsi="Angsana New" w:cs="Angsana New"/>
          <w:sz w:val="28"/>
          <w:szCs w:val="28"/>
        </w:rPr>
        <w:t xml:space="preserve"> </w:t>
      </w:r>
      <w:r w:rsidR="005E4848">
        <w:rPr>
          <w:rFonts w:ascii="Angsana New" w:hAnsi="Angsana New" w:cs="Angsana New"/>
          <w:sz w:val="28"/>
          <w:szCs w:val="28"/>
        </w:rPr>
        <w:t>31.22</w:t>
      </w:r>
      <w:r w:rsidR="003C41EF" w:rsidRPr="003F3BF0">
        <w:rPr>
          <w:rFonts w:ascii="Angsana New" w:hAnsi="Angsana New" w:cs="Angsana New"/>
          <w:sz w:val="28"/>
          <w:szCs w:val="28"/>
        </w:rPr>
        <w:t xml:space="preserve"> </w:t>
      </w:r>
      <w:r w:rsidR="003C41EF" w:rsidRPr="003F3BF0">
        <w:rPr>
          <w:rFonts w:ascii="Angsana New" w:hAnsi="Angsana New" w:cs="Angsana New" w:hint="cs"/>
          <w:sz w:val="28"/>
          <w:szCs w:val="28"/>
          <w:cs/>
        </w:rPr>
        <w:t>ล้าน</w:t>
      </w:r>
      <w:r w:rsidR="003C41EF" w:rsidRPr="003F3BF0">
        <w:rPr>
          <w:rFonts w:ascii="Angsana New" w:hAnsi="Angsana New" w:cs="Angsana New"/>
          <w:sz w:val="28"/>
          <w:szCs w:val="28"/>
          <w:cs/>
        </w:rPr>
        <w:t>บาท ตามลำดับ</w:t>
      </w:r>
    </w:p>
    <w:p w14:paraId="1F0EBE37" w14:textId="77777777" w:rsidR="00CE2D8C" w:rsidRDefault="00CE2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6E07BFC" w14:textId="616ACF1E" w:rsidR="0065304C" w:rsidRPr="003F3BF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3BF0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16</w:t>
      </w:r>
      <w:r w:rsidR="00863CC4" w:rsidRPr="003F3BF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65304C" w:rsidRPr="003F3BF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ภาษีเงินได้ </w:t>
      </w:r>
    </w:p>
    <w:p w14:paraId="7B842E32" w14:textId="18ED36D7" w:rsidR="00787ADC" w:rsidRPr="00CE2D8C" w:rsidRDefault="00787ADC" w:rsidP="00787ADC">
      <w:pPr>
        <w:rPr>
          <w:rFonts w:ascii="Angsana New" w:hAnsi="Angsana New" w:cs="Angsana New"/>
          <w:sz w:val="28"/>
          <w:szCs w:val="28"/>
          <w:cs/>
          <w:lang w:val="th-TH"/>
        </w:rPr>
      </w:pPr>
    </w:p>
    <w:p w14:paraId="12598249" w14:textId="7EEFFB9F" w:rsidR="009123A2" w:rsidRDefault="0065304C" w:rsidP="0091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F3BF0">
        <w:rPr>
          <w:rFonts w:ascii="Angsana New" w:hAnsi="Angsana New" w:cs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</w:t>
      </w:r>
      <w:r w:rsidR="00C565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56560">
        <w:rPr>
          <w:rFonts w:ascii="Angsana New" w:hAnsi="Angsana New" w:cs="Angsana New"/>
          <w:sz w:val="28"/>
          <w:szCs w:val="28"/>
          <w:cs/>
        </w:rPr>
        <w:br/>
      </w:r>
      <w:r w:rsidR="00C56560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B15FA8">
        <w:rPr>
          <w:rFonts w:ascii="Angsana New" w:hAnsi="Angsana New" w:cs="Angsana New" w:hint="cs"/>
          <w:sz w:val="28"/>
          <w:szCs w:val="28"/>
          <w:cs/>
        </w:rPr>
        <w:t>บริษัทและ</w:t>
      </w:r>
      <w:r w:rsidRPr="003F3BF0">
        <w:rPr>
          <w:rFonts w:ascii="Angsana New" w:hAnsi="Angsana New" w:cs="Angsana New"/>
          <w:sz w:val="28"/>
          <w:szCs w:val="28"/>
          <w:cs/>
        </w:rPr>
        <w:t>บริษัทในการดำเนินงานต่อเนื่องเป็นระยะเวลา</w:t>
      </w:r>
      <w:r w:rsidR="008D4894" w:rsidRPr="003F3BF0">
        <w:rPr>
          <w:rFonts w:ascii="Angsana New" w:hAnsi="Angsana New" w:cs="Angsana New" w:hint="cs"/>
          <w:sz w:val="28"/>
          <w:szCs w:val="28"/>
          <w:cs/>
        </w:rPr>
        <w:t>หก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8D4894" w:rsidRPr="003F3BF0">
        <w:rPr>
          <w:rFonts w:asciiTheme="majorBidi" w:hAnsiTheme="majorBidi" w:cstheme="majorBidi"/>
          <w:sz w:val="28"/>
          <w:szCs w:val="28"/>
        </w:rPr>
        <w:t>30</w:t>
      </w:r>
      <w:r w:rsidR="008D4894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4894" w:rsidRPr="003F3BF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D4894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3F3BF0">
        <w:rPr>
          <w:rFonts w:ascii="Angsana New" w:hAnsi="Angsana New" w:cs="Angsana New"/>
          <w:sz w:val="28"/>
          <w:szCs w:val="28"/>
        </w:rPr>
        <w:t>25</w:t>
      </w:r>
      <w:r w:rsidR="00BF0225" w:rsidRPr="003F3BF0">
        <w:rPr>
          <w:rFonts w:ascii="Angsana New" w:hAnsi="Angsana New" w:cs="Angsana New" w:hint="cs"/>
          <w:sz w:val="28"/>
          <w:szCs w:val="28"/>
        </w:rPr>
        <w:t>63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  <w:r w:rsidRPr="003F3BF0">
        <w:rPr>
          <w:rFonts w:ascii="Angsana New" w:hAnsi="Angsana New" w:cs="Angsana New"/>
          <w:sz w:val="28"/>
          <w:szCs w:val="28"/>
          <w:cs/>
        </w:rPr>
        <w:t>คือร้อยละ</w:t>
      </w:r>
      <w:r w:rsidR="00B15FA8">
        <w:rPr>
          <w:rFonts w:ascii="Angsana New" w:hAnsi="Angsana New" w:cs="Angsana New"/>
          <w:sz w:val="28"/>
          <w:szCs w:val="28"/>
        </w:rPr>
        <w:t>1</w:t>
      </w:r>
      <w:r w:rsidR="00C56560">
        <w:rPr>
          <w:rFonts w:ascii="Angsana New" w:hAnsi="Angsana New" w:cs="Angsana New"/>
          <w:sz w:val="28"/>
          <w:szCs w:val="28"/>
        </w:rPr>
        <w:t>1.25</w:t>
      </w:r>
      <w:r w:rsidR="00B15FA8">
        <w:rPr>
          <w:rFonts w:ascii="Angsana New" w:hAnsi="Angsana New" w:cs="Angsana New"/>
          <w:sz w:val="28"/>
          <w:szCs w:val="28"/>
        </w:rPr>
        <w:t xml:space="preserve"> </w:t>
      </w:r>
      <w:r w:rsidR="00B15FA8">
        <w:rPr>
          <w:rFonts w:ascii="Angsana New" w:hAnsi="Angsana New" w:cs="Angsana New" w:hint="cs"/>
          <w:sz w:val="28"/>
          <w:szCs w:val="28"/>
          <w:cs/>
        </w:rPr>
        <w:t>และ</w:t>
      </w:r>
      <w:r w:rsidR="00000A2B">
        <w:rPr>
          <w:rFonts w:ascii="Angsana New" w:hAnsi="Angsana New" w:cs="Angsana New" w:hint="cs"/>
          <w:sz w:val="28"/>
          <w:szCs w:val="28"/>
          <w:cs/>
        </w:rPr>
        <w:t>ร้อยละ</w:t>
      </w:r>
      <w:r w:rsidRPr="003F3BF0">
        <w:rPr>
          <w:rFonts w:ascii="Angsana New" w:hAnsi="Angsana New" w:cs="Angsana New"/>
          <w:sz w:val="28"/>
          <w:szCs w:val="28"/>
          <w:cs/>
        </w:rPr>
        <w:t xml:space="preserve"> </w:t>
      </w:r>
      <w:r w:rsidR="00042ED5">
        <w:rPr>
          <w:rFonts w:ascii="Angsana New" w:hAnsi="Angsana New" w:cs="Angsana New"/>
          <w:sz w:val="28"/>
          <w:szCs w:val="28"/>
        </w:rPr>
        <w:t>1</w:t>
      </w:r>
      <w:r w:rsidR="00C56560">
        <w:rPr>
          <w:rFonts w:ascii="Angsana New" w:hAnsi="Angsana New" w:cs="Angsana New"/>
          <w:sz w:val="28"/>
          <w:szCs w:val="28"/>
        </w:rPr>
        <w:t>5.07</w:t>
      </w:r>
      <w:r w:rsidR="00000A2B">
        <w:rPr>
          <w:rFonts w:ascii="Angsana New" w:hAnsi="Angsana New" w:cs="Angsana New" w:hint="cs"/>
          <w:sz w:val="28"/>
          <w:szCs w:val="28"/>
          <w:cs/>
        </w:rPr>
        <w:t xml:space="preserve"> ตามลำดับ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  <w:r w:rsidR="00077C5C" w:rsidRPr="003F3BF0">
        <w:rPr>
          <w:rFonts w:ascii="Angsana New" w:hAnsi="Angsana New" w:cs="Angsana New"/>
          <w:i/>
          <w:iCs/>
          <w:sz w:val="28"/>
          <w:szCs w:val="28"/>
        </w:rPr>
        <w:t>(</w:t>
      </w:r>
      <w:r w:rsidR="00BF0225" w:rsidRPr="003F3BF0">
        <w:rPr>
          <w:rFonts w:ascii="Angsana New" w:hAnsi="Angsana New" w:cs="Angsana New"/>
          <w:i/>
          <w:iCs/>
          <w:sz w:val="28"/>
          <w:szCs w:val="28"/>
        </w:rPr>
        <w:t>2562</w:t>
      </w:r>
      <w:r w:rsidRPr="003F3BF0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000A2B">
        <w:rPr>
          <w:rFonts w:ascii="Angsana New" w:hAnsi="Angsana New" w:cs="Angsana New" w:hint="cs"/>
          <w:i/>
          <w:iCs/>
          <w:sz w:val="28"/>
          <w:szCs w:val="28"/>
          <w:cs/>
        </w:rPr>
        <w:t>ร้อยละ</w:t>
      </w:r>
      <w:r w:rsidR="00C56560">
        <w:rPr>
          <w:rFonts w:ascii="Angsana New" w:hAnsi="Angsana New" w:cs="Angsana New"/>
          <w:i/>
          <w:iCs/>
          <w:sz w:val="28"/>
          <w:szCs w:val="28"/>
        </w:rPr>
        <w:t>13.72</w:t>
      </w:r>
      <w:r w:rsidR="00000A2B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00A2B">
        <w:rPr>
          <w:rFonts w:ascii="Angsana New" w:hAnsi="Angsana New" w:cs="Angsana New" w:hint="cs"/>
          <w:i/>
          <w:iCs/>
          <w:sz w:val="28"/>
          <w:szCs w:val="28"/>
          <w:cs/>
        </w:rPr>
        <w:t>และ</w:t>
      </w:r>
      <w:r w:rsidRPr="003F3BF0">
        <w:rPr>
          <w:rFonts w:ascii="Angsana New" w:hAnsi="Angsana New" w:cs="Angsana New"/>
          <w:i/>
          <w:iCs/>
          <w:sz w:val="28"/>
          <w:szCs w:val="28"/>
          <w:cs/>
        </w:rPr>
        <w:t xml:space="preserve">ร้อยละ </w:t>
      </w:r>
      <w:r w:rsidR="00C56560">
        <w:rPr>
          <w:rFonts w:ascii="Angsana New" w:hAnsi="Angsana New" w:cs="Angsana New"/>
          <w:i/>
          <w:iCs/>
          <w:sz w:val="28"/>
          <w:szCs w:val="28"/>
        </w:rPr>
        <w:t>3.56</w:t>
      </w:r>
      <w:r w:rsidR="002070C0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2070C0">
        <w:rPr>
          <w:rFonts w:ascii="Angsana New" w:hAnsi="Angsana New" w:cs="Angsana New" w:hint="cs"/>
          <w:i/>
          <w:iCs/>
          <w:sz w:val="28"/>
          <w:szCs w:val="28"/>
          <w:cs/>
        </w:rPr>
        <w:t>ตามลำดับ</w:t>
      </w:r>
      <w:r w:rsidR="00077C5C" w:rsidRPr="003F3BF0">
        <w:rPr>
          <w:rFonts w:ascii="Angsana New" w:hAnsi="Angsana New" w:cs="Angsana New"/>
          <w:i/>
          <w:iCs/>
          <w:sz w:val="28"/>
          <w:szCs w:val="28"/>
        </w:rPr>
        <w:t>)</w:t>
      </w:r>
      <w:r w:rsidRPr="003F3BF0">
        <w:rPr>
          <w:rFonts w:ascii="Angsana New" w:hAnsi="Angsana New" w:cs="Angsana New"/>
          <w:sz w:val="28"/>
          <w:szCs w:val="28"/>
        </w:rPr>
        <w:t xml:space="preserve"> </w:t>
      </w:r>
      <w:r w:rsidRPr="003F3BF0">
        <w:rPr>
          <w:rFonts w:ascii="Angsana New" w:hAnsi="Angsana New" w:cs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</w:t>
      </w:r>
      <w:r w:rsidR="003B532E" w:rsidRPr="003F3BF0">
        <w:rPr>
          <w:rFonts w:ascii="Angsana New" w:hAnsi="Angsana New" w:cs="Angsana New" w:hint="cs"/>
          <w:sz w:val="28"/>
          <w:szCs w:val="28"/>
          <w:cs/>
        </w:rPr>
        <w:t>กมาจาก</w:t>
      </w:r>
      <w:r w:rsidR="0056449C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9123A2" w:rsidRPr="003F3BF0">
        <w:rPr>
          <w:rFonts w:ascii="Angsana New" w:hAnsi="Angsana New" w:cs="Angsana New" w:hint="cs"/>
          <w:sz w:val="28"/>
          <w:szCs w:val="28"/>
          <w:cs/>
        </w:rPr>
        <w:t>บริษัทมีขาดทุนทางภาษีที่ยังไม่ได้ใช้ยกมาจากปีก่อน แล</w:t>
      </w:r>
      <w:r w:rsidR="0056449C">
        <w:rPr>
          <w:rFonts w:ascii="Angsana New" w:hAnsi="Angsana New" w:cs="Angsana New" w:hint="cs"/>
          <w:sz w:val="28"/>
          <w:szCs w:val="28"/>
          <w:cs/>
        </w:rPr>
        <w:t>ะ</w:t>
      </w:r>
      <w:r w:rsidR="009123A2" w:rsidRPr="003F3BF0">
        <w:rPr>
          <w:rFonts w:ascii="Angsana New" w:hAnsi="Angsana New" w:cs="Angsana New" w:hint="cs"/>
          <w:sz w:val="28"/>
          <w:szCs w:val="28"/>
          <w:cs/>
        </w:rPr>
        <w:t>ได้ถูกนำมาใช้เพื่อลดจำนวนกำไรที่ต้องเสียภาษีในปีปัจจุบัน</w:t>
      </w:r>
      <w:r w:rsidR="0056449C">
        <w:rPr>
          <w:rFonts w:ascii="Angsana New" w:hAnsi="Angsana New" w:cs="Angsana New" w:hint="cs"/>
          <w:sz w:val="28"/>
          <w:szCs w:val="28"/>
          <w:cs/>
        </w:rPr>
        <w:t xml:space="preserve"> และ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34866EDB" w14:textId="77777777" w:rsidR="00A51994" w:rsidRPr="00CE2D8C" w:rsidRDefault="00A51994" w:rsidP="0091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1158C248" w14:textId="22E6CD6E" w:rsidR="00804175" w:rsidRPr="003F3BF0" w:rsidRDefault="00BF0225" w:rsidP="00466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3BF0">
        <w:rPr>
          <w:rFonts w:asciiTheme="majorBidi" w:hAnsiTheme="majorBidi" w:cstheme="majorBidi" w:hint="cs"/>
          <w:b/>
          <w:bCs/>
          <w:sz w:val="28"/>
          <w:szCs w:val="28"/>
        </w:rPr>
        <w:t>17</w:t>
      </w:r>
      <w:r w:rsidR="00466BA5">
        <w:rPr>
          <w:rFonts w:asciiTheme="majorBidi" w:hAnsiTheme="majorBidi" w:cstheme="majorBidi"/>
          <w:b/>
          <w:bCs/>
          <w:sz w:val="28"/>
          <w:szCs w:val="28"/>
        </w:rPr>
        <w:tab/>
      </w:r>
      <w:r w:rsidR="00804175" w:rsidRPr="003F3BF0">
        <w:rPr>
          <w:rFonts w:asciiTheme="majorBidi" w:hAnsiTheme="majorBidi" w:cstheme="majorBidi"/>
          <w:b/>
          <w:bCs/>
          <w:sz w:val="28"/>
          <w:szCs w:val="28"/>
          <w:cs/>
        </w:rPr>
        <w:t>เงินปันผล</w:t>
      </w:r>
      <w:r w:rsidR="00580C31" w:rsidRPr="003F3BF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647B378C" w14:textId="61426198" w:rsidR="003C1CC6" w:rsidRPr="00CE2D8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43B6236D" w14:textId="40CB8764" w:rsidR="0069256D" w:rsidRPr="003F3BF0" w:rsidRDefault="003A74C6" w:rsidP="005C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</w:t>
      </w:r>
      <w:r w:rsidR="00641726" w:rsidRPr="003F3BF0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3F3BF0">
        <w:rPr>
          <w:rFonts w:asciiTheme="majorBidi" w:hAnsiTheme="majorBidi" w:cstheme="majorBidi"/>
          <w:sz w:val="28"/>
          <w:szCs w:val="28"/>
          <w:cs/>
        </w:rPr>
        <w:t>จ่ายให้ผู้ถือหุ้น มีดังนี้</w:t>
      </w:r>
    </w:p>
    <w:p w14:paraId="12CF9A78" w14:textId="77777777" w:rsidR="00F70D8E" w:rsidRPr="00CE2D8C" w:rsidRDefault="00F7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Style w:val="TableGrid"/>
        <w:tblW w:w="93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5"/>
        <w:gridCol w:w="1515"/>
        <w:gridCol w:w="1710"/>
        <w:gridCol w:w="1479"/>
        <w:gridCol w:w="406"/>
        <w:gridCol w:w="1475"/>
      </w:tblGrid>
      <w:tr w:rsidR="00F70D8E" w:rsidRPr="003F3BF0" w14:paraId="1C615B55" w14:textId="77777777" w:rsidTr="00333F6D">
        <w:trPr>
          <w:trHeight w:val="731"/>
          <w:tblHeader/>
        </w:trPr>
        <w:tc>
          <w:tcPr>
            <w:tcW w:w="2715" w:type="dxa"/>
            <w:vAlign w:val="bottom"/>
          </w:tcPr>
          <w:p w14:paraId="3E387D0E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5" w:type="dxa"/>
            <w:vAlign w:val="bottom"/>
          </w:tcPr>
          <w:p w14:paraId="18224560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5CC2BB2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</w:p>
          <w:p w14:paraId="34B531DE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479" w:type="dxa"/>
            <w:vAlign w:val="bottom"/>
          </w:tcPr>
          <w:p w14:paraId="2646E233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อัตราเงินปันผล</w:t>
            </w:r>
          </w:p>
          <w:p w14:paraId="08607C1F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  <w:tc>
          <w:tcPr>
            <w:tcW w:w="406" w:type="dxa"/>
          </w:tcPr>
          <w:p w14:paraId="78867093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5" w:type="dxa"/>
            <w:vAlign w:val="bottom"/>
          </w:tcPr>
          <w:p w14:paraId="5899A3E6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93188FF" w14:textId="77777777" w:rsidR="00F70D8E" w:rsidRPr="003F3BF0" w:rsidDel="00D43E7A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F70D8E" w:rsidRPr="003F3BF0" w14:paraId="7A4AF253" w14:textId="77777777" w:rsidTr="00333F6D">
        <w:trPr>
          <w:trHeight w:val="241"/>
          <w:tblHeader/>
        </w:trPr>
        <w:tc>
          <w:tcPr>
            <w:tcW w:w="2715" w:type="dxa"/>
          </w:tcPr>
          <w:p w14:paraId="5DF9844C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5" w:type="dxa"/>
          </w:tcPr>
          <w:p w14:paraId="48554F32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BCC071C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79" w:type="dxa"/>
          </w:tcPr>
          <w:p w14:paraId="2D397DC3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406" w:type="dxa"/>
          </w:tcPr>
          <w:p w14:paraId="119A6B59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75" w:type="dxa"/>
          </w:tcPr>
          <w:p w14:paraId="6C14F013" w14:textId="77777777" w:rsidR="00F70D8E" w:rsidRPr="003F3BF0" w:rsidRDefault="00F70D8E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55913" w:rsidRPr="003F3BF0" w14:paraId="34ECEA83" w14:textId="77777777" w:rsidTr="004F5A56">
        <w:trPr>
          <w:trHeight w:val="241"/>
        </w:trPr>
        <w:tc>
          <w:tcPr>
            <w:tcW w:w="2715" w:type="dxa"/>
          </w:tcPr>
          <w:p w14:paraId="675554C2" w14:textId="6A673B58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bookmarkStart w:id="10" w:name="_Hlk45717320"/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</w:t>
            </w:r>
            <w:r w:rsidR="00641726" w:rsidRPr="003F3B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5" w:type="dxa"/>
          </w:tcPr>
          <w:p w14:paraId="4FA192EF" w14:textId="77777777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48EA95A" w14:textId="77777777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7003A2F5" w14:textId="77777777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14:paraId="568F72DC" w14:textId="77777777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58364474" w14:textId="77777777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5913" w:rsidRPr="003F3BF0" w14:paraId="1876029D" w14:textId="77777777" w:rsidTr="004F5A56">
        <w:trPr>
          <w:trHeight w:val="241"/>
        </w:trPr>
        <w:tc>
          <w:tcPr>
            <w:tcW w:w="2715" w:type="dxa"/>
          </w:tcPr>
          <w:p w14:paraId="7FED6B4B" w14:textId="74F6B9A3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="0027789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1515" w:type="dxa"/>
          </w:tcPr>
          <w:p w14:paraId="523A15EE" w14:textId="4442C4B9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96824B4" w14:textId="2E927943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4B54CDAE" w14:textId="248F7544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14:paraId="0F636035" w14:textId="77777777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726E9C7B" w14:textId="40DACA4B" w:rsidR="00355913" w:rsidRPr="003F3BF0" w:rsidRDefault="00355913" w:rsidP="004F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37B8" w:rsidRPr="003F3BF0" w14:paraId="32BCB30F" w14:textId="77777777" w:rsidTr="004F5A56">
        <w:trPr>
          <w:trHeight w:val="241"/>
        </w:trPr>
        <w:tc>
          <w:tcPr>
            <w:tcW w:w="2715" w:type="dxa"/>
          </w:tcPr>
          <w:p w14:paraId="7D7101F6" w14:textId="4FA2AF95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เจดับเบิ้ลยูดี อินโฟโลจิสติกส์ จำกัด (มหาชน)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</w:tcPr>
          <w:p w14:paraId="1415D299" w14:textId="77777777" w:rsidR="0073156A" w:rsidRDefault="0073156A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654608" w14:textId="1BF15350" w:rsidR="004837B8" w:rsidRPr="003F3BF0" w:rsidRDefault="0027789B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4837B8"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10" w:type="dxa"/>
          </w:tcPr>
          <w:p w14:paraId="4EEA5D71" w14:textId="77777777" w:rsidR="0073156A" w:rsidRDefault="0073156A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3C90ED" w14:textId="243CE358" w:rsidR="004837B8" w:rsidRPr="003F3BF0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พฤษภาคม </w:t>
            </w:r>
            <w:r w:rsidR="0027789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79" w:type="dxa"/>
          </w:tcPr>
          <w:p w14:paraId="40AA4602" w14:textId="77777777" w:rsidR="0073156A" w:rsidRDefault="0073156A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909CDB" w14:textId="100F93EB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>0.25</w:t>
            </w:r>
          </w:p>
        </w:tc>
        <w:tc>
          <w:tcPr>
            <w:tcW w:w="406" w:type="dxa"/>
          </w:tcPr>
          <w:p w14:paraId="43DE3F59" w14:textId="77777777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186DAA88" w14:textId="77777777" w:rsidR="0073156A" w:rsidRDefault="0073156A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30FF3E" w14:textId="5F4C97F0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>255,000</w:t>
            </w:r>
          </w:p>
        </w:tc>
      </w:tr>
      <w:tr w:rsidR="004837B8" w:rsidRPr="003F3BF0" w14:paraId="0A2E8259" w14:textId="77777777" w:rsidTr="004F5A56">
        <w:trPr>
          <w:trHeight w:val="486"/>
        </w:trPr>
        <w:tc>
          <w:tcPr>
            <w:tcW w:w="2715" w:type="dxa"/>
          </w:tcPr>
          <w:p w14:paraId="024EF21E" w14:textId="190CF480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5" w:type="dxa"/>
          </w:tcPr>
          <w:p w14:paraId="29AB1B67" w14:textId="4AA0E20D" w:rsidR="004837B8" w:rsidRPr="003F3BF0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447023C" w14:textId="128D1D11" w:rsidR="004837B8" w:rsidRPr="003F3BF0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532D6AAC" w14:textId="31472CC4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14:paraId="10622F24" w14:textId="77777777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21B725B6" w14:textId="5D2360D8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37B8" w:rsidRPr="003F3BF0" w14:paraId="0EB0F10D" w14:textId="77777777" w:rsidTr="00333F6D">
        <w:trPr>
          <w:trHeight w:val="241"/>
        </w:trPr>
        <w:tc>
          <w:tcPr>
            <w:tcW w:w="2715" w:type="dxa"/>
          </w:tcPr>
          <w:p w14:paraId="1B7923FF" w14:textId="2B4D1206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ปี </w:t>
            </w:r>
            <w:r w:rsidRPr="003F3BF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515" w:type="dxa"/>
          </w:tcPr>
          <w:p w14:paraId="1166B02D" w14:textId="77777777" w:rsidR="004837B8" w:rsidRPr="003F3BF0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B816D37" w14:textId="77777777" w:rsidR="004837B8" w:rsidRPr="003F3BF0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F4799AB" w14:textId="77777777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14:paraId="18DF01ED" w14:textId="77777777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3E599B8B" w14:textId="77777777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37B8" w:rsidRPr="003F3BF0" w14:paraId="079D77D1" w14:textId="77777777" w:rsidTr="00333F6D">
        <w:trPr>
          <w:trHeight w:val="241"/>
        </w:trPr>
        <w:tc>
          <w:tcPr>
            <w:tcW w:w="2715" w:type="dxa"/>
          </w:tcPr>
          <w:p w14:paraId="351C3320" w14:textId="77777777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</w:p>
        </w:tc>
        <w:tc>
          <w:tcPr>
            <w:tcW w:w="1515" w:type="dxa"/>
          </w:tcPr>
          <w:p w14:paraId="15E21D55" w14:textId="08607892" w:rsidR="004837B8" w:rsidRPr="003F3BF0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1E8BFD07" w14:textId="71CAB3CB" w:rsidR="004837B8" w:rsidRPr="003F3BF0" w:rsidRDefault="004837B8" w:rsidP="007D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7B76C364" w14:textId="2E54443D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6" w:type="dxa"/>
          </w:tcPr>
          <w:p w14:paraId="1632C8F8" w14:textId="77777777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35548C77" w14:textId="74A30DC5" w:rsidR="004837B8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F85" w:rsidRPr="003F3BF0" w14:paraId="5DBFEDF4" w14:textId="77777777" w:rsidTr="00333F6D">
        <w:trPr>
          <w:trHeight w:val="241"/>
        </w:trPr>
        <w:tc>
          <w:tcPr>
            <w:tcW w:w="2715" w:type="dxa"/>
          </w:tcPr>
          <w:p w14:paraId="581BB46D" w14:textId="661EB36E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Chi Shan Long Fong Food Co., Ltd.</w:t>
            </w:r>
          </w:p>
        </w:tc>
        <w:tc>
          <w:tcPr>
            <w:tcW w:w="1515" w:type="dxa"/>
          </w:tcPr>
          <w:p w14:paraId="39E58D85" w14:textId="3C66A668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กุมภาพันธ์ 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710" w:type="dxa"/>
          </w:tcPr>
          <w:p w14:paraId="3672EB94" w14:textId="490ABC45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กุมภาพันธ์ 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79" w:type="dxa"/>
          </w:tcPr>
          <w:p w14:paraId="71C45272" w14:textId="3BE590C3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6.00</w:t>
            </w:r>
          </w:p>
        </w:tc>
        <w:tc>
          <w:tcPr>
            <w:tcW w:w="406" w:type="dxa"/>
          </w:tcPr>
          <w:p w14:paraId="139BDCC6" w14:textId="77777777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5D71470F" w14:textId="70EF5FAE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/>
                <w:sz w:val="24"/>
                <w:szCs w:val="24"/>
              </w:rPr>
              <w:t>38,168</w:t>
            </w:r>
          </w:p>
        </w:tc>
      </w:tr>
      <w:tr w:rsidR="00FB0F85" w:rsidRPr="003F3BF0" w14:paraId="25B19119" w14:textId="77777777" w:rsidTr="00333F6D">
        <w:trPr>
          <w:trHeight w:val="241"/>
        </w:trPr>
        <w:tc>
          <w:tcPr>
            <w:tcW w:w="2715" w:type="dxa"/>
          </w:tcPr>
          <w:p w14:paraId="1FAE9506" w14:textId="60AF4D32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เจดับเบิ้ลยูดี อินโฟโลจิสติกส์ จำกัด (มหาชน)</w:t>
            </w:r>
            <w:r w:rsidRPr="003F3B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</w:tcPr>
          <w:p w14:paraId="5AAA838E" w14:textId="77777777" w:rsidR="00FB0F85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7BA36" w14:textId="4233DCCD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70D8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F870D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870D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เมษายน </w:t>
            </w:r>
            <w:r w:rsidRPr="00F870D8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710" w:type="dxa"/>
          </w:tcPr>
          <w:p w14:paraId="59E3BE08" w14:textId="77777777" w:rsidR="00FB0F85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F517A" w14:textId="5A85CBAE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79" w:type="dxa"/>
          </w:tcPr>
          <w:p w14:paraId="005281D8" w14:textId="77777777" w:rsidR="00FB0F85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5A770" w14:textId="10FE215C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>0.2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406" w:type="dxa"/>
          </w:tcPr>
          <w:p w14:paraId="2AA53FAB" w14:textId="77777777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5" w:type="dxa"/>
          </w:tcPr>
          <w:p w14:paraId="1456E8E0" w14:textId="77777777" w:rsidR="00FB0F85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883DA4" w14:textId="784BF084" w:rsidR="00FB0F85" w:rsidRPr="003F3BF0" w:rsidRDefault="00FB0F85" w:rsidP="00FB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F3BF0">
              <w:rPr>
                <w:rFonts w:asciiTheme="majorBidi" w:hAnsiTheme="majorBidi" w:cstheme="majorBidi" w:hint="cs"/>
                <w:sz w:val="24"/>
                <w:szCs w:val="24"/>
                <w:cs/>
              </w:rPr>
              <w:t>00</w:t>
            </w:r>
          </w:p>
        </w:tc>
      </w:tr>
      <w:bookmarkEnd w:id="10"/>
    </w:tbl>
    <w:p w14:paraId="59265804" w14:textId="22E34460" w:rsidR="00CE2D8C" w:rsidRDefault="00CE2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lang w:val="th-TH"/>
        </w:rPr>
      </w:pPr>
    </w:p>
    <w:p w14:paraId="5AB1320D" w14:textId="49069C05" w:rsidR="00783963" w:rsidRPr="003F3BF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3BF0">
        <w:rPr>
          <w:rFonts w:asciiTheme="majorBidi" w:hAnsiTheme="majorBidi" w:cstheme="majorBidi" w:hint="cs"/>
          <w:b/>
          <w:bCs/>
          <w:sz w:val="28"/>
          <w:szCs w:val="28"/>
        </w:rPr>
        <w:t>18</w:t>
      </w:r>
      <w:r w:rsidR="00863CC4" w:rsidRPr="003F3BF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02B12" w:rsidRPr="003F3BF0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5ADA0459" w14:textId="77777777" w:rsidR="0055565A" w:rsidRPr="00CE2D8C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8479B8D" w:rsidR="003D2F72" w:rsidRPr="003F3BF0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3F3BF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E0B8FD2" w14:textId="77777777" w:rsidR="003D2F72" w:rsidRPr="00CE2D8C" w:rsidRDefault="003D2F72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11CF1E14" w14:textId="77777777" w:rsidR="00373DBC" w:rsidRPr="003F3BF0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373DBC" w:rsidRPr="003F3BF0" w:rsidSect="00C75749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3F3BF0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3F3BF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24"/>
        <w:gridCol w:w="20"/>
        <w:gridCol w:w="1202"/>
        <w:gridCol w:w="248"/>
        <w:gridCol w:w="1195"/>
        <w:gridCol w:w="76"/>
        <w:gridCol w:w="165"/>
        <w:gridCol w:w="113"/>
        <w:gridCol w:w="992"/>
        <w:gridCol w:w="250"/>
        <w:gridCol w:w="74"/>
        <w:gridCol w:w="162"/>
        <w:gridCol w:w="969"/>
        <w:gridCol w:w="37"/>
        <w:gridCol w:w="280"/>
        <w:gridCol w:w="1208"/>
        <w:gridCol w:w="271"/>
        <w:gridCol w:w="1530"/>
        <w:gridCol w:w="270"/>
        <w:gridCol w:w="1260"/>
        <w:gridCol w:w="270"/>
        <w:gridCol w:w="1528"/>
        <w:gridCol w:w="6"/>
      </w:tblGrid>
      <w:tr w:rsidR="00373DBC" w:rsidRPr="003F3BF0" w14:paraId="1D08EFCD" w14:textId="77777777" w:rsidTr="00281D4E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42FA3C1E" w14:textId="77777777" w:rsidR="00373DBC" w:rsidRPr="003F3BF0" w:rsidRDefault="00373DBC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14E129B0" w14:textId="77777777" w:rsidR="00373DBC" w:rsidRPr="003F3BF0" w:rsidRDefault="00373DBC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14DEE" w:rsidRPr="003F3BF0" w14:paraId="6DC08CAD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7AE43B0D" w14:textId="77777777" w:rsidR="00C14DEE" w:rsidRPr="003F3BF0" w:rsidRDefault="00C14DEE" w:rsidP="00E11DD8">
            <w:pPr>
              <w:spacing w:line="340" w:lineRule="exact"/>
              <w:ind w:left="73" w:right="-9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446" w:type="dxa"/>
            <w:gridSpan w:val="11"/>
            <w:vAlign w:val="bottom"/>
          </w:tcPr>
          <w:p w14:paraId="7F6D870E" w14:textId="77777777" w:rsidR="00C14DEE" w:rsidRPr="003F3BF0" w:rsidRDefault="00C14DEE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6654" w:type="dxa"/>
            <w:gridSpan w:val="9"/>
            <w:vAlign w:val="bottom"/>
          </w:tcPr>
          <w:p w14:paraId="289EC38C" w14:textId="77777777" w:rsidR="00C14DEE" w:rsidRPr="003F3BF0" w:rsidRDefault="00C14DEE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2F66" w:rsidRPr="003F3BF0" w14:paraId="3F3FFFEE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0EE1B93E" w14:textId="6B3A2669" w:rsidR="000B6A34" w:rsidRPr="003F3BF0" w:rsidRDefault="000B6A34" w:rsidP="00E11DD8">
            <w:pPr>
              <w:spacing w:line="340" w:lineRule="exact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D4894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D4894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D4894"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8D4894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02" w:type="dxa"/>
            <w:vAlign w:val="bottom"/>
          </w:tcPr>
          <w:p w14:paraId="1F793613" w14:textId="77777777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8" w:type="dxa"/>
          </w:tcPr>
          <w:p w14:paraId="081C2A75" w14:textId="77777777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bottom"/>
          </w:tcPr>
          <w:p w14:paraId="3B957CC8" w14:textId="77777777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0E0D9EC" w14:textId="77777777" w:rsidR="000B6A34" w:rsidRPr="003F3BF0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7D1527B2" w14:textId="77777777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A0C656" w14:textId="77777777" w:rsidR="000B6A34" w:rsidRPr="003F3BF0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5E58FA8" w14:textId="77777777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17" w:type="dxa"/>
            <w:gridSpan w:val="2"/>
          </w:tcPr>
          <w:p w14:paraId="12C505A3" w14:textId="77777777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2B75FD62" w14:textId="0AF0DB50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1" w:type="dxa"/>
          </w:tcPr>
          <w:p w14:paraId="688650CC" w14:textId="77777777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3D684CB" w14:textId="2A744CE0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57B11BB0" w14:textId="77777777" w:rsidR="000B6A34" w:rsidRPr="003F3BF0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08014C4" w14:textId="348BCCE2" w:rsidR="000B6A34" w:rsidRPr="003F3BF0" w:rsidRDefault="000B6A34" w:rsidP="00E11DD8">
            <w:pPr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CA97747" w14:textId="77777777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5C518AA0" w14:textId="77777777" w:rsidR="000B6A34" w:rsidRPr="003F3BF0" w:rsidRDefault="000B6A34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73DBC" w:rsidRPr="003F3BF0" w14:paraId="0FD0AC65" w14:textId="77777777" w:rsidTr="00281D4E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54A2534" w14:textId="77777777" w:rsidR="00373DBC" w:rsidRPr="003F3BF0" w:rsidRDefault="00373DBC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00" w:type="dxa"/>
            <w:gridSpan w:val="20"/>
          </w:tcPr>
          <w:p w14:paraId="58820A44" w14:textId="77777777" w:rsidR="00373DBC" w:rsidRPr="003F3BF0" w:rsidRDefault="00373DBC" w:rsidP="00E11DD8">
            <w:pPr>
              <w:pStyle w:val="acctfourfigures"/>
              <w:tabs>
                <w:tab w:val="clear" w:pos="765"/>
              </w:tabs>
              <w:spacing w:line="340" w:lineRule="exact"/>
              <w:ind w:left="-43" w:right="-86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D2F66" w:rsidRPr="003F3BF0" w14:paraId="30C47275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5372626D" w14:textId="77777777" w:rsidR="000B6A34" w:rsidRPr="003F3BF0" w:rsidRDefault="000B6A34" w:rsidP="00E11DD8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02" w:type="dxa"/>
          </w:tcPr>
          <w:p w14:paraId="50BB6A71" w14:textId="66E6EE81" w:rsidR="000B6A34" w:rsidRPr="003F3BF0" w:rsidRDefault="000B6A34" w:rsidP="00E11DD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0EF3FE0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5725183" w14:textId="240B7728" w:rsidR="000B6A34" w:rsidRPr="003F3BF0" w:rsidRDefault="000B6A34" w:rsidP="00E11DD8">
            <w:pPr>
              <w:pStyle w:val="acctfourfigures"/>
              <w:tabs>
                <w:tab w:val="clear" w:pos="765"/>
                <w:tab w:val="decimal" w:pos="75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DADDFF5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275C440" w14:textId="54ED05FC" w:rsidR="000B6A34" w:rsidRPr="003F3BF0" w:rsidRDefault="000B6A34" w:rsidP="00E11DD8">
            <w:pPr>
              <w:pStyle w:val="acctfourfigures"/>
              <w:tabs>
                <w:tab w:val="clear" w:pos="765"/>
                <w:tab w:val="decimal" w:pos="63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AF683AC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6E262EB4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9DAABB2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4F9B2B0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A4900C6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AF88EB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462CF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EF64F6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0E8F7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4F61D07" w14:textId="77777777" w:rsidR="000B6A34" w:rsidRPr="003F3BF0" w:rsidRDefault="000B6A34" w:rsidP="00E11DD8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15E" w:rsidRPr="003F3BF0" w14:paraId="5479504A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7B67AEF8" w14:textId="52F6EE68" w:rsidR="00E8715E" w:rsidRPr="003F3BF0" w:rsidRDefault="00E8715E" w:rsidP="00AF7FDA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</w:t>
            </w:r>
            <w:r w:rsidR="00AF7FD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B72A2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02" w:type="dxa"/>
          </w:tcPr>
          <w:p w14:paraId="568BE993" w14:textId="6B0B62D9" w:rsidR="00E8715E" w:rsidRPr="003F3BF0" w:rsidRDefault="00E8715E" w:rsidP="00AF7FDA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508C95AD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369B554" w14:textId="77777777" w:rsidR="00B72A2C" w:rsidRDefault="00B72A2C" w:rsidP="00AF7FDA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56EF8E" w14:textId="6624F8CD" w:rsidR="00E8715E" w:rsidRPr="003F3BF0" w:rsidRDefault="00E8715E" w:rsidP="00AF7FDA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E30EF07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2AA7239E" w14:textId="77777777" w:rsidR="00B72A2C" w:rsidRDefault="00B72A2C" w:rsidP="00AF7FDA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64ED494" w14:textId="795E1DB8" w:rsidR="00E8715E" w:rsidRPr="003F3BF0" w:rsidRDefault="00E8715E" w:rsidP="00AF7FDA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165,20</w:t>
            </w:r>
            <w:r w:rsidR="00CE37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93E277A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5D7A3540" w14:textId="77777777" w:rsidR="00B72A2C" w:rsidRDefault="00B72A2C" w:rsidP="00AF7FD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7D5ADF" w14:textId="690E1CF8" w:rsidR="00E8715E" w:rsidRPr="003F3BF0" w:rsidRDefault="00E8715E" w:rsidP="00AF7FDA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165,20</w:t>
            </w:r>
            <w:r w:rsidR="00CE37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17" w:type="dxa"/>
            <w:gridSpan w:val="2"/>
          </w:tcPr>
          <w:p w14:paraId="4413F80D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40000C3" w14:textId="77777777" w:rsidR="00B72A2C" w:rsidRDefault="00B72A2C" w:rsidP="00AF7FDA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1FD8CC" w14:textId="3459CC51" w:rsidR="00E8715E" w:rsidRPr="003F3BF0" w:rsidRDefault="00E8715E" w:rsidP="00AF7FDA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59CCEE4A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5A5518" w14:textId="77777777" w:rsidR="00B72A2C" w:rsidRDefault="00B72A2C" w:rsidP="00AF7FDA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5DE611B" w14:textId="3F2A21AA" w:rsidR="00E8715E" w:rsidRPr="003F3BF0" w:rsidRDefault="00E8715E" w:rsidP="00AF7FDA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F400294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E69B70" w14:textId="77777777" w:rsidR="00B72A2C" w:rsidRDefault="00B72A2C" w:rsidP="00AF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AFC354" w14:textId="7A7F477E" w:rsidR="00E8715E" w:rsidRPr="003F3BF0" w:rsidRDefault="00E8715E" w:rsidP="00AF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821A0">
              <w:rPr>
                <w:rFonts w:asciiTheme="majorBidi" w:hAnsiTheme="majorBidi" w:cstheme="majorBidi"/>
                <w:sz w:val="28"/>
                <w:szCs w:val="28"/>
              </w:rPr>
              <w:t>8,089</w:t>
            </w:r>
          </w:p>
        </w:tc>
        <w:tc>
          <w:tcPr>
            <w:tcW w:w="270" w:type="dxa"/>
          </w:tcPr>
          <w:p w14:paraId="32E5460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3D304B2" w14:textId="77777777" w:rsidR="00B72A2C" w:rsidRDefault="00B72A2C" w:rsidP="00AF7FD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BB820F" w14:textId="4CE622D4" w:rsidR="00E8715E" w:rsidRPr="003F3BF0" w:rsidRDefault="00E8715E" w:rsidP="00AF7FDA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16</w:t>
            </w:r>
            <w:r w:rsidR="000821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8,089</w:t>
            </w:r>
          </w:p>
        </w:tc>
      </w:tr>
      <w:tr w:rsidR="00E8715E" w:rsidRPr="003F3BF0" w14:paraId="01E36FBB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4D0A14BA" w14:textId="0936E63A" w:rsidR="00E8715E" w:rsidRPr="003F3BF0" w:rsidRDefault="00E8715E" w:rsidP="00E8715E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="00B72A2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แก่กิจการอื่น</w:t>
            </w:r>
          </w:p>
        </w:tc>
        <w:tc>
          <w:tcPr>
            <w:tcW w:w="1202" w:type="dxa"/>
          </w:tcPr>
          <w:p w14:paraId="5D026D5A" w14:textId="47A23B20" w:rsidR="00E8715E" w:rsidRPr="003F3BF0" w:rsidRDefault="00E8715E" w:rsidP="00E871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4129F441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018C444C" w14:textId="35C30BB3" w:rsidR="00E8715E" w:rsidRPr="003F3BF0" w:rsidRDefault="00E8715E" w:rsidP="00E871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D24D38C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8D4AE0E" w14:textId="16A49A09" w:rsidR="00E8715E" w:rsidRPr="003F3BF0" w:rsidRDefault="00E8715E" w:rsidP="00E871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23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2260868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681D55E5" w14:textId="43B6141A" w:rsidR="00E8715E" w:rsidRPr="003F3BF0" w:rsidRDefault="00E8715E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317" w:type="dxa"/>
            <w:gridSpan w:val="2"/>
          </w:tcPr>
          <w:p w14:paraId="48752368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0DC383A" w14:textId="3B2DF234" w:rsidR="00E8715E" w:rsidRPr="003F3BF0" w:rsidRDefault="00E8715E" w:rsidP="00E871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2B65F50B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767706" w14:textId="6CB176AD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8C0D45B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9F8338" w14:textId="01FE3129" w:rsidR="00E8715E" w:rsidRPr="003F3BF0" w:rsidRDefault="000821A0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22,686</w:t>
            </w:r>
          </w:p>
        </w:tc>
        <w:tc>
          <w:tcPr>
            <w:tcW w:w="270" w:type="dxa"/>
          </w:tcPr>
          <w:p w14:paraId="7A79F0AE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3132E49" w14:textId="642B5E49" w:rsidR="00E8715E" w:rsidRPr="003F3BF0" w:rsidRDefault="00E8715E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21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2,686</w:t>
            </w:r>
          </w:p>
        </w:tc>
      </w:tr>
      <w:tr w:rsidR="00E8715E" w:rsidRPr="003F3BF0" w14:paraId="291BFF20" w14:textId="77777777" w:rsidTr="006804CF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D41F7CF" w14:textId="77777777" w:rsidR="00E8715E" w:rsidRPr="003F3BF0" w:rsidRDefault="00E8715E" w:rsidP="00E8715E">
            <w:pPr>
              <w:spacing w:line="340" w:lineRule="exact"/>
              <w:ind w:left="160" w:right="-9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02" w:type="dxa"/>
          </w:tcPr>
          <w:p w14:paraId="512C762D" w14:textId="28F1E518" w:rsidR="00E8715E" w:rsidRPr="003F3BF0" w:rsidRDefault="00E8715E" w:rsidP="00E8715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31BE703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1E2EB74" w14:textId="1D0D7944" w:rsidR="00E8715E" w:rsidRPr="003F3BF0" w:rsidRDefault="00E8715E" w:rsidP="00E871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296FB14F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3CF1FA64" w14:textId="660D088A" w:rsidR="00E8715E" w:rsidRPr="003F3BF0" w:rsidRDefault="00E8715E" w:rsidP="00E871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A1FAE3D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1C6C20D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7B33D6C7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EC37CDE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C9A0BC3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CC2441B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B9ADA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3044E8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5C77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1977EF17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15E" w:rsidRPr="003F3BF0" w14:paraId="0A6BDE36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8A77039" w14:textId="37E225CC" w:rsidR="00E8715E" w:rsidRPr="003F3BF0" w:rsidRDefault="00E8715E" w:rsidP="00E8715E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02" w:type="dxa"/>
          </w:tcPr>
          <w:p w14:paraId="6A88EF01" w14:textId="39F17EA2" w:rsidR="00E8715E" w:rsidRPr="003F3BF0" w:rsidRDefault="004837B8" w:rsidP="004837B8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8" w:type="dxa"/>
          </w:tcPr>
          <w:p w14:paraId="2245F153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047CF92" w14:textId="5548D819" w:rsidR="00E8715E" w:rsidRPr="003F3BF0" w:rsidRDefault="00E8715E" w:rsidP="00E8715E">
            <w:pPr>
              <w:pStyle w:val="acctfourfigures"/>
              <w:tabs>
                <w:tab w:val="clear" w:pos="765"/>
                <w:tab w:val="decimal" w:pos="97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201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DF30CC0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03CED34" w14:textId="630CBD18" w:rsidR="00E8715E" w:rsidRPr="003F3BF0" w:rsidRDefault="002926C9" w:rsidP="002926C9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F72C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64BA5B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3F4E266D" w14:textId="6E341305" w:rsidR="00E8715E" w:rsidRPr="003F3BF0" w:rsidRDefault="00527C1A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205,477</w:t>
            </w:r>
          </w:p>
        </w:tc>
        <w:tc>
          <w:tcPr>
            <w:tcW w:w="317" w:type="dxa"/>
            <w:gridSpan w:val="2"/>
          </w:tcPr>
          <w:p w14:paraId="3424F6B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918CF01" w14:textId="1E05E2F9" w:rsidR="00E8715E" w:rsidRPr="003F3BF0" w:rsidRDefault="000821A0" w:rsidP="00E8715E">
            <w:pPr>
              <w:pStyle w:val="acctfourfigures"/>
              <w:tabs>
                <w:tab w:val="clear" w:pos="765"/>
                <w:tab w:val="decimal" w:pos="83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201,500</w:t>
            </w:r>
          </w:p>
        </w:tc>
        <w:tc>
          <w:tcPr>
            <w:tcW w:w="271" w:type="dxa"/>
          </w:tcPr>
          <w:p w14:paraId="17C9FFA8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617C8A" w14:textId="11CC23FD" w:rsidR="00E8715E" w:rsidRPr="003F3BF0" w:rsidRDefault="004837B8" w:rsidP="004837B8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F38FED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E5501E" w14:textId="3FD76D79" w:rsidR="00E8715E" w:rsidRPr="003F3BF0" w:rsidRDefault="00605758" w:rsidP="00605758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3,977</w:t>
            </w:r>
          </w:p>
        </w:tc>
        <w:tc>
          <w:tcPr>
            <w:tcW w:w="270" w:type="dxa"/>
          </w:tcPr>
          <w:p w14:paraId="773F3A47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FABBC83" w14:textId="7CA6DE98" w:rsidR="00E8715E" w:rsidRPr="003F3BF0" w:rsidRDefault="00E8715E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6057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5,477</w:t>
            </w:r>
          </w:p>
        </w:tc>
      </w:tr>
      <w:tr w:rsidR="006804CF" w:rsidRPr="003F3BF0" w14:paraId="3EA23912" w14:textId="77777777" w:rsidTr="004837B8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15B2243" w14:textId="4E3FF8EF" w:rsidR="006804CF" w:rsidRPr="003F3BF0" w:rsidRDefault="006804CF" w:rsidP="006804CF">
            <w:pPr>
              <w:spacing w:line="340" w:lineRule="exact"/>
              <w:ind w:left="166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80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03E3BB6" w14:textId="08209440" w:rsidR="006804CF" w:rsidRPr="004837B8" w:rsidRDefault="004837B8" w:rsidP="00E8715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7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</w:t>
            </w:r>
          </w:p>
        </w:tc>
        <w:tc>
          <w:tcPr>
            <w:tcW w:w="248" w:type="dxa"/>
          </w:tcPr>
          <w:p w14:paraId="3E8560A7" w14:textId="77777777" w:rsidR="006804CF" w:rsidRPr="003F3BF0" w:rsidRDefault="006804CF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9AE9A" w14:textId="3C782366" w:rsidR="006804CF" w:rsidRPr="003F3BF0" w:rsidRDefault="004837B8" w:rsidP="004837B8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37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30C0BCF" w14:textId="77777777" w:rsidR="006804CF" w:rsidRPr="003F3BF0" w:rsidRDefault="006804CF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DD113" w14:textId="7E3825D1" w:rsidR="006804CF" w:rsidRPr="003F3BF0" w:rsidRDefault="002926C9" w:rsidP="002926C9">
            <w:pPr>
              <w:pStyle w:val="acctfourfigures"/>
              <w:tabs>
                <w:tab w:val="clear" w:pos="765"/>
                <w:tab w:val="decimal" w:pos="6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BAADAE" w14:textId="77777777" w:rsidR="006804CF" w:rsidRPr="003F3BF0" w:rsidRDefault="006804CF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6CA5B5A3" w14:textId="0F252405" w:rsidR="006804CF" w:rsidRPr="004837B8" w:rsidRDefault="00527C1A" w:rsidP="004837B8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317" w:type="dxa"/>
            <w:gridSpan w:val="2"/>
          </w:tcPr>
          <w:p w14:paraId="2C362EB8" w14:textId="77777777" w:rsidR="006804CF" w:rsidRPr="003F3BF0" w:rsidRDefault="006804CF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5AB101A" w14:textId="68C12CEC" w:rsidR="006804CF" w:rsidRPr="003F3BF0" w:rsidRDefault="004837B8" w:rsidP="004837B8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7E958551" w14:textId="77777777" w:rsidR="006804CF" w:rsidRPr="003F3BF0" w:rsidRDefault="006804CF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286664" w14:textId="724A284A" w:rsidR="006804CF" w:rsidRPr="003F3BF0" w:rsidRDefault="004837B8" w:rsidP="0048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2DECEECF" w14:textId="77777777" w:rsidR="006804CF" w:rsidRPr="003F3BF0" w:rsidRDefault="006804CF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9244ED" w14:textId="0892D6AD" w:rsidR="006804CF" w:rsidRPr="003F3BF0" w:rsidRDefault="00605758" w:rsidP="00605758">
            <w:pPr>
              <w:pStyle w:val="acctfourfigures"/>
              <w:tabs>
                <w:tab w:val="clear" w:pos="765"/>
                <w:tab w:val="decimal" w:pos="62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6B2E1D" w14:textId="77777777" w:rsidR="006804CF" w:rsidRPr="003F3BF0" w:rsidRDefault="006804CF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5D4C54F" w14:textId="07F7A5B3" w:rsidR="006804CF" w:rsidRPr="003F3BF0" w:rsidRDefault="00605758" w:rsidP="001F6D67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E8715E" w:rsidRPr="003F3BF0" w14:paraId="32F5C0C0" w14:textId="77777777" w:rsidTr="004837B8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217ABF10" w14:textId="77777777" w:rsidR="00E8715E" w:rsidRPr="003F3BF0" w:rsidRDefault="00E8715E" w:rsidP="00E8715E">
            <w:pPr>
              <w:spacing w:line="340" w:lineRule="exact"/>
              <w:ind w:left="161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4678884" w14:textId="7D79EF8C" w:rsidR="00E8715E" w:rsidRPr="003F3BF0" w:rsidRDefault="00E8715E" w:rsidP="00E8715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173</w:t>
            </w:r>
          </w:p>
        </w:tc>
        <w:tc>
          <w:tcPr>
            <w:tcW w:w="248" w:type="dxa"/>
          </w:tcPr>
          <w:p w14:paraId="52ED0B84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F9F71" w14:textId="49E7D2A2" w:rsidR="00E8715E" w:rsidRPr="003F3BF0" w:rsidRDefault="00E8715E" w:rsidP="00E8715E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201,500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FF49FC0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1393C" w14:textId="450B68EE" w:rsidR="00E8715E" w:rsidRPr="003F3BF0" w:rsidRDefault="00E8715E" w:rsidP="00E871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F72C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72C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1D53EA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1CC9" w14:textId="4EDC7042" w:rsidR="00E8715E" w:rsidRPr="003F3BF0" w:rsidRDefault="00F72C3A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393</w:t>
            </w:r>
            <w:r w:rsidR="00E8715E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852</w:t>
            </w:r>
          </w:p>
        </w:tc>
        <w:tc>
          <w:tcPr>
            <w:tcW w:w="317" w:type="dxa"/>
            <w:gridSpan w:val="2"/>
          </w:tcPr>
          <w:p w14:paraId="464230B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4530928" w14:textId="5AD04DD8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</w:tcPr>
          <w:p w14:paraId="30934456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B15403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0B67A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9559CA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24A56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0B0AA8AE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15E" w:rsidRPr="003F3BF0" w14:paraId="209BCC86" w14:textId="77777777" w:rsidTr="004837B8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8F05FAB" w14:textId="77777777" w:rsidR="00E8715E" w:rsidRPr="003F3BF0" w:rsidRDefault="00E8715E" w:rsidP="00E8715E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E4E61C0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943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008F159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1F9AB5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617ECE25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B74AB7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ABA3031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</w:tcPr>
          <w:p w14:paraId="23D775E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1BD22DC7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932FA7D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3C08D63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FCF218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06879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14B735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C5508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FAE666A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15E" w:rsidRPr="003F3BF0" w14:paraId="460018E6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401E642" w14:textId="77777777" w:rsidR="00E8715E" w:rsidRPr="003F3BF0" w:rsidRDefault="00E8715E" w:rsidP="00E8715E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02" w:type="dxa"/>
          </w:tcPr>
          <w:p w14:paraId="7DC6B60E" w14:textId="2450B3F8" w:rsidR="00E8715E" w:rsidRPr="003F3BF0" w:rsidRDefault="00E8715E" w:rsidP="00E871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B4339B0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6D08F66B" w14:textId="2477D5C5" w:rsidR="00E8715E" w:rsidRPr="003F3BF0" w:rsidRDefault="00E8715E" w:rsidP="00E871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0BE24CC7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3A822F9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52522B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45271FCD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08FBCFB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F5B996F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81A12E3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5366F4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18C56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19616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7917A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7D4B3BC" w14:textId="23ED9D3F" w:rsidR="00E8715E" w:rsidRPr="003F3BF0" w:rsidRDefault="00E8715E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15E" w:rsidRPr="003F3BF0" w14:paraId="234A677F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CC81516" w14:textId="5CF18BEB" w:rsidR="00E8715E" w:rsidRPr="003F3BF0" w:rsidRDefault="00E8715E" w:rsidP="00B72A2C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="00B72A2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</w:t>
            </w:r>
            <w:r w:rsidR="00B72A2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="00B72A2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การเงิน</w:t>
            </w:r>
          </w:p>
        </w:tc>
        <w:tc>
          <w:tcPr>
            <w:tcW w:w="1202" w:type="dxa"/>
          </w:tcPr>
          <w:p w14:paraId="5DCC0180" w14:textId="77777777" w:rsidR="00B72A2C" w:rsidRDefault="00B72A2C" w:rsidP="00E871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2C3247" w14:textId="75BFE548" w:rsidR="00E8715E" w:rsidRPr="003F3BF0" w:rsidRDefault="00E8715E" w:rsidP="00E871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6C91BA96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BC49F04" w14:textId="77777777" w:rsidR="00B72A2C" w:rsidRDefault="00B72A2C" w:rsidP="00E871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002CE" w14:textId="76627F90" w:rsidR="00E8715E" w:rsidRPr="003F3BF0" w:rsidRDefault="00E8715E" w:rsidP="00E871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4686B7B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224FD545" w14:textId="77777777" w:rsidR="00B72A2C" w:rsidRDefault="00B72A2C" w:rsidP="002926C9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F034EF" w14:textId="01151EEB" w:rsidR="00E8715E" w:rsidRPr="003F3BF0" w:rsidRDefault="000D126C" w:rsidP="002926C9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1,490,65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2B9A34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2CD12F4E" w14:textId="77777777" w:rsidR="00B72A2C" w:rsidRDefault="00B72A2C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C78D83" w14:textId="6BB57EDF" w:rsidR="00E8715E" w:rsidRPr="003F3BF0" w:rsidRDefault="000D126C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1,490,65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7)</w:t>
            </w:r>
          </w:p>
        </w:tc>
        <w:tc>
          <w:tcPr>
            <w:tcW w:w="317" w:type="dxa"/>
            <w:gridSpan w:val="2"/>
          </w:tcPr>
          <w:p w14:paraId="778CC58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670AFC8" w14:textId="77777777" w:rsidR="00B72A2C" w:rsidRDefault="00B72A2C" w:rsidP="00E871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821438" w14:textId="70108FFC" w:rsidR="00E8715E" w:rsidRPr="003F3BF0" w:rsidRDefault="00E8715E" w:rsidP="00E871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0F4E9C43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F11188" w14:textId="77777777" w:rsidR="00B72A2C" w:rsidRDefault="00B72A2C" w:rsidP="00E8715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CD69D1" w14:textId="6C146199" w:rsidR="00E8715E" w:rsidRPr="003F3BF0" w:rsidRDefault="00E8715E" w:rsidP="00E8715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4614899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10E447" w14:textId="77777777" w:rsidR="00B72A2C" w:rsidRDefault="00B72A2C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2AEEF8" w14:textId="0F3A7E6D" w:rsidR="00E8715E" w:rsidRPr="003F3BF0" w:rsidRDefault="000D126C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</w:rPr>
              <w:t>1,414,166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1E94B0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73EC38D9" w14:textId="77777777" w:rsidR="00B72A2C" w:rsidRDefault="00B72A2C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3AC955" w14:textId="6D1258F9" w:rsidR="00E8715E" w:rsidRPr="003F3BF0" w:rsidRDefault="000D126C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</w:rPr>
              <w:t>1,414,166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715E" w:rsidRPr="003F3BF0" w14:paraId="78D093A7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78713927" w14:textId="46916D38" w:rsidR="00E8715E" w:rsidRPr="003F3BF0" w:rsidRDefault="00E8715E" w:rsidP="00E8715E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="00CD252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จากกิจการที่</w:t>
            </w:r>
            <w:r w:rsidR="00CD25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="00CD252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เกี่ยวข้องกัน</w:t>
            </w:r>
          </w:p>
        </w:tc>
        <w:tc>
          <w:tcPr>
            <w:tcW w:w="1202" w:type="dxa"/>
          </w:tcPr>
          <w:p w14:paraId="0A54D01B" w14:textId="77777777" w:rsidR="00CB494C" w:rsidRDefault="00CB494C" w:rsidP="00E871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3D9ECA" w14:textId="275BDDB2" w:rsidR="00E8715E" w:rsidRPr="003F3BF0" w:rsidRDefault="00E8715E" w:rsidP="00E871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75016CA4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58100548" w14:textId="77777777" w:rsidR="00CB494C" w:rsidRDefault="00CB494C" w:rsidP="00E871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B1D7CC" w14:textId="72C0587F" w:rsidR="00E8715E" w:rsidRPr="003F3BF0" w:rsidRDefault="00E8715E" w:rsidP="00E871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0BB08FA5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2CB838D7" w14:textId="77777777" w:rsidR="00CB494C" w:rsidRDefault="00CB494C" w:rsidP="00E871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835AF3" w14:textId="79A792D0" w:rsidR="00E8715E" w:rsidRPr="003F3BF0" w:rsidRDefault="000D126C" w:rsidP="00E871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44E3FC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0CAB6D49" w14:textId="77777777" w:rsidR="00CB494C" w:rsidRDefault="00CB494C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EB0DDF" w14:textId="32694C93" w:rsidR="00E8715E" w:rsidRPr="003F3BF0" w:rsidRDefault="000D126C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527FD6E3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A9C8DD8" w14:textId="77777777" w:rsidR="00CB494C" w:rsidRDefault="00CB494C" w:rsidP="00E871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63A91F" w14:textId="278C40BE" w:rsidR="00E8715E" w:rsidRPr="003F3BF0" w:rsidRDefault="00E8715E" w:rsidP="00E871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435BB7E5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A64EB9" w14:textId="77777777" w:rsidR="00CB494C" w:rsidRDefault="00CB494C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AA976C" w14:textId="72FA629E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7FCBCD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4C8224" w14:textId="77777777" w:rsidR="00CB494C" w:rsidRDefault="00CB494C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A287B" w14:textId="2926C47C" w:rsidR="00E8715E" w:rsidRPr="003F3BF0" w:rsidRDefault="000D126C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</w:rPr>
              <w:t>19,150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AFA237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656C45E2" w14:textId="77777777" w:rsidR="00CB494C" w:rsidRDefault="00CB494C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EF0646" w14:textId="452988A7" w:rsidR="00E8715E" w:rsidRPr="003F3BF0" w:rsidRDefault="000D126C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</w:rPr>
              <w:t>19,150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715E" w:rsidRPr="003F3BF0" w14:paraId="52DD03EE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74BD60FB" w14:textId="77777777" w:rsidR="00E8715E" w:rsidRPr="003F3BF0" w:rsidRDefault="00E8715E" w:rsidP="00E8715E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02" w:type="dxa"/>
          </w:tcPr>
          <w:p w14:paraId="5586FFD7" w14:textId="0213AFAD" w:rsidR="00E8715E" w:rsidRPr="003F3BF0" w:rsidRDefault="00E8715E" w:rsidP="00E871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3711C16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3F34A41E" w14:textId="484724A3" w:rsidR="00E8715E" w:rsidRPr="003F3BF0" w:rsidRDefault="00E8715E" w:rsidP="00E871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188F2BB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DD4D5FC" w14:textId="7F15AB75" w:rsidR="00E8715E" w:rsidRPr="003F3BF0" w:rsidRDefault="000D126C" w:rsidP="00E871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1,500,000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220D85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</w:tcPr>
          <w:p w14:paraId="3A6D9383" w14:textId="00122D53" w:rsidR="00E8715E" w:rsidRPr="003F3BF0" w:rsidRDefault="000D126C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1,500,000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18C0ED85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C64D47E" w14:textId="0E1824C8" w:rsidR="00E8715E" w:rsidRPr="003F3BF0" w:rsidRDefault="00E8715E" w:rsidP="00E8715E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0338C310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9FF5C2" w14:textId="4F47B292" w:rsidR="00E8715E" w:rsidRPr="003F3BF0" w:rsidRDefault="00E8715E" w:rsidP="00E8715E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AA3EF1E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192200" w14:textId="7DCDFE4A" w:rsidR="00E8715E" w:rsidRPr="003F3BF0" w:rsidRDefault="000D126C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</w:rPr>
              <w:t>1,535,913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3A1425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6023A77B" w14:textId="63D6CF49" w:rsidR="00E8715E" w:rsidRPr="003F3BF0" w:rsidRDefault="000D126C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715E" w:rsidRPr="003F3BF0">
              <w:rPr>
                <w:rFonts w:asciiTheme="majorBidi" w:hAnsiTheme="majorBidi" w:cstheme="majorBidi"/>
                <w:sz w:val="28"/>
                <w:szCs w:val="28"/>
              </w:rPr>
              <w:t>1,535,913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C078C" w:rsidRPr="003F3BF0" w14:paraId="32194D0D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5A4D0EA" w14:textId="64D48841" w:rsidR="008C078C" w:rsidRPr="003F3BF0" w:rsidRDefault="008C078C" w:rsidP="008C078C">
            <w:pPr>
              <w:spacing w:line="340" w:lineRule="exact"/>
              <w:ind w:left="-14" w:right="-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D1DE162" w14:textId="4DBD92AB" w:rsidR="008C078C" w:rsidRPr="003F3BF0" w:rsidRDefault="008C078C" w:rsidP="008C078C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3E5C3C67" w14:textId="77777777" w:rsidR="008C078C" w:rsidRPr="003F3BF0" w:rsidRDefault="008C078C" w:rsidP="008C078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6000D" w14:textId="7CB07E69" w:rsidR="008C078C" w:rsidRPr="003F3BF0" w:rsidRDefault="008C078C" w:rsidP="008C078C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76BCDB3F" w14:textId="77777777" w:rsidR="008C078C" w:rsidRPr="003F3BF0" w:rsidRDefault="008C078C" w:rsidP="008C078C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33E8B6" w14:textId="3AF1128E" w:rsidR="008C078C" w:rsidRPr="003F3BF0" w:rsidRDefault="008C078C" w:rsidP="008C078C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(1,712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926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736C74" w14:textId="77777777" w:rsidR="008C078C" w:rsidRPr="003F3BF0" w:rsidRDefault="008C078C" w:rsidP="008C078C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7146BEA" w14:textId="13EB4CFC" w:rsidR="008C078C" w:rsidRPr="003F3BF0" w:rsidRDefault="008C078C" w:rsidP="008C078C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(1,712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926C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657CDEAD" w14:textId="77777777" w:rsidR="008C078C" w:rsidRPr="003F3BF0" w:rsidRDefault="008C078C" w:rsidP="008C078C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27777A1" w14:textId="046AD067" w:rsidR="008C078C" w:rsidRPr="003F3BF0" w:rsidRDefault="008C078C" w:rsidP="008C078C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3C351ABA" w14:textId="77777777" w:rsidR="008C078C" w:rsidRPr="003F3BF0" w:rsidRDefault="008C078C" w:rsidP="008C078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4F3719" w14:textId="10C9C362" w:rsidR="008C078C" w:rsidRPr="003F3BF0" w:rsidRDefault="008C078C" w:rsidP="008C078C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01AFA4" w14:textId="77777777" w:rsidR="008C078C" w:rsidRPr="003F3BF0" w:rsidRDefault="008C078C" w:rsidP="008C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BC268E" w14:textId="51C95763" w:rsidR="008C078C" w:rsidRPr="003F3BF0" w:rsidRDefault="008C078C" w:rsidP="008C0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(1,712,</w:t>
            </w:r>
            <w:r w:rsidR="00BF0401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21FF8B7" w14:textId="77777777" w:rsidR="008C078C" w:rsidRPr="003F3BF0" w:rsidRDefault="008C078C" w:rsidP="008C078C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4F956A3C" w14:textId="344940BD" w:rsidR="008C078C" w:rsidRPr="003F3BF0" w:rsidRDefault="008C078C" w:rsidP="008C078C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(1,712,</w:t>
            </w:r>
            <w:r w:rsidR="00BF0401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8715E" w:rsidRPr="003F3BF0" w14:paraId="6A54EECA" w14:textId="77777777" w:rsidTr="00C97BB5">
        <w:trPr>
          <w:gridAfter w:val="1"/>
          <w:wAfter w:w="6" w:type="dxa"/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424E1A38" w14:textId="77777777" w:rsidR="00E8715E" w:rsidRPr="003F3BF0" w:rsidRDefault="00E8715E" w:rsidP="00E8715E">
            <w:pPr>
              <w:spacing w:line="340" w:lineRule="exact"/>
              <w:ind w:left="161" w:right="-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8C162B5" w14:textId="755293D5" w:rsidR="00E8715E" w:rsidRPr="003F3BF0" w:rsidRDefault="00E8715E" w:rsidP="00E8715E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DF47254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2B950" w14:textId="7BFE3E6C" w:rsidR="00E8715E" w:rsidRPr="003F3BF0" w:rsidRDefault="00E8715E" w:rsidP="00E8715E">
            <w:pPr>
              <w:pStyle w:val="acctfourfigures"/>
              <w:tabs>
                <w:tab w:val="clear" w:pos="765"/>
                <w:tab w:val="decimal" w:pos="706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01BFFC3" w14:textId="77777777" w:rsidR="00E8715E" w:rsidRPr="003F3BF0" w:rsidRDefault="00E8715E" w:rsidP="00E8715E">
            <w:pPr>
              <w:tabs>
                <w:tab w:val="decimal" w:pos="789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FC38B" w14:textId="2A1CC8B0" w:rsidR="00E8715E" w:rsidRPr="003F3BF0" w:rsidRDefault="000D126C" w:rsidP="00E8715E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8C0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E8715E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8C0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</w:t>
            </w:r>
            <w:r w:rsidR="002926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6D6DF4" w14:textId="77777777" w:rsidR="00E8715E" w:rsidRPr="003F3BF0" w:rsidRDefault="00E8715E" w:rsidP="00E8715E">
            <w:pPr>
              <w:tabs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02E44" w14:textId="31B55AA0" w:rsidR="00E8715E" w:rsidRPr="003F3BF0" w:rsidRDefault="000D126C" w:rsidP="00E8715E">
            <w:pPr>
              <w:pStyle w:val="acctfourfigures"/>
              <w:tabs>
                <w:tab w:val="clear" w:pos="765"/>
                <w:tab w:val="decimal" w:pos="827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8C0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E8715E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8C078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</w:t>
            </w:r>
            <w:r w:rsidR="002926C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17" w:type="dxa"/>
            <w:gridSpan w:val="2"/>
          </w:tcPr>
          <w:p w14:paraId="269BADA9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3D6206C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74AA1C8F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16A338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806C31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C36D43" w14:textId="77777777" w:rsidR="00E8715E" w:rsidRPr="003F3BF0" w:rsidRDefault="00E8715E" w:rsidP="00E8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439EE6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30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auto"/>
          </w:tcPr>
          <w:p w14:paraId="3A33A530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left="-43" w:right="-8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715E" w:rsidRPr="003F3BF0" w14:paraId="2B9DDE10" w14:textId="77777777" w:rsidTr="00B14162">
        <w:trPr>
          <w:gridAfter w:val="1"/>
          <w:wAfter w:w="6" w:type="dxa"/>
          <w:trHeight w:val="261"/>
        </w:trPr>
        <w:tc>
          <w:tcPr>
            <w:tcW w:w="2724" w:type="dxa"/>
            <w:shd w:val="clear" w:color="auto" w:fill="auto"/>
            <w:vAlign w:val="bottom"/>
          </w:tcPr>
          <w:p w14:paraId="7C932879" w14:textId="14DF76DA" w:rsidR="00E8715E" w:rsidRPr="003F3BF0" w:rsidRDefault="00E8715E" w:rsidP="00E8715E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2120" w:type="dxa"/>
            <w:gridSpan w:val="21"/>
            <w:vAlign w:val="bottom"/>
          </w:tcPr>
          <w:p w14:paraId="38A4F6D3" w14:textId="6ECD027D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715E" w:rsidRPr="003F3BF0" w14:paraId="396DB589" w14:textId="77777777" w:rsidTr="00333F6D">
        <w:trPr>
          <w:gridAfter w:val="1"/>
          <w:wAfter w:w="6" w:type="dxa"/>
          <w:trHeight w:val="261"/>
        </w:trPr>
        <w:tc>
          <w:tcPr>
            <w:tcW w:w="2724" w:type="dxa"/>
            <w:shd w:val="clear" w:color="auto" w:fill="auto"/>
            <w:vAlign w:val="bottom"/>
          </w:tcPr>
          <w:p w14:paraId="7D95B98C" w14:textId="77777777" w:rsidR="00E8715E" w:rsidRPr="003F3BF0" w:rsidRDefault="00E8715E" w:rsidP="00E8715E">
            <w:pPr>
              <w:spacing w:line="360" w:lineRule="exact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466" w:type="dxa"/>
            <w:gridSpan w:val="12"/>
            <w:vAlign w:val="bottom"/>
          </w:tcPr>
          <w:p w14:paraId="09DD6516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6654" w:type="dxa"/>
            <w:gridSpan w:val="9"/>
            <w:vAlign w:val="bottom"/>
          </w:tcPr>
          <w:p w14:paraId="4F56364B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8715E" w:rsidRPr="003F3BF0" w14:paraId="083280F0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  <w:vAlign w:val="bottom"/>
          </w:tcPr>
          <w:p w14:paraId="625CC462" w14:textId="31000BE4" w:rsidR="00E8715E" w:rsidRPr="003F3BF0" w:rsidRDefault="00E8715E" w:rsidP="00E8715E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02" w:type="dxa"/>
            <w:vAlign w:val="bottom"/>
          </w:tcPr>
          <w:p w14:paraId="7FFC7533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8" w:type="dxa"/>
          </w:tcPr>
          <w:p w14:paraId="13292A27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D42E120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9C362FC" w14:textId="77777777" w:rsidR="00E8715E" w:rsidRPr="003F3BF0" w:rsidRDefault="00E8715E" w:rsidP="00E8715E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57B95FFF" w14:textId="59AAF7B2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324" w:type="dxa"/>
            <w:gridSpan w:val="2"/>
            <w:shd w:val="clear" w:color="auto" w:fill="auto"/>
            <w:vAlign w:val="bottom"/>
          </w:tcPr>
          <w:p w14:paraId="7DA49C9D" w14:textId="77777777" w:rsidR="00E8715E" w:rsidRPr="003F3BF0" w:rsidRDefault="00E8715E" w:rsidP="00E8715E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  <w:vAlign w:val="bottom"/>
          </w:tcPr>
          <w:p w14:paraId="2F193137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0" w:type="dxa"/>
          </w:tcPr>
          <w:p w14:paraId="7481E052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8" w:type="dxa"/>
            <w:vAlign w:val="bottom"/>
          </w:tcPr>
          <w:p w14:paraId="3587A5B9" w14:textId="14BC6DE2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1" w:type="dxa"/>
          </w:tcPr>
          <w:p w14:paraId="2FED6E78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2B3B747" w14:textId="446310D0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38AF5CA" w14:textId="77777777" w:rsidR="00E8715E" w:rsidRPr="003F3BF0" w:rsidRDefault="00E8715E" w:rsidP="00E8715E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03F571" w14:textId="66C960CE" w:rsidR="00E8715E" w:rsidRPr="003F3BF0" w:rsidRDefault="00E8715E" w:rsidP="00E8715E">
            <w:pPr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03EBA63A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0254BF10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715E" w:rsidRPr="003F3BF0" w14:paraId="0B6A4136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4892C8B" w14:textId="77777777" w:rsidR="00E8715E" w:rsidRPr="003F3BF0" w:rsidRDefault="00E8715E" w:rsidP="00E8715E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106" w:type="dxa"/>
            <w:gridSpan w:val="21"/>
          </w:tcPr>
          <w:p w14:paraId="292F01F1" w14:textId="77777777" w:rsidR="00E8715E" w:rsidRPr="003F3BF0" w:rsidRDefault="00E8715E" w:rsidP="00E8715E">
            <w:pPr>
              <w:pStyle w:val="acctfourfigures"/>
              <w:tabs>
                <w:tab w:val="clear" w:pos="76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8715E" w:rsidRPr="003F3BF0" w14:paraId="0902F918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654731C" w14:textId="77777777" w:rsidR="00E8715E" w:rsidRPr="003F3BF0" w:rsidRDefault="00E8715E" w:rsidP="00E8715E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02" w:type="dxa"/>
          </w:tcPr>
          <w:p w14:paraId="5E7A9D88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0FA5E79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007094B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8FC6B12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36A46FCD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5D61D247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0CCCE096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AD09876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F75A2AA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EEE0548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4D9DD6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CC5D4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E1A80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BB7B16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96DEBFB" w14:textId="77777777" w:rsidR="00E8715E" w:rsidRPr="003F3BF0" w:rsidRDefault="00E8715E" w:rsidP="00E8715E">
            <w:pPr>
              <w:pStyle w:val="acctfourfigures"/>
              <w:tabs>
                <w:tab w:val="clear" w:pos="765"/>
                <w:tab w:val="decimal" w:pos="595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00F9" w:rsidRPr="003F3BF0" w14:paraId="020E0040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521AB967" w14:textId="43C9E7C4" w:rsidR="002600F9" w:rsidRPr="003F3BF0" w:rsidRDefault="002600F9" w:rsidP="002600F9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="00D63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02" w:type="dxa"/>
          </w:tcPr>
          <w:p w14:paraId="5E403EF0" w14:textId="77777777" w:rsidR="00D63319" w:rsidRDefault="00D63319" w:rsidP="002600F9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CFA825" w14:textId="33CD18E1" w:rsidR="002600F9" w:rsidRPr="003F3BF0" w:rsidRDefault="002600F9" w:rsidP="002600F9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E725A07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AFDD99A" w14:textId="77777777" w:rsidR="00D63319" w:rsidRDefault="00D63319" w:rsidP="002600F9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F47611" w14:textId="61BB56CD" w:rsidR="002600F9" w:rsidRPr="003F3BF0" w:rsidRDefault="002600F9" w:rsidP="002600F9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74623480" w14:textId="77777777" w:rsidR="002600F9" w:rsidRPr="003F3BF0" w:rsidRDefault="002600F9" w:rsidP="002600F9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1FB37648" w14:textId="77777777" w:rsidR="00D63319" w:rsidRDefault="00D63319" w:rsidP="002600F9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8519E4" w14:textId="2791CEB3" w:rsidR="002600F9" w:rsidRPr="003F3BF0" w:rsidRDefault="002600F9" w:rsidP="002600F9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190,342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6B3F48B8" w14:textId="77777777" w:rsidR="002600F9" w:rsidRPr="003F3BF0" w:rsidRDefault="002600F9" w:rsidP="0026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5CD0B58C" w14:textId="77777777" w:rsidR="00D63319" w:rsidRDefault="00D63319" w:rsidP="002600F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D5B5A6" w14:textId="42CD660C" w:rsidR="002600F9" w:rsidRPr="003F3BF0" w:rsidRDefault="002600F9" w:rsidP="002600F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190,342</w:t>
            </w:r>
          </w:p>
        </w:tc>
        <w:tc>
          <w:tcPr>
            <w:tcW w:w="280" w:type="dxa"/>
          </w:tcPr>
          <w:p w14:paraId="22A6966B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CBC21F2" w14:textId="77777777" w:rsidR="00D63319" w:rsidRDefault="00D63319" w:rsidP="002600F9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E55D1C" w14:textId="4DD197DF" w:rsidR="002600F9" w:rsidRPr="003F3BF0" w:rsidRDefault="002600F9" w:rsidP="002600F9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5931FDFF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671620" w14:textId="77777777" w:rsidR="00D63319" w:rsidRDefault="00D63319" w:rsidP="002600F9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E9FF2B" w14:textId="586F3C3F" w:rsidR="002600F9" w:rsidRPr="003F3BF0" w:rsidRDefault="002600F9" w:rsidP="002600F9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F052A" w14:textId="77777777" w:rsidR="002600F9" w:rsidRPr="003F3BF0" w:rsidRDefault="002600F9" w:rsidP="0026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1F67CA" w14:textId="77777777" w:rsidR="00D63319" w:rsidRDefault="00D63319" w:rsidP="0026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A5EF81" w14:textId="13C8B048" w:rsidR="002600F9" w:rsidRPr="003F3BF0" w:rsidRDefault="000821A0" w:rsidP="0026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184,507</w:t>
            </w:r>
          </w:p>
        </w:tc>
        <w:tc>
          <w:tcPr>
            <w:tcW w:w="270" w:type="dxa"/>
          </w:tcPr>
          <w:p w14:paraId="18E1FA23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BDBF798" w14:textId="77777777" w:rsidR="00D63319" w:rsidRDefault="00D63319" w:rsidP="002600F9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45D520" w14:textId="70DD7B9C" w:rsidR="002600F9" w:rsidRPr="003F3BF0" w:rsidRDefault="002600F9" w:rsidP="002600F9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821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84,507</w:t>
            </w:r>
          </w:p>
        </w:tc>
      </w:tr>
      <w:tr w:rsidR="002600F9" w:rsidRPr="003F3BF0" w14:paraId="5EAFF5E8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6E2C3FA2" w14:textId="77777777" w:rsidR="002600F9" w:rsidRPr="003F3BF0" w:rsidRDefault="002600F9" w:rsidP="002600F9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202" w:type="dxa"/>
          </w:tcPr>
          <w:p w14:paraId="60890A43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45B8B81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7039234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F0CB386" w14:textId="77777777" w:rsidR="002600F9" w:rsidRPr="003F3BF0" w:rsidRDefault="002600F9" w:rsidP="002600F9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55500554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79E945D9" w14:textId="77777777" w:rsidR="002600F9" w:rsidRPr="003F3BF0" w:rsidRDefault="002600F9" w:rsidP="0026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052989FA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59EDDEA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AB42649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C2D94E9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B6990C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A1222" w14:textId="77777777" w:rsidR="002600F9" w:rsidRPr="003F3BF0" w:rsidRDefault="002600F9" w:rsidP="0026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36AC12" w14:textId="77777777" w:rsidR="002600F9" w:rsidRPr="003F3BF0" w:rsidRDefault="002600F9" w:rsidP="0026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402FC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47A34C39" w14:textId="77777777" w:rsidR="002600F9" w:rsidRPr="003F3BF0" w:rsidRDefault="002600F9" w:rsidP="002600F9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317E" w:rsidRPr="003F3BF0" w14:paraId="49BB8716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6516D2A5" w14:textId="5A677E12" w:rsidR="00C1317E" w:rsidRPr="003F3BF0" w:rsidRDefault="00C1317E" w:rsidP="004837B8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202" w:type="dxa"/>
          </w:tcPr>
          <w:p w14:paraId="379BED71" w14:textId="23A326FB" w:rsidR="00C1317E" w:rsidRPr="004837B8" w:rsidRDefault="00C1317E" w:rsidP="00C1317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3F0D84C" w14:textId="77777777" w:rsidR="00C1317E" w:rsidRPr="003F3BF0" w:rsidRDefault="00C1317E" w:rsidP="002600F9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9A6CA0D" w14:textId="40849C40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201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EA24B0A" w14:textId="77777777" w:rsidR="00C1317E" w:rsidRPr="003F3BF0" w:rsidRDefault="00C1317E" w:rsidP="002600F9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03256AEB" w14:textId="3ADD464E" w:rsidR="00C1317E" w:rsidRPr="003F3BF0" w:rsidRDefault="00C1317E" w:rsidP="004837B8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4D837A42" w14:textId="77777777" w:rsidR="00C1317E" w:rsidRPr="003F3BF0" w:rsidRDefault="00C1317E" w:rsidP="0026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47F61B5B" w14:textId="62740F97" w:rsidR="00C1317E" w:rsidRPr="003F3BF0" w:rsidRDefault="00C1317E" w:rsidP="002600F9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</w:t>
            </w:r>
          </w:p>
        </w:tc>
        <w:tc>
          <w:tcPr>
            <w:tcW w:w="280" w:type="dxa"/>
          </w:tcPr>
          <w:p w14:paraId="478459AF" w14:textId="77777777" w:rsidR="00C1317E" w:rsidRPr="003F3BF0" w:rsidRDefault="00C1317E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B71706E" w14:textId="6D4A5E6E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201,500</w:t>
            </w:r>
          </w:p>
        </w:tc>
        <w:tc>
          <w:tcPr>
            <w:tcW w:w="271" w:type="dxa"/>
          </w:tcPr>
          <w:p w14:paraId="09F30E58" w14:textId="77777777" w:rsidR="00C1317E" w:rsidRPr="003F3BF0" w:rsidRDefault="00C1317E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7A0C67" w14:textId="2C62C95F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3A9B5F" w14:textId="77777777" w:rsidR="00C1317E" w:rsidRPr="003F3BF0" w:rsidRDefault="00C1317E" w:rsidP="00260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6737B8" w14:textId="34DA2385" w:rsidR="00C1317E" w:rsidRPr="003F3BF0" w:rsidRDefault="00C1317E" w:rsidP="0039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D16E20" w14:textId="77777777" w:rsidR="00C1317E" w:rsidRPr="003F3BF0" w:rsidRDefault="00C1317E" w:rsidP="002600F9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477AB697" w14:textId="79EDA88A" w:rsidR="00C1317E" w:rsidRPr="003F3BF0" w:rsidRDefault="00C1317E" w:rsidP="002600F9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</w:t>
            </w:r>
          </w:p>
        </w:tc>
      </w:tr>
      <w:tr w:rsidR="00C1317E" w:rsidRPr="003F3BF0" w14:paraId="11A8B5D2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2A461E4" w14:textId="7D2445EC" w:rsidR="00C1317E" w:rsidRDefault="00C1317E" w:rsidP="00C1317E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02" w:type="dxa"/>
          </w:tcPr>
          <w:p w14:paraId="474C1CF4" w14:textId="2BB6EDA0" w:rsidR="00C1317E" w:rsidRPr="004837B8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37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</w:t>
            </w:r>
          </w:p>
        </w:tc>
        <w:tc>
          <w:tcPr>
            <w:tcW w:w="248" w:type="dxa"/>
          </w:tcPr>
          <w:p w14:paraId="4DFF8E29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FFDACB5" w14:textId="1E923308" w:rsidR="00C1317E" w:rsidRDefault="00C1317E" w:rsidP="00C131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1D79896" w14:textId="77777777" w:rsidR="00C1317E" w:rsidRPr="003F3BF0" w:rsidRDefault="00C1317E" w:rsidP="00C131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67057D7E" w14:textId="7C445FB4" w:rsidR="00C1317E" w:rsidRDefault="00C1317E" w:rsidP="00C131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8AC4428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63BF9642" w14:textId="5190C612" w:rsidR="00C1317E" w:rsidRDefault="00C1317E" w:rsidP="00C131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80" w:type="dxa"/>
          </w:tcPr>
          <w:p w14:paraId="47F4591D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040B8009" w14:textId="693CA08D" w:rsidR="00C1317E" w:rsidRDefault="00C1317E" w:rsidP="00C1317E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83B8C38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F2DF7" w14:textId="4534DD0B" w:rsidR="00C1317E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3D132C9B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A301EA" w14:textId="57CD21B7" w:rsidR="00C1317E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8D2C0C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5DFB17C" w14:textId="7325D6FC" w:rsidR="00C1317E" w:rsidRDefault="00C1317E" w:rsidP="00C1317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C1317E" w:rsidRPr="003F3BF0" w14:paraId="6DFE4C14" w14:textId="77777777" w:rsidTr="00C70520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67891FEA" w14:textId="05CF850E" w:rsidR="00C1317E" w:rsidRPr="003F3BF0" w:rsidRDefault="00C1317E" w:rsidP="00C1317E">
            <w:pPr>
              <w:spacing w:line="360" w:lineRule="exact"/>
              <w:ind w:left="16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CBE7ABD" w14:textId="2175144A" w:rsidR="00C1317E" w:rsidRPr="004837B8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48" w:type="dxa"/>
          </w:tcPr>
          <w:p w14:paraId="427776C8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4B37D" w14:textId="1DAD771A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201,500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136C4A3" w14:textId="77777777" w:rsidR="00C1317E" w:rsidRPr="003F3BF0" w:rsidRDefault="00C1317E" w:rsidP="00C131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26F5D" w14:textId="101C5C28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190,342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5D172DEE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9FA12" w14:textId="727F585E" w:rsidR="00C1317E" w:rsidRPr="003F3BF0" w:rsidRDefault="00C1317E" w:rsidP="00C131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392,015</w:t>
            </w:r>
          </w:p>
        </w:tc>
        <w:tc>
          <w:tcPr>
            <w:tcW w:w="280" w:type="dxa"/>
          </w:tcPr>
          <w:p w14:paraId="7A0B72FB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2446FD59" w14:textId="1A6E0E47" w:rsidR="00C1317E" w:rsidRPr="003F3BF0" w:rsidRDefault="00C1317E" w:rsidP="00C1317E">
            <w:pPr>
              <w:pStyle w:val="acctfourfigures"/>
              <w:tabs>
                <w:tab w:val="clear" w:pos="765"/>
                <w:tab w:val="decimal" w:pos="83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272040A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11E31F" w14:textId="0B2684A6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32740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45C05B" w14:textId="5FBB9963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13182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10528E2" w14:textId="3AF856F0" w:rsidR="00C1317E" w:rsidRPr="003F3BF0" w:rsidRDefault="00C1317E" w:rsidP="00C1317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317E" w:rsidRPr="003F3BF0" w14:paraId="60B4E0BF" w14:textId="77777777" w:rsidTr="00C70520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4FB97D59" w14:textId="642C0536" w:rsidR="00C1317E" w:rsidRPr="003F3BF0" w:rsidRDefault="00C1317E" w:rsidP="00C1317E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6A23A188" w14:textId="07D0C229" w:rsidR="00C1317E" w:rsidRPr="003F3BF0" w:rsidRDefault="00C1317E" w:rsidP="00C1317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73F8CA13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2A6D3BC8" w14:textId="6EB554B1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B9B2B51" w14:textId="77777777" w:rsidR="00C1317E" w:rsidRPr="003F3BF0" w:rsidRDefault="00C1317E" w:rsidP="00C131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99D17" w14:textId="3D7EF42D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196C4CF4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AD0FF0F" w14:textId="4A6A2F26" w:rsidR="00C1317E" w:rsidRPr="003F3BF0" w:rsidRDefault="00C1317E" w:rsidP="00C131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6ED5DB28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D457F5A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334FE1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8C1658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2233B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4E728A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CE562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7648C4DA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317E" w:rsidRPr="003F3BF0" w14:paraId="5E77ADC2" w14:textId="77777777" w:rsidTr="00C70520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161EDB7A" w14:textId="669FA59C" w:rsidR="00C1317E" w:rsidRPr="003F3BF0" w:rsidRDefault="00C1317E" w:rsidP="00C1317E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02" w:type="dxa"/>
          </w:tcPr>
          <w:p w14:paraId="14033A1F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AD97EE4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4E5E38B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25728DB" w14:textId="77777777" w:rsidR="00C1317E" w:rsidRPr="003F3BF0" w:rsidRDefault="00C1317E" w:rsidP="00C131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44C73FD6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2AE8CC43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3FF0DFCF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16C6EE41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8AEF639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B28D4E8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7C86DA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E0002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632A03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F9466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01FCE8B2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317E" w:rsidRPr="003F3BF0" w14:paraId="6BD3E946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051D50E" w14:textId="770BF9A2" w:rsidR="00C1317E" w:rsidRPr="003F3BF0" w:rsidRDefault="00C1317E" w:rsidP="00C1317E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="00BB48E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</w:t>
            </w:r>
            <w:r w:rsidR="00BB48E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="00BB48E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การเงิน</w:t>
            </w:r>
          </w:p>
        </w:tc>
        <w:tc>
          <w:tcPr>
            <w:tcW w:w="1202" w:type="dxa"/>
          </w:tcPr>
          <w:p w14:paraId="13FDD241" w14:textId="77777777" w:rsidR="00BB48E2" w:rsidRDefault="00BB48E2" w:rsidP="00C1317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8ED691" w14:textId="2174AC2C" w:rsidR="00C1317E" w:rsidRPr="003F3BF0" w:rsidRDefault="00C1317E" w:rsidP="00C1317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2ACA45A1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AFDD6C8" w14:textId="77777777" w:rsidR="00BB48E2" w:rsidRDefault="00BB48E2" w:rsidP="00C131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DDF9DF" w14:textId="0B77B8EB" w:rsidR="00C1317E" w:rsidRPr="003F3BF0" w:rsidRDefault="00C1317E" w:rsidP="00C131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AC7A552" w14:textId="77777777" w:rsidR="00C1317E" w:rsidRPr="003F3BF0" w:rsidRDefault="00C1317E" w:rsidP="00C131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01FDC52C" w14:textId="77777777" w:rsidR="00BB48E2" w:rsidRDefault="00BB48E2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1E154E" w14:textId="47256E1A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647,100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752414FE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35A57904" w14:textId="77777777" w:rsidR="00BB48E2" w:rsidRDefault="00BB48E2" w:rsidP="00C131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46554E" w14:textId="7F81E7C5" w:rsidR="00C1317E" w:rsidRPr="003F3BF0" w:rsidRDefault="00C1317E" w:rsidP="00C131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647,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19433CB9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AAA80D1" w14:textId="77777777" w:rsidR="00BB48E2" w:rsidRDefault="00BB48E2" w:rsidP="00C1317E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7D3F34" w14:textId="28205004" w:rsidR="00C1317E" w:rsidRPr="003F3BF0" w:rsidRDefault="00C1317E" w:rsidP="00C1317E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36EE77FF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855B72" w14:textId="77777777" w:rsidR="00BB48E2" w:rsidRDefault="00BB48E2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7E3DC3" w14:textId="7A1CCA2F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1450AA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CA3284" w14:textId="77777777" w:rsidR="00BB48E2" w:rsidRDefault="00BB48E2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672FBF" w14:textId="4011ED52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589,982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9F8FBF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575E2D0B" w14:textId="77777777" w:rsidR="00BB48E2" w:rsidRDefault="00BB48E2" w:rsidP="00C1317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5A78AA" w14:textId="4CAA6F08" w:rsidR="00C1317E" w:rsidRPr="003F3BF0" w:rsidRDefault="00964257" w:rsidP="00C1317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131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317E" w:rsidRPr="003F3BF0">
              <w:rPr>
                <w:rFonts w:asciiTheme="majorBidi" w:hAnsiTheme="majorBidi" w:cstheme="majorBidi"/>
                <w:sz w:val="28"/>
                <w:szCs w:val="28"/>
              </w:rPr>
              <w:t>589,982</w:t>
            </w:r>
            <w:r w:rsidR="00C131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317E" w:rsidRPr="003F3BF0" w14:paraId="33E58FA0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3BA90243" w14:textId="6DD247DA" w:rsidR="00C1317E" w:rsidRPr="003F3BF0" w:rsidRDefault="00C1317E" w:rsidP="00C1317E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02" w:type="dxa"/>
          </w:tcPr>
          <w:p w14:paraId="0B79A3D5" w14:textId="340CF3A1" w:rsidR="00C1317E" w:rsidRPr="003F3BF0" w:rsidRDefault="00C1317E" w:rsidP="00C1317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548ECCA3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54D7424" w14:textId="2E7B2D98" w:rsidR="00C1317E" w:rsidRPr="003F3BF0" w:rsidRDefault="00C1317E" w:rsidP="00C131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076D4446" w14:textId="77777777" w:rsidR="00C1317E" w:rsidRPr="003F3BF0" w:rsidRDefault="00C1317E" w:rsidP="00C131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05E0F7F1" w14:textId="42ADA4EF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1,500,000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2294891B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375C9F42" w14:textId="1A8E730F" w:rsidR="00C1317E" w:rsidRPr="003F3BF0" w:rsidRDefault="00C1317E" w:rsidP="00C131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1,500,000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80" w:type="dxa"/>
          </w:tcPr>
          <w:p w14:paraId="775687A2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D9E37D4" w14:textId="78D0D033" w:rsidR="00C1317E" w:rsidRPr="003F3BF0" w:rsidRDefault="00C1317E" w:rsidP="00C1317E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</w:tcPr>
          <w:p w14:paraId="49D0A219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63E76A01" w14:textId="34A3DCCA" w:rsidR="00C1317E" w:rsidRPr="003F3BF0" w:rsidRDefault="00C1317E" w:rsidP="00C1317E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FDA88CC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BECB2F" w14:textId="508A711B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1,535,913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859214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E41F876" w14:textId="339A59A6" w:rsidR="00C1317E" w:rsidRPr="003F3BF0" w:rsidRDefault="00C1317E" w:rsidP="00C1317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1,535,913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317E" w:rsidRPr="003F3BF0" w14:paraId="3F3233CD" w14:textId="77777777" w:rsidTr="00281D4E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8C3AEEA" w14:textId="50FB94FD" w:rsidR="00C1317E" w:rsidRPr="003F3BF0" w:rsidRDefault="00C1317E" w:rsidP="00C1317E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02" w:type="dxa"/>
          </w:tcPr>
          <w:p w14:paraId="3FE911E7" w14:textId="37003513" w:rsidR="00C1317E" w:rsidRPr="003F3BF0" w:rsidRDefault="00C1317E" w:rsidP="00C1317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6B60A6B4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5E834C8" w14:textId="26FAE188" w:rsidR="00C1317E" w:rsidRPr="003F3BF0" w:rsidRDefault="00C1317E" w:rsidP="00C131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83DE459" w14:textId="77777777" w:rsidR="00C1317E" w:rsidRPr="003F3BF0" w:rsidRDefault="00C1317E" w:rsidP="00C131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shd w:val="clear" w:color="auto" w:fill="auto"/>
          </w:tcPr>
          <w:p w14:paraId="296E28BD" w14:textId="0331FB51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0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C0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021D9E8D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45582A10" w14:textId="67419CA8" w:rsidR="00C1317E" w:rsidRPr="003F3BF0" w:rsidRDefault="00C1317E" w:rsidP="00C131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0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C07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62529369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14EE0DB2" w14:textId="4D5439D0" w:rsidR="00C1317E" w:rsidRPr="003F3BF0" w:rsidRDefault="00C1317E" w:rsidP="00C1317E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0B902462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D0785A" w14:textId="702D4628" w:rsidR="00C1317E" w:rsidRPr="003F3BF0" w:rsidRDefault="00C1317E" w:rsidP="00C1317E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A5E9BD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04D7B7" w14:textId="535ED804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78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078C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D48271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0A9CDF61" w14:textId="5E72E59B" w:rsidR="00C1317E" w:rsidRPr="003F3BF0" w:rsidRDefault="00C1317E" w:rsidP="00C1317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078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078C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317E" w:rsidRPr="003F3BF0" w14:paraId="77801924" w14:textId="77777777" w:rsidTr="002928D3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2B17FBCD" w14:textId="3887A4AF" w:rsidR="00C1317E" w:rsidRPr="003F3BF0" w:rsidRDefault="00C1317E" w:rsidP="00C1317E">
            <w:pPr>
              <w:spacing w:line="36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75B7AC5" w14:textId="28A2F473" w:rsidR="00C1317E" w:rsidRPr="003F3BF0" w:rsidRDefault="00C1317E" w:rsidP="00C1317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3B81B8F9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20763" w14:textId="28F05180" w:rsidR="00C1317E" w:rsidRPr="003F3BF0" w:rsidRDefault="00C1317E" w:rsidP="00C131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502667D" w14:textId="77777777" w:rsidR="00C1317E" w:rsidRPr="003F3BF0" w:rsidRDefault="00C1317E" w:rsidP="00C131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29743" w14:textId="2E29D710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E575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277,988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24" w:type="dxa"/>
            <w:gridSpan w:val="2"/>
            <w:shd w:val="clear" w:color="auto" w:fill="auto"/>
          </w:tcPr>
          <w:p w14:paraId="2211B49E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ACB9F" w14:textId="7E2E6DC7" w:rsidR="00C1317E" w:rsidRPr="003F3BF0" w:rsidRDefault="00C1317E" w:rsidP="00C131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E575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277,988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0" w:type="dxa"/>
          </w:tcPr>
          <w:p w14:paraId="7C724B67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47C3BAE9" w14:textId="2592FF4F" w:rsidR="00C1317E" w:rsidRPr="003F3BF0" w:rsidRDefault="00C1317E" w:rsidP="00C1317E">
            <w:pPr>
              <w:pStyle w:val="acctfourfigures"/>
              <w:tabs>
                <w:tab w:val="clear" w:pos="765"/>
                <w:tab w:val="decimal" w:pos="569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AE6464D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23C0A8" w14:textId="13594EE5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2A7DB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0E203A" w14:textId="64346ED2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7163A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3A1CA203" w14:textId="4A8C6101" w:rsidR="00C1317E" w:rsidRPr="003F3BF0" w:rsidRDefault="00C1317E" w:rsidP="00C1317E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317E" w:rsidRPr="003F3BF0" w14:paraId="43486E46" w14:textId="77777777" w:rsidTr="002928D3">
        <w:trPr>
          <w:trHeight w:val="261"/>
        </w:trPr>
        <w:tc>
          <w:tcPr>
            <w:tcW w:w="2744" w:type="dxa"/>
            <w:gridSpan w:val="2"/>
            <w:shd w:val="clear" w:color="auto" w:fill="auto"/>
          </w:tcPr>
          <w:p w14:paraId="085161EF" w14:textId="54218FD9" w:rsidR="00C1317E" w:rsidRPr="003F3BF0" w:rsidRDefault="00C1317E" w:rsidP="00C1317E">
            <w:pPr>
              <w:spacing w:line="360" w:lineRule="exac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C7350F5" w14:textId="6B73CA37" w:rsidR="00C1317E" w:rsidRPr="003F3BF0" w:rsidRDefault="00C1317E" w:rsidP="00C1317E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6EF5C7CE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65FF0CF7" w14:textId="0F6D3415" w:rsidR="00C1317E" w:rsidRPr="003F3BF0" w:rsidRDefault="00C1317E" w:rsidP="00C1317E">
            <w:pPr>
              <w:pStyle w:val="acctfourfigures"/>
              <w:tabs>
                <w:tab w:val="clear" w:pos="765"/>
                <w:tab w:val="decimal" w:pos="59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4A14590" w14:textId="77777777" w:rsidR="00C1317E" w:rsidRPr="003F3BF0" w:rsidRDefault="00C1317E" w:rsidP="00C1317E">
            <w:pPr>
              <w:tabs>
                <w:tab w:val="decimal" w:pos="789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9F65305" w14:textId="47CC9B43" w:rsidR="00C1317E" w:rsidRPr="003F3BF0" w:rsidRDefault="00C1317E" w:rsidP="00C1317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14:paraId="39DBB903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D558BE5" w14:textId="003D3951" w:rsidR="00C1317E" w:rsidRPr="003F3BF0" w:rsidRDefault="00C1317E" w:rsidP="00C1317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15E4A7EF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</w:tcPr>
          <w:p w14:paraId="000B4A34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4C2A6037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BA0815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4D689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37157E" w14:textId="77777777" w:rsidR="00C1317E" w:rsidRPr="003F3BF0" w:rsidRDefault="00C1317E" w:rsidP="00C1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4066CE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</w:tcPr>
          <w:p w14:paraId="24B4B31F" w14:textId="77777777" w:rsidR="00C1317E" w:rsidRPr="003F3BF0" w:rsidRDefault="00C1317E" w:rsidP="00C1317E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49F3B055" w14:textId="0D4DDD51" w:rsidR="000C6AE2" w:rsidRPr="003F3BF0" w:rsidRDefault="000C6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</w:p>
    <w:p w14:paraId="031E6B4E" w14:textId="77777777" w:rsidR="00413945" w:rsidRPr="003F3BF0" w:rsidRDefault="00413945" w:rsidP="009777AF">
      <w:pPr>
        <w:spacing w:line="240" w:lineRule="auto"/>
        <w:rPr>
          <w:rFonts w:ascii="Angsana New" w:hAnsi="Angsana New" w:cs="Angsana New"/>
          <w:sz w:val="22"/>
          <w:szCs w:val="22"/>
        </w:rPr>
        <w:sectPr w:rsidR="00413945" w:rsidRPr="003F3BF0" w:rsidSect="00C75749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83F30D5" w14:textId="4B41099C" w:rsidR="00413945" w:rsidRPr="003F3BF0" w:rsidRDefault="00413945" w:rsidP="009777A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"/>
        <w:gridCol w:w="168"/>
        <w:gridCol w:w="12"/>
        <w:gridCol w:w="1092"/>
        <w:gridCol w:w="182"/>
        <w:gridCol w:w="808"/>
        <w:gridCol w:w="180"/>
        <w:gridCol w:w="891"/>
        <w:gridCol w:w="181"/>
        <w:gridCol w:w="908"/>
        <w:gridCol w:w="180"/>
        <w:gridCol w:w="990"/>
      </w:tblGrid>
      <w:tr w:rsidR="00BD39DE" w:rsidRPr="003F3BF0" w14:paraId="359353EF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vAlign w:val="bottom"/>
            <w:hideMark/>
          </w:tcPr>
          <w:p w14:paraId="7642EBEA" w14:textId="398D28A4" w:rsidR="00BD39DE" w:rsidRPr="003F3BF0" w:rsidRDefault="00BD39DE" w:rsidP="009777A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39315735"/>
          </w:p>
        </w:tc>
        <w:tc>
          <w:tcPr>
            <w:tcW w:w="180" w:type="dxa"/>
            <w:gridSpan w:val="2"/>
          </w:tcPr>
          <w:p w14:paraId="20CF88A9" w14:textId="70449D76" w:rsidR="00BD39DE" w:rsidRPr="003F3BF0" w:rsidRDefault="00BD39D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12" w:type="dxa"/>
            <w:gridSpan w:val="9"/>
            <w:vAlign w:val="bottom"/>
            <w:hideMark/>
          </w:tcPr>
          <w:p w14:paraId="0061735C" w14:textId="1D518F8A" w:rsidR="00BD39DE" w:rsidRPr="003F3BF0" w:rsidRDefault="00BD39DE" w:rsidP="009777A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D39DE" w:rsidRPr="003F3BF0" w14:paraId="15E417AF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7007C48D" w14:textId="5E01F307" w:rsidR="00BD39DE" w:rsidRPr="003F3BF0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0F02B546" w14:textId="72EC0863" w:rsidR="00BD39DE" w:rsidRPr="003F3BF0" w:rsidRDefault="00BD39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92" w:type="dxa"/>
            <w:hideMark/>
          </w:tcPr>
          <w:p w14:paraId="750C3D72" w14:textId="155C44BA" w:rsidR="00BD39DE" w:rsidRPr="003F3BF0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19E31BA" w14:textId="77777777" w:rsidR="00BD39DE" w:rsidRPr="003F3BF0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ADF04" w14:textId="77777777" w:rsidR="00953856" w:rsidRDefault="00953856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E69B63" w14:textId="28C1BF0B" w:rsidR="00BD39DE" w:rsidRPr="003F3BF0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39DE" w:rsidRPr="003F3BF0" w14:paraId="0AA05DD4" w14:textId="77777777" w:rsidTr="00B36604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6A6D4B92" w14:textId="0BD35EEF" w:rsidR="00BD39DE" w:rsidRPr="003F3BF0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84659E7" w14:textId="07659508" w:rsidR="00BD39DE" w:rsidRPr="003F3BF0" w:rsidRDefault="00BD39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2" w:type="dxa"/>
          </w:tcPr>
          <w:p w14:paraId="7DF90650" w14:textId="75F0F726" w:rsidR="00BD39DE" w:rsidRPr="003F3BF0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57428F1" w14:textId="77777777" w:rsidR="00BD39DE" w:rsidRPr="003F3BF0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38562" w14:textId="3D0FA621" w:rsidR="00BD39DE" w:rsidRPr="003F3BF0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0E6A7" w14:textId="77777777" w:rsidR="00BD39DE" w:rsidRPr="003F3BF0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D7DA5" w14:textId="0A8468DF" w:rsidR="00BD39DE" w:rsidRPr="003F3BF0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E8DA" w14:textId="77777777" w:rsidR="00BD39DE" w:rsidRPr="003F3BF0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6B8BB" w14:textId="308B3927" w:rsidR="00BD39DE" w:rsidRPr="003F3BF0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9A6FE" w14:textId="77777777" w:rsidR="00BD39DE" w:rsidRPr="003F3BF0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81593" w14:textId="77777777" w:rsidR="00BD39DE" w:rsidRPr="003F3BF0" w:rsidRDefault="00BD39DE" w:rsidP="009777A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39DE" w:rsidRPr="003F3BF0" w14:paraId="6F49F444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</w:tcPr>
          <w:p w14:paraId="453C550C" w14:textId="77777777" w:rsidR="00BD39DE" w:rsidRPr="003F3BF0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9F52354" w14:textId="757CC9E3" w:rsidR="00BD39DE" w:rsidRPr="003F3BF0" w:rsidRDefault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2" w:type="dxa"/>
            <w:gridSpan w:val="9"/>
            <w:hideMark/>
          </w:tcPr>
          <w:p w14:paraId="36978EB1" w14:textId="3727D2A1" w:rsidR="00BD39DE" w:rsidRPr="003F3BF0" w:rsidRDefault="00BD39DE" w:rsidP="009777AF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91DA2" w:rsidRPr="003F3BF0" w14:paraId="1344AD48" w14:textId="77777777" w:rsidTr="00B36604">
        <w:trPr>
          <w:cantSplit/>
          <w:trHeight w:val="20"/>
        </w:trPr>
        <w:tc>
          <w:tcPr>
            <w:tcW w:w="3945" w:type="dxa"/>
            <w:hideMark/>
          </w:tcPr>
          <w:p w14:paraId="2BFA4F50" w14:textId="3F942449" w:rsidR="00F91DA2" w:rsidRPr="003F3BF0" w:rsidRDefault="00BF0225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DA2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DA2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F91DA2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</w:tcPr>
          <w:p w14:paraId="3CC16B8E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634808F7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D8CD886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F5B82FD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BD1CD7" w14:textId="77777777" w:rsidR="00F91DA2" w:rsidRPr="003F3BF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16086AE8" w14:textId="77777777" w:rsidR="00F91DA2" w:rsidRPr="003F3BF0" w:rsidRDefault="00F91DA2" w:rsidP="000D18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BF9F110" w14:textId="77777777" w:rsidR="00F91DA2" w:rsidRPr="003F3BF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</w:tcPr>
          <w:p w14:paraId="1EA1E827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53E4E1" w14:textId="77777777" w:rsidR="00F91DA2" w:rsidRPr="003F3BF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18054DE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91DA2" w:rsidRPr="003F3BF0" w14:paraId="3BB47BEC" w14:textId="77777777" w:rsidTr="00B36604">
        <w:trPr>
          <w:cantSplit/>
          <w:trHeight w:val="20"/>
        </w:trPr>
        <w:tc>
          <w:tcPr>
            <w:tcW w:w="3945" w:type="dxa"/>
          </w:tcPr>
          <w:p w14:paraId="4CB85475" w14:textId="77777777" w:rsidR="00F91DA2" w:rsidRPr="003F3BF0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568CFA46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796A2D3D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95666E1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2B5D155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2C6CA5" w14:textId="77777777" w:rsidR="00F91DA2" w:rsidRPr="003F3BF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0750A35B" w14:textId="77777777" w:rsidR="00F91DA2" w:rsidRPr="003F3BF0" w:rsidRDefault="00F91DA2" w:rsidP="000D183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B978106" w14:textId="77777777" w:rsidR="00F91DA2" w:rsidRPr="003F3BF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</w:tcPr>
          <w:p w14:paraId="3E3D880A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98BEB3" w14:textId="77777777" w:rsidR="00F91DA2" w:rsidRPr="003F3BF0" w:rsidRDefault="00F91DA2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3D8B56A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95519" w:rsidRPr="003F3BF0" w14:paraId="7FAD822A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1602F377" w14:textId="77777777" w:rsidR="00E95519" w:rsidRPr="003F3BF0" w:rsidRDefault="00E95519" w:rsidP="00E955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หน่วยลงทุนถือไว้เพื่อค้า</w:t>
            </w:r>
          </w:p>
        </w:tc>
        <w:tc>
          <w:tcPr>
            <w:tcW w:w="180" w:type="dxa"/>
            <w:gridSpan w:val="2"/>
          </w:tcPr>
          <w:p w14:paraId="0A42D0D5" w14:textId="77777777" w:rsidR="00E95519" w:rsidRPr="003F3BF0" w:rsidRDefault="00E95519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052427C" w14:textId="0396706C" w:rsidR="00E95519" w:rsidRPr="003F3BF0" w:rsidRDefault="00BF0225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2" w:type="dxa"/>
          </w:tcPr>
          <w:p w14:paraId="2ECD7759" w14:textId="77777777" w:rsidR="00E95519" w:rsidRPr="003F3BF0" w:rsidRDefault="00E95519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68652E" w14:textId="75165156" w:rsidR="00E95519" w:rsidRPr="003F3BF0" w:rsidRDefault="00E95519" w:rsidP="003A0936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0EFE5301" w14:textId="77777777" w:rsidR="00E95519" w:rsidRPr="003F3BF0" w:rsidRDefault="00E95519" w:rsidP="00E955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4DC3172B" w14:textId="2F8D26F7" w:rsidR="00E95519" w:rsidRPr="003F3BF0" w:rsidRDefault="00BF0225" w:rsidP="00E9551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1" w:type="dxa"/>
            <w:vAlign w:val="bottom"/>
          </w:tcPr>
          <w:p w14:paraId="505CA33D" w14:textId="201C2DB4" w:rsidR="00E95519" w:rsidRPr="003F3BF0" w:rsidRDefault="00E95519" w:rsidP="00E955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CEF341A" w14:textId="77777777" w:rsidR="00E95519" w:rsidRPr="003F3BF0" w:rsidRDefault="00E95519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FAE9439" w14:textId="77777777" w:rsidR="00E95519" w:rsidRPr="003F3BF0" w:rsidRDefault="00E95519" w:rsidP="00E955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79332F" w14:textId="43D2C10B" w:rsidR="00E95519" w:rsidRPr="003F3BF0" w:rsidRDefault="00BF0225" w:rsidP="00E955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</w:tr>
      <w:tr w:rsidR="00F91DA2" w:rsidRPr="003F3BF0" w14:paraId="5C8BA543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3E677B45" w14:textId="77777777" w:rsidR="00F91DA2" w:rsidRPr="003F3BF0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" w:type="dxa"/>
            <w:gridSpan w:val="2"/>
          </w:tcPr>
          <w:p w14:paraId="22F0E334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0E491344" w14:textId="77197E6A" w:rsidR="00F91DA2" w:rsidRPr="003F3BF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F91DA2"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2" w:type="dxa"/>
          </w:tcPr>
          <w:p w14:paraId="2474D539" w14:textId="77777777" w:rsidR="00F91DA2" w:rsidRPr="003F3BF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  <w:vAlign w:val="bottom"/>
          </w:tcPr>
          <w:p w14:paraId="3124A40E" w14:textId="67AE022E" w:rsidR="00F91DA2" w:rsidRPr="003F3BF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F91DA2"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65B67757" w14:textId="77777777" w:rsidR="00F91DA2" w:rsidRPr="003F3BF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240D1EAC" w14:textId="77777777" w:rsidR="00F91DA2" w:rsidRPr="003F3BF0" w:rsidRDefault="00F91DA2" w:rsidP="00373B9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265E6CB3" w14:textId="77777777" w:rsidR="00F91DA2" w:rsidRPr="003F3BF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F7CDC0F" w14:textId="77777777" w:rsidR="00F91DA2" w:rsidRPr="003F3BF0" w:rsidRDefault="00F91DA2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412D46F" w14:textId="77777777" w:rsidR="00F91DA2" w:rsidRPr="003F3BF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6C8DE1" w14:textId="415AA6D1" w:rsidR="00F91DA2" w:rsidRPr="003F3BF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F91DA2"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</w:tr>
      <w:tr w:rsidR="000E41ED" w:rsidRPr="003F3BF0" w14:paraId="3EA0E818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744FE1D7" w14:textId="77777777" w:rsidR="000E41ED" w:rsidRPr="003F3BF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80" w:type="dxa"/>
            <w:gridSpan w:val="2"/>
          </w:tcPr>
          <w:p w14:paraId="3797E187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8B3CB96" w14:textId="56F865EB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182" w:type="dxa"/>
          </w:tcPr>
          <w:p w14:paraId="049627A4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F7B7282" w14:textId="092B500D" w:rsidR="000E41ED" w:rsidRPr="003F3BF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0DE493FC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150DEB37" w14:textId="28A5D561" w:rsidR="000E41ED" w:rsidRPr="003F3BF0" w:rsidRDefault="00BF0225" w:rsidP="000E41E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181" w:type="dxa"/>
          </w:tcPr>
          <w:p w14:paraId="52054717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F851A58" w14:textId="77777777" w:rsidR="000E41ED" w:rsidRPr="003F3BF0" w:rsidRDefault="000E41ED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506568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4F0C8A" w14:textId="47526EA3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</w:tr>
      <w:tr w:rsidR="00F91DA2" w:rsidRPr="003F3BF0" w14:paraId="412C8685" w14:textId="77777777" w:rsidTr="00B36604">
        <w:trPr>
          <w:cantSplit/>
          <w:trHeight w:val="20"/>
        </w:trPr>
        <w:tc>
          <w:tcPr>
            <w:tcW w:w="3945" w:type="dxa"/>
          </w:tcPr>
          <w:p w14:paraId="3DF4B204" w14:textId="77777777" w:rsidR="00F91DA2" w:rsidRPr="003F3BF0" w:rsidRDefault="00F91DA2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6F5E205D" w14:textId="77777777" w:rsidR="00F91DA2" w:rsidRPr="003F3BF0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</w:tcPr>
          <w:p w14:paraId="090C729F" w14:textId="77777777" w:rsidR="00F91DA2" w:rsidRPr="003F3BF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D95E15A" w14:textId="77777777" w:rsidR="00F91DA2" w:rsidRPr="003F3BF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9F31E40" w14:textId="77777777" w:rsidR="00F91DA2" w:rsidRPr="003F3BF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DC4DF3" w14:textId="77777777" w:rsidR="00F91DA2" w:rsidRPr="003F3BF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24A72ECF" w14:textId="77777777" w:rsidR="00F91DA2" w:rsidRPr="003F3BF0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CBB7246" w14:textId="77777777" w:rsidR="00F91DA2" w:rsidRPr="003F3BF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</w:tcPr>
          <w:p w14:paraId="7E1BAE4F" w14:textId="77777777" w:rsidR="00F91DA2" w:rsidRPr="003F3BF0" w:rsidRDefault="00F91DA2" w:rsidP="00A1393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FB0676" w14:textId="77777777" w:rsidR="00F91DA2" w:rsidRPr="003F3BF0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3396C9" w14:textId="77777777" w:rsidR="00F91DA2" w:rsidRPr="003F3BF0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E41ED" w:rsidRPr="003F3BF0" w14:paraId="380AB686" w14:textId="77777777" w:rsidTr="00B36604">
        <w:trPr>
          <w:cantSplit/>
          <w:trHeight w:val="20"/>
        </w:trPr>
        <w:tc>
          <w:tcPr>
            <w:tcW w:w="3945" w:type="dxa"/>
          </w:tcPr>
          <w:p w14:paraId="64316C90" w14:textId="77777777" w:rsidR="000E41ED" w:rsidRPr="003F3BF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  <w:gridSpan w:val="2"/>
          </w:tcPr>
          <w:p w14:paraId="571EBEC1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188E846" w14:textId="0DBE8A2F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182" w:type="dxa"/>
          </w:tcPr>
          <w:p w14:paraId="0C43B06E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D42E20" w14:textId="77777777" w:rsidR="000E41ED" w:rsidRPr="003F3BF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35FA4403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5D0FFE61" w14:textId="4DA700F4" w:rsidR="000E41ED" w:rsidRPr="003F3BF0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499EC088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A4CED75" w14:textId="4B6319E1" w:rsidR="000E41ED" w:rsidRPr="003F3BF0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243E895B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83876" w14:textId="64A0DB67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</w:p>
        </w:tc>
      </w:tr>
      <w:tr w:rsidR="000E41ED" w:rsidRPr="003F3BF0" w14:paraId="513AB029" w14:textId="77777777" w:rsidTr="00B36604">
        <w:trPr>
          <w:cantSplit/>
          <w:trHeight w:val="20"/>
        </w:trPr>
        <w:tc>
          <w:tcPr>
            <w:tcW w:w="3945" w:type="dxa"/>
          </w:tcPr>
          <w:p w14:paraId="0E08FA3D" w14:textId="77777777" w:rsidR="000E41ED" w:rsidRPr="003F3BF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80" w:type="dxa"/>
            <w:gridSpan w:val="2"/>
          </w:tcPr>
          <w:p w14:paraId="0974BB8C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E4BA4FA" w14:textId="7E7C8FD9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1704F0BA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393C43F" w14:textId="77777777" w:rsidR="000E41ED" w:rsidRPr="003F3BF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46DC72F6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12332B8D" w14:textId="13BFEFF0" w:rsidR="000E41ED" w:rsidRPr="003F3BF0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501A6E14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0FDD567" w14:textId="34C11F6D" w:rsidR="000E41ED" w:rsidRPr="003F3BF0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0" w:type="dxa"/>
          </w:tcPr>
          <w:p w14:paraId="44F0859E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2D6E3" w14:textId="6ABFFE26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</w:t>
            </w:r>
          </w:p>
        </w:tc>
      </w:tr>
      <w:tr w:rsidR="00805CCA" w:rsidRPr="003F3BF0" w14:paraId="7CCA654A" w14:textId="77777777" w:rsidTr="00333F6D">
        <w:trPr>
          <w:cantSplit/>
          <w:trHeight w:val="20"/>
        </w:trPr>
        <w:tc>
          <w:tcPr>
            <w:tcW w:w="3945" w:type="dxa"/>
            <w:vAlign w:val="bottom"/>
          </w:tcPr>
          <w:p w14:paraId="5384EBBC" w14:textId="77777777" w:rsidR="00805CCA" w:rsidRPr="003F3BF0" w:rsidRDefault="00805CCA" w:rsidP="00805C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" w:type="dxa"/>
            <w:gridSpan w:val="2"/>
          </w:tcPr>
          <w:p w14:paraId="2D547925" w14:textId="77777777" w:rsidR="00805CCA" w:rsidRPr="003F3BF0" w:rsidRDefault="00805CCA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CB83EDC" w14:textId="0F0CBDF6" w:rsidR="00805CCA" w:rsidRPr="003F3BF0" w:rsidRDefault="00BF0225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  <w:r w:rsidR="00805CCA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63503D29" w14:textId="77777777" w:rsidR="00805CCA" w:rsidRPr="003F3BF0" w:rsidRDefault="00805CCA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847336D" w14:textId="77777777" w:rsidR="00805CCA" w:rsidRPr="003F3BF0" w:rsidRDefault="00805CCA" w:rsidP="00805CCA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7E8C94CA" w14:textId="77777777" w:rsidR="00805CCA" w:rsidRPr="003F3BF0" w:rsidRDefault="00805CCA" w:rsidP="00805C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235126D" w14:textId="1F70F532" w:rsidR="00805CCA" w:rsidRPr="001C2CD6" w:rsidRDefault="00805CCA" w:rsidP="001C2CD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7910C1FA" w14:textId="77777777" w:rsidR="00805CCA" w:rsidRPr="003F3BF0" w:rsidRDefault="00805CCA" w:rsidP="00805C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2EE80B2" w14:textId="73EF7871" w:rsidR="00805CCA" w:rsidRPr="003F3BF0" w:rsidRDefault="00BF0225" w:rsidP="00805C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  <w:r w:rsidR="00805CCA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80" w:type="dxa"/>
          </w:tcPr>
          <w:p w14:paraId="62CBDD4A" w14:textId="77777777" w:rsidR="00805CCA" w:rsidRPr="003F3BF0" w:rsidRDefault="00805CCA" w:rsidP="00805C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F55BAA" w14:textId="3D94EF4F" w:rsidR="00805CCA" w:rsidRPr="003F3BF0" w:rsidRDefault="00BF0225" w:rsidP="00805C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  <w:r w:rsidR="00805CCA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</w:tr>
      <w:tr w:rsidR="001C2CD6" w:rsidRPr="003F3BF0" w14:paraId="242CEB69" w14:textId="77777777" w:rsidTr="00F870D8">
        <w:trPr>
          <w:cantSplit/>
          <w:trHeight w:val="20"/>
        </w:trPr>
        <w:tc>
          <w:tcPr>
            <w:tcW w:w="3945" w:type="dxa"/>
            <w:vAlign w:val="bottom"/>
          </w:tcPr>
          <w:p w14:paraId="7B9CD498" w14:textId="77777777" w:rsidR="001C2CD6" w:rsidRPr="003F3BF0" w:rsidRDefault="001C2CD6" w:rsidP="001C2CD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gridSpan w:val="2"/>
          </w:tcPr>
          <w:p w14:paraId="4A94D037" w14:textId="77777777" w:rsidR="001C2CD6" w:rsidRPr="003F3BF0" w:rsidRDefault="001C2CD6" w:rsidP="001C2C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4A04B7B4" w14:textId="39FE54F0" w:rsidR="001C2CD6" w:rsidRPr="003F3BF0" w:rsidRDefault="001C2CD6" w:rsidP="001C2C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1,481,579</w:t>
            </w:r>
          </w:p>
        </w:tc>
        <w:tc>
          <w:tcPr>
            <w:tcW w:w="182" w:type="dxa"/>
          </w:tcPr>
          <w:p w14:paraId="3208598C" w14:textId="77777777" w:rsidR="001C2CD6" w:rsidRPr="003F3BF0" w:rsidRDefault="001C2CD6" w:rsidP="001C2C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5600B95" w14:textId="77777777" w:rsidR="001C2CD6" w:rsidRPr="003F3BF0" w:rsidRDefault="001C2CD6" w:rsidP="001C2CD6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50A8FDB0" w14:textId="77777777" w:rsidR="001C2CD6" w:rsidRPr="003F3BF0" w:rsidRDefault="001C2CD6" w:rsidP="001C2CD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E19295E" w14:textId="28F69C67" w:rsidR="001C2CD6" w:rsidRPr="001C2CD6" w:rsidRDefault="001C2CD6" w:rsidP="001C2CD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2654F296" w14:textId="77777777" w:rsidR="001C2CD6" w:rsidRPr="003F3BF0" w:rsidRDefault="001C2CD6" w:rsidP="001C2CD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3EB2CA6" w14:textId="339D9E0D" w:rsidR="001C2CD6" w:rsidRPr="003F3BF0" w:rsidRDefault="001C2CD6" w:rsidP="001C2CD6">
            <w:pPr>
              <w:pStyle w:val="acctfourfigures"/>
              <w:tabs>
                <w:tab w:val="decimal" w:pos="72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1,493,626</w:t>
            </w:r>
          </w:p>
        </w:tc>
        <w:tc>
          <w:tcPr>
            <w:tcW w:w="180" w:type="dxa"/>
          </w:tcPr>
          <w:p w14:paraId="101CB313" w14:textId="77777777" w:rsidR="001C2CD6" w:rsidRPr="003F3BF0" w:rsidRDefault="001C2CD6" w:rsidP="001C2CD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0EA06B" w14:textId="68540E6E" w:rsidR="001C2CD6" w:rsidRPr="003F3BF0" w:rsidRDefault="001C2CD6" w:rsidP="001C2CD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1,493,626</w:t>
            </w:r>
          </w:p>
        </w:tc>
      </w:tr>
      <w:tr w:rsidR="000E41ED" w:rsidRPr="003F3BF0" w14:paraId="50C945E2" w14:textId="77777777" w:rsidTr="00B36604">
        <w:trPr>
          <w:cantSplit/>
          <w:trHeight w:val="20"/>
        </w:trPr>
        <w:tc>
          <w:tcPr>
            <w:tcW w:w="3945" w:type="dxa"/>
          </w:tcPr>
          <w:p w14:paraId="6A4FDA02" w14:textId="0E5FA337" w:rsidR="000E41ED" w:rsidRPr="003F3BF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0" w:type="dxa"/>
            <w:gridSpan w:val="2"/>
          </w:tcPr>
          <w:p w14:paraId="146B67C7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77790A17" w14:textId="767E713B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79851B86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027DD799" w14:textId="77777777" w:rsidR="000E41ED" w:rsidRPr="003F3BF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30C4BC0F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066F5D21" w14:textId="7FD05F0F" w:rsidR="000E41ED" w:rsidRPr="003F3BF0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79545EA7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4C01831" w14:textId="6173DE5E" w:rsidR="000E41ED" w:rsidRPr="003F3BF0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180" w:type="dxa"/>
          </w:tcPr>
          <w:p w14:paraId="486CDC74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522104" w14:textId="532775C6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</w:tr>
      <w:tr w:rsidR="000E41ED" w:rsidRPr="003F3BF0" w14:paraId="4C1DB696" w14:textId="77777777" w:rsidTr="00B36604">
        <w:trPr>
          <w:cantSplit/>
          <w:trHeight w:val="20"/>
        </w:trPr>
        <w:tc>
          <w:tcPr>
            <w:tcW w:w="3945" w:type="dxa"/>
            <w:vAlign w:val="bottom"/>
          </w:tcPr>
          <w:p w14:paraId="548AC81E" w14:textId="77777777" w:rsidR="000E41ED" w:rsidRPr="003F3BF0" w:rsidRDefault="000E41ED" w:rsidP="000E41E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gridSpan w:val="2"/>
          </w:tcPr>
          <w:p w14:paraId="6B2BF8A5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0EEB24D" w14:textId="5DE0BEEE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</w:p>
        </w:tc>
        <w:tc>
          <w:tcPr>
            <w:tcW w:w="182" w:type="dxa"/>
          </w:tcPr>
          <w:p w14:paraId="303AFE3A" w14:textId="77777777" w:rsidR="000E41ED" w:rsidRPr="003F3BF0" w:rsidRDefault="000E41ED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6237D122" w14:textId="77777777" w:rsidR="000E41ED" w:rsidRPr="003F3BF0" w:rsidRDefault="000E41ED" w:rsidP="00373B9E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125EEBEE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</w:tcPr>
          <w:p w14:paraId="5E8DD67C" w14:textId="46E3BA1A" w:rsidR="000E41ED" w:rsidRPr="003F3BF0" w:rsidRDefault="000E41ED" w:rsidP="00373B9E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81" w:type="dxa"/>
          </w:tcPr>
          <w:p w14:paraId="026A48C3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2762207" w14:textId="170ACF9B" w:rsidR="000E41ED" w:rsidRPr="003F3BF0" w:rsidRDefault="00BF0225" w:rsidP="002C624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180" w:type="dxa"/>
          </w:tcPr>
          <w:p w14:paraId="4904416F" w14:textId="77777777" w:rsidR="000E41ED" w:rsidRPr="003F3BF0" w:rsidRDefault="000E41ED" w:rsidP="000E41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4F1677" w14:textId="53FF9F4A" w:rsidR="000E41ED" w:rsidRPr="003F3BF0" w:rsidRDefault="00BF0225" w:rsidP="000E41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0E41ED"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</w:tr>
      <w:bookmarkEnd w:id="11"/>
    </w:tbl>
    <w:p w14:paraId="4A4F533E" w14:textId="1DE5B7A3" w:rsidR="004F06BB" w:rsidRPr="003F3BF0" w:rsidRDefault="004F0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2"/>
        <w:gridCol w:w="15"/>
        <w:gridCol w:w="165"/>
        <w:gridCol w:w="15"/>
        <w:gridCol w:w="1063"/>
        <w:gridCol w:w="16"/>
        <w:gridCol w:w="166"/>
        <w:gridCol w:w="16"/>
        <w:gridCol w:w="796"/>
        <w:gridCol w:w="12"/>
        <w:gridCol w:w="180"/>
        <w:gridCol w:w="994"/>
        <w:gridCol w:w="182"/>
        <w:gridCol w:w="810"/>
        <w:gridCol w:w="180"/>
        <w:gridCol w:w="997"/>
      </w:tblGrid>
      <w:tr w:rsidR="00BD39DE" w:rsidRPr="003F3BF0" w14:paraId="235A444A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vAlign w:val="bottom"/>
            <w:hideMark/>
          </w:tcPr>
          <w:p w14:paraId="193F9469" w14:textId="29D719AB" w:rsidR="00BD39DE" w:rsidRPr="003F3BF0" w:rsidRDefault="00BD39DE" w:rsidP="003E173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C0E0D56" w14:textId="77777777" w:rsidR="00BD39DE" w:rsidRPr="003F3BF0" w:rsidRDefault="00BD39DE" w:rsidP="003E173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12" w:type="dxa"/>
            <w:gridSpan w:val="12"/>
            <w:vAlign w:val="bottom"/>
            <w:hideMark/>
          </w:tcPr>
          <w:p w14:paraId="2222927B" w14:textId="18D43DDC" w:rsidR="00BD39DE" w:rsidRPr="003F3BF0" w:rsidRDefault="00BD39DE" w:rsidP="003E173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39DE" w:rsidRPr="003F3BF0" w14:paraId="41F94526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58FA88EC" w14:textId="77777777" w:rsidR="00BD39DE" w:rsidRPr="003F3BF0" w:rsidRDefault="00BD39DE" w:rsidP="003E173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713801B0" w14:textId="77777777" w:rsidR="00BD39DE" w:rsidRPr="003F3BF0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9" w:type="dxa"/>
            <w:gridSpan w:val="2"/>
            <w:hideMark/>
          </w:tcPr>
          <w:p w14:paraId="4DC31AE9" w14:textId="77777777" w:rsidR="00BD39DE" w:rsidRPr="003F3BF0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gridSpan w:val="2"/>
          </w:tcPr>
          <w:p w14:paraId="50EC39DB" w14:textId="77777777" w:rsidR="00BD39DE" w:rsidRPr="003F3BF0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2CA55" w14:textId="77777777" w:rsidR="00BE78CE" w:rsidRDefault="00BE78C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697D50" w14:textId="5C24A74B" w:rsidR="00BD39DE" w:rsidRPr="003F3BF0" w:rsidRDefault="00BD39DE" w:rsidP="003E173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39DE" w:rsidRPr="003F3BF0" w14:paraId="064710FF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12DE898A" w14:textId="77777777" w:rsidR="00BD39DE" w:rsidRPr="003F3BF0" w:rsidRDefault="00BD39DE" w:rsidP="003E173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03AE14E" w14:textId="77777777" w:rsidR="00BD39DE" w:rsidRPr="003F3BF0" w:rsidRDefault="00BD39DE" w:rsidP="003E17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2"/>
          </w:tcPr>
          <w:p w14:paraId="2DE24F45" w14:textId="77777777" w:rsidR="00BD39DE" w:rsidRPr="003F3BF0" w:rsidRDefault="00BD39DE" w:rsidP="003E17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5E07CD0D" w14:textId="77777777" w:rsidR="00BD39DE" w:rsidRPr="003F3BF0" w:rsidRDefault="00BD39DE" w:rsidP="003E173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525465" w14:textId="77B69FAA" w:rsidR="00BD39DE" w:rsidRPr="003F3BF0" w:rsidRDefault="00BD39DE" w:rsidP="003E173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C9D61" w14:textId="77777777" w:rsidR="00BD39DE" w:rsidRPr="003F3BF0" w:rsidRDefault="00BD39DE" w:rsidP="003E1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AE614A" w14:textId="33811339" w:rsidR="00BD39DE" w:rsidRPr="003F3BF0" w:rsidRDefault="00BD39DE" w:rsidP="003E173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71F8F" w14:textId="77777777" w:rsidR="00BD39DE" w:rsidRPr="003F3BF0" w:rsidRDefault="00BD39DE" w:rsidP="003E1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E29C52" w14:textId="5FA4CFC9" w:rsidR="00BD39DE" w:rsidRPr="003F3BF0" w:rsidRDefault="00BD39DE" w:rsidP="003E173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3DACA" w14:textId="77777777" w:rsidR="00BD39DE" w:rsidRPr="003F3BF0" w:rsidRDefault="00BD39DE" w:rsidP="003E17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D71E4" w14:textId="77777777" w:rsidR="00BD39DE" w:rsidRPr="003F3BF0" w:rsidRDefault="00BD39DE" w:rsidP="003E173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39DE" w:rsidRPr="003F3BF0" w14:paraId="3FC28A4E" w14:textId="77777777" w:rsidTr="00A13931">
        <w:trPr>
          <w:cantSplit/>
          <w:trHeight w:val="20"/>
          <w:tblHeader/>
        </w:trPr>
        <w:tc>
          <w:tcPr>
            <w:tcW w:w="3957" w:type="dxa"/>
            <w:gridSpan w:val="2"/>
          </w:tcPr>
          <w:p w14:paraId="6F63BFF4" w14:textId="5CAB5428" w:rsidR="00BD39DE" w:rsidRPr="003F3BF0" w:rsidRDefault="00BF0225" w:rsidP="00BD39D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D39DE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39DE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BD39DE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</w:tcPr>
          <w:p w14:paraId="71A05A1D" w14:textId="77777777" w:rsidR="00BD39DE" w:rsidRPr="003F3BF0" w:rsidRDefault="00BD39DE" w:rsidP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12" w:type="dxa"/>
            <w:gridSpan w:val="12"/>
            <w:hideMark/>
          </w:tcPr>
          <w:p w14:paraId="2FADF5FC" w14:textId="55E3E858" w:rsidR="00BD39DE" w:rsidRPr="003F3BF0" w:rsidRDefault="00BD39DE" w:rsidP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24D01" w:rsidRPr="003F3BF0" w14:paraId="05AE19FD" w14:textId="77777777" w:rsidTr="00A13931">
        <w:trPr>
          <w:cantSplit/>
          <w:trHeight w:val="20"/>
        </w:trPr>
        <w:tc>
          <w:tcPr>
            <w:tcW w:w="3942" w:type="dxa"/>
          </w:tcPr>
          <w:p w14:paraId="52C5B97E" w14:textId="77777777" w:rsidR="00924D01" w:rsidRPr="003F3BF0" w:rsidRDefault="00924D01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0669ED9F" w14:textId="77777777" w:rsidR="00924D01" w:rsidRPr="003F3BF0" w:rsidRDefault="00924D01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28CD8DE2" w14:textId="77777777" w:rsidR="00924D01" w:rsidRPr="003F3BF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70C8D584" w14:textId="77777777" w:rsidR="00924D01" w:rsidRPr="003F3BF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63B40E8E" w14:textId="77777777" w:rsidR="00924D01" w:rsidRPr="003F3BF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14:paraId="0D9F431E" w14:textId="77777777" w:rsidR="00924D01" w:rsidRPr="003F3BF0" w:rsidRDefault="00924D01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1DE8E19" w14:textId="77777777" w:rsidR="00924D01" w:rsidRPr="003F3BF0" w:rsidRDefault="00924D01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1FE1166" w14:textId="77777777" w:rsidR="00924D01" w:rsidRPr="003F3BF0" w:rsidRDefault="00924D01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AEE585C" w14:textId="77777777" w:rsidR="00924D01" w:rsidRPr="003F3BF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C0A740" w14:textId="77777777" w:rsidR="00924D01" w:rsidRPr="003F3BF0" w:rsidRDefault="00924D01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DDD1651" w14:textId="77777777" w:rsidR="00924D01" w:rsidRPr="003F3BF0" w:rsidRDefault="00924D0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C6545" w:rsidRPr="003F3BF0" w14:paraId="4F06D485" w14:textId="77777777" w:rsidTr="00FE20DF">
        <w:trPr>
          <w:cantSplit/>
          <w:trHeight w:val="20"/>
        </w:trPr>
        <w:tc>
          <w:tcPr>
            <w:tcW w:w="3942" w:type="dxa"/>
            <w:vAlign w:val="bottom"/>
          </w:tcPr>
          <w:p w14:paraId="46449014" w14:textId="1D646868" w:rsidR="00DC6545" w:rsidRPr="003F3BF0" w:rsidRDefault="00DC6545" w:rsidP="00DC654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หน่วยลงทุนถือไว้เพื่อค้า</w:t>
            </w:r>
          </w:p>
        </w:tc>
        <w:tc>
          <w:tcPr>
            <w:tcW w:w="180" w:type="dxa"/>
            <w:gridSpan w:val="2"/>
          </w:tcPr>
          <w:p w14:paraId="4F5826A2" w14:textId="77777777" w:rsidR="00DC6545" w:rsidRPr="003F3BF0" w:rsidRDefault="00DC654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03CEE6C1" w14:textId="549BED85" w:rsidR="00DC6545" w:rsidRPr="003F3BF0" w:rsidRDefault="00BF022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182" w:type="dxa"/>
            <w:gridSpan w:val="2"/>
          </w:tcPr>
          <w:p w14:paraId="33771BAF" w14:textId="77777777" w:rsidR="00DC6545" w:rsidRPr="003F3BF0" w:rsidRDefault="00DC654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7B6DCA6F" w14:textId="4116BFDF" w:rsidR="00DC6545" w:rsidRPr="003F3BF0" w:rsidRDefault="00DC6545" w:rsidP="00307EA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3DFBF790" w14:textId="77777777" w:rsidR="00DC6545" w:rsidRPr="003F3BF0" w:rsidRDefault="00DC6545" w:rsidP="00F70FD8">
            <w:pPr>
              <w:pStyle w:val="acctfourfigures"/>
              <w:tabs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655373E" w14:textId="3322CC6E" w:rsidR="00DC6545" w:rsidRPr="003F3BF0" w:rsidRDefault="00BF0225" w:rsidP="00DC654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182" w:type="dxa"/>
            <w:vAlign w:val="bottom"/>
          </w:tcPr>
          <w:p w14:paraId="0E34F688" w14:textId="77777777" w:rsidR="00DC6545" w:rsidRPr="003F3BF0" w:rsidRDefault="00DC6545" w:rsidP="00DC65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E26AF1" w14:textId="5CB45D43" w:rsidR="00DC6545" w:rsidRPr="003F3BF0" w:rsidRDefault="00DC6545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92D677C" w14:textId="77777777" w:rsidR="00DC6545" w:rsidRPr="003F3BF0" w:rsidRDefault="00DC6545" w:rsidP="00DC65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4DE7C1E9" w14:textId="5699C299" w:rsidR="00DC6545" w:rsidRPr="003F3BF0" w:rsidRDefault="00BF0225" w:rsidP="00DC654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181088" w:rsidRPr="003F3BF0" w14:paraId="5B82DBC5" w14:textId="77777777" w:rsidTr="00A13931">
        <w:trPr>
          <w:cantSplit/>
          <w:trHeight w:val="20"/>
        </w:trPr>
        <w:tc>
          <w:tcPr>
            <w:tcW w:w="3942" w:type="dxa"/>
            <w:vAlign w:val="bottom"/>
          </w:tcPr>
          <w:p w14:paraId="4EF2A8F5" w14:textId="30060CB0" w:rsidR="00181088" w:rsidRPr="003F3BF0" w:rsidRDefault="00181088" w:rsidP="0018108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80" w:type="dxa"/>
            <w:gridSpan w:val="2"/>
          </w:tcPr>
          <w:p w14:paraId="4E48AD13" w14:textId="77777777" w:rsidR="00181088" w:rsidRPr="003F3BF0" w:rsidRDefault="00181088" w:rsidP="0018108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5248539" w14:textId="48C1D00F" w:rsidR="00181088" w:rsidRPr="003F3BF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1088"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82" w:type="dxa"/>
            <w:gridSpan w:val="2"/>
          </w:tcPr>
          <w:p w14:paraId="7517B4F2" w14:textId="77777777" w:rsidR="00181088" w:rsidRPr="003F3BF0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29858E91" w14:textId="0F117A4B" w:rsidR="00181088" w:rsidRPr="003F3BF0" w:rsidRDefault="00BF0225" w:rsidP="00A1393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1088"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92" w:type="dxa"/>
            <w:gridSpan w:val="2"/>
          </w:tcPr>
          <w:p w14:paraId="03BB24D3" w14:textId="77777777" w:rsidR="00181088" w:rsidRPr="003F3BF0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D806574" w14:textId="34DC97FF" w:rsidR="00181088" w:rsidRPr="003F3BF0" w:rsidRDefault="00181088" w:rsidP="00073ED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1C0F2D4" w14:textId="77777777" w:rsidR="00181088" w:rsidRPr="003F3BF0" w:rsidRDefault="00181088" w:rsidP="00C17D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3060C4" w14:textId="0E6AC7C8" w:rsidR="00181088" w:rsidRPr="003F3BF0" w:rsidRDefault="00181088" w:rsidP="00FA677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4FD306B" w14:textId="77777777" w:rsidR="00181088" w:rsidRPr="003F3BF0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</w:tcPr>
          <w:p w14:paraId="30377B53" w14:textId="2C54B68A" w:rsidR="00181088" w:rsidRPr="003F3BF0" w:rsidRDefault="00BF0225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 w:rsidR="00181088"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181088" w:rsidRPr="003F3BF0" w14:paraId="1BA99628" w14:textId="77777777" w:rsidTr="00A13931">
        <w:trPr>
          <w:cantSplit/>
          <w:trHeight w:val="20"/>
        </w:trPr>
        <w:tc>
          <w:tcPr>
            <w:tcW w:w="3942" w:type="dxa"/>
          </w:tcPr>
          <w:p w14:paraId="399C224D" w14:textId="2FFB5D5A" w:rsidR="00181088" w:rsidRPr="003F3BF0" w:rsidRDefault="00181088" w:rsidP="00181088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  <w:gridSpan w:val="2"/>
          </w:tcPr>
          <w:p w14:paraId="35DCA576" w14:textId="77777777" w:rsidR="00181088" w:rsidRPr="003F3BF0" w:rsidRDefault="00181088" w:rsidP="0018108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6CC47043" w14:textId="77777777" w:rsidR="00181088" w:rsidRPr="003F3BF0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gridSpan w:val="2"/>
          </w:tcPr>
          <w:p w14:paraId="4713B6B8" w14:textId="77777777" w:rsidR="00181088" w:rsidRPr="003F3BF0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5A559EC3" w14:textId="77777777" w:rsidR="00181088" w:rsidRPr="003F3BF0" w:rsidRDefault="00181088" w:rsidP="00A1393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2" w:type="dxa"/>
            <w:gridSpan w:val="2"/>
          </w:tcPr>
          <w:p w14:paraId="21B88A97" w14:textId="77777777" w:rsidR="00181088" w:rsidRPr="003F3BF0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FA97DF9" w14:textId="77777777" w:rsidR="00181088" w:rsidRPr="003F3BF0" w:rsidRDefault="00181088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4529F5C" w14:textId="77777777" w:rsidR="00181088" w:rsidRPr="003F3BF0" w:rsidRDefault="00181088" w:rsidP="00C17D3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0B86776" w14:textId="77777777" w:rsidR="00181088" w:rsidRPr="003F3BF0" w:rsidRDefault="00181088" w:rsidP="00A42EE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D65E7F1" w14:textId="77777777" w:rsidR="00181088" w:rsidRPr="003F3BF0" w:rsidRDefault="00181088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97FECBB" w14:textId="77777777" w:rsidR="00181088" w:rsidRPr="003F3BF0" w:rsidRDefault="00181088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73ED1" w:rsidRPr="003F3BF0" w14:paraId="091F31C0" w14:textId="77777777" w:rsidTr="00E311F4">
        <w:trPr>
          <w:cantSplit/>
          <w:trHeight w:val="20"/>
        </w:trPr>
        <w:tc>
          <w:tcPr>
            <w:tcW w:w="3942" w:type="dxa"/>
          </w:tcPr>
          <w:p w14:paraId="0BA3FAE1" w14:textId="5CC236A0" w:rsidR="00073ED1" w:rsidRPr="003F3BF0" w:rsidRDefault="00073ED1" w:rsidP="00073ED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  <w:gridSpan w:val="2"/>
          </w:tcPr>
          <w:p w14:paraId="2CDC3593" w14:textId="77777777" w:rsidR="00073ED1" w:rsidRPr="003F3BF0" w:rsidRDefault="00073ED1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70005D9" w14:textId="1E3545E8" w:rsidR="00073ED1" w:rsidRPr="003F3BF0" w:rsidRDefault="00BF0225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073ED1"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5A7FD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2" w:type="dxa"/>
            <w:gridSpan w:val="2"/>
          </w:tcPr>
          <w:p w14:paraId="76ED0735" w14:textId="77777777" w:rsidR="00073ED1" w:rsidRPr="003F3BF0" w:rsidRDefault="00073ED1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7E3A70FD" w14:textId="121DF1C8" w:rsidR="00073ED1" w:rsidRPr="003F3BF0" w:rsidRDefault="00073ED1" w:rsidP="00307EA0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230D9A1D" w14:textId="77777777" w:rsidR="00073ED1" w:rsidRPr="003F3BF0" w:rsidRDefault="00073ED1" w:rsidP="00073E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DE1C48" w14:textId="1BB1217B" w:rsidR="00073ED1" w:rsidRPr="003F3BF0" w:rsidRDefault="00073ED1" w:rsidP="00073ED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72EFD683" w14:textId="77777777" w:rsidR="00073ED1" w:rsidRPr="003F3BF0" w:rsidRDefault="00073ED1" w:rsidP="00073E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05500E" w14:textId="0F8DDE33" w:rsidR="00073ED1" w:rsidRPr="003F3BF0" w:rsidRDefault="00BF0225" w:rsidP="00073ED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073ED1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180" w:type="dxa"/>
          </w:tcPr>
          <w:p w14:paraId="44DD1BA7" w14:textId="77777777" w:rsidR="00073ED1" w:rsidRPr="003F3BF0" w:rsidRDefault="00073ED1" w:rsidP="00073ED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17AA52A" w14:textId="0A68ADF2" w:rsidR="00073ED1" w:rsidRPr="003F3BF0" w:rsidRDefault="00BF0225" w:rsidP="00073E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073ED1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</w:tr>
      <w:tr w:rsidR="008F17F3" w:rsidRPr="003F3BF0" w14:paraId="49EEB7B2" w14:textId="77777777" w:rsidTr="00333F6D">
        <w:trPr>
          <w:cantSplit/>
          <w:trHeight w:val="20"/>
        </w:trPr>
        <w:tc>
          <w:tcPr>
            <w:tcW w:w="3942" w:type="dxa"/>
            <w:vAlign w:val="bottom"/>
          </w:tcPr>
          <w:p w14:paraId="70B3E259" w14:textId="21B679AF" w:rsidR="008F17F3" w:rsidRPr="003F3BF0" w:rsidRDefault="008F17F3" w:rsidP="008F17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" w:type="dxa"/>
            <w:gridSpan w:val="2"/>
          </w:tcPr>
          <w:p w14:paraId="3FFF61A0" w14:textId="77777777" w:rsidR="008F17F3" w:rsidRPr="003F3BF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351032D" w14:textId="09DB6766" w:rsidR="008F17F3" w:rsidRPr="003F3BF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="008F17F3"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2" w:type="dxa"/>
            <w:gridSpan w:val="2"/>
          </w:tcPr>
          <w:p w14:paraId="15F3BD33" w14:textId="77777777" w:rsidR="008F17F3" w:rsidRPr="003F3BF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42AE1DED" w14:textId="21D14DAA" w:rsidR="008F17F3" w:rsidRPr="003F3BF0" w:rsidRDefault="008F17F3" w:rsidP="008F17F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2CBEE31E" w14:textId="77777777" w:rsidR="008F17F3" w:rsidRPr="003F3BF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21BBD75" w14:textId="41856A35" w:rsidR="008F17F3" w:rsidRPr="003F3BF0" w:rsidRDefault="008F17F3" w:rsidP="008F17F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6D3FF6E3" w14:textId="77777777" w:rsidR="008F17F3" w:rsidRPr="003F3BF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EF43F2" w14:textId="4579C927" w:rsidR="008F17F3" w:rsidRPr="003F3BF0" w:rsidRDefault="00BF0225" w:rsidP="008F17F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8F17F3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  <w:tc>
          <w:tcPr>
            <w:tcW w:w="180" w:type="dxa"/>
          </w:tcPr>
          <w:p w14:paraId="7B0E80E3" w14:textId="77777777" w:rsidR="008F17F3" w:rsidRPr="003F3BF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6738CD5" w14:textId="24E89228" w:rsidR="008F17F3" w:rsidRPr="003F3BF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8F17F3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</w:tr>
      <w:tr w:rsidR="008F17F3" w:rsidRPr="003F3BF0" w14:paraId="0B3E5363" w14:textId="77777777" w:rsidTr="00333F6D">
        <w:trPr>
          <w:cantSplit/>
          <w:trHeight w:val="20"/>
        </w:trPr>
        <w:tc>
          <w:tcPr>
            <w:tcW w:w="3942" w:type="dxa"/>
            <w:vAlign w:val="bottom"/>
          </w:tcPr>
          <w:p w14:paraId="07258EBF" w14:textId="7066F514" w:rsidR="008F17F3" w:rsidRPr="003F3BF0" w:rsidRDefault="008F17F3" w:rsidP="008F17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gridSpan w:val="2"/>
          </w:tcPr>
          <w:p w14:paraId="46E1D6F4" w14:textId="77777777" w:rsidR="008F17F3" w:rsidRPr="003F3BF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10036DD" w14:textId="2CAC61F6" w:rsidR="008F17F3" w:rsidRPr="003F3BF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="008F17F3"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82" w:type="dxa"/>
            <w:gridSpan w:val="2"/>
          </w:tcPr>
          <w:p w14:paraId="6045AF86" w14:textId="77777777" w:rsidR="008F17F3" w:rsidRPr="003F3BF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6C6B8F74" w14:textId="759D3B96" w:rsidR="008F17F3" w:rsidRPr="003F3BF0" w:rsidRDefault="008F17F3" w:rsidP="008F17F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756B44EE" w14:textId="77777777" w:rsidR="008F17F3" w:rsidRPr="003F3BF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F405EF7" w14:textId="1A9430D1" w:rsidR="008F17F3" w:rsidRPr="003F3BF0" w:rsidRDefault="008F17F3" w:rsidP="008F17F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5387F0FD" w14:textId="77777777" w:rsidR="008F17F3" w:rsidRPr="003F3BF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34E9C9" w14:textId="1DD0005A" w:rsidR="008F17F3" w:rsidRPr="003F3BF0" w:rsidRDefault="00BF0225" w:rsidP="008F17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8F17F3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80" w:type="dxa"/>
          </w:tcPr>
          <w:p w14:paraId="05F98FA0" w14:textId="77777777" w:rsidR="008F17F3" w:rsidRPr="003F3BF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5207AB2A" w14:textId="6845C2F0" w:rsidR="008F17F3" w:rsidRPr="003F3BF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8F17F3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</w:tr>
      <w:tr w:rsidR="008F17F3" w:rsidRPr="003F3BF0" w14:paraId="4BE65987" w14:textId="77777777" w:rsidTr="00E311F4">
        <w:trPr>
          <w:cantSplit/>
          <w:trHeight w:val="20"/>
        </w:trPr>
        <w:tc>
          <w:tcPr>
            <w:tcW w:w="3942" w:type="dxa"/>
          </w:tcPr>
          <w:p w14:paraId="37667EC7" w14:textId="38D4FD8C" w:rsidR="008F17F3" w:rsidRPr="003F3BF0" w:rsidRDefault="008F17F3" w:rsidP="008F17F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gridSpan w:val="2"/>
          </w:tcPr>
          <w:p w14:paraId="721A6145" w14:textId="77777777" w:rsidR="008F17F3" w:rsidRPr="003F3BF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7912911E" w14:textId="7AD12813" w:rsidR="008F17F3" w:rsidRPr="003F3BF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F17F3"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182" w:type="dxa"/>
            <w:gridSpan w:val="2"/>
          </w:tcPr>
          <w:p w14:paraId="5856323E" w14:textId="77777777" w:rsidR="008F17F3" w:rsidRPr="003F3BF0" w:rsidRDefault="008F17F3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7DD26895" w14:textId="2C03D89D" w:rsidR="008F17F3" w:rsidRPr="003F3BF0" w:rsidRDefault="008F17F3" w:rsidP="008F17F3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92" w:type="dxa"/>
            <w:gridSpan w:val="2"/>
          </w:tcPr>
          <w:p w14:paraId="0C032A32" w14:textId="77777777" w:rsidR="008F17F3" w:rsidRPr="003F3BF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076829F" w14:textId="5F37FB48" w:rsidR="008F17F3" w:rsidRPr="003F3BF0" w:rsidRDefault="008F17F3" w:rsidP="008F17F3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D7E1263" w14:textId="77777777" w:rsidR="008F17F3" w:rsidRPr="003F3BF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9426EC" w14:textId="5B081819" w:rsidR="008F17F3" w:rsidRPr="003F3BF0" w:rsidRDefault="00BF0225" w:rsidP="008F17F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F17F3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180" w:type="dxa"/>
          </w:tcPr>
          <w:p w14:paraId="26A6061A" w14:textId="77777777" w:rsidR="008F17F3" w:rsidRPr="003F3BF0" w:rsidRDefault="008F17F3" w:rsidP="008F17F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4A44C92B" w14:textId="42C314EE" w:rsidR="008F17F3" w:rsidRPr="003F3BF0" w:rsidRDefault="00BF0225" w:rsidP="008F17F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F17F3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</w:tr>
    </w:tbl>
    <w:p w14:paraId="482FED63" w14:textId="77777777" w:rsidR="00A42EEA" w:rsidRPr="003F3BF0" w:rsidRDefault="00A42EEA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369A577B" w14:textId="1C350918" w:rsidR="00446BE4" w:rsidRPr="003F3BF0" w:rsidRDefault="00446BE4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3F3BF0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39AA947E" w14:textId="67B52FDA" w:rsidR="00A42EEA" w:rsidRPr="003F3BF0" w:rsidRDefault="00A42EEA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266628" w:rsidRPr="003F3BF0" w14:paraId="284C553E" w14:textId="77777777" w:rsidTr="00333F6D">
        <w:trPr>
          <w:tblHeader/>
        </w:trPr>
        <w:tc>
          <w:tcPr>
            <w:tcW w:w="1710" w:type="dxa"/>
            <w:vAlign w:val="bottom"/>
          </w:tcPr>
          <w:p w14:paraId="4C7CE667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6E9FD741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0511D0A7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177E49D9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252DC856" w14:textId="77777777" w:rsidR="00DF4482" w:rsidRPr="003F3BF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</w:t>
            </w:r>
          </w:p>
          <w:p w14:paraId="62E3BFA1" w14:textId="580A7B6C" w:rsidR="00266628" w:rsidRPr="003F3BF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สังเกตได้</w:t>
            </w:r>
          </w:p>
          <w:p w14:paraId="563B6D5C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40DF5583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76" w:type="dxa"/>
            <w:vAlign w:val="bottom"/>
          </w:tcPr>
          <w:p w14:paraId="52E05C6E" w14:textId="77777777" w:rsidR="00266628" w:rsidRPr="003F3BF0" w:rsidRDefault="00266628" w:rsidP="00333F6D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0446B9A3" w14:textId="77777777" w:rsidR="00266628" w:rsidRPr="003F3BF0" w:rsidRDefault="00266628" w:rsidP="00333F6D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66628" w:rsidRPr="003F3BF0" w14:paraId="0A8B2EC3" w14:textId="77777777" w:rsidTr="00333F6D">
        <w:tc>
          <w:tcPr>
            <w:tcW w:w="1710" w:type="dxa"/>
          </w:tcPr>
          <w:p w14:paraId="3BFB6EFD" w14:textId="12711199" w:rsidR="00266628" w:rsidRPr="003F3BF0" w:rsidRDefault="00675476" w:rsidP="00333F6D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ตราสารหนี้</w:t>
            </w:r>
            <w:r w:rsidR="00B1401C"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เอกชน</w:t>
            </w:r>
            <w:r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A4542E" w:rsidRPr="003F3BF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236" w:type="dxa"/>
          </w:tcPr>
          <w:p w14:paraId="37DDB46E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4F5FB59A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F3BF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  <w:p w14:paraId="25C6C663" w14:textId="39249EFF" w:rsidR="00266628" w:rsidRPr="003F3BF0" w:rsidRDefault="00266628" w:rsidP="00333F6D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B59DF4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</w:tcPr>
          <w:p w14:paraId="2CAF2649" w14:textId="0FADF70E" w:rsidR="00A21F29" w:rsidRPr="003F3BF0" w:rsidRDefault="00A21F29" w:rsidP="00A21F29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ผลตอบแทนของพันธบัตร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ต่อปีที่คาดการณ์ไว้ (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.4</w:t>
            </w:r>
            <w:r w:rsidR="000821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- </w:t>
            </w:r>
            <w:r w:rsidR="000821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.45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30 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</w:t>
            </w:r>
            <w:r w:rsidR="00CF5BA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น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ายน </w:t>
            </w:r>
            <w:r w:rsidR="00DB7C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  <w:p w14:paraId="2A19B49E" w14:textId="22C23332" w:rsidR="00266628" w:rsidRPr="003F3BF0" w:rsidRDefault="00A21F29" w:rsidP="00A21F29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 (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3.14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% </w:t>
            </w:r>
            <w:r w:rsidR="000821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0821A0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0821A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และ </w:t>
            </w:r>
            <w:r w:rsidR="000821A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3.97%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30 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</w:t>
            </w:r>
            <w:r w:rsidR="000821A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น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ายน </w:t>
            </w:r>
            <w:r w:rsidR="00DB7C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3732DA88" w14:textId="77777777" w:rsidR="00266628" w:rsidRPr="003F3BF0" w:rsidRDefault="00266628" w:rsidP="00333F6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6" w:type="dxa"/>
          </w:tcPr>
          <w:p w14:paraId="564AC7EC" w14:textId="77777777" w:rsidR="00A4542E" w:rsidRPr="003F3BF0" w:rsidRDefault="00A4542E" w:rsidP="00A4542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</w:p>
          <w:p w14:paraId="0DE47DB5" w14:textId="77777777" w:rsidR="00A4542E" w:rsidRPr="003F3BF0" w:rsidRDefault="00A4542E" w:rsidP="00A4542E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อัตราการเพิ่มขึ้นของ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อัตราผลตอบแทนเพิ่มขึ้น (ลดลง)</w:t>
            </w:r>
          </w:p>
          <w:p w14:paraId="11B73B7C" w14:textId="77777777" w:rsidR="00A4542E" w:rsidRPr="003F3BF0" w:rsidRDefault="00A4542E" w:rsidP="00A4542E">
            <w:pPr>
              <w:pStyle w:val="block"/>
              <w:numPr>
                <w:ilvl w:val="0"/>
                <w:numId w:val="8"/>
              </w:numPr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อัตราคิดลดที่ปรับค่าความเสี่ยงต่ำลง (สูงขึ้น)</w:t>
            </w:r>
          </w:p>
          <w:p w14:paraId="2BA24058" w14:textId="33DA3EC8" w:rsidR="00266628" w:rsidRPr="003F3BF0" w:rsidRDefault="00266628" w:rsidP="00333F6D">
            <w:pPr>
              <w:pStyle w:val="block"/>
              <w:spacing w:after="0" w:line="240" w:lineRule="auto"/>
              <w:ind w:left="1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653648C9" w14:textId="77777777" w:rsidR="00266628" w:rsidRPr="003F3BF0" w:rsidRDefault="00266628" w:rsidP="00446BE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A1AE997" w14:textId="77777777" w:rsidR="00446BE4" w:rsidRPr="003F3BF0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70"/>
        <w:gridCol w:w="6300"/>
      </w:tblGrid>
      <w:tr w:rsidR="00446BE4" w:rsidRPr="003F3BF0" w14:paraId="5E771DFC" w14:textId="77777777" w:rsidTr="00CF0275">
        <w:trPr>
          <w:tblHeader/>
        </w:trPr>
        <w:tc>
          <w:tcPr>
            <w:tcW w:w="2520" w:type="dxa"/>
          </w:tcPr>
          <w:p w14:paraId="558032E0" w14:textId="77777777" w:rsidR="00446BE4" w:rsidRPr="003F3BF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22CA03B" w14:textId="77777777" w:rsidR="00446BE4" w:rsidRPr="003F3BF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750BBDA3" w14:textId="77777777" w:rsidR="00446BE4" w:rsidRPr="003F3BF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3F3BF0" w14:paraId="6D24CBBB" w14:textId="77777777" w:rsidTr="00CF0275">
        <w:tc>
          <w:tcPr>
            <w:tcW w:w="2520" w:type="dxa"/>
          </w:tcPr>
          <w:p w14:paraId="3E24AF9E" w14:textId="464C092E" w:rsidR="00446BE4" w:rsidRPr="003F3BF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3F3BF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20720F4D" w14:textId="77777777" w:rsidR="00446BE4" w:rsidRPr="003F3BF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0" w:type="dxa"/>
          </w:tcPr>
          <w:p w14:paraId="52C1BAB6" w14:textId="77777777" w:rsidR="00446BE4" w:rsidRPr="003F3BF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</w:tbl>
    <w:p w14:paraId="37A8A930" w14:textId="6C4D6252" w:rsidR="007A41ED" w:rsidRPr="003F3BF0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3695BD64" w14:textId="77777777" w:rsidR="00446BE4" w:rsidRPr="003F3BF0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F3B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ผลขาดทุนจากการด้อยค่า</w:t>
      </w:r>
    </w:p>
    <w:p w14:paraId="298F8517" w14:textId="77777777" w:rsidR="00446BE4" w:rsidRPr="003F3BF0" w:rsidRDefault="00446BE4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1F17C15" w14:textId="73CE6D9A" w:rsidR="00446BE4" w:rsidRPr="003F3BF0" w:rsidRDefault="00446BE4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BF0225" w:rsidRPr="003F3BF0">
        <w:rPr>
          <w:rFonts w:asciiTheme="majorBidi" w:hAnsiTheme="majorBidi" w:cstheme="majorBidi"/>
          <w:sz w:val="28"/>
          <w:szCs w:val="28"/>
        </w:rPr>
        <w:t>12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</w:p>
    <w:p w14:paraId="2831D200" w14:textId="77777777" w:rsidR="00446BE4" w:rsidRPr="003F3BF0" w:rsidRDefault="00446BE4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520F77" w14:textId="39C9F0AD" w:rsidR="00446BE4" w:rsidRPr="003F3BF0" w:rsidRDefault="00446BE4" w:rsidP="00446B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F3BF0" w:rsidDel="005B6E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</w:p>
    <w:p w14:paraId="1322E7B4" w14:textId="286C370B" w:rsidR="00DB7CCF" w:rsidRDefault="00DB7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278"/>
        <w:gridCol w:w="270"/>
        <w:gridCol w:w="1440"/>
        <w:gridCol w:w="270"/>
        <w:gridCol w:w="1440"/>
        <w:gridCol w:w="270"/>
        <w:gridCol w:w="1530"/>
      </w:tblGrid>
      <w:tr w:rsidR="00DE1733" w:rsidRPr="003F3BF0" w14:paraId="46BA439E" w14:textId="77777777" w:rsidTr="00D779A1">
        <w:trPr>
          <w:trHeight w:val="17"/>
          <w:tblHeader/>
        </w:trPr>
        <w:tc>
          <w:tcPr>
            <w:tcW w:w="2682" w:type="dxa"/>
            <w:shd w:val="clear" w:color="auto" w:fill="auto"/>
            <w:vAlign w:val="bottom"/>
          </w:tcPr>
          <w:p w14:paraId="563A0E6C" w14:textId="78B102EB" w:rsidR="00DE1733" w:rsidRPr="003F3BF0" w:rsidRDefault="00DE1733" w:rsidP="00FE2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988" w:type="dxa"/>
            <w:gridSpan w:val="3"/>
            <w:vAlign w:val="bottom"/>
          </w:tcPr>
          <w:p w14:paraId="1DE6BE44" w14:textId="77777777" w:rsidR="00DE1733" w:rsidRPr="003F3BF0" w:rsidRDefault="00DE1733" w:rsidP="00FE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91A194" w14:textId="77777777" w:rsidR="00DE1733" w:rsidRPr="003F3BF0" w:rsidRDefault="00DE1733" w:rsidP="00FE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C4824D9" w14:textId="59189ED1" w:rsidR="00DE1733" w:rsidRPr="003F3BF0" w:rsidRDefault="00DE1733" w:rsidP="00FE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งบเฉพาะกิจการ</w:t>
            </w:r>
          </w:p>
        </w:tc>
      </w:tr>
      <w:tr w:rsidR="00DE1733" w:rsidRPr="003F3BF0" w14:paraId="1F6C14E9" w14:textId="77777777" w:rsidTr="00D779A1">
        <w:trPr>
          <w:trHeight w:val="17"/>
          <w:tblHeader/>
        </w:trPr>
        <w:tc>
          <w:tcPr>
            <w:tcW w:w="2682" w:type="dxa"/>
            <w:shd w:val="clear" w:color="auto" w:fill="auto"/>
            <w:vAlign w:val="bottom"/>
          </w:tcPr>
          <w:p w14:paraId="72C0D35F" w14:textId="41EA9963" w:rsidR="00DE1733" w:rsidRPr="003F3BF0" w:rsidRDefault="00DE1733" w:rsidP="00AA2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D4894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D4894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D4894"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8D4894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78" w:type="dxa"/>
            <w:vAlign w:val="bottom"/>
          </w:tcPr>
          <w:p w14:paraId="6A79CE95" w14:textId="77777777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DF719B2" w14:textId="77777777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9F67A7" w14:textId="77777777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6BA1AD42" w14:textId="37581CD4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5A02FAB1" w14:textId="77777777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D2A3B1" w14:textId="0DF06297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2ADE8190" w14:textId="77777777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1D36FF" w14:textId="77777777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3CD3ABA1" w14:textId="77777777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DE1733" w:rsidRPr="003F3BF0" w14:paraId="0C97ECCD" w14:textId="77777777" w:rsidTr="00D779A1">
        <w:trPr>
          <w:trHeight w:val="149"/>
          <w:tblHeader/>
        </w:trPr>
        <w:tc>
          <w:tcPr>
            <w:tcW w:w="2682" w:type="dxa"/>
          </w:tcPr>
          <w:p w14:paraId="106AE4D2" w14:textId="72B78230" w:rsidR="00DE1733" w:rsidRPr="003F3BF0" w:rsidRDefault="00DE1733" w:rsidP="00AA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gridSpan w:val="2"/>
          </w:tcPr>
          <w:p w14:paraId="39E3AE92" w14:textId="77777777" w:rsidR="00DE1733" w:rsidRPr="003F3BF0" w:rsidRDefault="00DE1733" w:rsidP="00DE1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</w:tcPr>
          <w:p w14:paraId="3B1AC22C" w14:textId="3F584F36" w:rsidR="00DE1733" w:rsidRPr="003F3BF0" w:rsidRDefault="00DE1733" w:rsidP="00DE1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3F3B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21F29" w:rsidRPr="003F3BF0" w14:paraId="5B29C2F8" w14:textId="77777777" w:rsidTr="00D779A1">
        <w:trPr>
          <w:trHeight w:val="17"/>
        </w:trPr>
        <w:tc>
          <w:tcPr>
            <w:tcW w:w="2682" w:type="dxa"/>
          </w:tcPr>
          <w:p w14:paraId="3B642DA5" w14:textId="1B83356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8" w:type="dxa"/>
          </w:tcPr>
          <w:p w14:paraId="0D37DD20" w14:textId="4B00C5B3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37729">
              <w:rPr>
                <w:rFonts w:asciiTheme="majorBidi" w:hAnsiTheme="majorBidi" w:cstheme="majorBidi"/>
                <w:sz w:val="28"/>
                <w:szCs w:val="28"/>
              </w:rPr>
              <w:t>5,659</w:t>
            </w:r>
          </w:p>
        </w:tc>
        <w:tc>
          <w:tcPr>
            <w:tcW w:w="270" w:type="dxa"/>
          </w:tcPr>
          <w:p w14:paraId="332AC15C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48AAC3" w14:textId="39E2AB5A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70" w:type="dxa"/>
          </w:tcPr>
          <w:p w14:paraId="20CBA121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F141DC" w14:textId="2C95D738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D4C93">
              <w:rPr>
                <w:rFonts w:asciiTheme="majorBidi" w:hAnsiTheme="majorBidi" w:cstheme="majorBidi"/>
                <w:sz w:val="28"/>
                <w:szCs w:val="28"/>
              </w:rPr>
              <w:t>8,715</w:t>
            </w:r>
          </w:p>
        </w:tc>
        <w:tc>
          <w:tcPr>
            <w:tcW w:w="270" w:type="dxa"/>
          </w:tcPr>
          <w:p w14:paraId="7D67E4F9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AFD276" w14:textId="3CA81AB3" w:rsidR="00A21F29" w:rsidRPr="003F3BF0" w:rsidRDefault="00A21F29" w:rsidP="0008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A21F29" w:rsidRPr="003F3BF0" w14:paraId="347417AF" w14:textId="77777777" w:rsidTr="00D779A1">
        <w:trPr>
          <w:trHeight w:val="17"/>
        </w:trPr>
        <w:tc>
          <w:tcPr>
            <w:tcW w:w="2682" w:type="dxa"/>
          </w:tcPr>
          <w:p w14:paraId="6C299695" w14:textId="29676283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8" w:type="dxa"/>
          </w:tcPr>
          <w:p w14:paraId="1282C0F3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30F6A1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725BDA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A7A1C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6B5BB0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A381B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352FB6" w14:textId="15C82543" w:rsidR="00A21F29" w:rsidRPr="003F3BF0" w:rsidRDefault="00A21F29" w:rsidP="0008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1F29" w:rsidRPr="003F3BF0" w14:paraId="6D43306D" w14:textId="77777777" w:rsidTr="007F0AE3">
        <w:trPr>
          <w:trHeight w:val="17"/>
        </w:trPr>
        <w:tc>
          <w:tcPr>
            <w:tcW w:w="2682" w:type="dxa"/>
          </w:tcPr>
          <w:p w14:paraId="64BD61C0" w14:textId="50145AE9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78" w:type="dxa"/>
          </w:tcPr>
          <w:p w14:paraId="505BE009" w14:textId="3FD8D03E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46486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37729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6FAE9893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204168" w14:textId="7E78EEDE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70" w:type="dxa"/>
          </w:tcPr>
          <w:p w14:paraId="2879EBF4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5DB9D1" w14:textId="66596D39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D4C93">
              <w:rPr>
                <w:rFonts w:asciiTheme="majorBidi" w:hAnsiTheme="majorBidi" w:cstheme="majorBidi"/>
                <w:sz w:val="28"/>
                <w:szCs w:val="28"/>
              </w:rPr>
              <w:t>2,872</w:t>
            </w:r>
          </w:p>
        </w:tc>
        <w:tc>
          <w:tcPr>
            <w:tcW w:w="270" w:type="dxa"/>
          </w:tcPr>
          <w:p w14:paraId="4BADE66A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867500" w14:textId="7EAEDB18" w:rsidR="00A21F29" w:rsidRPr="003F3BF0" w:rsidRDefault="00A21F29" w:rsidP="0008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A21F29" w:rsidRPr="003F3BF0" w14:paraId="0AC53A27" w14:textId="77777777" w:rsidTr="00D779A1">
        <w:trPr>
          <w:trHeight w:val="17"/>
        </w:trPr>
        <w:tc>
          <w:tcPr>
            <w:tcW w:w="2682" w:type="dxa"/>
          </w:tcPr>
          <w:p w14:paraId="45A5C4FA" w14:textId="472B84FA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180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78" w:type="dxa"/>
          </w:tcPr>
          <w:p w14:paraId="03827C92" w14:textId="371CE95D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7729">
              <w:rPr>
                <w:rFonts w:asciiTheme="majorBidi" w:hAnsiTheme="majorBidi" w:cstheme="majorBidi"/>
                <w:sz w:val="28"/>
                <w:szCs w:val="28"/>
              </w:rPr>
              <w:t>8,982</w:t>
            </w:r>
          </w:p>
        </w:tc>
        <w:tc>
          <w:tcPr>
            <w:tcW w:w="270" w:type="dxa"/>
          </w:tcPr>
          <w:p w14:paraId="3FF1A709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A1CE60" w14:textId="5C4A343A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3E770501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07BFD1" w14:textId="68751740" w:rsidR="00A21F29" w:rsidRPr="003F3BF0" w:rsidRDefault="00ED4C93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  <w:tc>
          <w:tcPr>
            <w:tcW w:w="270" w:type="dxa"/>
          </w:tcPr>
          <w:p w14:paraId="2042F016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2E8C32" w14:textId="308D0227" w:rsidR="00A21F29" w:rsidRPr="003F3BF0" w:rsidRDefault="00A21F29" w:rsidP="0008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21F29" w:rsidRPr="003F3BF0" w14:paraId="2F04A371" w14:textId="77777777" w:rsidTr="00D779A1">
        <w:trPr>
          <w:trHeight w:val="17"/>
        </w:trPr>
        <w:tc>
          <w:tcPr>
            <w:tcW w:w="2682" w:type="dxa"/>
          </w:tcPr>
          <w:p w14:paraId="4B549181" w14:textId="00AEC245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78" w:type="dxa"/>
          </w:tcPr>
          <w:p w14:paraId="065EE991" w14:textId="2FE0DF17" w:rsidR="00A21F29" w:rsidRPr="003F3BF0" w:rsidRDefault="00C377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9,874</w:t>
            </w:r>
          </w:p>
        </w:tc>
        <w:tc>
          <w:tcPr>
            <w:tcW w:w="270" w:type="dxa"/>
          </w:tcPr>
          <w:p w14:paraId="02332224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B176F9" w14:textId="6BED977F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270" w:type="dxa"/>
          </w:tcPr>
          <w:p w14:paraId="792E1BA0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E6D2EA" w14:textId="25B7BEA8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D4C93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70" w:type="dxa"/>
          </w:tcPr>
          <w:p w14:paraId="1FBD7DD0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3DE19A" w14:textId="011C6A05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A21F29" w:rsidRPr="003F3BF0" w14:paraId="105EA634" w14:textId="77777777" w:rsidTr="007F0AE3">
        <w:trPr>
          <w:trHeight w:val="17"/>
        </w:trPr>
        <w:tc>
          <w:tcPr>
            <w:tcW w:w="2682" w:type="dxa"/>
          </w:tcPr>
          <w:p w14:paraId="5FFEFF5D" w14:textId="14A15CDE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4978068" w14:textId="127B3C7A" w:rsidR="00A21F29" w:rsidRPr="003F3BF0" w:rsidRDefault="00C377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5,518</w:t>
            </w:r>
          </w:p>
        </w:tc>
        <w:tc>
          <w:tcPr>
            <w:tcW w:w="270" w:type="dxa"/>
          </w:tcPr>
          <w:p w14:paraId="5325E5A7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829A2" w14:textId="5F449CE8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1,867</w:t>
            </w:r>
          </w:p>
        </w:tc>
        <w:tc>
          <w:tcPr>
            <w:tcW w:w="270" w:type="dxa"/>
          </w:tcPr>
          <w:p w14:paraId="38921042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676BD" w14:textId="0FDC1CEB" w:rsidR="00A21F29" w:rsidRPr="003F3BF0" w:rsidRDefault="000821A0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270" w:type="dxa"/>
          </w:tcPr>
          <w:p w14:paraId="10DADCCD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5CEF8C" w14:textId="67B67815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  <w:tr w:rsidR="00A21F29" w:rsidRPr="003F3BF0" w14:paraId="1F5B8F2F" w14:textId="77777777" w:rsidTr="007F0AE3">
        <w:trPr>
          <w:trHeight w:val="17"/>
        </w:trPr>
        <w:tc>
          <w:tcPr>
            <w:tcW w:w="2682" w:type="dxa"/>
          </w:tcPr>
          <w:p w14:paraId="1A1AD24A" w14:textId="47510960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202199B" w14:textId="27FF290B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37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63,829</w:t>
            </w:r>
          </w:p>
        </w:tc>
        <w:tc>
          <w:tcPr>
            <w:tcW w:w="270" w:type="dxa"/>
          </w:tcPr>
          <w:p w14:paraId="759D160A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636975" w14:textId="00AF79B6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2,268</w:t>
            </w:r>
          </w:p>
        </w:tc>
        <w:tc>
          <w:tcPr>
            <w:tcW w:w="270" w:type="dxa"/>
          </w:tcPr>
          <w:p w14:paraId="4ED16FAA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5B582" w14:textId="6F0E63D1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D4C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3,803</w:t>
            </w:r>
          </w:p>
        </w:tc>
        <w:tc>
          <w:tcPr>
            <w:tcW w:w="270" w:type="dxa"/>
          </w:tcPr>
          <w:p w14:paraId="5F77FE52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504B0A" w14:textId="468BB9F1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</w:t>
            </w:r>
          </w:p>
        </w:tc>
      </w:tr>
      <w:tr w:rsidR="00A21F29" w:rsidRPr="003F3BF0" w14:paraId="28BFFE90" w14:textId="77777777" w:rsidTr="008D4894">
        <w:trPr>
          <w:trHeight w:val="17"/>
        </w:trPr>
        <w:tc>
          <w:tcPr>
            <w:tcW w:w="2682" w:type="dxa"/>
          </w:tcPr>
          <w:p w14:paraId="0D65084E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</w:t>
            </w:r>
          </w:p>
          <w:p w14:paraId="1690BBAB" w14:textId="17ACA54D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การด้อยค่า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97C4E6F" w14:textId="796927F7" w:rsidR="00A21F29" w:rsidRPr="003F3BF0" w:rsidRDefault="00A21F29" w:rsidP="0008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(2,268)</w:t>
            </w:r>
          </w:p>
        </w:tc>
        <w:tc>
          <w:tcPr>
            <w:tcW w:w="270" w:type="dxa"/>
            <w:vAlign w:val="bottom"/>
          </w:tcPr>
          <w:p w14:paraId="40D9E4D2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22C26BB" w14:textId="0EA1FA2F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D6909F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728EA" w14:textId="522F31A1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(332)</w:t>
            </w:r>
          </w:p>
        </w:tc>
        <w:tc>
          <w:tcPr>
            <w:tcW w:w="270" w:type="dxa"/>
            <w:vAlign w:val="bottom"/>
          </w:tcPr>
          <w:p w14:paraId="3CD8EFCA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97280B2" w14:textId="19646DE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21F29" w:rsidRPr="003F3BF0" w14:paraId="1B431B5E" w14:textId="77777777" w:rsidTr="00D779A1">
        <w:trPr>
          <w:trHeight w:val="17"/>
        </w:trPr>
        <w:tc>
          <w:tcPr>
            <w:tcW w:w="2682" w:type="dxa"/>
          </w:tcPr>
          <w:p w14:paraId="6895A23E" w14:textId="34E34A6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F7E0CC0" w14:textId="04701EBB" w:rsidR="00A21F29" w:rsidRPr="003F3BF0" w:rsidRDefault="00A21F29" w:rsidP="0008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377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61,561</w:t>
            </w:r>
          </w:p>
        </w:tc>
        <w:tc>
          <w:tcPr>
            <w:tcW w:w="270" w:type="dxa"/>
          </w:tcPr>
          <w:p w14:paraId="31BBEEA1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BE57E7" w14:textId="77078C80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3F0259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49EA78" w14:textId="37765681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ED4C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3,471</w:t>
            </w:r>
          </w:p>
        </w:tc>
        <w:tc>
          <w:tcPr>
            <w:tcW w:w="270" w:type="dxa"/>
          </w:tcPr>
          <w:p w14:paraId="1F59EF4E" w14:textId="77777777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E78E19" w14:textId="6973ED0D" w:rsidR="00A21F29" w:rsidRPr="003F3BF0" w:rsidRDefault="00A21F29" w:rsidP="00A21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67FA486" w14:textId="1170DB2D" w:rsidR="00EB628D" w:rsidRPr="003F3BF0" w:rsidRDefault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6"/>
        <w:gridCol w:w="1434"/>
        <w:gridCol w:w="247"/>
        <w:gridCol w:w="1363"/>
      </w:tblGrid>
      <w:tr w:rsidR="00EB628D" w:rsidRPr="003F3BF0" w14:paraId="483DCEC2" w14:textId="77777777" w:rsidTr="000A42D3">
        <w:trPr>
          <w:trHeight w:val="20"/>
          <w:tblHeader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5FDC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5E46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C09E15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47D9919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1670529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B628D" w:rsidRPr="003F3BF0" w14:paraId="66C117A2" w14:textId="77777777" w:rsidTr="000A42D3">
        <w:trPr>
          <w:trHeight w:val="20"/>
          <w:tblHeader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</w:tcPr>
          <w:p w14:paraId="0631D2A7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 w:rsidDel="00B75B1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B12E8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628D" w:rsidRPr="003F3BF0" w14:paraId="43D55E5D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9B63" w14:textId="6EDDD83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3B9F044" w14:textId="77777777" w:rsidR="00EB628D" w:rsidRPr="003F3BF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434F98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45173D5" w14:textId="77777777" w:rsidR="00EB628D" w:rsidRPr="003F3BF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628D" w:rsidRPr="003F3BF0" w14:paraId="5CE65BFF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1E129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677D7C1" w14:textId="0A021B84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9CFCAD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7965275" w14:textId="0E8FF579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</w:tr>
      <w:tr w:rsidR="00EB628D" w:rsidRPr="003F3BF0" w14:paraId="47859236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2B78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79E4484C" w14:textId="77777777" w:rsidR="00EB628D" w:rsidRPr="003F3BF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B6842B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5F94981" w14:textId="77777777" w:rsidR="00EB628D" w:rsidRPr="003F3BF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628D" w:rsidRPr="003F3BF0" w14:paraId="31E4AF78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EBDE" w14:textId="29B3B302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DD3A413" w14:textId="099B003A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B4A537A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6D7162B5" w14:textId="1752AD77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EB628D" w:rsidRPr="003F3BF0" w14:paraId="0EE6494B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C4FDC" w14:textId="78380B1D" w:rsidR="00EB628D" w:rsidRPr="003F3BF0" w:rsidRDefault="00BF0225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800666B" w14:textId="76600D83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65D2E3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7583B42" w14:textId="7DCDD228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</w:tr>
      <w:tr w:rsidR="00EB628D" w:rsidRPr="003F3BF0" w14:paraId="36D7164F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6E88" w14:textId="2D0DB31C" w:rsidR="00EB628D" w:rsidRPr="003F3BF0" w:rsidRDefault="00BF0225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D1B184C" w14:textId="51842708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7FDAA1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5AF2FCBF" w14:textId="6E453E0E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EB628D" w:rsidRPr="003F3BF0" w14:paraId="3B086442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B641" w14:textId="7E7A7EDA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FC87B" w14:textId="4D5D5E57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3B140A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C990E" w14:textId="1941A7FF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B628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</w:tr>
      <w:tr w:rsidR="00EB628D" w:rsidRPr="003F3BF0" w14:paraId="3A056FF3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1E54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75AFF" w14:textId="49D89F1D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741</w:t>
            </w:r>
            <w:r w:rsidR="00EB628D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FAEAB7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B2E8C" w14:textId="59BBED5C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EB628D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</w:t>
            </w:r>
          </w:p>
        </w:tc>
      </w:tr>
      <w:tr w:rsidR="00EB628D" w:rsidRPr="003F3BF0" w14:paraId="6867831E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494DD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FEF74" w14:textId="6DA95846" w:rsidR="00EB628D" w:rsidRPr="003F3BF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423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C1F0B5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C391A" w14:textId="2B713EEC" w:rsidR="00EB628D" w:rsidRPr="003F3BF0" w:rsidRDefault="00EB628D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="Angsana New" w:hAnsi="Angsana New"/>
                <w:sz w:val="28"/>
                <w:szCs w:val="28"/>
              </w:rPr>
              <w:t>(</w:t>
            </w:r>
            <w:r w:rsidR="00BF0225" w:rsidRPr="003F3BF0">
              <w:rPr>
                <w:rFonts w:ascii="Angsana New" w:hAnsi="Angsana New"/>
                <w:sz w:val="28"/>
                <w:szCs w:val="28"/>
              </w:rPr>
              <w:t>1</w:t>
            </w:r>
            <w:r w:rsidRPr="003F3BF0">
              <w:rPr>
                <w:rFonts w:ascii="Angsana New" w:hAnsi="Angsana New"/>
                <w:sz w:val="28"/>
                <w:szCs w:val="28"/>
              </w:rPr>
              <w:t>,</w:t>
            </w:r>
            <w:r w:rsidR="00BF0225" w:rsidRPr="003F3BF0">
              <w:rPr>
                <w:rFonts w:ascii="Angsana New" w:hAnsi="Angsana New"/>
                <w:sz w:val="28"/>
                <w:szCs w:val="28"/>
              </w:rPr>
              <w:t>995</w:t>
            </w:r>
            <w:r w:rsidRPr="003F3B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628D" w:rsidRPr="003F3BF0" w14:paraId="16DECF95" w14:textId="77777777" w:rsidTr="000A42D3">
        <w:trPr>
          <w:trHeight w:val="20"/>
        </w:trPr>
        <w:tc>
          <w:tcPr>
            <w:tcW w:w="6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E0CA8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8856A" w14:textId="7CB24348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737</w:t>
            </w:r>
            <w:r w:rsidR="00EB628D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82FB10" w14:textId="77777777" w:rsidR="00EB628D" w:rsidRPr="003F3BF0" w:rsidRDefault="00EB628D" w:rsidP="00333F6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68090" w14:textId="707BA57B" w:rsidR="00EB628D" w:rsidRPr="003F3BF0" w:rsidRDefault="00BF0225" w:rsidP="00333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</w:t>
            </w:r>
            <w:r w:rsidR="00EB628D"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</w:p>
        </w:tc>
      </w:tr>
    </w:tbl>
    <w:p w14:paraId="5B2AB08C" w14:textId="77777777" w:rsidR="00EB628D" w:rsidRPr="003F3BF0" w:rsidRDefault="00EB628D" w:rsidP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505CE23C" w14:textId="76121408" w:rsidR="00EB628D" w:rsidRPr="006813C1" w:rsidRDefault="00EB628D" w:rsidP="00EB6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28"/>
          <w:szCs w:val="28"/>
          <w:cs/>
        </w:rPr>
      </w:pPr>
      <w:r w:rsidRPr="003F3BF0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="006813C1">
        <w:rPr>
          <w:rFonts w:asciiTheme="majorBidi" w:hAnsiTheme="majorBidi" w:cstheme="majorBidi" w:hint="cs"/>
          <w:sz w:val="28"/>
          <w:szCs w:val="28"/>
          <w:cs/>
          <w:lang w:val="th-TH"/>
        </w:rPr>
        <w:t>และบริษัท</w:t>
      </w:r>
      <w:r w:rsidRPr="003F3BF0">
        <w:rPr>
          <w:rFonts w:asciiTheme="majorBidi" w:hAnsiTheme="majorBidi" w:cstheme="majorBidi"/>
          <w:sz w:val="28"/>
          <w:szCs w:val="28"/>
          <w:cs/>
          <w:lang w:val="th-TH"/>
        </w:rPr>
        <w:t>มีระยะเวลา</w:t>
      </w:r>
      <w:r w:rsidR="006813C1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6813C1">
        <w:rPr>
          <w:rFonts w:asciiTheme="majorBidi" w:hAnsiTheme="majorBidi" w:cstheme="majorBidi"/>
          <w:sz w:val="28"/>
          <w:szCs w:val="28"/>
        </w:rPr>
        <w:t xml:space="preserve">7 </w:t>
      </w:r>
      <w:r w:rsidR="006813C1">
        <w:rPr>
          <w:rFonts w:asciiTheme="majorBidi" w:hAnsiTheme="majorBidi" w:cstheme="majorBidi" w:hint="cs"/>
          <w:sz w:val="28"/>
          <w:szCs w:val="28"/>
          <w:cs/>
        </w:rPr>
        <w:t xml:space="preserve">วัน ถึง </w:t>
      </w:r>
      <w:r w:rsidR="006813C1">
        <w:rPr>
          <w:rFonts w:asciiTheme="majorBidi" w:hAnsiTheme="majorBidi" w:cstheme="majorBidi"/>
          <w:sz w:val="28"/>
          <w:szCs w:val="28"/>
        </w:rPr>
        <w:t xml:space="preserve">60 </w:t>
      </w:r>
      <w:r w:rsidR="006813C1">
        <w:rPr>
          <w:rFonts w:asciiTheme="majorBidi" w:hAnsiTheme="majorBidi" w:cstheme="majorBidi" w:hint="cs"/>
          <w:sz w:val="28"/>
          <w:szCs w:val="28"/>
          <w:cs/>
        </w:rPr>
        <w:t>วัน</w:t>
      </w:r>
    </w:p>
    <w:p w14:paraId="596DB018" w14:textId="04929B42" w:rsidR="000A42D3" w:rsidRDefault="000A4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66842F74" w14:textId="186FF0E5" w:rsidR="00804175" w:rsidRPr="003F3BF0" w:rsidRDefault="00BF0225" w:rsidP="00863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F3BF0">
        <w:rPr>
          <w:rFonts w:asciiTheme="majorBidi" w:hAnsiTheme="majorBidi" w:cstheme="majorBidi" w:hint="cs"/>
          <w:b/>
          <w:bCs/>
          <w:sz w:val="28"/>
          <w:szCs w:val="28"/>
        </w:rPr>
        <w:lastRenderedPageBreak/>
        <w:t>19</w:t>
      </w:r>
      <w:r w:rsidR="00863CC4" w:rsidRPr="003F3BF0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04175" w:rsidRPr="003F3BF0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  <w:r w:rsidR="004B34A7" w:rsidRPr="003F3BF0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1439B23A" w14:textId="77777777" w:rsidR="00D45297" w:rsidRPr="00DA088C" w:rsidRDefault="00D4529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A75C8E" w:rsidRPr="003F3BF0" w14:paraId="1884D884" w14:textId="77777777" w:rsidTr="003A263E">
        <w:trPr>
          <w:trHeight w:val="659"/>
          <w:tblHeader/>
        </w:trPr>
        <w:tc>
          <w:tcPr>
            <w:tcW w:w="3395" w:type="pct"/>
            <w:vAlign w:val="bottom"/>
          </w:tcPr>
          <w:p w14:paraId="4F0EC937" w14:textId="51C3C23D" w:rsidR="00A75C8E" w:rsidRPr="003F3BF0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D4894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8D4894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D4894"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8D4894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734" w:type="pct"/>
            <w:vAlign w:val="bottom"/>
          </w:tcPr>
          <w:p w14:paraId="3CE041CF" w14:textId="51FB1420" w:rsidR="00A75C8E" w:rsidRPr="003F3BF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024979B8" w14:textId="77777777" w:rsidR="00A75C8E" w:rsidRPr="003F3BF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5F9A6D2E" w14:textId="77777777" w:rsidR="00A75C8E" w:rsidRPr="003F3BF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3F3BF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3F3BF0" w14:paraId="40A6F109" w14:textId="77777777" w:rsidTr="003A263E">
        <w:trPr>
          <w:tblHeader/>
        </w:trPr>
        <w:tc>
          <w:tcPr>
            <w:tcW w:w="3395" w:type="pct"/>
          </w:tcPr>
          <w:p w14:paraId="692671D5" w14:textId="77777777" w:rsidR="00A75C8E" w:rsidRPr="003F3BF0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A71F3E8" w14:textId="6657E003" w:rsidR="00A75C8E" w:rsidRPr="003F3BF0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3F3BF0" w14:paraId="5938BD3B" w14:textId="77777777" w:rsidTr="003A263E">
        <w:tc>
          <w:tcPr>
            <w:tcW w:w="3395" w:type="pct"/>
          </w:tcPr>
          <w:p w14:paraId="60FE7E7B" w14:textId="30486DEF" w:rsidR="009A6C6C" w:rsidRPr="003F3BF0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734" w:type="pct"/>
            <w:vAlign w:val="bottom"/>
          </w:tcPr>
          <w:p w14:paraId="1E472F6B" w14:textId="3F1A6599" w:rsidR="009A6C6C" w:rsidRPr="003F3BF0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2BF2E394" w14:textId="77777777" w:rsidR="009A6C6C" w:rsidRPr="003F3BF0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20117817" w14:textId="77777777" w:rsidR="009A6C6C" w:rsidRPr="003F3BF0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263E" w:rsidRPr="003F3BF0" w14:paraId="67B0BA7E" w14:textId="77777777" w:rsidTr="003A263E">
        <w:tc>
          <w:tcPr>
            <w:tcW w:w="3395" w:type="pct"/>
          </w:tcPr>
          <w:p w14:paraId="133818A3" w14:textId="17596DE6" w:rsidR="003A263E" w:rsidRPr="003F3BF0" w:rsidRDefault="003A263E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62BC35A3" w14:textId="0EF32D8E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C778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68,856</w:t>
            </w:r>
          </w:p>
        </w:tc>
        <w:tc>
          <w:tcPr>
            <w:tcW w:w="132" w:type="pct"/>
          </w:tcPr>
          <w:p w14:paraId="69628FD8" w14:textId="77777777" w:rsidR="003A263E" w:rsidRPr="003F3BF0" w:rsidRDefault="003A263E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5354550" w14:textId="5B705851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12,242</w:t>
            </w:r>
          </w:p>
        </w:tc>
      </w:tr>
      <w:tr w:rsidR="003A263E" w:rsidRPr="003F3BF0" w14:paraId="09FCBE12" w14:textId="77777777" w:rsidTr="003A263E">
        <w:tc>
          <w:tcPr>
            <w:tcW w:w="3395" w:type="pct"/>
          </w:tcPr>
          <w:p w14:paraId="01EF68F7" w14:textId="3D789FF6" w:rsidR="003A263E" w:rsidRPr="003F3BF0" w:rsidRDefault="003A263E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4740D193" w14:textId="7FF8FF9A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58,620</w:t>
            </w:r>
          </w:p>
        </w:tc>
        <w:tc>
          <w:tcPr>
            <w:tcW w:w="132" w:type="pct"/>
          </w:tcPr>
          <w:p w14:paraId="1CB4CC85" w14:textId="77777777" w:rsidR="003A263E" w:rsidRPr="003F3BF0" w:rsidRDefault="003A263E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F16D52B" w14:textId="0E72B188" w:rsidR="003A263E" w:rsidRPr="003F3BF0" w:rsidRDefault="003A263E" w:rsidP="003A263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A263E" w:rsidRPr="003F3BF0" w14:paraId="2441A85E" w14:textId="77777777" w:rsidTr="003A263E">
        <w:tc>
          <w:tcPr>
            <w:tcW w:w="3395" w:type="pct"/>
          </w:tcPr>
          <w:p w14:paraId="6E7216DE" w14:textId="2965EB72" w:rsidR="003A263E" w:rsidRPr="003F3BF0" w:rsidRDefault="003A263E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34" w:type="pct"/>
          </w:tcPr>
          <w:p w14:paraId="29E42AA7" w14:textId="6111682D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789</w:t>
            </w:r>
          </w:p>
        </w:tc>
        <w:tc>
          <w:tcPr>
            <w:tcW w:w="132" w:type="pct"/>
          </w:tcPr>
          <w:p w14:paraId="314500A4" w14:textId="77777777" w:rsidR="003A263E" w:rsidRPr="003F3BF0" w:rsidRDefault="003A263E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F36615B" w14:textId="73D661E8" w:rsidR="003A263E" w:rsidRPr="003F3BF0" w:rsidRDefault="003A263E" w:rsidP="003A263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A263E" w:rsidRPr="003F3BF0" w14:paraId="2C99331D" w14:textId="77777777" w:rsidTr="009435AA">
        <w:tc>
          <w:tcPr>
            <w:tcW w:w="3395" w:type="pct"/>
          </w:tcPr>
          <w:p w14:paraId="480BF2C0" w14:textId="77777777" w:rsidR="003A263E" w:rsidRPr="003F3BF0" w:rsidRDefault="003A263E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6BCB0" w14:textId="009C06DA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C778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28,265</w:t>
            </w:r>
          </w:p>
        </w:tc>
        <w:tc>
          <w:tcPr>
            <w:tcW w:w="132" w:type="pct"/>
          </w:tcPr>
          <w:p w14:paraId="3701937D" w14:textId="77777777" w:rsidR="003A263E" w:rsidRPr="003F3BF0" w:rsidRDefault="003A263E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3FD4C" w14:textId="2A4D0620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12,242</w:t>
            </w:r>
          </w:p>
        </w:tc>
      </w:tr>
      <w:tr w:rsidR="003A263E" w:rsidRPr="003F3BF0" w14:paraId="744EC643" w14:textId="77777777" w:rsidTr="009435AA">
        <w:tc>
          <w:tcPr>
            <w:tcW w:w="3395" w:type="pct"/>
          </w:tcPr>
          <w:p w14:paraId="3C067089" w14:textId="77777777" w:rsidR="003A263E" w:rsidRPr="003F3BF0" w:rsidRDefault="003A263E" w:rsidP="003A26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180CA9" w14:textId="77777777" w:rsidR="003A263E" w:rsidRPr="003F3BF0" w:rsidRDefault="003A263E" w:rsidP="003A26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BAAA7E1" w14:textId="77777777" w:rsidR="003A263E" w:rsidRPr="003F3BF0" w:rsidRDefault="003A263E" w:rsidP="003A26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F73F93" w14:textId="77777777" w:rsidR="003A263E" w:rsidRPr="003F3BF0" w:rsidRDefault="003A263E" w:rsidP="003A26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263E" w:rsidRPr="003F3BF0" w14:paraId="510201CA" w14:textId="77777777" w:rsidTr="003A263E">
        <w:tc>
          <w:tcPr>
            <w:tcW w:w="3395" w:type="pct"/>
          </w:tcPr>
          <w:p w14:paraId="61DDA8A6" w14:textId="536BE45E" w:rsidR="003A263E" w:rsidRPr="003F3BF0" w:rsidRDefault="003A263E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734" w:type="pct"/>
          </w:tcPr>
          <w:p w14:paraId="0F9BC957" w14:textId="77777777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6687CAB2" w14:textId="77777777" w:rsidR="003A263E" w:rsidRPr="003F3BF0" w:rsidRDefault="003A263E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278026F" w14:textId="77777777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263E" w:rsidRPr="003F3BF0" w14:paraId="0AB1B42E" w14:textId="77777777" w:rsidTr="003A263E">
        <w:tc>
          <w:tcPr>
            <w:tcW w:w="3395" w:type="pct"/>
          </w:tcPr>
          <w:p w14:paraId="146C9E5C" w14:textId="78F776FD" w:rsidR="003A263E" w:rsidRPr="003F3BF0" w:rsidRDefault="003A263E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2603E692" w14:textId="67F0B112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149,005</w:t>
            </w:r>
          </w:p>
        </w:tc>
        <w:tc>
          <w:tcPr>
            <w:tcW w:w="132" w:type="pct"/>
          </w:tcPr>
          <w:p w14:paraId="7EB13CE3" w14:textId="77777777" w:rsidR="003A263E" w:rsidRPr="003F3BF0" w:rsidRDefault="003A263E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7079C61A" w14:textId="17C60045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39,350</w:t>
            </w:r>
          </w:p>
        </w:tc>
      </w:tr>
      <w:tr w:rsidR="003A263E" w:rsidRPr="003F3BF0" w14:paraId="33A771D2" w14:textId="77777777" w:rsidTr="009435AA">
        <w:tc>
          <w:tcPr>
            <w:tcW w:w="3395" w:type="pct"/>
          </w:tcPr>
          <w:p w14:paraId="4AC0957E" w14:textId="3E1B1BDF" w:rsidR="003A263E" w:rsidRPr="003F3BF0" w:rsidRDefault="003A263E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3D079" w14:textId="22050CCB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132" w:type="pct"/>
          </w:tcPr>
          <w:p w14:paraId="33D199A9" w14:textId="77777777" w:rsidR="003A263E" w:rsidRPr="003F3BF0" w:rsidRDefault="003A263E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0AADC" w14:textId="36C8844A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80,000</w:t>
            </w:r>
          </w:p>
        </w:tc>
      </w:tr>
      <w:tr w:rsidR="003A263E" w:rsidRPr="003F3BF0" w14:paraId="608C7F08" w14:textId="77777777" w:rsidTr="009435AA">
        <w:tc>
          <w:tcPr>
            <w:tcW w:w="3395" w:type="pct"/>
          </w:tcPr>
          <w:p w14:paraId="3BD5E052" w14:textId="08F252D1" w:rsidR="003A263E" w:rsidRPr="003F3BF0" w:rsidRDefault="003A263E" w:rsidP="003A2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0B7B3D" w14:textId="4587DBBB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229,005</w:t>
            </w:r>
          </w:p>
        </w:tc>
        <w:tc>
          <w:tcPr>
            <w:tcW w:w="132" w:type="pct"/>
            <w:vAlign w:val="bottom"/>
          </w:tcPr>
          <w:p w14:paraId="2E8397A5" w14:textId="77777777" w:rsidR="003A263E" w:rsidRPr="003F3BF0" w:rsidRDefault="003A263E" w:rsidP="003A2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D6F89" w14:textId="08056E67" w:rsidR="003A263E" w:rsidRPr="003F3BF0" w:rsidRDefault="003A263E" w:rsidP="003A263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119,350</w:t>
            </w:r>
          </w:p>
        </w:tc>
      </w:tr>
    </w:tbl>
    <w:p w14:paraId="25A78422" w14:textId="38BD0CB2" w:rsidR="00B22308" w:rsidRPr="00DA088C" w:rsidRDefault="00B2230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79CD325" w14:textId="44422D95" w:rsidR="009424AF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F3BF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D4894" w:rsidRPr="003F3BF0">
        <w:rPr>
          <w:rFonts w:asciiTheme="majorBidi" w:hAnsiTheme="majorBidi" w:cstheme="majorBidi"/>
          <w:sz w:val="28"/>
          <w:szCs w:val="28"/>
        </w:rPr>
        <w:t>30</w:t>
      </w:r>
      <w:r w:rsidR="008D4894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4894" w:rsidRPr="003F3BF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8D4894" w:rsidRPr="003F3B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</w:rPr>
        <w:t>2563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และ</w:t>
      </w:r>
      <w:r w:rsidR="000656C3" w:rsidRPr="003F3BF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</w:rPr>
        <w:t>2562</w:t>
      </w:r>
      <w:r w:rsidRPr="003F3BF0">
        <w:rPr>
          <w:rFonts w:asciiTheme="majorBidi" w:hAnsiTheme="majorBidi" w:cstheme="majorBidi"/>
          <w:sz w:val="28"/>
          <w:szCs w:val="28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 ค้ำประกันโดยการวางเงินฝากธนาคารออมทรัพย์ ที่ดินพร้อมสิ่งปลูกสร้าง</w:t>
      </w:r>
      <w:r w:rsidR="00EC7F5E" w:rsidRPr="003F3BF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3F3BF0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อสังหาริมทรัพย์เพื่อการลงทุนเป็นหลักประกัน </w:t>
      </w:r>
    </w:p>
    <w:p w14:paraId="39DB7DE7" w14:textId="77777777" w:rsidR="000A42D3" w:rsidRPr="00DA088C" w:rsidRDefault="000A42D3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9AD4DD7" w14:textId="0683A630" w:rsidR="00222200" w:rsidRPr="003F3BF0" w:rsidRDefault="00BF0225" w:rsidP="0022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3BF0">
        <w:rPr>
          <w:rFonts w:asciiTheme="majorBidi" w:hAnsiTheme="majorBidi" w:cstheme="majorBidi" w:hint="cs"/>
          <w:b/>
          <w:bCs/>
          <w:sz w:val="28"/>
          <w:szCs w:val="28"/>
        </w:rPr>
        <w:t>2</w:t>
      </w:r>
      <w:r w:rsidR="00D9702C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863CC4" w:rsidRPr="003F3BF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="00222200" w:rsidRPr="003F3BF0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  <w:r w:rsidR="00BD0B0C" w:rsidRPr="003F3BF0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477CB701" w14:textId="77777777" w:rsidR="009B4F09" w:rsidRPr="00DA088C" w:rsidRDefault="009B4F09" w:rsidP="009B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E505A6B" w14:textId="450ADF43" w:rsidR="00222200" w:rsidRPr="003F3BF0" w:rsidRDefault="00222200" w:rsidP="0022220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F3BF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รายการบางรายการในงบแสดงฐานะการเงิน ณ วันที่ </w:t>
      </w:r>
      <w:r w:rsidR="00BF0225" w:rsidRPr="003F3BF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F3B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BF0225" w:rsidRPr="003F3BF0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3F3B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และงบกำไรขาดทุนเบ็ดเสร็จสำหรับงวดสามเดือน</w:t>
      </w:r>
      <w:r w:rsidR="00A90E6B" w:rsidRPr="003F3BF0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และหกเดือน</w:t>
      </w:r>
      <w:r w:rsidRPr="003F3BF0">
        <w:rPr>
          <w:rFonts w:asciiTheme="majorBidi" w:hAnsiTheme="majorBidi" w:cstheme="majorBidi"/>
          <w:sz w:val="28"/>
          <w:szCs w:val="28"/>
          <w:cs/>
          <w:lang w:val="en-US" w:bidi="th-TH"/>
        </w:rPr>
        <w:t>สิ้นสุดวันที่</w:t>
      </w:r>
      <w:r w:rsidR="00AA1CF4" w:rsidRPr="003F3BF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07DD5" w:rsidRPr="003F3BF0">
        <w:rPr>
          <w:rFonts w:asciiTheme="majorBidi" w:hAnsiTheme="majorBidi" w:cstheme="majorBidi"/>
          <w:sz w:val="28"/>
          <w:szCs w:val="28"/>
        </w:rPr>
        <w:t>30</w:t>
      </w:r>
      <w:r w:rsidR="00C07DD5" w:rsidRPr="003F3BF0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C07DD5" w:rsidRPr="003F3BF0">
        <w:rPr>
          <w:rFonts w:asciiTheme="majorBidi" w:hAnsiTheme="majorBidi" w:cstheme="majorBidi" w:hint="cs"/>
          <w:sz w:val="28"/>
          <w:szCs w:val="28"/>
          <w:cs/>
          <w:lang w:bidi="th-TH"/>
        </w:rPr>
        <w:t>มิถุนายน</w:t>
      </w:r>
      <w:r w:rsidR="00C07DD5" w:rsidRPr="003F3BF0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BF0225" w:rsidRPr="003F3BF0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E6834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3F3B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ซึ่งรวมอยู่ในงบการเงินระหว่างกาลปี </w:t>
      </w:r>
      <w:r w:rsidR="00BF0225" w:rsidRPr="003F3BF0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3F3B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ได้มีการจัดประเภทรายการใหม่เพื่อให้สอดคล้องกับการนำเสนองบการเงินระหว่างกาลปี </w:t>
      </w:r>
      <w:r w:rsidR="00BF0225" w:rsidRPr="003F3BF0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3F3BF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F3BF0">
        <w:rPr>
          <w:rFonts w:asciiTheme="majorBidi" w:hAnsiTheme="majorBidi" w:cstheme="majorBidi"/>
          <w:sz w:val="28"/>
          <w:szCs w:val="28"/>
          <w:cs/>
          <w:lang w:val="en-US" w:bidi="th-TH"/>
        </w:rPr>
        <w:t>ดังนี้</w:t>
      </w:r>
    </w:p>
    <w:p w14:paraId="3BA9752A" w14:textId="77777777" w:rsidR="00222200" w:rsidRPr="00DA088C" w:rsidRDefault="00222200" w:rsidP="009B4F09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710"/>
        <w:gridCol w:w="450"/>
        <w:gridCol w:w="1530"/>
        <w:gridCol w:w="540"/>
        <w:gridCol w:w="1620"/>
      </w:tblGrid>
      <w:tr w:rsidR="00222200" w:rsidRPr="003F3BF0" w14:paraId="2A2D6DCB" w14:textId="77777777" w:rsidTr="00AF1E95">
        <w:trPr>
          <w:trHeight w:val="421"/>
          <w:tblHeader/>
        </w:trPr>
        <w:tc>
          <w:tcPr>
            <w:tcW w:w="3312" w:type="dxa"/>
          </w:tcPr>
          <w:p w14:paraId="6F00B23C" w14:textId="77777777" w:rsidR="00222200" w:rsidRPr="003F3BF0" w:rsidRDefault="00222200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8C289CF" w14:textId="53030F2D" w:rsidR="00222200" w:rsidRPr="003F3BF0" w:rsidRDefault="00BF0225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2830BD" w:rsidRPr="003F3BF0" w14:paraId="35AAF200" w14:textId="77777777" w:rsidTr="00AF1E95">
        <w:trPr>
          <w:trHeight w:val="410"/>
          <w:tblHeader/>
        </w:trPr>
        <w:tc>
          <w:tcPr>
            <w:tcW w:w="3312" w:type="dxa"/>
          </w:tcPr>
          <w:p w14:paraId="2BD9C2F0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1841E2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30BD" w:rsidRPr="003F3BF0" w14:paraId="302636B9" w14:textId="77777777" w:rsidTr="00AF1E95">
        <w:trPr>
          <w:trHeight w:val="164"/>
          <w:tblHeader/>
        </w:trPr>
        <w:tc>
          <w:tcPr>
            <w:tcW w:w="3312" w:type="dxa"/>
          </w:tcPr>
          <w:p w14:paraId="70DF19D3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EEA2D9" w14:textId="16312F4B" w:rsidR="002830BD" w:rsidRPr="003F3BF0" w:rsidRDefault="002830BD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12EA2797" w14:textId="77777777" w:rsidR="002830BD" w:rsidRPr="003F3BF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3BFD8DA5" w14:textId="069A5753" w:rsidR="002830BD" w:rsidRPr="003F3BF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092FB8DA" w14:textId="77777777" w:rsidR="002830BD" w:rsidRPr="003F3BF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06D348BC" w14:textId="72E1BFE7" w:rsidR="002830BD" w:rsidRPr="003F3BF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222200" w:rsidRPr="003F3BF0" w14:paraId="78042EA6" w14:textId="77777777" w:rsidTr="00AF1E95">
        <w:trPr>
          <w:trHeight w:val="400"/>
          <w:tblHeader/>
        </w:trPr>
        <w:tc>
          <w:tcPr>
            <w:tcW w:w="3312" w:type="dxa"/>
          </w:tcPr>
          <w:p w14:paraId="63237645" w14:textId="77777777" w:rsidR="00222200" w:rsidRPr="003F3BF0" w:rsidRDefault="00222200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627D326B" w14:textId="77777777" w:rsidR="00222200" w:rsidRPr="003F3BF0" w:rsidRDefault="00222200" w:rsidP="009B4F09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30BD" w:rsidRPr="003F3BF0" w14:paraId="699A79D5" w14:textId="77777777" w:rsidTr="00AF1E95">
        <w:trPr>
          <w:trHeight w:val="431"/>
        </w:trPr>
        <w:tc>
          <w:tcPr>
            <w:tcW w:w="3312" w:type="dxa"/>
            <w:hideMark/>
          </w:tcPr>
          <w:p w14:paraId="537E9934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3AC84651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03E76E1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7636D54" w14:textId="77777777" w:rsidR="002830BD" w:rsidRPr="003F3BF0" w:rsidRDefault="002830BD" w:rsidP="009B4F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C661651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373035C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3F3BF0" w14:paraId="278B8A21" w14:textId="77777777" w:rsidTr="00AF1E95">
        <w:trPr>
          <w:trHeight w:val="431"/>
        </w:trPr>
        <w:tc>
          <w:tcPr>
            <w:tcW w:w="3312" w:type="dxa"/>
          </w:tcPr>
          <w:p w14:paraId="6640C95A" w14:textId="7ADCFADD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5E796DE4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379A8C1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D4BE7A8" w14:textId="77777777" w:rsidR="002830BD" w:rsidRPr="003F3BF0" w:rsidRDefault="002830BD" w:rsidP="009B4F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402CF1C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D005B0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3F3BF0" w14:paraId="6793CACA" w14:textId="77777777" w:rsidTr="00AF1E95">
        <w:trPr>
          <w:trHeight w:val="400"/>
        </w:trPr>
        <w:tc>
          <w:tcPr>
            <w:tcW w:w="3312" w:type="dxa"/>
            <w:hideMark/>
          </w:tcPr>
          <w:p w14:paraId="2F3ECDE9" w14:textId="143B7A8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</w:tcPr>
          <w:p w14:paraId="176E26C8" w14:textId="4EB380EA" w:rsidR="002830BD" w:rsidRPr="003F3BF0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="002830B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450" w:type="dxa"/>
          </w:tcPr>
          <w:p w14:paraId="77D296E7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F40A5C" w14:textId="213D66E3" w:rsidR="002830BD" w:rsidRPr="003F3BF0" w:rsidRDefault="002830BD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0225" w:rsidRPr="003F3BF0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13E61BD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383BDE" w14:textId="0999D1AA" w:rsidR="002830BD" w:rsidRPr="003F3BF0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30B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2830BD" w:rsidRPr="003F3BF0" w14:paraId="225DA33F" w14:textId="77777777" w:rsidTr="00AF1E95">
        <w:trPr>
          <w:trHeight w:val="410"/>
        </w:trPr>
        <w:tc>
          <w:tcPr>
            <w:tcW w:w="3312" w:type="dxa"/>
          </w:tcPr>
          <w:p w14:paraId="2BD78DA9" w14:textId="264B27E0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</w:tcPr>
          <w:p w14:paraId="076263EA" w14:textId="5D8C3EAA" w:rsidR="002830BD" w:rsidRPr="003F3BF0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30B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2830B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450" w:type="dxa"/>
          </w:tcPr>
          <w:p w14:paraId="649FC17A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E4B5F" w14:textId="72213CDB" w:rsidR="002830BD" w:rsidRPr="003F3BF0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="002830B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540" w:type="dxa"/>
          </w:tcPr>
          <w:p w14:paraId="082E647D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D1D53E" w14:textId="325886A8" w:rsidR="002830BD" w:rsidRPr="003F3BF0" w:rsidRDefault="00BF0225" w:rsidP="00AF1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30B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2830BD" w:rsidRPr="003F3B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3BF0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2830BD" w:rsidRPr="003F3BF0" w14:paraId="46294230" w14:textId="77777777" w:rsidTr="00AF1E95">
        <w:trPr>
          <w:trHeight w:val="400"/>
        </w:trPr>
        <w:tc>
          <w:tcPr>
            <w:tcW w:w="3312" w:type="dxa"/>
          </w:tcPr>
          <w:p w14:paraId="7D4C6D1E" w14:textId="5B2AE8A1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80311CE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CEFA0F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5BCC6B" w14:textId="303933D9" w:rsidR="002830BD" w:rsidRPr="003F3BF0" w:rsidRDefault="002830BD" w:rsidP="00AF1E95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</w:tcPr>
          <w:p w14:paraId="07BDFCD7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E998106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5AB7" w:rsidRPr="003F3BF0" w14:paraId="4841A5B6" w14:textId="77777777" w:rsidTr="004F5A56">
        <w:trPr>
          <w:trHeight w:val="152"/>
        </w:trPr>
        <w:tc>
          <w:tcPr>
            <w:tcW w:w="3312" w:type="dxa"/>
          </w:tcPr>
          <w:p w14:paraId="6E9AEED6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8C96C98" w14:textId="77777777" w:rsidR="007D5AB7" w:rsidRPr="003F3BF0" w:rsidRDefault="007D5AB7" w:rsidP="004F5A5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257EFF0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9CB988" w14:textId="77777777" w:rsidR="007D5AB7" w:rsidRPr="003F3BF0" w:rsidRDefault="007D5AB7" w:rsidP="004F5A56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41866D40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19F7BB" w14:textId="77777777" w:rsidR="007D5AB7" w:rsidRPr="003F3BF0" w:rsidRDefault="007D5AB7" w:rsidP="004F5A5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F54927" w14:textId="483EB5E9" w:rsidR="008A78EA" w:rsidRDefault="008A78EA"/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710"/>
        <w:gridCol w:w="450"/>
        <w:gridCol w:w="1530"/>
        <w:gridCol w:w="540"/>
        <w:gridCol w:w="1620"/>
      </w:tblGrid>
      <w:tr w:rsidR="008A78EA" w:rsidRPr="003F3BF0" w14:paraId="78E24580" w14:textId="77777777" w:rsidTr="00CE3A09">
        <w:trPr>
          <w:trHeight w:val="421"/>
          <w:tblHeader/>
        </w:trPr>
        <w:tc>
          <w:tcPr>
            <w:tcW w:w="3312" w:type="dxa"/>
          </w:tcPr>
          <w:p w14:paraId="2AD1F415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38D9036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8A78EA" w:rsidRPr="003F3BF0" w14:paraId="1743D5D6" w14:textId="77777777" w:rsidTr="00CE3A09">
        <w:trPr>
          <w:trHeight w:val="410"/>
          <w:tblHeader/>
        </w:trPr>
        <w:tc>
          <w:tcPr>
            <w:tcW w:w="3312" w:type="dxa"/>
          </w:tcPr>
          <w:p w14:paraId="1B913032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2A8D6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78EA" w:rsidRPr="003F3BF0" w14:paraId="7E517186" w14:textId="77777777" w:rsidTr="00CE3A09">
        <w:trPr>
          <w:trHeight w:val="164"/>
          <w:tblHeader/>
        </w:trPr>
        <w:tc>
          <w:tcPr>
            <w:tcW w:w="3312" w:type="dxa"/>
          </w:tcPr>
          <w:p w14:paraId="206F4025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FC9744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03440504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38120D9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6BD62017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1099FB7C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8A78EA" w:rsidRPr="003F3BF0" w14:paraId="36C3F0BD" w14:textId="77777777" w:rsidTr="00CE3A09">
        <w:trPr>
          <w:trHeight w:val="400"/>
          <w:tblHeader/>
        </w:trPr>
        <w:tc>
          <w:tcPr>
            <w:tcW w:w="3312" w:type="dxa"/>
          </w:tcPr>
          <w:p w14:paraId="157D2BB3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7E023BFA" w14:textId="77777777" w:rsidR="008A78EA" w:rsidRPr="003F3BF0" w:rsidRDefault="008A78EA" w:rsidP="00CE3A09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30BD" w:rsidRPr="003F3BF0" w14:paraId="29ABE881" w14:textId="77777777" w:rsidTr="00AF1E95">
        <w:trPr>
          <w:trHeight w:val="400"/>
        </w:trPr>
        <w:tc>
          <w:tcPr>
            <w:tcW w:w="3312" w:type="dxa"/>
          </w:tcPr>
          <w:p w14:paraId="2B010097" w14:textId="7FBE209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608065F0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8D39429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7E7B8EB" w14:textId="77777777" w:rsidR="002830BD" w:rsidRPr="003F3BF0" w:rsidRDefault="002830BD" w:rsidP="009B4F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FADE8E8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CD0ECE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BD" w:rsidRPr="003F3BF0" w14:paraId="22D29965" w14:textId="77777777" w:rsidTr="00AF1E95">
        <w:trPr>
          <w:trHeight w:val="400"/>
        </w:trPr>
        <w:tc>
          <w:tcPr>
            <w:tcW w:w="3312" w:type="dxa"/>
          </w:tcPr>
          <w:p w14:paraId="43036BFD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710" w:type="dxa"/>
          </w:tcPr>
          <w:p w14:paraId="75529B8E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D267DD5" w14:textId="77777777" w:rsidR="002830BD" w:rsidRPr="003F3BF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B66045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179815B4" w14:textId="77777777" w:rsidR="002830BD" w:rsidRPr="003F3BF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855DAD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BD" w:rsidRPr="003F3BF0" w14:paraId="6EEED644" w14:textId="77777777" w:rsidTr="00AF1E95">
        <w:trPr>
          <w:trHeight w:val="400"/>
        </w:trPr>
        <w:tc>
          <w:tcPr>
            <w:tcW w:w="3312" w:type="dxa"/>
          </w:tcPr>
          <w:p w14:paraId="04537463" w14:textId="2DD9E396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C07DD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C07DD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07DD5"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C07DD5"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0225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90E6B"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10A4B264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95C5131" w14:textId="77777777" w:rsidR="002830BD" w:rsidRPr="003F3BF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5A37462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AB49430" w14:textId="77777777" w:rsidR="002830BD" w:rsidRPr="003F3BF0" w:rsidRDefault="002830BD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A5E54F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0BD" w:rsidRPr="003F3BF0" w14:paraId="4819D982" w14:textId="77777777" w:rsidTr="00AF1E95">
        <w:trPr>
          <w:trHeight w:val="400"/>
        </w:trPr>
        <w:tc>
          <w:tcPr>
            <w:tcW w:w="3312" w:type="dxa"/>
          </w:tcPr>
          <w:p w14:paraId="5B9EEAC8" w14:textId="788B7286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710" w:type="dxa"/>
          </w:tcPr>
          <w:p w14:paraId="7AA1F310" w14:textId="2C008783" w:rsidR="002830BD" w:rsidRPr="003F3BF0" w:rsidRDefault="007E3063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830,322</w:t>
            </w:r>
          </w:p>
        </w:tc>
        <w:tc>
          <w:tcPr>
            <w:tcW w:w="450" w:type="dxa"/>
          </w:tcPr>
          <w:p w14:paraId="31F6A90B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EBFEB21" w14:textId="35E5FB0A" w:rsidR="002830BD" w:rsidRPr="003F3BF0" w:rsidRDefault="00926805" w:rsidP="007A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22,962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3AC2C8E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35F5B6" w14:textId="40707717" w:rsidR="002830BD" w:rsidRPr="003F3BF0" w:rsidRDefault="007E3063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07,360</w:t>
            </w:r>
          </w:p>
        </w:tc>
      </w:tr>
      <w:tr w:rsidR="002830BD" w:rsidRPr="003F3BF0" w14:paraId="13FAE0AE" w14:textId="77777777" w:rsidTr="00AF1E95">
        <w:trPr>
          <w:trHeight w:val="400"/>
        </w:trPr>
        <w:tc>
          <w:tcPr>
            <w:tcW w:w="3312" w:type="dxa"/>
          </w:tcPr>
          <w:p w14:paraId="22BA2BDE" w14:textId="0F05D261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10" w:type="dxa"/>
            <w:vAlign w:val="bottom"/>
          </w:tcPr>
          <w:p w14:paraId="5B319CBE" w14:textId="1F3426BB" w:rsidR="002830BD" w:rsidRPr="003F3BF0" w:rsidRDefault="000E2C83" w:rsidP="00BD5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19570E9A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D7DACD" w14:textId="0C14B926" w:rsidR="002830BD" w:rsidRPr="003F3BF0" w:rsidRDefault="00926805" w:rsidP="007A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22,962</w:t>
            </w:r>
          </w:p>
        </w:tc>
        <w:tc>
          <w:tcPr>
            <w:tcW w:w="540" w:type="dxa"/>
          </w:tcPr>
          <w:p w14:paraId="62F1AE6E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BDA87F" w14:textId="2A4A2A2B" w:rsidR="002830BD" w:rsidRPr="003F3BF0" w:rsidRDefault="007E3063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22,962</w:t>
            </w:r>
          </w:p>
        </w:tc>
      </w:tr>
      <w:tr w:rsidR="002830BD" w:rsidRPr="003F3BF0" w14:paraId="43349992" w14:textId="77777777" w:rsidTr="00AF1E95">
        <w:trPr>
          <w:trHeight w:val="400"/>
        </w:trPr>
        <w:tc>
          <w:tcPr>
            <w:tcW w:w="3312" w:type="dxa"/>
          </w:tcPr>
          <w:p w14:paraId="7BF87013" w14:textId="25D5A06F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ต้นทุนการให้เช่าและบริการ</w:t>
            </w:r>
          </w:p>
        </w:tc>
        <w:tc>
          <w:tcPr>
            <w:tcW w:w="1710" w:type="dxa"/>
          </w:tcPr>
          <w:p w14:paraId="04F0861D" w14:textId="5759F5B4" w:rsidR="002830BD" w:rsidRPr="003F3BF0" w:rsidRDefault="007E3063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597,812</w:t>
            </w:r>
          </w:p>
        </w:tc>
        <w:tc>
          <w:tcPr>
            <w:tcW w:w="450" w:type="dxa"/>
          </w:tcPr>
          <w:p w14:paraId="1A55A7BB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3107651" w14:textId="21FADE20" w:rsidR="002830BD" w:rsidRPr="003F3BF0" w:rsidRDefault="00926805" w:rsidP="007A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9,881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0997E2E9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E8C430" w14:textId="6AD5376D" w:rsidR="002830BD" w:rsidRPr="003F3BF0" w:rsidRDefault="007E3063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87,931</w:t>
            </w:r>
          </w:p>
        </w:tc>
      </w:tr>
      <w:tr w:rsidR="002830BD" w:rsidRPr="003F3BF0" w14:paraId="0C1623DF" w14:textId="77777777" w:rsidTr="00830B87">
        <w:trPr>
          <w:trHeight w:val="400"/>
        </w:trPr>
        <w:tc>
          <w:tcPr>
            <w:tcW w:w="3312" w:type="dxa"/>
          </w:tcPr>
          <w:p w14:paraId="1A8A3513" w14:textId="608BA795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4322E6C7" w14:textId="2EBEA0F6" w:rsidR="002830BD" w:rsidRPr="003F3BF0" w:rsidRDefault="000E2C83" w:rsidP="000E2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2CFC4812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65A3F8" w14:textId="6B8F7284" w:rsidR="002830BD" w:rsidRPr="003F3BF0" w:rsidRDefault="00926805" w:rsidP="007A50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9,881</w:t>
            </w:r>
          </w:p>
        </w:tc>
        <w:tc>
          <w:tcPr>
            <w:tcW w:w="540" w:type="dxa"/>
          </w:tcPr>
          <w:p w14:paraId="07503B3C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FD33FB" w14:textId="1CF1EA20" w:rsidR="002830BD" w:rsidRPr="003F3BF0" w:rsidRDefault="007E3063" w:rsidP="009B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9,881</w:t>
            </w:r>
          </w:p>
        </w:tc>
      </w:tr>
      <w:tr w:rsidR="00830B87" w:rsidRPr="00830B87" w14:paraId="3454EE6B" w14:textId="77777777" w:rsidTr="00CC0CD8">
        <w:trPr>
          <w:trHeight w:val="400"/>
        </w:trPr>
        <w:tc>
          <w:tcPr>
            <w:tcW w:w="3312" w:type="dxa"/>
          </w:tcPr>
          <w:p w14:paraId="5266F35E" w14:textId="651EA9D6" w:rsidR="00830B87" w:rsidRPr="003F3BF0" w:rsidRDefault="00830B87" w:rsidP="00830B8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0B87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auto"/>
          </w:tcPr>
          <w:p w14:paraId="52933843" w14:textId="74436D17" w:rsidR="00830B87" w:rsidRPr="008A78EA" w:rsidRDefault="00CC0CD8" w:rsidP="0083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78EA">
              <w:rPr>
                <w:rFonts w:asciiTheme="majorBidi" w:hAnsiTheme="majorBidi" w:cstheme="majorBidi"/>
                <w:sz w:val="28"/>
                <w:szCs w:val="28"/>
              </w:rPr>
              <w:t>167,06</w:t>
            </w:r>
            <w:r w:rsidR="00FB1BF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50" w:type="dxa"/>
            <w:shd w:val="clear" w:color="auto" w:fill="auto"/>
          </w:tcPr>
          <w:p w14:paraId="74E23761" w14:textId="77777777" w:rsidR="00830B87" w:rsidRPr="008A78EA" w:rsidRDefault="00830B87" w:rsidP="00830B87">
            <w:pPr>
              <w:pStyle w:val="BodyText"/>
              <w:tabs>
                <w:tab w:val="decimal" w:pos="1697"/>
              </w:tabs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5738AA9" w14:textId="759696FF" w:rsidR="00830B87" w:rsidRPr="008A78EA" w:rsidRDefault="00830B87" w:rsidP="0083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A78E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0CD8" w:rsidRPr="008A78EA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8A78E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5C9B4A23" w14:textId="77777777" w:rsidR="00830B87" w:rsidRPr="008A78EA" w:rsidRDefault="00830B87" w:rsidP="00830B8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80B43" w14:textId="448B1D75" w:rsidR="00830B87" w:rsidRPr="008A78EA" w:rsidRDefault="00CC0CD8" w:rsidP="0083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78EA">
              <w:rPr>
                <w:rFonts w:asciiTheme="majorBidi" w:hAnsiTheme="majorBidi" w:cstheme="majorBidi"/>
                <w:sz w:val="28"/>
                <w:szCs w:val="28"/>
              </w:rPr>
              <w:t>166,84</w:t>
            </w:r>
            <w:r w:rsidR="00FB1BF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830B87" w:rsidRPr="003F3BF0" w14:paraId="6E9559A5" w14:textId="77777777" w:rsidTr="00CC0CD8">
        <w:trPr>
          <w:trHeight w:val="400"/>
        </w:trPr>
        <w:tc>
          <w:tcPr>
            <w:tcW w:w="3312" w:type="dxa"/>
          </w:tcPr>
          <w:p w14:paraId="402B5C8D" w14:textId="5AC0AD55" w:rsidR="00830B87" w:rsidRPr="003F3BF0" w:rsidRDefault="00830B87" w:rsidP="00830B8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0B87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shd w:val="clear" w:color="auto" w:fill="auto"/>
          </w:tcPr>
          <w:p w14:paraId="5A8A54C7" w14:textId="2071FF38" w:rsidR="00830B87" w:rsidRPr="008A78EA" w:rsidRDefault="00CC0CD8" w:rsidP="00CC0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78EA">
              <w:rPr>
                <w:rFonts w:asciiTheme="majorBidi" w:hAnsiTheme="majorBidi" w:cstheme="majorBidi"/>
                <w:sz w:val="28"/>
                <w:szCs w:val="28"/>
              </w:rPr>
              <w:t>26,00</w:t>
            </w:r>
            <w:r w:rsidR="00FB1B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07E3420B" w14:textId="77777777" w:rsidR="00830B87" w:rsidRPr="008A78EA" w:rsidRDefault="00830B87" w:rsidP="00CC0CD8">
            <w:pPr>
              <w:pStyle w:val="BodyText"/>
              <w:tabs>
                <w:tab w:val="decimal" w:pos="1697"/>
              </w:tabs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4695B1E" w14:textId="183E20FF" w:rsidR="00830B87" w:rsidRPr="008A78EA" w:rsidRDefault="00CC0CD8" w:rsidP="0083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A78E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540" w:type="dxa"/>
            <w:shd w:val="clear" w:color="auto" w:fill="auto"/>
          </w:tcPr>
          <w:p w14:paraId="48D94D70" w14:textId="77777777" w:rsidR="00830B87" w:rsidRPr="008A78EA" w:rsidRDefault="00830B87" w:rsidP="00830B87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37C9CB9" w14:textId="7BA7068C" w:rsidR="00830B87" w:rsidRPr="008A78EA" w:rsidRDefault="00CC0CD8" w:rsidP="0083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78EA">
              <w:rPr>
                <w:rFonts w:asciiTheme="majorBidi" w:hAnsiTheme="majorBidi" w:cstheme="majorBidi"/>
                <w:sz w:val="28"/>
                <w:szCs w:val="28"/>
              </w:rPr>
              <w:t>26,22</w:t>
            </w:r>
            <w:r w:rsidR="00FB1B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830BD" w:rsidRPr="003F3BF0" w14:paraId="73564054" w14:textId="77777777" w:rsidTr="007D5AB7">
        <w:trPr>
          <w:trHeight w:val="400"/>
        </w:trPr>
        <w:tc>
          <w:tcPr>
            <w:tcW w:w="3312" w:type="dxa"/>
          </w:tcPr>
          <w:p w14:paraId="486AE06D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7309B33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EBED90E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9CCA5" w14:textId="48FEFEFB" w:rsidR="002830BD" w:rsidRPr="003F3BF0" w:rsidRDefault="002830BD" w:rsidP="007A50F2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</w:tcPr>
          <w:p w14:paraId="294CB8A0" w14:textId="77777777" w:rsidR="002830BD" w:rsidRPr="003F3BF0" w:rsidRDefault="002830BD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538E10" w14:textId="77777777" w:rsidR="002830BD" w:rsidRPr="003F3BF0" w:rsidRDefault="002830BD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5AB7" w:rsidRPr="003F3BF0" w14:paraId="37D46995" w14:textId="77777777" w:rsidTr="007D5AB7">
        <w:trPr>
          <w:trHeight w:val="152"/>
        </w:trPr>
        <w:tc>
          <w:tcPr>
            <w:tcW w:w="3312" w:type="dxa"/>
          </w:tcPr>
          <w:p w14:paraId="364E7B03" w14:textId="77777777" w:rsidR="007D5AB7" w:rsidRPr="003F3BF0" w:rsidRDefault="007D5AB7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D1E0BA" w14:textId="77777777" w:rsidR="007D5AB7" w:rsidRPr="003F3BF0" w:rsidRDefault="007D5AB7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DA73A14" w14:textId="77777777" w:rsidR="007D5AB7" w:rsidRPr="003F3BF0" w:rsidRDefault="007D5AB7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6BEA81" w14:textId="77777777" w:rsidR="007D5AB7" w:rsidRPr="003F3BF0" w:rsidRDefault="007D5AB7" w:rsidP="007A50F2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6E103D83" w14:textId="77777777" w:rsidR="007D5AB7" w:rsidRPr="003F3BF0" w:rsidRDefault="007D5AB7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014C4F4" w14:textId="77777777" w:rsidR="007D5AB7" w:rsidRPr="003F3BF0" w:rsidRDefault="007D5AB7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5AB7" w:rsidRPr="003F3BF0" w14:paraId="74B9EB50" w14:textId="77777777" w:rsidTr="004F5A56">
        <w:trPr>
          <w:trHeight w:val="400"/>
        </w:trPr>
        <w:tc>
          <w:tcPr>
            <w:tcW w:w="3312" w:type="dxa"/>
          </w:tcPr>
          <w:p w14:paraId="20F068EC" w14:textId="77777777" w:rsidR="000A42D3" w:rsidRDefault="000A42D3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1300C0F" w14:textId="77777777" w:rsidR="000A42D3" w:rsidRDefault="000A42D3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B7DC654" w14:textId="41F5E3C6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710" w:type="dxa"/>
          </w:tcPr>
          <w:p w14:paraId="132E3FC9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051CF7E" w14:textId="77777777" w:rsidR="007D5AB7" w:rsidRPr="003F3BF0" w:rsidRDefault="007D5AB7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D920DF0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372D58B9" w14:textId="77777777" w:rsidR="007D5AB7" w:rsidRPr="003F3BF0" w:rsidRDefault="007D5AB7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B1954F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5AB7" w:rsidRPr="003F3BF0" w14:paraId="11B4D717" w14:textId="77777777" w:rsidTr="004F5A56">
        <w:trPr>
          <w:trHeight w:val="400"/>
        </w:trPr>
        <w:tc>
          <w:tcPr>
            <w:tcW w:w="3312" w:type="dxa"/>
          </w:tcPr>
          <w:p w14:paraId="1B854052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62013EC3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64D1A8C9" w14:textId="77777777" w:rsidR="007D5AB7" w:rsidRPr="003F3BF0" w:rsidRDefault="007D5AB7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452114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2912D1FC" w14:textId="77777777" w:rsidR="007D5AB7" w:rsidRPr="003F3BF0" w:rsidRDefault="007D5AB7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0E8298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5AB7" w:rsidRPr="003F3BF0" w14:paraId="01A0F9B7" w14:textId="77777777" w:rsidTr="004F5A56">
        <w:trPr>
          <w:trHeight w:val="400"/>
        </w:trPr>
        <w:tc>
          <w:tcPr>
            <w:tcW w:w="3312" w:type="dxa"/>
          </w:tcPr>
          <w:p w14:paraId="61AC46F9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710" w:type="dxa"/>
          </w:tcPr>
          <w:p w14:paraId="292BB273" w14:textId="5B48CF8A" w:rsidR="007D5AB7" w:rsidRPr="003F3BF0" w:rsidRDefault="007E3063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1,708,853</w:t>
            </w:r>
          </w:p>
        </w:tc>
        <w:tc>
          <w:tcPr>
            <w:tcW w:w="450" w:type="dxa"/>
          </w:tcPr>
          <w:p w14:paraId="0C69A026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B319863" w14:textId="5E9DCFB6" w:rsidR="007D5AB7" w:rsidRPr="003F3BF0" w:rsidRDefault="00926805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9,293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48AFEBDA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FF7D487" w14:textId="3D9451BC" w:rsidR="007D5AB7" w:rsidRPr="003F3BF0" w:rsidRDefault="007E3063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29,560</w:t>
            </w:r>
          </w:p>
        </w:tc>
      </w:tr>
      <w:tr w:rsidR="007D5AB7" w:rsidRPr="003F3BF0" w14:paraId="70B3C4E7" w14:textId="77777777" w:rsidTr="004F5A56">
        <w:trPr>
          <w:trHeight w:val="400"/>
        </w:trPr>
        <w:tc>
          <w:tcPr>
            <w:tcW w:w="3312" w:type="dxa"/>
          </w:tcPr>
          <w:p w14:paraId="17989D93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10" w:type="dxa"/>
            <w:vAlign w:val="bottom"/>
          </w:tcPr>
          <w:p w14:paraId="54E1DDCE" w14:textId="3687267E" w:rsidR="007D5AB7" w:rsidRPr="003F3BF0" w:rsidRDefault="00D201C1" w:rsidP="00D20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7806FF29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F77CFD1" w14:textId="0D303F77" w:rsidR="007D5AB7" w:rsidRPr="003F3BF0" w:rsidRDefault="00926805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9,293</w:t>
            </w:r>
          </w:p>
        </w:tc>
        <w:tc>
          <w:tcPr>
            <w:tcW w:w="540" w:type="dxa"/>
          </w:tcPr>
          <w:p w14:paraId="726C4B95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F9C77FC" w14:textId="6F48CF43" w:rsidR="007D5AB7" w:rsidRPr="003F3BF0" w:rsidRDefault="007E3063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9,293</w:t>
            </w:r>
          </w:p>
        </w:tc>
      </w:tr>
      <w:tr w:rsidR="007D5AB7" w:rsidRPr="003F3BF0" w14:paraId="007100D1" w14:textId="77777777" w:rsidTr="00830B87">
        <w:trPr>
          <w:trHeight w:val="400"/>
        </w:trPr>
        <w:tc>
          <w:tcPr>
            <w:tcW w:w="3312" w:type="dxa"/>
          </w:tcPr>
          <w:p w14:paraId="3B95C143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ต้นทุนการให้เช่าและบริการ</w:t>
            </w:r>
          </w:p>
        </w:tc>
        <w:tc>
          <w:tcPr>
            <w:tcW w:w="1710" w:type="dxa"/>
          </w:tcPr>
          <w:p w14:paraId="7B23FE2E" w14:textId="3BA8F518" w:rsidR="007D5AB7" w:rsidRPr="003F3BF0" w:rsidRDefault="007E3063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1,229,772</w:t>
            </w:r>
          </w:p>
        </w:tc>
        <w:tc>
          <w:tcPr>
            <w:tcW w:w="450" w:type="dxa"/>
          </w:tcPr>
          <w:p w14:paraId="2EDB188F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649E484" w14:textId="7A05ABA1" w:rsidR="007D5AB7" w:rsidRPr="003F3BF0" w:rsidRDefault="00926805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51,849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" w:type="dxa"/>
          </w:tcPr>
          <w:p w14:paraId="7BD06920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5DF447" w14:textId="10AADB01" w:rsidR="007D5AB7" w:rsidRPr="003F3BF0" w:rsidRDefault="007E3063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77,923</w:t>
            </w:r>
          </w:p>
        </w:tc>
      </w:tr>
      <w:tr w:rsidR="007D5AB7" w:rsidRPr="003F3BF0" w14:paraId="5A920C6A" w14:textId="77777777" w:rsidTr="00830B87">
        <w:trPr>
          <w:trHeight w:val="400"/>
        </w:trPr>
        <w:tc>
          <w:tcPr>
            <w:tcW w:w="3312" w:type="dxa"/>
          </w:tcPr>
          <w:p w14:paraId="0A390E2C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49E162F6" w14:textId="79DC724E" w:rsidR="007D5AB7" w:rsidRPr="003F3BF0" w:rsidRDefault="00D201C1" w:rsidP="00D20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50" w:type="dxa"/>
          </w:tcPr>
          <w:p w14:paraId="669E4674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101B272" w14:textId="69CA025D" w:rsidR="007D5AB7" w:rsidRPr="003F3BF0" w:rsidRDefault="00926805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51,849</w:t>
            </w:r>
          </w:p>
        </w:tc>
        <w:tc>
          <w:tcPr>
            <w:tcW w:w="540" w:type="dxa"/>
          </w:tcPr>
          <w:p w14:paraId="1927A53F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FB0F98" w14:textId="25BBDA27" w:rsidR="007D5AB7" w:rsidRPr="003F3BF0" w:rsidRDefault="007E3063" w:rsidP="004F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281B">
              <w:rPr>
                <w:rFonts w:asciiTheme="majorBidi" w:hAnsiTheme="majorBidi" w:cstheme="majorBidi"/>
                <w:sz w:val="28"/>
                <w:szCs w:val="28"/>
              </w:rPr>
              <w:t>51,849</w:t>
            </w:r>
          </w:p>
        </w:tc>
      </w:tr>
      <w:tr w:rsidR="00830B87" w:rsidRPr="00830B87" w14:paraId="719BFE21" w14:textId="77777777" w:rsidTr="00830B87">
        <w:trPr>
          <w:trHeight w:val="400"/>
        </w:trPr>
        <w:tc>
          <w:tcPr>
            <w:tcW w:w="3312" w:type="dxa"/>
          </w:tcPr>
          <w:p w14:paraId="32DD0FEA" w14:textId="77777777" w:rsidR="00830B87" w:rsidRPr="003F3BF0" w:rsidRDefault="00830B87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0B87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65B86590" w14:textId="5B1CCB86" w:rsidR="00830B87" w:rsidRPr="00830B87" w:rsidRDefault="00830B87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0B87">
              <w:rPr>
                <w:rFonts w:asciiTheme="majorBidi" w:hAnsiTheme="majorBidi" w:cstheme="majorBidi"/>
                <w:sz w:val="28"/>
                <w:szCs w:val="28"/>
              </w:rPr>
              <w:t>323,126</w:t>
            </w:r>
          </w:p>
        </w:tc>
        <w:tc>
          <w:tcPr>
            <w:tcW w:w="450" w:type="dxa"/>
          </w:tcPr>
          <w:p w14:paraId="6E1D322E" w14:textId="77777777" w:rsidR="00830B87" w:rsidRPr="00830B87" w:rsidRDefault="00830B87" w:rsidP="00CE3A09">
            <w:pPr>
              <w:pStyle w:val="BodyText"/>
              <w:tabs>
                <w:tab w:val="decimal" w:pos="1697"/>
              </w:tabs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11B0BFD" w14:textId="11134FDD" w:rsidR="00830B87" w:rsidRPr="00830B87" w:rsidRDefault="00830B87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30B87">
              <w:rPr>
                <w:rFonts w:asciiTheme="majorBidi" w:hAnsiTheme="majorBidi" w:cstheme="majorBidi"/>
                <w:sz w:val="28"/>
                <w:szCs w:val="28"/>
              </w:rPr>
              <w:t>(399)</w:t>
            </w:r>
          </w:p>
        </w:tc>
        <w:tc>
          <w:tcPr>
            <w:tcW w:w="540" w:type="dxa"/>
          </w:tcPr>
          <w:p w14:paraId="35A7DDB9" w14:textId="77777777" w:rsidR="00830B87" w:rsidRPr="00830B87" w:rsidRDefault="00830B87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3F1E2F2" w14:textId="24C43E30" w:rsidR="00830B87" w:rsidRPr="00830B87" w:rsidRDefault="00830B87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0B87">
              <w:rPr>
                <w:rFonts w:asciiTheme="majorBidi" w:hAnsiTheme="majorBidi" w:cstheme="majorBidi"/>
                <w:sz w:val="28"/>
                <w:szCs w:val="28"/>
              </w:rPr>
              <w:t>322,727</w:t>
            </w:r>
          </w:p>
        </w:tc>
      </w:tr>
      <w:tr w:rsidR="00830B87" w:rsidRPr="003F3BF0" w14:paraId="78C52046" w14:textId="77777777" w:rsidTr="00CE3A09">
        <w:trPr>
          <w:trHeight w:val="400"/>
        </w:trPr>
        <w:tc>
          <w:tcPr>
            <w:tcW w:w="3312" w:type="dxa"/>
          </w:tcPr>
          <w:p w14:paraId="08713C3E" w14:textId="77777777" w:rsidR="00830B87" w:rsidRPr="003F3BF0" w:rsidRDefault="00830B87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0B87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7B20BA90" w14:textId="3F817E9B" w:rsidR="00830B87" w:rsidRPr="00830B87" w:rsidRDefault="00830B87" w:rsidP="00830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0B87">
              <w:rPr>
                <w:rFonts w:asciiTheme="majorBidi" w:hAnsiTheme="majorBidi" w:cstheme="majorBidi"/>
                <w:sz w:val="28"/>
                <w:szCs w:val="28"/>
              </w:rPr>
              <w:t>51,710</w:t>
            </w:r>
          </w:p>
        </w:tc>
        <w:tc>
          <w:tcPr>
            <w:tcW w:w="450" w:type="dxa"/>
          </w:tcPr>
          <w:p w14:paraId="31A20E50" w14:textId="77777777" w:rsidR="00830B87" w:rsidRPr="00830B87" w:rsidRDefault="00830B87" w:rsidP="00830B87">
            <w:pPr>
              <w:pStyle w:val="BodyText"/>
              <w:tabs>
                <w:tab w:val="decimal" w:pos="1697"/>
              </w:tabs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10BF166" w14:textId="2C5F8093" w:rsidR="00830B87" w:rsidRPr="00830B87" w:rsidRDefault="00830B87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30B87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540" w:type="dxa"/>
          </w:tcPr>
          <w:p w14:paraId="3238A3D5" w14:textId="77777777" w:rsidR="00830B87" w:rsidRPr="00830B87" w:rsidRDefault="00830B87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1F1EAAF" w14:textId="6F4E311E" w:rsidR="00830B87" w:rsidRPr="00830B87" w:rsidRDefault="00830B87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0B87">
              <w:rPr>
                <w:rFonts w:asciiTheme="majorBidi" w:hAnsiTheme="majorBidi" w:cstheme="majorBidi"/>
                <w:sz w:val="28"/>
                <w:szCs w:val="28"/>
              </w:rPr>
              <w:t>52,109</w:t>
            </w:r>
          </w:p>
        </w:tc>
      </w:tr>
      <w:tr w:rsidR="007D5AB7" w:rsidRPr="00222200" w14:paraId="625D8D7A" w14:textId="77777777" w:rsidTr="004F5A56">
        <w:trPr>
          <w:trHeight w:val="400"/>
        </w:trPr>
        <w:tc>
          <w:tcPr>
            <w:tcW w:w="3312" w:type="dxa"/>
          </w:tcPr>
          <w:p w14:paraId="2FF32250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D782ECE" w14:textId="77777777" w:rsidR="007D5AB7" w:rsidRPr="003F3BF0" w:rsidRDefault="007D5AB7" w:rsidP="004F5A5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6A86336" w14:textId="77777777" w:rsidR="007D5AB7" w:rsidRPr="003F3BF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F2E84F" w14:textId="77777777" w:rsidR="007D5AB7" w:rsidRPr="00AC005A" w:rsidRDefault="007D5AB7" w:rsidP="00D201C1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</w:tcPr>
          <w:p w14:paraId="15C6E270" w14:textId="77777777" w:rsidR="007D5AB7" w:rsidRPr="00222200" w:rsidRDefault="007D5AB7" w:rsidP="004F5A56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E99DF6" w14:textId="77777777" w:rsidR="007D5AB7" w:rsidRPr="00222200" w:rsidRDefault="007D5AB7" w:rsidP="004F5A56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5AB7" w:rsidRPr="00222200" w14:paraId="733A75B4" w14:textId="77777777" w:rsidTr="007D5AB7">
        <w:trPr>
          <w:trHeight w:val="400"/>
        </w:trPr>
        <w:tc>
          <w:tcPr>
            <w:tcW w:w="3312" w:type="dxa"/>
          </w:tcPr>
          <w:p w14:paraId="08FDB12D" w14:textId="77777777" w:rsidR="007D5AB7" w:rsidRPr="00222200" w:rsidRDefault="007D5AB7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782B430" w14:textId="77777777" w:rsidR="007D5AB7" w:rsidRPr="00222200" w:rsidRDefault="007D5AB7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C4748B0" w14:textId="77777777" w:rsidR="007D5AB7" w:rsidRPr="00222200" w:rsidRDefault="007D5AB7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BC6B12" w14:textId="77777777" w:rsidR="007D5AB7" w:rsidRDefault="007D5AB7" w:rsidP="007A50F2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786450ED" w14:textId="77777777" w:rsidR="007D5AB7" w:rsidRPr="00222200" w:rsidRDefault="007D5AB7" w:rsidP="009B4F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818790" w14:textId="77777777" w:rsidR="007D5AB7" w:rsidRPr="00222200" w:rsidRDefault="007D5AB7" w:rsidP="009B4F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CD9E9AE" w14:textId="61B361C9" w:rsidR="00DA088C" w:rsidRDefault="00DA088C" w:rsidP="009B4F0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theme="minorBidi"/>
          <w:sz w:val="28"/>
          <w:szCs w:val="28"/>
        </w:rPr>
      </w:pPr>
    </w:p>
    <w:p w14:paraId="39BB594D" w14:textId="77777777" w:rsidR="00DA088C" w:rsidRDefault="00DA0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8"/>
          <w:szCs w:val="28"/>
        </w:rPr>
      </w:pPr>
      <w:r>
        <w:rPr>
          <w:rFonts w:ascii="Angsana New" w:hAnsi="Angsana New" w:cstheme="minorBidi"/>
          <w:sz w:val="28"/>
          <w:szCs w:val="28"/>
        </w:rPr>
        <w:br w:type="page"/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710"/>
        <w:gridCol w:w="450"/>
        <w:gridCol w:w="1530"/>
        <w:gridCol w:w="540"/>
        <w:gridCol w:w="1620"/>
      </w:tblGrid>
      <w:tr w:rsidR="008A78EA" w:rsidRPr="003F3BF0" w14:paraId="2296F367" w14:textId="77777777" w:rsidTr="00CE3A09">
        <w:trPr>
          <w:trHeight w:val="421"/>
          <w:tblHeader/>
        </w:trPr>
        <w:tc>
          <w:tcPr>
            <w:tcW w:w="3312" w:type="dxa"/>
          </w:tcPr>
          <w:p w14:paraId="1500DDEC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D4E5EC7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</w:tr>
      <w:tr w:rsidR="008A78EA" w:rsidRPr="003F3BF0" w14:paraId="59AB004B" w14:textId="77777777" w:rsidTr="00CE3A09">
        <w:trPr>
          <w:trHeight w:val="410"/>
          <w:tblHeader/>
        </w:trPr>
        <w:tc>
          <w:tcPr>
            <w:tcW w:w="3312" w:type="dxa"/>
          </w:tcPr>
          <w:p w14:paraId="14047A9B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E04B07" w14:textId="03F51C21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A78EA" w:rsidRPr="003F3BF0" w14:paraId="4536FF61" w14:textId="77777777" w:rsidTr="00CE3A09">
        <w:trPr>
          <w:trHeight w:val="164"/>
          <w:tblHeader/>
        </w:trPr>
        <w:tc>
          <w:tcPr>
            <w:tcW w:w="3312" w:type="dxa"/>
          </w:tcPr>
          <w:p w14:paraId="1037124B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BC580F1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52F07225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D57D20D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5D222A0B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</w:tcPr>
          <w:p w14:paraId="02B3C270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BF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8A78EA" w:rsidRPr="003F3BF0" w14:paraId="164BDBA9" w14:textId="77777777" w:rsidTr="00CE3A09">
        <w:trPr>
          <w:trHeight w:val="400"/>
          <w:tblHeader/>
        </w:trPr>
        <w:tc>
          <w:tcPr>
            <w:tcW w:w="3312" w:type="dxa"/>
          </w:tcPr>
          <w:p w14:paraId="69F00B06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38E3CD68" w14:textId="77777777" w:rsidR="008A78EA" w:rsidRPr="003F3BF0" w:rsidRDefault="008A78EA" w:rsidP="00CE3A09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78EA" w:rsidRPr="003F3BF0" w14:paraId="27DB77C1" w14:textId="77777777" w:rsidTr="00CE3A09">
        <w:trPr>
          <w:trHeight w:val="400"/>
        </w:trPr>
        <w:tc>
          <w:tcPr>
            <w:tcW w:w="3312" w:type="dxa"/>
          </w:tcPr>
          <w:p w14:paraId="7736A3CE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063705A2" w14:textId="77777777" w:rsidR="008A78EA" w:rsidRPr="003F3BF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7DFCBA1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93A6AC" w14:textId="77777777" w:rsidR="008A78EA" w:rsidRPr="003F3BF0" w:rsidRDefault="008A78EA" w:rsidP="00CE3A09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E6DDD64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D3150D" w14:textId="77777777" w:rsidR="008A78EA" w:rsidRPr="003F3BF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78EA" w:rsidRPr="003F3BF0" w14:paraId="0E193781" w14:textId="77777777" w:rsidTr="00CE3A09">
        <w:trPr>
          <w:trHeight w:val="400"/>
        </w:trPr>
        <w:tc>
          <w:tcPr>
            <w:tcW w:w="3312" w:type="dxa"/>
          </w:tcPr>
          <w:p w14:paraId="298DED66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710" w:type="dxa"/>
          </w:tcPr>
          <w:p w14:paraId="44D92411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9497AFD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3001B71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629AE97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1BD076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EA" w:rsidRPr="003F3BF0" w14:paraId="1D95FEDB" w14:textId="77777777" w:rsidTr="00CE3A09">
        <w:trPr>
          <w:trHeight w:val="400"/>
        </w:trPr>
        <w:tc>
          <w:tcPr>
            <w:tcW w:w="3312" w:type="dxa"/>
          </w:tcPr>
          <w:p w14:paraId="78731445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71DD950C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CABE279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1C1233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54F30AFD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F96B4C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EA" w:rsidRPr="00830B87" w14:paraId="5BCDA7FF" w14:textId="77777777" w:rsidTr="00CE3A09">
        <w:trPr>
          <w:trHeight w:val="400"/>
        </w:trPr>
        <w:tc>
          <w:tcPr>
            <w:tcW w:w="3312" w:type="dxa"/>
          </w:tcPr>
          <w:p w14:paraId="39661489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0B87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auto"/>
          </w:tcPr>
          <w:p w14:paraId="1C2EA46A" w14:textId="6CA81D5E" w:rsidR="008A78EA" w:rsidRPr="008A78EA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51,74</w:t>
            </w:r>
            <w:r w:rsidR="00CD45E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4466256A" w14:textId="77777777" w:rsidR="008A78EA" w:rsidRPr="008A78EA" w:rsidRDefault="008A78EA" w:rsidP="00CE3A09">
            <w:pPr>
              <w:pStyle w:val="BodyText"/>
              <w:tabs>
                <w:tab w:val="decimal" w:pos="1697"/>
              </w:tabs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DB6221C" w14:textId="77777777" w:rsidR="008A78EA" w:rsidRPr="008A78EA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A78EA"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540" w:type="dxa"/>
            <w:shd w:val="clear" w:color="auto" w:fill="auto"/>
          </w:tcPr>
          <w:p w14:paraId="6F475466" w14:textId="77777777" w:rsidR="008A78EA" w:rsidRPr="008A78EA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E7DD128" w14:textId="08B71BCB" w:rsidR="008A78EA" w:rsidRPr="008A78EA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51,52</w:t>
            </w:r>
            <w:r w:rsidR="00CD45E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A78EA" w:rsidRPr="003F3BF0" w14:paraId="5EDC9C95" w14:textId="77777777" w:rsidTr="00CE3A09">
        <w:trPr>
          <w:trHeight w:val="400"/>
        </w:trPr>
        <w:tc>
          <w:tcPr>
            <w:tcW w:w="3312" w:type="dxa"/>
          </w:tcPr>
          <w:p w14:paraId="7BB2D1E0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0B87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shd w:val="clear" w:color="auto" w:fill="auto"/>
          </w:tcPr>
          <w:p w14:paraId="162A8254" w14:textId="6CA0263A" w:rsidR="008A78EA" w:rsidRPr="008A78EA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18,49</w:t>
            </w:r>
            <w:r w:rsidR="00FB1B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77D67F0B" w14:textId="77777777" w:rsidR="008A78EA" w:rsidRPr="008A78EA" w:rsidRDefault="008A78EA" w:rsidP="00CE3A09">
            <w:pPr>
              <w:pStyle w:val="BodyText"/>
              <w:tabs>
                <w:tab w:val="decimal" w:pos="1697"/>
              </w:tabs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AD4C17A" w14:textId="77777777" w:rsidR="008A78EA" w:rsidRPr="008A78EA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A78E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540" w:type="dxa"/>
            <w:shd w:val="clear" w:color="auto" w:fill="auto"/>
          </w:tcPr>
          <w:p w14:paraId="4F0F6885" w14:textId="77777777" w:rsidR="008A78EA" w:rsidRPr="008A78EA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D299242" w14:textId="06923A38" w:rsidR="008A78EA" w:rsidRPr="008A78EA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18,71</w:t>
            </w:r>
            <w:r w:rsidR="00FB1B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A78EA" w:rsidRPr="003F3BF0" w14:paraId="7A335FDC" w14:textId="77777777" w:rsidTr="00CE3A09">
        <w:trPr>
          <w:trHeight w:val="400"/>
        </w:trPr>
        <w:tc>
          <w:tcPr>
            <w:tcW w:w="3312" w:type="dxa"/>
          </w:tcPr>
          <w:p w14:paraId="506FD938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DED120E" w14:textId="77777777" w:rsidR="008A78EA" w:rsidRPr="003F3BF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ADAA5B0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31B7D" w14:textId="77777777" w:rsidR="008A78EA" w:rsidRPr="003F3BF0" w:rsidRDefault="008A78EA" w:rsidP="00CE3A0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</w:tcPr>
          <w:p w14:paraId="0512805A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1D2AC93" w14:textId="77777777" w:rsidR="008A78EA" w:rsidRPr="003F3BF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EA" w:rsidRPr="003F3BF0" w14:paraId="527D9C73" w14:textId="77777777" w:rsidTr="00CE3A09">
        <w:trPr>
          <w:trHeight w:val="152"/>
        </w:trPr>
        <w:tc>
          <w:tcPr>
            <w:tcW w:w="3312" w:type="dxa"/>
          </w:tcPr>
          <w:p w14:paraId="1FF180AC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EE202CE" w14:textId="77777777" w:rsidR="008A78EA" w:rsidRPr="003F3BF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F9254C8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B3C1E" w14:textId="77777777" w:rsidR="008A78EA" w:rsidRPr="003F3BF0" w:rsidRDefault="008A78EA" w:rsidP="00CE3A0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3ECE4555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46A03B" w14:textId="77777777" w:rsidR="008A78EA" w:rsidRPr="003F3BF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EA" w:rsidRPr="003F3BF0" w14:paraId="71388F24" w14:textId="77777777" w:rsidTr="00CE3A09">
        <w:trPr>
          <w:trHeight w:val="400"/>
        </w:trPr>
        <w:tc>
          <w:tcPr>
            <w:tcW w:w="3312" w:type="dxa"/>
          </w:tcPr>
          <w:p w14:paraId="37E7B747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710" w:type="dxa"/>
          </w:tcPr>
          <w:p w14:paraId="4F6EEDEB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6DAA2304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30E37B5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437BD9EB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63EAEF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EA" w:rsidRPr="003F3BF0" w14:paraId="3742E93E" w14:textId="77777777" w:rsidTr="00CE3A09">
        <w:trPr>
          <w:trHeight w:val="400"/>
        </w:trPr>
        <w:tc>
          <w:tcPr>
            <w:tcW w:w="3312" w:type="dxa"/>
          </w:tcPr>
          <w:p w14:paraId="21D83A63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3F3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3B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14:paraId="7F44B2F7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992A71E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21E743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1B1EC79" w14:textId="77777777" w:rsidR="008A78EA" w:rsidRPr="003F3BF0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C9D6D2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EA" w:rsidRPr="00830B87" w14:paraId="38DC58BC" w14:textId="77777777" w:rsidTr="00CE3A09">
        <w:trPr>
          <w:trHeight w:val="400"/>
        </w:trPr>
        <w:tc>
          <w:tcPr>
            <w:tcW w:w="3312" w:type="dxa"/>
          </w:tcPr>
          <w:p w14:paraId="4D584FDD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0B87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4FFCAFD8" w14:textId="43EE2E19" w:rsidR="008A78EA" w:rsidRPr="00830B87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98,891</w:t>
            </w:r>
          </w:p>
        </w:tc>
        <w:tc>
          <w:tcPr>
            <w:tcW w:w="450" w:type="dxa"/>
          </w:tcPr>
          <w:p w14:paraId="2BF2D427" w14:textId="77777777" w:rsidR="008A78EA" w:rsidRPr="00830B87" w:rsidRDefault="008A78EA" w:rsidP="00CE3A09">
            <w:pPr>
              <w:pStyle w:val="BodyText"/>
              <w:tabs>
                <w:tab w:val="decimal" w:pos="1697"/>
              </w:tabs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DC1981D" w14:textId="77777777" w:rsidR="008A78EA" w:rsidRPr="00830B87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30B87">
              <w:rPr>
                <w:rFonts w:asciiTheme="majorBidi" w:hAnsiTheme="majorBidi" w:cstheme="majorBidi"/>
                <w:sz w:val="28"/>
                <w:szCs w:val="28"/>
              </w:rPr>
              <w:t>(399)</w:t>
            </w:r>
          </w:p>
        </w:tc>
        <w:tc>
          <w:tcPr>
            <w:tcW w:w="540" w:type="dxa"/>
          </w:tcPr>
          <w:p w14:paraId="26F55000" w14:textId="77777777" w:rsidR="008A78EA" w:rsidRPr="00830B87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0AE412" w14:textId="1D74C7BD" w:rsidR="008A78EA" w:rsidRPr="00830B87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98,492</w:t>
            </w:r>
          </w:p>
        </w:tc>
      </w:tr>
      <w:tr w:rsidR="008A78EA" w:rsidRPr="003F3BF0" w14:paraId="5DA3F593" w14:textId="77777777" w:rsidTr="00CE3A09">
        <w:trPr>
          <w:trHeight w:val="400"/>
        </w:trPr>
        <w:tc>
          <w:tcPr>
            <w:tcW w:w="3312" w:type="dxa"/>
          </w:tcPr>
          <w:p w14:paraId="78450819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30B87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0B54A531" w14:textId="518C6B2D" w:rsidR="008A78EA" w:rsidRPr="00830B87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35,942</w:t>
            </w:r>
          </w:p>
        </w:tc>
        <w:tc>
          <w:tcPr>
            <w:tcW w:w="450" w:type="dxa"/>
          </w:tcPr>
          <w:p w14:paraId="4951F0E3" w14:textId="77777777" w:rsidR="008A78EA" w:rsidRPr="00830B87" w:rsidRDefault="008A78EA" w:rsidP="00CE3A09">
            <w:pPr>
              <w:pStyle w:val="BodyText"/>
              <w:tabs>
                <w:tab w:val="decimal" w:pos="1697"/>
              </w:tabs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793151F" w14:textId="77777777" w:rsidR="008A78EA" w:rsidRPr="00830B87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40" w:lineRule="exact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30B87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540" w:type="dxa"/>
          </w:tcPr>
          <w:p w14:paraId="109E2C3E" w14:textId="77777777" w:rsidR="008A78EA" w:rsidRPr="00830B87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F14022B" w14:textId="548166F9" w:rsidR="008A78EA" w:rsidRPr="00830B87" w:rsidRDefault="008A78EA" w:rsidP="00CE3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36,341</w:t>
            </w:r>
          </w:p>
        </w:tc>
      </w:tr>
      <w:tr w:rsidR="008A78EA" w:rsidRPr="00222200" w14:paraId="632AAA30" w14:textId="77777777" w:rsidTr="00CE3A09">
        <w:trPr>
          <w:trHeight w:val="400"/>
        </w:trPr>
        <w:tc>
          <w:tcPr>
            <w:tcW w:w="3312" w:type="dxa"/>
          </w:tcPr>
          <w:p w14:paraId="7610ECF4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25F43B5" w14:textId="77777777" w:rsidR="008A78EA" w:rsidRPr="003F3BF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BB51BFF" w14:textId="77777777" w:rsidR="008A78EA" w:rsidRPr="003F3BF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FFC3AF" w14:textId="77777777" w:rsidR="008A78EA" w:rsidRPr="00AC005A" w:rsidRDefault="008A78EA" w:rsidP="00CE3A0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3B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540" w:type="dxa"/>
          </w:tcPr>
          <w:p w14:paraId="2802C3FA" w14:textId="77777777" w:rsidR="008A78EA" w:rsidRPr="0022220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251887" w14:textId="77777777" w:rsidR="008A78EA" w:rsidRPr="0022220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8EA" w:rsidRPr="00222200" w14:paraId="2094A94A" w14:textId="77777777" w:rsidTr="00CE3A09">
        <w:trPr>
          <w:trHeight w:val="400"/>
        </w:trPr>
        <w:tc>
          <w:tcPr>
            <w:tcW w:w="3312" w:type="dxa"/>
          </w:tcPr>
          <w:p w14:paraId="76CFE7A6" w14:textId="77777777" w:rsidR="008A78EA" w:rsidRPr="0022220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0F6C0F2" w14:textId="77777777" w:rsidR="008A78EA" w:rsidRPr="0022220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554BE49" w14:textId="77777777" w:rsidR="008A78EA" w:rsidRPr="0022220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4BD1B" w14:textId="77777777" w:rsidR="008A78EA" w:rsidRDefault="008A78EA" w:rsidP="00CE3A09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29A76C55" w14:textId="77777777" w:rsidR="008A78EA" w:rsidRPr="00222200" w:rsidRDefault="008A78EA" w:rsidP="00CE3A09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F3C336" w14:textId="77777777" w:rsidR="008A78EA" w:rsidRPr="00222200" w:rsidRDefault="008A78EA" w:rsidP="00CE3A0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97B29D6" w14:textId="77777777" w:rsidR="008A78EA" w:rsidRPr="004F1891" w:rsidRDefault="008A78EA" w:rsidP="009B4F0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theme="minorBidi"/>
          <w:sz w:val="28"/>
          <w:szCs w:val="28"/>
        </w:rPr>
      </w:pPr>
    </w:p>
    <w:sectPr w:rsidR="008A78EA" w:rsidRPr="004F1891" w:rsidSect="00C75749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F8E0C" w14:textId="77777777" w:rsidR="00AD5FF6" w:rsidRDefault="00AD5FF6">
      <w:r>
        <w:separator/>
      </w:r>
    </w:p>
  </w:endnote>
  <w:endnote w:type="continuationSeparator" w:id="0">
    <w:p w14:paraId="5FB0F586" w14:textId="77777777" w:rsidR="00AD5FF6" w:rsidRDefault="00AD5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28"/>
        <w:szCs w:val="28"/>
      </w:rPr>
      <w:id w:val="-631088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3DEA4" w14:textId="77777777" w:rsidR="0091582F" w:rsidRPr="00331ECC" w:rsidRDefault="0091582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31EC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31ECC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31ECC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31</w:t>
        </w:r>
        <w:r w:rsidRPr="00331EC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F767B" w14:textId="4C177E2F" w:rsidR="0091582F" w:rsidRPr="00C827F6" w:rsidRDefault="0091582F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634BB6">
      <w:rPr>
        <w:rFonts w:ascii="Angsana New" w:hAnsi="Angsana New"/>
        <w:noProof/>
        <w:sz w:val="30"/>
        <w:szCs w:val="30"/>
        <w:lang w:val="fr-FR"/>
      </w:rPr>
      <w:t>JWD InfoLogistics FS Q220 TH V110820 11.30PM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BF022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91582F" w:rsidRPr="00C827F6" w:rsidRDefault="0091582F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0D56" w14:textId="7CD3AF06" w:rsidR="0091582F" w:rsidRPr="00C827F6" w:rsidRDefault="0091582F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634BB6">
      <w:rPr>
        <w:rFonts w:ascii="Angsana New" w:hAnsi="Angsana New"/>
        <w:noProof/>
        <w:sz w:val="30"/>
        <w:szCs w:val="30"/>
        <w:lang w:val="fr-FR"/>
      </w:rPr>
      <w:t>JWD InfoLogistics FS Q220 TH V110820 11.30PM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BF0225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91582F" w:rsidRPr="00C827F6" w:rsidRDefault="0091582F">
    <w:pPr>
      <w:pStyle w:val="Footer"/>
      <w:rPr>
        <w:lang w:val="fr-FR"/>
      </w:rPr>
    </w:pPr>
  </w:p>
  <w:p w14:paraId="34F930A6" w14:textId="77777777" w:rsidR="0091582F" w:rsidRDefault="009158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C9E6A" w14:textId="77777777" w:rsidR="00AD5FF6" w:rsidRDefault="00AD5FF6">
      <w:r>
        <w:separator/>
      </w:r>
    </w:p>
  </w:footnote>
  <w:footnote w:type="continuationSeparator" w:id="0">
    <w:p w14:paraId="2852EBA6" w14:textId="77777777" w:rsidR="00AD5FF6" w:rsidRDefault="00AD5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AF871" w14:textId="77777777" w:rsidR="0091582F" w:rsidRPr="00DC0DD7" w:rsidRDefault="0091582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C0DD7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239CEE9" w14:textId="77777777" w:rsidR="0091582F" w:rsidRPr="00DC0DD7" w:rsidRDefault="0091582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DC0DD7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EC37B8A" w14:textId="39D2050E" w:rsidR="0091582F" w:rsidRPr="00DC0DD7" w:rsidRDefault="0091582F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>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4C672E21" w14:textId="77777777" w:rsidR="0091582F" w:rsidRPr="00AA7C7B" w:rsidRDefault="0091582F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D0AB4" w14:textId="3C651424" w:rsidR="0091582F" w:rsidRPr="0025022B" w:rsidRDefault="0091582F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1B506A38" w14:textId="77777777" w:rsidR="0091582F" w:rsidRPr="0025022B" w:rsidRDefault="0091582F" w:rsidP="004517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7079D1D" w14:textId="1981130E" w:rsidR="0091582F" w:rsidRPr="0025022B" w:rsidRDefault="0091582F" w:rsidP="00451710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A235944" w14:textId="77777777" w:rsidR="0091582F" w:rsidRPr="00410770" w:rsidRDefault="0091582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BC147" w14:textId="49316CEF" w:rsidR="0091582F" w:rsidRPr="007D32A3" w:rsidRDefault="0091582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B526AAE" w14:textId="77777777" w:rsidR="0091582F" w:rsidRPr="007D32A3" w:rsidRDefault="0091582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7D32A3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7D32A3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7D32A3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22750405" w:rsidR="0091582F" w:rsidRPr="007D32A3" w:rsidRDefault="0091582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7D32A3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7D32A3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D32A3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91582F" w:rsidRPr="00410770" w:rsidRDefault="0091582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0CE" w14:textId="77777777" w:rsidR="0091582F" w:rsidRPr="00FA7747" w:rsidRDefault="0091582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91582F" w:rsidRPr="00FA7747" w:rsidRDefault="0091582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67161A6F" w:rsidR="0091582F" w:rsidRPr="00074891" w:rsidRDefault="0091582F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87F0" w14:textId="3855A922" w:rsidR="0091582F" w:rsidRPr="00606B89" w:rsidRDefault="0091582F" w:rsidP="00B045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90"/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9F47A8">
      <w:rPr>
        <w:rFonts w:ascii="Angsana New" w:hAnsi="Angsana New" w:cs="Angsana New"/>
        <w:b/>
        <w:bCs/>
        <w:sz w:val="30"/>
        <w:szCs w:val="30"/>
        <w:cs/>
      </w:rPr>
      <w:t>เจดับเบิ้ลยูดี อินโฟโลจิสติกส์ จำกัด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 (มหาชน) </w:t>
    </w:r>
    <w:r w:rsidRPr="009F47A8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112D32F" w14:textId="77777777" w:rsidR="0091582F" w:rsidRPr="00606B89" w:rsidRDefault="0091582F" w:rsidP="00B045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90"/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2795BAEE" w:rsidR="0091582F" w:rsidRPr="00740ABA" w:rsidRDefault="0091582F" w:rsidP="00B045DA">
    <w:pPr>
      <w:pStyle w:val="acctmainheading"/>
      <w:spacing w:after="0" w:line="240" w:lineRule="atLeast"/>
      <w:ind w:hanging="9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6464B6">
      <w:rPr>
        <w:rFonts w:ascii="Angsana New" w:hAnsi="Angsana New" w:cs="Angsana New"/>
        <w:sz w:val="30"/>
        <w:szCs w:val="30"/>
        <w:lang w:val="en-US" w:bidi="th-TH"/>
      </w:rPr>
      <w:t>256</w:t>
    </w:r>
    <w:r w:rsidRPr="006464B6">
      <w:rPr>
        <w:rFonts w:ascii="Angsana New" w:hAnsi="Angsana New" w:cs="Angsana New" w:hint="cs"/>
        <w:sz w:val="30"/>
        <w:szCs w:val="30"/>
        <w:lang w:val="en-US" w:bidi="th-TH"/>
      </w:rPr>
      <w:t>3</w:t>
    </w:r>
    <w:r w:rsidRPr="00606B89">
      <w:rPr>
        <w:rFonts w:ascii="Angsana New" w:hAnsi="Angsana New" w:cs="Angsana New"/>
        <w:b w:val="0"/>
        <w:bCs/>
        <w:sz w:val="30"/>
        <w:szCs w:val="30"/>
        <w:lang w:bidi="th-TH"/>
      </w:rPr>
      <w:t xml:space="preserve"> (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40ABA">
      <w:rPr>
        <w:rFonts w:ascii="Angsana New" w:hAnsi="Angsana New" w:cs="Angsana New"/>
        <w:b w:val="0"/>
        <w:bCs/>
        <w:sz w:val="30"/>
        <w:szCs w:val="30"/>
        <w:lang w:bidi="th-TH"/>
      </w:rPr>
      <w:t>)</w:t>
    </w:r>
  </w:p>
  <w:p w14:paraId="71D8AA45" w14:textId="77777777" w:rsidR="0091582F" w:rsidRPr="00410770" w:rsidRDefault="0091582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C06" w14:textId="77777777" w:rsidR="0091582F" w:rsidRDefault="0091582F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31CF" w14:textId="77777777" w:rsidR="0091582F" w:rsidRPr="00FA7747" w:rsidRDefault="0091582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91582F" w:rsidRPr="00FA7747" w:rsidRDefault="0091582F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584A665E" w:rsidR="0091582F" w:rsidRPr="00410770" w:rsidRDefault="0091582F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BF0225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91582F" w:rsidRPr="00074891" w:rsidRDefault="0091582F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EB86A" w14:textId="1E01E78B" w:rsidR="0091582F" w:rsidRPr="0025022B" w:rsidRDefault="0091582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598580F0" w14:textId="77777777" w:rsidR="0091582F" w:rsidRPr="0025022B" w:rsidRDefault="0091582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B06D7F" w14:textId="6264BFAD" w:rsidR="0091582F" w:rsidRPr="0025022B" w:rsidRDefault="0091582F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18659A13" w14:textId="77777777" w:rsidR="0091582F" w:rsidRPr="00410770" w:rsidRDefault="0091582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1587" w14:textId="77777777" w:rsidR="0091582F" w:rsidRDefault="0091582F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329C3" w14:textId="5A5DC2D6" w:rsidR="0091582F" w:rsidRPr="0025022B" w:rsidRDefault="0091582F" w:rsidP="007F2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2055E493" w14:textId="77777777" w:rsidR="0091582F" w:rsidRPr="0025022B" w:rsidRDefault="0091582F" w:rsidP="007F2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A2EA0DD" w14:textId="45536D50" w:rsidR="0091582F" w:rsidRPr="0025022B" w:rsidRDefault="0091582F" w:rsidP="007F27E6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09DE0060" w14:textId="77777777" w:rsidR="0091582F" w:rsidRPr="00410770" w:rsidRDefault="0091582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24BDD" w14:textId="24B72B53" w:rsidR="0091582F" w:rsidRPr="0025022B" w:rsidRDefault="0091582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บริษัท เจดับเบิ้ลยูดี อินโฟโลจิสติกส์ จำกัด (มหาชน) และบริษัทย่อย</w:t>
    </w:r>
  </w:p>
  <w:p w14:paraId="48D544E9" w14:textId="77777777" w:rsidR="0091582F" w:rsidRPr="0025022B" w:rsidRDefault="0091582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8C18094" w14:textId="4E355E5A" w:rsidR="0091582F" w:rsidRPr="0025022B" w:rsidRDefault="0091582F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Pr="006311AA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 xml:space="preserve">หกเดือนสิ้นสุดวันที่ 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>3</w:t>
    </w:r>
    <w:r w:rsidRPr="006311AA">
      <w:rPr>
        <w:rFonts w:ascii="Angsana New" w:eastAsia="Cordia New" w:hAnsi="Angsana New" w:cs="Angsana New" w:hint="cs"/>
        <w:bCs/>
        <w:sz w:val="30"/>
        <w:szCs w:val="30"/>
        <w:lang w:val="en-US" w:bidi="th-TH"/>
      </w:rPr>
      <w:t>0</w:t>
    </w:r>
    <w:r w:rsidRPr="006311AA"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 </w:t>
    </w:r>
    <w:r w:rsidRPr="006311AA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6"/>
        <w:szCs w:val="36"/>
        <w:cs/>
        <w:lang w:val="en-US" w:bidi="th-TH"/>
      </w:rPr>
      <w:t xml:space="preserve"> </w:t>
    </w:r>
    <w:r w:rsidRPr="00BF0225">
      <w:rPr>
        <w:rFonts w:asciiTheme="majorBidi" w:hAnsiTheme="majorBidi" w:cstheme="majorBidi"/>
        <w:sz w:val="30"/>
        <w:szCs w:val="30"/>
        <w:lang w:val="en-US" w:bidi="th-TH"/>
      </w:rPr>
      <w:t>2563</w:t>
    </w:r>
    <w:r>
      <w:rPr>
        <w:rFonts w:asciiTheme="majorBidi" w:hAnsiTheme="majorBidi" w:cstheme="majorBidi"/>
        <w:b w:val="0"/>
        <w:bCs/>
        <w:sz w:val="30"/>
        <w:szCs w:val="30"/>
        <w:lang w:bidi="th-TH"/>
      </w:rPr>
      <w:t xml:space="preserve"> 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(</w:t>
    </w:r>
    <w:r w:rsidRPr="0025022B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25022B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726E70C0" w14:textId="77777777" w:rsidR="0091582F" w:rsidRPr="00410770" w:rsidRDefault="0091582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C9950D9"/>
    <w:multiLevelType w:val="hybridMultilevel"/>
    <w:tmpl w:val="9FA856DC"/>
    <w:lvl w:ilvl="0" w:tplc="D8920B1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A5D7844"/>
    <w:multiLevelType w:val="hybridMultilevel"/>
    <w:tmpl w:val="4858C9A4"/>
    <w:lvl w:ilvl="0" w:tplc="E12E5226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D4087"/>
    <w:multiLevelType w:val="singleLevel"/>
    <w:tmpl w:val="04090001"/>
    <w:lvl w:ilvl="0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47263C93"/>
    <w:multiLevelType w:val="multilevel"/>
    <w:tmpl w:val="169013B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0"/>
  </w:num>
  <w:num w:numId="10">
    <w:abstractNumId w:val="0"/>
  </w:num>
  <w:num w:numId="11">
    <w:abstractNumId w:val="0"/>
  </w:num>
  <w:num w:numId="12">
    <w:abstractNumId w:val="7"/>
  </w:num>
  <w:num w:numId="13">
    <w:abstractNumId w:val="4"/>
  </w:num>
  <w:num w:numId="1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2B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390"/>
    <w:rsid w:val="000034F2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17C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6EE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4E9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F6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812"/>
    <w:rsid w:val="00032ABF"/>
    <w:rsid w:val="00032DB7"/>
    <w:rsid w:val="000331E0"/>
    <w:rsid w:val="0003340E"/>
    <w:rsid w:val="00033483"/>
    <w:rsid w:val="00033950"/>
    <w:rsid w:val="000339D5"/>
    <w:rsid w:val="00033D3C"/>
    <w:rsid w:val="00033EFB"/>
    <w:rsid w:val="0003464D"/>
    <w:rsid w:val="00034A8A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549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ED5"/>
    <w:rsid w:val="00042F74"/>
    <w:rsid w:val="0004334B"/>
    <w:rsid w:val="00043355"/>
    <w:rsid w:val="000434F1"/>
    <w:rsid w:val="000435C0"/>
    <w:rsid w:val="0004366C"/>
    <w:rsid w:val="000437CB"/>
    <w:rsid w:val="000438FF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6B89"/>
    <w:rsid w:val="00047017"/>
    <w:rsid w:val="000477AB"/>
    <w:rsid w:val="0005031A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ED0"/>
    <w:rsid w:val="00055F34"/>
    <w:rsid w:val="0005638A"/>
    <w:rsid w:val="00056664"/>
    <w:rsid w:val="000569A6"/>
    <w:rsid w:val="00056A0A"/>
    <w:rsid w:val="00056DFE"/>
    <w:rsid w:val="00056F2D"/>
    <w:rsid w:val="000570A0"/>
    <w:rsid w:val="0005782A"/>
    <w:rsid w:val="00057A0E"/>
    <w:rsid w:val="00057AD1"/>
    <w:rsid w:val="00060AB1"/>
    <w:rsid w:val="00060F87"/>
    <w:rsid w:val="00061623"/>
    <w:rsid w:val="0006165F"/>
    <w:rsid w:val="000616BD"/>
    <w:rsid w:val="000617F2"/>
    <w:rsid w:val="00061955"/>
    <w:rsid w:val="00061A77"/>
    <w:rsid w:val="00061B0E"/>
    <w:rsid w:val="00061CDD"/>
    <w:rsid w:val="00061E0B"/>
    <w:rsid w:val="00062766"/>
    <w:rsid w:val="0006276B"/>
    <w:rsid w:val="0006291E"/>
    <w:rsid w:val="000629BD"/>
    <w:rsid w:val="00062B25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5F7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331"/>
    <w:rsid w:val="0006644C"/>
    <w:rsid w:val="0006646D"/>
    <w:rsid w:val="00066654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6CC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A47"/>
    <w:rsid w:val="000732DB"/>
    <w:rsid w:val="00073367"/>
    <w:rsid w:val="000736E0"/>
    <w:rsid w:val="00073C23"/>
    <w:rsid w:val="00073ED1"/>
    <w:rsid w:val="00074621"/>
    <w:rsid w:val="00074727"/>
    <w:rsid w:val="0007481A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A6F"/>
    <w:rsid w:val="00075BC1"/>
    <w:rsid w:val="00075D21"/>
    <w:rsid w:val="00075FFE"/>
    <w:rsid w:val="00076170"/>
    <w:rsid w:val="00076211"/>
    <w:rsid w:val="00076943"/>
    <w:rsid w:val="00076BDC"/>
    <w:rsid w:val="00076E25"/>
    <w:rsid w:val="00077245"/>
    <w:rsid w:val="00077C5C"/>
    <w:rsid w:val="00077E11"/>
    <w:rsid w:val="00077F9C"/>
    <w:rsid w:val="00080A1E"/>
    <w:rsid w:val="00080A5F"/>
    <w:rsid w:val="0008106E"/>
    <w:rsid w:val="0008157C"/>
    <w:rsid w:val="00081947"/>
    <w:rsid w:val="000819B2"/>
    <w:rsid w:val="00081D57"/>
    <w:rsid w:val="00081F3B"/>
    <w:rsid w:val="00081F88"/>
    <w:rsid w:val="000821A0"/>
    <w:rsid w:val="00082360"/>
    <w:rsid w:val="000823EC"/>
    <w:rsid w:val="000826F9"/>
    <w:rsid w:val="00082881"/>
    <w:rsid w:val="00082944"/>
    <w:rsid w:val="00082EAE"/>
    <w:rsid w:val="00082F4B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09"/>
    <w:rsid w:val="00085EAB"/>
    <w:rsid w:val="00085F5F"/>
    <w:rsid w:val="000861BA"/>
    <w:rsid w:val="00086220"/>
    <w:rsid w:val="00086754"/>
    <w:rsid w:val="00086EB9"/>
    <w:rsid w:val="0008735C"/>
    <w:rsid w:val="000874B9"/>
    <w:rsid w:val="00087633"/>
    <w:rsid w:val="00087679"/>
    <w:rsid w:val="00087870"/>
    <w:rsid w:val="00087928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07D"/>
    <w:rsid w:val="000911C3"/>
    <w:rsid w:val="000913A0"/>
    <w:rsid w:val="000916A5"/>
    <w:rsid w:val="00091984"/>
    <w:rsid w:val="00091CA0"/>
    <w:rsid w:val="00092224"/>
    <w:rsid w:val="000926A7"/>
    <w:rsid w:val="000928C3"/>
    <w:rsid w:val="00092B09"/>
    <w:rsid w:val="00092EEE"/>
    <w:rsid w:val="0009316C"/>
    <w:rsid w:val="000932B5"/>
    <w:rsid w:val="000933E3"/>
    <w:rsid w:val="0009353D"/>
    <w:rsid w:val="00093AFC"/>
    <w:rsid w:val="00093B30"/>
    <w:rsid w:val="00093B78"/>
    <w:rsid w:val="00093D9D"/>
    <w:rsid w:val="000941C0"/>
    <w:rsid w:val="0009470A"/>
    <w:rsid w:val="00094BAF"/>
    <w:rsid w:val="00094D1B"/>
    <w:rsid w:val="00094FB4"/>
    <w:rsid w:val="000953A9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23"/>
    <w:rsid w:val="000A1458"/>
    <w:rsid w:val="000A15E3"/>
    <w:rsid w:val="000A171A"/>
    <w:rsid w:val="000A1E4E"/>
    <w:rsid w:val="000A1F12"/>
    <w:rsid w:val="000A2199"/>
    <w:rsid w:val="000A2225"/>
    <w:rsid w:val="000A26A7"/>
    <w:rsid w:val="000A2832"/>
    <w:rsid w:val="000A28AB"/>
    <w:rsid w:val="000A2BEC"/>
    <w:rsid w:val="000A2DC6"/>
    <w:rsid w:val="000A3093"/>
    <w:rsid w:val="000A37E2"/>
    <w:rsid w:val="000A390B"/>
    <w:rsid w:val="000A398B"/>
    <w:rsid w:val="000A4114"/>
    <w:rsid w:val="000A42BF"/>
    <w:rsid w:val="000A42D3"/>
    <w:rsid w:val="000A4553"/>
    <w:rsid w:val="000A4968"/>
    <w:rsid w:val="000A4B0B"/>
    <w:rsid w:val="000A4C2E"/>
    <w:rsid w:val="000A4C7F"/>
    <w:rsid w:val="000A4D19"/>
    <w:rsid w:val="000A534B"/>
    <w:rsid w:val="000A5401"/>
    <w:rsid w:val="000A56C5"/>
    <w:rsid w:val="000A590E"/>
    <w:rsid w:val="000A60BF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60F"/>
    <w:rsid w:val="000B3CF5"/>
    <w:rsid w:val="000B3DCD"/>
    <w:rsid w:val="000B44E3"/>
    <w:rsid w:val="000B4564"/>
    <w:rsid w:val="000B46F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4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B62"/>
    <w:rsid w:val="000C0CBF"/>
    <w:rsid w:val="000C0CD4"/>
    <w:rsid w:val="000C0D1C"/>
    <w:rsid w:val="000C0DBC"/>
    <w:rsid w:val="000C0F33"/>
    <w:rsid w:val="000C1276"/>
    <w:rsid w:val="000C135C"/>
    <w:rsid w:val="000C1365"/>
    <w:rsid w:val="000C13EE"/>
    <w:rsid w:val="000C1494"/>
    <w:rsid w:val="000C154D"/>
    <w:rsid w:val="000C1616"/>
    <w:rsid w:val="000C1784"/>
    <w:rsid w:val="000C180A"/>
    <w:rsid w:val="000C18F1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00D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26C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7E9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462"/>
    <w:rsid w:val="000D6590"/>
    <w:rsid w:val="000D6696"/>
    <w:rsid w:val="000D66BA"/>
    <w:rsid w:val="000D6971"/>
    <w:rsid w:val="000D6C14"/>
    <w:rsid w:val="000D6FB3"/>
    <w:rsid w:val="000D7072"/>
    <w:rsid w:val="000D71CC"/>
    <w:rsid w:val="000D7C7C"/>
    <w:rsid w:val="000D7FEC"/>
    <w:rsid w:val="000E015E"/>
    <w:rsid w:val="000E0629"/>
    <w:rsid w:val="000E069E"/>
    <w:rsid w:val="000E0BB8"/>
    <w:rsid w:val="000E0EDC"/>
    <w:rsid w:val="000E0F5D"/>
    <w:rsid w:val="000E10DB"/>
    <w:rsid w:val="000E14C0"/>
    <w:rsid w:val="000E16D7"/>
    <w:rsid w:val="000E1BF7"/>
    <w:rsid w:val="000E23F3"/>
    <w:rsid w:val="000E28E6"/>
    <w:rsid w:val="000E2C49"/>
    <w:rsid w:val="000E2C83"/>
    <w:rsid w:val="000E2EAF"/>
    <w:rsid w:val="000E2F85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5233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3E7"/>
    <w:rsid w:val="000E7766"/>
    <w:rsid w:val="000E7AEE"/>
    <w:rsid w:val="000E7E5A"/>
    <w:rsid w:val="000F0217"/>
    <w:rsid w:val="000F021D"/>
    <w:rsid w:val="000F0637"/>
    <w:rsid w:val="000F07BE"/>
    <w:rsid w:val="000F0832"/>
    <w:rsid w:val="000F08E2"/>
    <w:rsid w:val="000F0BC6"/>
    <w:rsid w:val="000F1364"/>
    <w:rsid w:val="000F1493"/>
    <w:rsid w:val="000F16A3"/>
    <w:rsid w:val="000F172B"/>
    <w:rsid w:val="000F173C"/>
    <w:rsid w:val="000F1A6F"/>
    <w:rsid w:val="000F1BC9"/>
    <w:rsid w:val="000F1C55"/>
    <w:rsid w:val="000F2239"/>
    <w:rsid w:val="000F2622"/>
    <w:rsid w:val="000F2770"/>
    <w:rsid w:val="000F28C8"/>
    <w:rsid w:val="000F2C64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5352"/>
    <w:rsid w:val="000F55F7"/>
    <w:rsid w:val="000F59B5"/>
    <w:rsid w:val="000F603B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51A"/>
    <w:rsid w:val="00100142"/>
    <w:rsid w:val="0010049A"/>
    <w:rsid w:val="0010067E"/>
    <w:rsid w:val="0010079F"/>
    <w:rsid w:val="00100A6A"/>
    <w:rsid w:val="00100F95"/>
    <w:rsid w:val="001011B7"/>
    <w:rsid w:val="00101A27"/>
    <w:rsid w:val="00101A8B"/>
    <w:rsid w:val="00101CFC"/>
    <w:rsid w:val="00101DCE"/>
    <w:rsid w:val="00101DD6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5CD"/>
    <w:rsid w:val="001046F0"/>
    <w:rsid w:val="001046FC"/>
    <w:rsid w:val="00104960"/>
    <w:rsid w:val="00104BE9"/>
    <w:rsid w:val="0010503C"/>
    <w:rsid w:val="00105BF0"/>
    <w:rsid w:val="00105E0E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9DD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5BFC"/>
    <w:rsid w:val="00126137"/>
    <w:rsid w:val="00126193"/>
    <w:rsid w:val="00126474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639"/>
    <w:rsid w:val="00131892"/>
    <w:rsid w:val="00131B88"/>
    <w:rsid w:val="00131C8D"/>
    <w:rsid w:val="00131EB2"/>
    <w:rsid w:val="00131F78"/>
    <w:rsid w:val="00131FEB"/>
    <w:rsid w:val="00132222"/>
    <w:rsid w:val="00132980"/>
    <w:rsid w:val="00132B37"/>
    <w:rsid w:val="00132B72"/>
    <w:rsid w:val="00132F57"/>
    <w:rsid w:val="0013307B"/>
    <w:rsid w:val="001333FA"/>
    <w:rsid w:val="00133659"/>
    <w:rsid w:val="0013387D"/>
    <w:rsid w:val="00133AF3"/>
    <w:rsid w:val="00133FEA"/>
    <w:rsid w:val="00134349"/>
    <w:rsid w:val="001345D6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69B6"/>
    <w:rsid w:val="00136FA6"/>
    <w:rsid w:val="00137083"/>
    <w:rsid w:val="0013717D"/>
    <w:rsid w:val="0013742A"/>
    <w:rsid w:val="00137583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182"/>
    <w:rsid w:val="00141A20"/>
    <w:rsid w:val="00141A3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9A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15"/>
    <w:rsid w:val="0014683D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A03"/>
    <w:rsid w:val="00151146"/>
    <w:rsid w:val="0015162A"/>
    <w:rsid w:val="00151734"/>
    <w:rsid w:val="00151AD7"/>
    <w:rsid w:val="00151CA8"/>
    <w:rsid w:val="001520E7"/>
    <w:rsid w:val="001525FB"/>
    <w:rsid w:val="0015288D"/>
    <w:rsid w:val="00152942"/>
    <w:rsid w:val="0015294C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F77"/>
    <w:rsid w:val="00163FB1"/>
    <w:rsid w:val="001644CC"/>
    <w:rsid w:val="001647E3"/>
    <w:rsid w:val="00164BF3"/>
    <w:rsid w:val="00164FA7"/>
    <w:rsid w:val="00164FF7"/>
    <w:rsid w:val="0016501A"/>
    <w:rsid w:val="0016556C"/>
    <w:rsid w:val="001657B2"/>
    <w:rsid w:val="00165A2C"/>
    <w:rsid w:val="00165AFD"/>
    <w:rsid w:val="00165CD4"/>
    <w:rsid w:val="00166027"/>
    <w:rsid w:val="001662EE"/>
    <w:rsid w:val="00166925"/>
    <w:rsid w:val="0016760F"/>
    <w:rsid w:val="00167632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47"/>
    <w:rsid w:val="00171351"/>
    <w:rsid w:val="00171361"/>
    <w:rsid w:val="001713B2"/>
    <w:rsid w:val="001715CF"/>
    <w:rsid w:val="00171730"/>
    <w:rsid w:val="001717D4"/>
    <w:rsid w:val="00171880"/>
    <w:rsid w:val="001719AF"/>
    <w:rsid w:val="00171D71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80E"/>
    <w:rsid w:val="00173A66"/>
    <w:rsid w:val="00173D47"/>
    <w:rsid w:val="00173F9B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BF3"/>
    <w:rsid w:val="00175C89"/>
    <w:rsid w:val="00175E89"/>
    <w:rsid w:val="00175F1A"/>
    <w:rsid w:val="0017670E"/>
    <w:rsid w:val="001768D4"/>
    <w:rsid w:val="00176C9D"/>
    <w:rsid w:val="0017765D"/>
    <w:rsid w:val="00177EE2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483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818"/>
    <w:rsid w:val="0018795F"/>
    <w:rsid w:val="001879C1"/>
    <w:rsid w:val="00187AB1"/>
    <w:rsid w:val="00187C40"/>
    <w:rsid w:val="00187C92"/>
    <w:rsid w:val="00187D20"/>
    <w:rsid w:val="00190035"/>
    <w:rsid w:val="001902EA"/>
    <w:rsid w:val="00190404"/>
    <w:rsid w:val="00190501"/>
    <w:rsid w:val="00190538"/>
    <w:rsid w:val="0019056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0D"/>
    <w:rsid w:val="001921AD"/>
    <w:rsid w:val="001921AF"/>
    <w:rsid w:val="00192946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739"/>
    <w:rsid w:val="001949BC"/>
    <w:rsid w:val="00194B15"/>
    <w:rsid w:val="00194B87"/>
    <w:rsid w:val="00194D35"/>
    <w:rsid w:val="00194D7B"/>
    <w:rsid w:val="00194DD2"/>
    <w:rsid w:val="00195149"/>
    <w:rsid w:val="001951B0"/>
    <w:rsid w:val="00195304"/>
    <w:rsid w:val="001953B7"/>
    <w:rsid w:val="00195516"/>
    <w:rsid w:val="00195741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C23"/>
    <w:rsid w:val="001A1FC0"/>
    <w:rsid w:val="001A269D"/>
    <w:rsid w:val="001A2944"/>
    <w:rsid w:val="001A2ACE"/>
    <w:rsid w:val="001A2BD3"/>
    <w:rsid w:val="001A2DCC"/>
    <w:rsid w:val="001A3281"/>
    <w:rsid w:val="001A35BC"/>
    <w:rsid w:val="001A442F"/>
    <w:rsid w:val="001A4825"/>
    <w:rsid w:val="001A485D"/>
    <w:rsid w:val="001A4A19"/>
    <w:rsid w:val="001A5CAA"/>
    <w:rsid w:val="001A5E35"/>
    <w:rsid w:val="001A61B6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A"/>
    <w:rsid w:val="001B087C"/>
    <w:rsid w:val="001B09BC"/>
    <w:rsid w:val="001B0CF7"/>
    <w:rsid w:val="001B0F87"/>
    <w:rsid w:val="001B127F"/>
    <w:rsid w:val="001B1480"/>
    <w:rsid w:val="001B15BE"/>
    <w:rsid w:val="001B1625"/>
    <w:rsid w:val="001B17FF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871"/>
    <w:rsid w:val="001B5928"/>
    <w:rsid w:val="001B59A2"/>
    <w:rsid w:val="001B5D2C"/>
    <w:rsid w:val="001B5F0C"/>
    <w:rsid w:val="001B5FAE"/>
    <w:rsid w:val="001B662B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B25"/>
    <w:rsid w:val="001C0CE9"/>
    <w:rsid w:val="001C1415"/>
    <w:rsid w:val="001C1823"/>
    <w:rsid w:val="001C1A36"/>
    <w:rsid w:val="001C1B7E"/>
    <w:rsid w:val="001C1C2B"/>
    <w:rsid w:val="001C2034"/>
    <w:rsid w:val="001C2102"/>
    <w:rsid w:val="001C2307"/>
    <w:rsid w:val="001C246C"/>
    <w:rsid w:val="001C264C"/>
    <w:rsid w:val="001C28A3"/>
    <w:rsid w:val="001C2CD6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9DB"/>
    <w:rsid w:val="001C5B91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A4"/>
    <w:rsid w:val="001D3DFA"/>
    <w:rsid w:val="001D4174"/>
    <w:rsid w:val="001D4855"/>
    <w:rsid w:val="001D5075"/>
    <w:rsid w:val="001D522E"/>
    <w:rsid w:val="001D5645"/>
    <w:rsid w:val="001D5D99"/>
    <w:rsid w:val="001D65E4"/>
    <w:rsid w:val="001D6F41"/>
    <w:rsid w:val="001D7056"/>
    <w:rsid w:val="001D73E2"/>
    <w:rsid w:val="001D7434"/>
    <w:rsid w:val="001D792D"/>
    <w:rsid w:val="001D7DA1"/>
    <w:rsid w:val="001E0976"/>
    <w:rsid w:val="001E0CE4"/>
    <w:rsid w:val="001E152F"/>
    <w:rsid w:val="001E16E3"/>
    <w:rsid w:val="001E177F"/>
    <w:rsid w:val="001E185E"/>
    <w:rsid w:val="001E1C32"/>
    <w:rsid w:val="001E1CD2"/>
    <w:rsid w:val="001E1F36"/>
    <w:rsid w:val="001E20AB"/>
    <w:rsid w:val="001E21B4"/>
    <w:rsid w:val="001E221E"/>
    <w:rsid w:val="001E24EC"/>
    <w:rsid w:val="001E2593"/>
    <w:rsid w:val="001E2AE6"/>
    <w:rsid w:val="001E2C14"/>
    <w:rsid w:val="001E2FAD"/>
    <w:rsid w:val="001E3697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C7D"/>
    <w:rsid w:val="001E7EBB"/>
    <w:rsid w:val="001E7EF8"/>
    <w:rsid w:val="001F04DE"/>
    <w:rsid w:val="001F0508"/>
    <w:rsid w:val="001F0A56"/>
    <w:rsid w:val="001F0B07"/>
    <w:rsid w:val="001F0D28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27"/>
    <w:rsid w:val="001F2F98"/>
    <w:rsid w:val="001F3562"/>
    <w:rsid w:val="001F3A53"/>
    <w:rsid w:val="001F3CD1"/>
    <w:rsid w:val="001F3D49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CED"/>
    <w:rsid w:val="001F6D67"/>
    <w:rsid w:val="001F6DAD"/>
    <w:rsid w:val="001F71A3"/>
    <w:rsid w:val="001F73D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F8"/>
    <w:rsid w:val="00201D87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652"/>
    <w:rsid w:val="0020690E"/>
    <w:rsid w:val="00206CB0"/>
    <w:rsid w:val="00206DEC"/>
    <w:rsid w:val="00206F4C"/>
    <w:rsid w:val="002070C0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2E26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313"/>
    <w:rsid w:val="00216ADD"/>
    <w:rsid w:val="00216B9D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E08"/>
    <w:rsid w:val="00217F39"/>
    <w:rsid w:val="00220035"/>
    <w:rsid w:val="0022014A"/>
    <w:rsid w:val="0022048A"/>
    <w:rsid w:val="00220777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200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E52"/>
    <w:rsid w:val="00223F8E"/>
    <w:rsid w:val="002241CE"/>
    <w:rsid w:val="002249DE"/>
    <w:rsid w:val="00224BB2"/>
    <w:rsid w:val="00224D67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59A"/>
    <w:rsid w:val="0023687A"/>
    <w:rsid w:val="00236D58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551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16C"/>
    <w:rsid w:val="002463B9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2F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868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0F9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D1"/>
    <w:rsid w:val="00266CF3"/>
    <w:rsid w:val="00267877"/>
    <w:rsid w:val="00267B76"/>
    <w:rsid w:val="00267F98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09A"/>
    <w:rsid w:val="0027215C"/>
    <w:rsid w:val="00272342"/>
    <w:rsid w:val="002726AD"/>
    <w:rsid w:val="002728C3"/>
    <w:rsid w:val="002729A7"/>
    <w:rsid w:val="00272A2B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CD4"/>
    <w:rsid w:val="00275D10"/>
    <w:rsid w:val="00275E19"/>
    <w:rsid w:val="0027604B"/>
    <w:rsid w:val="0027615D"/>
    <w:rsid w:val="00276171"/>
    <w:rsid w:val="00276423"/>
    <w:rsid w:val="00276AF2"/>
    <w:rsid w:val="00276F0F"/>
    <w:rsid w:val="0027703D"/>
    <w:rsid w:val="0027724F"/>
    <w:rsid w:val="002773C2"/>
    <w:rsid w:val="0027745D"/>
    <w:rsid w:val="002775DC"/>
    <w:rsid w:val="0027789B"/>
    <w:rsid w:val="0028029D"/>
    <w:rsid w:val="002803F6"/>
    <w:rsid w:val="002807E8"/>
    <w:rsid w:val="00280AB1"/>
    <w:rsid w:val="00280B2C"/>
    <w:rsid w:val="00280CB6"/>
    <w:rsid w:val="00280FFC"/>
    <w:rsid w:val="002811B8"/>
    <w:rsid w:val="00281317"/>
    <w:rsid w:val="00281D4E"/>
    <w:rsid w:val="00282528"/>
    <w:rsid w:val="00282600"/>
    <w:rsid w:val="002826FE"/>
    <w:rsid w:val="00282798"/>
    <w:rsid w:val="00282A34"/>
    <w:rsid w:val="00282AE8"/>
    <w:rsid w:val="002830BD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5F75"/>
    <w:rsid w:val="002865F4"/>
    <w:rsid w:val="00286617"/>
    <w:rsid w:val="00286671"/>
    <w:rsid w:val="00286A8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3E"/>
    <w:rsid w:val="00291D68"/>
    <w:rsid w:val="00291FC2"/>
    <w:rsid w:val="0029204D"/>
    <w:rsid w:val="002925F7"/>
    <w:rsid w:val="002926C9"/>
    <w:rsid w:val="002928D3"/>
    <w:rsid w:val="00292B91"/>
    <w:rsid w:val="00292E76"/>
    <w:rsid w:val="00293041"/>
    <w:rsid w:val="002930AE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5B1"/>
    <w:rsid w:val="0029772E"/>
    <w:rsid w:val="002977F9"/>
    <w:rsid w:val="0029797B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198"/>
    <w:rsid w:val="002A27D5"/>
    <w:rsid w:val="002A28E1"/>
    <w:rsid w:val="002A2D02"/>
    <w:rsid w:val="002A2D24"/>
    <w:rsid w:val="002A2DBB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736"/>
    <w:rsid w:val="002A689B"/>
    <w:rsid w:val="002A6908"/>
    <w:rsid w:val="002A6930"/>
    <w:rsid w:val="002A6B2E"/>
    <w:rsid w:val="002A6B9A"/>
    <w:rsid w:val="002A6C0B"/>
    <w:rsid w:val="002A6C58"/>
    <w:rsid w:val="002A7162"/>
    <w:rsid w:val="002A7271"/>
    <w:rsid w:val="002A7516"/>
    <w:rsid w:val="002A7603"/>
    <w:rsid w:val="002A78B6"/>
    <w:rsid w:val="002A7BA5"/>
    <w:rsid w:val="002A7D0F"/>
    <w:rsid w:val="002A7D8F"/>
    <w:rsid w:val="002A7E48"/>
    <w:rsid w:val="002A7E5D"/>
    <w:rsid w:val="002A7FE4"/>
    <w:rsid w:val="002B002D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1AE"/>
    <w:rsid w:val="002B422F"/>
    <w:rsid w:val="002B42FB"/>
    <w:rsid w:val="002B480F"/>
    <w:rsid w:val="002B4F5D"/>
    <w:rsid w:val="002B5240"/>
    <w:rsid w:val="002B52F1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3D9"/>
    <w:rsid w:val="002C05C4"/>
    <w:rsid w:val="002C0607"/>
    <w:rsid w:val="002C08A2"/>
    <w:rsid w:val="002C0D6B"/>
    <w:rsid w:val="002C0D6C"/>
    <w:rsid w:val="002C0E74"/>
    <w:rsid w:val="002C0EED"/>
    <w:rsid w:val="002C1287"/>
    <w:rsid w:val="002C155B"/>
    <w:rsid w:val="002C17F3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C07"/>
    <w:rsid w:val="002C3C1D"/>
    <w:rsid w:val="002C3EDF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6243"/>
    <w:rsid w:val="002C650D"/>
    <w:rsid w:val="002C6B82"/>
    <w:rsid w:val="002C7217"/>
    <w:rsid w:val="002C72F6"/>
    <w:rsid w:val="002C7739"/>
    <w:rsid w:val="002C7A26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3E1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453"/>
    <w:rsid w:val="002D3582"/>
    <w:rsid w:val="002D369B"/>
    <w:rsid w:val="002D456F"/>
    <w:rsid w:val="002D45A1"/>
    <w:rsid w:val="002D4A98"/>
    <w:rsid w:val="002D4B58"/>
    <w:rsid w:val="002D4D22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0E8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455"/>
    <w:rsid w:val="002E15C5"/>
    <w:rsid w:val="002E1748"/>
    <w:rsid w:val="002E1CD5"/>
    <w:rsid w:val="002E1F81"/>
    <w:rsid w:val="002E22BF"/>
    <w:rsid w:val="002E2783"/>
    <w:rsid w:val="002E29E9"/>
    <w:rsid w:val="002E2AD3"/>
    <w:rsid w:val="002E2B73"/>
    <w:rsid w:val="002E2B9C"/>
    <w:rsid w:val="002E2C49"/>
    <w:rsid w:val="002E2D67"/>
    <w:rsid w:val="002E3010"/>
    <w:rsid w:val="002E301A"/>
    <w:rsid w:val="002E30DD"/>
    <w:rsid w:val="002E361D"/>
    <w:rsid w:val="002E38A6"/>
    <w:rsid w:val="002E3A36"/>
    <w:rsid w:val="002E3B80"/>
    <w:rsid w:val="002E3C5F"/>
    <w:rsid w:val="002E3FC1"/>
    <w:rsid w:val="002E433B"/>
    <w:rsid w:val="002E4442"/>
    <w:rsid w:val="002E4A9D"/>
    <w:rsid w:val="002E4C88"/>
    <w:rsid w:val="002E4D02"/>
    <w:rsid w:val="002E50A6"/>
    <w:rsid w:val="002E519D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D73"/>
    <w:rsid w:val="002E6F62"/>
    <w:rsid w:val="002E71A4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4DF"/>
    <w:rsid w:val="002F573C"/>
    <w:rsid w:val="002F593C"/>
    <w:rsid w:val="002F5E95"/>
    <w:rsid w:val="002F6148"/>
    <w:rsid w:val="002F65EA"/>
    <w:rsid w:val="002F664E"/>
    <w:rsid w:val="002F665E"/>
    <w:rsid w:val="002F675E"/>
    <w:rsid w:val="002F6A3A"/>
    <w:rsid w:val="002F6B1D"/>
    <w:rsid w:val="002F6CA2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3AD"/>
    <w:rsid w:val="00302E85"/>
    <w:rsid w:val="00302EE6"/>
    <w:rsid w:val="00303409"/>
    <w:rsid w:val="003034E8"/>
    <w:rsid w:val="003035D9"/>
    <w:rsid w:val="00303D44"/>
    <w:rsid w:val="00303DFD"/>
    <w:rsid w:val="0030490B"/>
    <w:rsid w:val="00304911"/>
    <w:rsid w:val="00304997"/>
    <w:rsid w:val="00304D2A"/>
    <w:rsid w:val="00304D39"/>
    <w:rsid w:val="00305255"/>
    <w:rsid w:val="00305581"/>
    <w:rsid w:val="003055F1"/>
    <w:rsid w:val="003056F8"/>
    <w:rsid w:val="003058D4"/>
    <w:rsid w:val="00305B15"/>
    <w:rsid w:val="00305B63"/>
    <w:rsid w:val="00305BB1"/>
    <w:rsid w:val="00305D07"/>
    <w:rsid w:val="00306038"/>
    <w:rsid w:val="0030636F"/>
    <w:rsid w:val="00306552"/>
    <w:rsid w:val="00306676"/>
    <w:rsid w:val="0030698E"/>
    <w:rsid w:val="00306DA0"/>
    <w:rsid w:val="00307352"/>
    <w:rsid w:val="003075E8"/>
    <w:rsid w:val="00307BC3"/>
    <w:rsid w:val="00307C65"/>
    <w:rsid w:val="00307EA0"/>
    <w:rsid w:val="00307F22"/>
    <w:rsid w:val="0031089B"/>
    <w:rsid w:val="00310B22"/>
    <w:rsid w:val="00310BAA"/>
    <w:rsid w:val="00310C13"/>
    <w:rsid w:val="00310C8F"/>
    <w:rsid w:val="00310CC6"/>
    <w:rsid w:val="0031107C"/>
    <w:rsid w:val="0031116E"/>
    <w:rsid w:val="0031155B"/>
    <w:rsid w:val="00311BDD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AE2"/>
    <w:rsid w:val="00314B8A"/>
    <w:rsid w:val="00314D92"/>
    <w:rsid w:val="00314E84"/>
    <w:rsid w:val="003161E3"/>
    <w:rsid w:val="00316517"/>
    <w:rsid w:val="003166A7"/>
    <w:rsid w:val="003166CD"/>
    <w:rsid w:val="003168AE"/>
    <w:rsid w:val="00316A40"/>
    <w:rsid w:val="00316B91"/>
    <w:rsid w:val="00316DC3"/>
    <w:rsid w:val="003177CF"/>
    <w:rsid w:val="00317A6E"/>
    <w:rsid w:val="00317C3A"/>
    <w:rsid w:val="00317D07"/>
    <w:rsid w:val="00317D45"/>
    <w:rsid w:val="00317E7E"/>
    <w:rsid w:val="0032044C"/>
    <w:rsid w:val="00320792"/>
    <w:rsid w:val="0032083B"/>
    <w:rsid w:val="003209F0"/>
    <w:rsid w:val="003216F1"/>
    <w:rsid w:val="00321924"/>
    <w:rsid w:val="00322774"/>
    <w:rsid w:val="0032281B"/>
    <w:rsid w:val="0032287A"/>
    <w:rsid w:val="003228CC"/>
    <w:rsid w:val="00322BB6"/>
    <w:rsid w:val="00322CC6"/>
    <w:rsid w:val="00322E3E"/>
    <w:rsid w:val="003230CE"/>
    <w:rsid w:val="00323554"/>
    <w:rsid w:val="0032361C"/>
    <w:rsid w:val="00323A26"/>
    <w:rsid w:val="00323B28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0D3"/>
    <w:rsid w:val="00326130"/>
    <w:rsid w:val="003261CD"/>
    <w:rsid w:val="003262C7"/>
    <w:rsid w:val="00326361"/>
    <w:rsid w:val="0032666B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1ECC"/>
    <w:rsid w:val="003322E7"/>
    <w:rsid w:val="0033276F"/>
    <w:rsid w:val="00332962"/>
    <w:rsid w:val="00332A0C"/>
    <w:rsid w:val="00332D2E"/>
    <w:rsid w:val="00333482"/>
    <w:rsid w:val="0033396E"/>
    <w:rsid w:val="00333CEF"/>
    <w:rsid w:val="00333E34"/>
    <w:rsid w:val="00333F5A"/>
    <w:rsid w:val="00333F6D"/>
    <w:rsid w:val="00334526"/>
    <w:rsid w:val="0033481B"/>
    <w:rsid w:val="0033534A"/>
    <w:rsid w:val="003353E4"/>
    <w:rsid w:val="00335950"/>
    <w:rsid w:val="00335D0D"/>
    <w:rsid w:val="00335DEA"/>
    <w:rsid w:val="00335DF3"/>
    <w:rsid w:val="003363E9"/>
    <w:rsid w:val="003365E6"/>
    <w:rsid w:val="0033663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3BD8"/>
    <w:rsid w:val="00344210"/>
    <w:rsid w:val="003448E6"/>
    <w:rsid w:val="00344BA3"/>
    <w:rsid w:val="00344E37"/>
    <w:rsid w:val="0034500C"/>
    <w:rsid w:val="0034504C"/>
    <w:rsid w:val="00345374"/>
    <w:rsid w:val="0034562C"/>
    <w:rsid w:val="0034571E"/>
    <w:rsid w:val="0034576D"/>
    <w:rsid w:val="00345C9E"/>
    <w:rsid w:val="00345D2B"/>
    <w:rsid w:val="00345FDC"/>
    <w:rsid w:val="00346051"/>
    <w:rsid w:val="003463C0"/>
    <w:rsid w:val="003468CF"/>
    <w:rsid w:val="003469B9"/>
    <w:rsid w:val="00346AF1"/>
    <w:rsid w:val="00346CD7"/>
    <w:rsid w:val="003470F8"/>
    <w:rsid w:val="003473A4"/>
    <w:rsid w:val="003475AD"/>
    <w:rsid w:val="003475D0"/>
    <w:rsid w:val="00347618"/>
    <w:rsid w:val="00347769"/>
    <w:rsid w:val="00347A5E"/>
    <w:rsid w:val="00347B16"/>
    <w:rsid w:val="00347C1D"/>
    <w:rsid w:val="003501A3"/>
    <w:rsid w:val="003502D7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621"/>
    <w:rsid w:val="0035467C"/>
    <w:rsid w:val="00354699"/>
    <w:rsid w:val="003547D7"/>
    <w:rsid w:val="00354899"/>
    <w:rsid w:val="003549F5"/>
    <w:rsid w:val="00354A33"/>
    <w:rsid w:val="00354FD5"/>
    <w:rsid w:val="00355252"/>
    <w:rsid w:val="0035564A"/>
    <w:rsid w:val="0035585D"/>
    <w:rsid w:val="00355913"/>
    <w:rsid w:val="00355CA1"/>
    <w:rsid w:val="00355CA7"/>
    <w:rsid w:val="00355F44"/>
    <w:rsid w:val="003563D0"/>
    <w:rsid w:val="003563FC"/>
    <w:rsid w:val="00356530"/>
    <w:rsid w:val="00356539"/>
    <w:rsid w:val="00357151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24"/>
    <w:rsid w:val="00360161"/>
    <w:rsid w:val="0036067A"/>
    <w:rsid w:val="00360B28"/>
    <w:rsid w:val="00360C38"/>
    <w:rsid w:val="00360CFD"/>
    <w:rsid w:val="00360D7C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3E2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2BB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325"/>
    <w:rsid w:val="00367606"/>
    <w:rsid w:val="003676C6"/>
    <w:rsid w:val="0036784A"/>
    <w:rsid w:val="003679C0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13C"/>
    <w:rsid w:val="00373258"/>
    <w:rsid w:val="003732D7"/>
    <w:rsid w:val="003732E8"/>
    <w:rsid w:val="0037352F"/>
    <w:rsid w:val="0037354E"/>
    <w:rsid w:val="003735D3"/>
    <w:rsid w:val="00373B0B"/>
    <w:rsid w:val="00373B9E"/>
    <w:rsid w:val="00373BAD"/>
    <w:rsid w:val="00373DBC"/>
    <w:rsid w:val="00373ED9"/>
    <w:rsid w:val="003743F7"/>
    <w:rsid w:val="0037448C"/>
    <w:rsid w:val="003744FD"/>
    <w:rsid w:val="003748AA"/>
    <w:rsid w:val="00374AD2"/>
    <w:rsid w:val="00374B66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1ACE"/>
    <w:rsid w:val="00381B6A"/>
    <w:rsid w:val="00381C16"/>
    <w:rsid w:val="00382179"/>
    <w:rsid w:val="003821E0"/>
    <w:rsid w:val="003828A8"/>
    <w:rsid w:val="00382906"/>
    <w:rsid w:val="00382B8A"/>
    <w:rsid w:val="00382BA0"/>
    <w:rsid w:val="00382C43"/>
    <w:rsid w:val="00382D35"/>
    <w:rsid w:val="003830F0"/>
    <w:rsid w:val="00383118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5F2F"/>
    <w:rsid w:val="0038609D"/>
    <w:rsid w:val="0038642A"/>
    <w:rsid w:val="0038654D"/>
    <w:rsid w:val="003865CD"/>
    <w:rsid w:val="003865F6"/>
    <w:rsid w:val="003869CF"/>
    <w:rsid w:val="00386C2C"/>
    <w:rsid w:val="00386EBB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BE7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D4F"/>
    <w:rsid w:val="00393EA9"/>
    <w:rsid w:val="00394291"/>
    <w:rsid w:val="0039456C"/>
    <w:rsid w:val="00394C1B"/>
    <w:rsid w:val="00394C4C"/>
    <w:rsid w:val="003950C5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936"/>
    <w:rsid w:val="003A0B4F"/>
    <w:rsid w:val="003A0E2D"/>
    <w:rsid w:val="003A0EF4"/>
    <w:rsid w:val="003A1095"/>
    <w:rsid w:val="003A10CE"/>
    <w:rsid w:val="003A1105"/>
    <w:rsid w:val="003A110D"/>
    <w:rsid w:val="003A1425"/>
    <w:rsid w:val="003A15A2"/>
    <w:rsid w:val="003A1648"/>
    <w:rsid w:val="003A1700"/>
    <w:rsid w:val="003A1DAF"/>
    <w:rsid w:val="003A1E92"/>
    <w:rsid w:val="003A1FE0"/>
    <w:rsid w:val="003A20B0"/>
    <w:rsid w:val="003A234D"/>
    <w:rsid w:val="003A24E7"/>
    <w:rsid w:val="003A263E"/>
    <w:rsid w:val="003A2785"/>
    <w:rsid w:val="003A2800"/>
    <w:rsid w:val="003A28C9"/>
    <w:rsid w:val="003A2A67"/>
    <w:rsid w:val="003A2E84"/>
    <w:rsid w:val="003A3354"/>
    <w:rsid w:val="003A3567"/>
    <w:rsid w:val="003A3575"/>
    <w:rsid w:val="003A3763"/>
    <w:rsid w:val="003A3924"/>
    <w:rsid w:val="003A3B2C"/>
    <w:rsid w:val="003A3C1F"/>
    <w:rsid w:val="003A40E3"/>
    <w:rsid w:val="003A412D"/>
    <w:rsid w:val="003A42F1"/>
    <w:rsid w:val="003A4598"/>
    <w:rsid w:val="003A484F"/>
    <w:rsid w:val="003A4876"/>
    <w:rsid w:val="003A49D9"/>
    <w:rsid w:val="003A4C7C"/>
    <w:rsid w:val="003A4CF9"/>
    <w:rsid w:val="003A4FF8"/>
    <w:rsid w:val="003A52E8"/>
    <w:rsid w:val="003A53A6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3F5"/>
    <w:rsid w:val="003B059C"/>
    <w:rsid w:val="003B075D"/>
    <w:rsid w:val="003B08CE"/>
    <w:rsid w:val="003B0A78"/>
    <w:rsid w:val="003B0AC2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7EC"/>
    <w:rsid w:val="003B392D"/>
    <w:rsid w:val="003B3FDB"/>
    <w:rsid w:val="003B5005"/>
    <w:rsid w:val="003B507A"/>
    <w:rsid w:val="003B50D2"/>
    <w:rsid w:val="003B532E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32E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1EF"/>
    <w:rsid w:val="003C513B"/>
    <w:rsid w:val="003C5F0F"/>
    <w:rsid w:val="003C602B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683"/>
    <w:rsid w:val="003D5B91"/>
    <w:rsid w:val="003D5F01"/>
    <w:rsid w:val="003D6828"/>
    <w:rsid w:val="003D6BA4"/>
    <w:rsid w:val="003D7150"/>
    <w:rsid w:val="003D77F5"/>
    <w:rsid w:val="003D78FA"/>
    <w:rsid w:val="003D79DF"/>
    <w:rsid w:val="003D7D08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3C17"/>
    <w:rsid w:val="003E4295"/>
    <w:rsid w:val="003E44C3"/>
    <w:rsid w:val="003E45EC"/>
    <w:rsid w:val="003E4800"/>
    <w:rsid w:val="003E5835"/>
    <w:rsid w:val="003E5AD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22D"/>
    <w:rsid w:val="003F03B6"/>
    <w:rsid w:val="003F0524"/>
    <w:rsid w:val="003F06E0"/>
    <w:rsid w:val="003F078A"/>
    <w:rsid w:val="003F0C1C"/>
    <w:rsid w:val="003F0CE8"/>
    <w:rsid w:val="003F148A"/>
    <w:rsid w:val="003F1579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BF0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5EE"/>
    <w:rsid w:val="003F5A18"/>
    <w:rsid w:val="003F5A7F"/>
    <w:rsid w:val="003F5ED7"/>
    <w:rsid w:val="003F61FA"/>
    <w:rsid w:val="003F62FF"/>
    <w:rsid w:val="003F691F"/>
    <w:rsid w:val="003F6AA0"/>
    <w:rsid w:val="003F6B7A"/>
    <w:rsid w:val="003F6F38"/>
    <w:rsid w:val="003F759B"/>
    <w:rsid w:val="003F7692"/>
    <w:rsid w:val="003F7FB3"/>
    <w:rsid w:val="003F7FCC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17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7035"/>
    <w:rsid w:val="00407303"/>
    <w:rsid w:val="004076E0"/>
    <w:rsid w:val="00407B9E"/>
    <w:rsid w:val="00407E51"/>
    <w:rsid w:val="004104E3"/>
    <w:rsid w:val="00410770"/>
    <w:rsid w:val="0041089C"/>
    <w:rsid w:val="00410966"/>
    <w:rsid w:val="00410E02"/>
    <w:rsid w:val="0041106F"/>
    <w:rsid w:val="00411269"/>
    <w:rsid w:val="00411924"/>
    <w:rsid w:val="004119BC"/>
    <w:rsid w:val="00411B67"/>
    <w:rsid w:val="004123F4"/>
    <w:rsid w:val="00412542"/>
    <w:rsid w:val="00412856"/>
    <w:rsid w:val="0041295F"/>
    <w:rsid w:val="0041299E"/>
    <w:rsid w:val="00412B1C"/>
    <w:rsid w:val="00412D7B"/>
    <w:rsid w:val="00413666"/>
    <w:rsid w:val="00413945"/>
    <w:rsid w:val="00413E23"/>
    <w:rsid w:val="00413F17"/>
    <w:rsid w:val="00414347"/>
    <w:rsid w:val="00414698"/>
    <w:rsid w:val="004146E0"/>
    <w:rsid w:val="00414843"/>
    <w:rsid w:val="004148AE"/>
    <w:rsid w:val="00414BD3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76E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3AB8"/>
    <w:rsid w:val="00423E3A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6B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C52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029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728C"/>
    <w:rsid w:val="004372CF"/>
    <w:rsid w:val="0043740F"/>
    <w:rsid w:val="004374F2"/>
    <w:rsid w:val="00437BA7"/>
    <w:rsid w:val="00440002"/>
    <w:rsid w:val="00440222"/>
    <w:rsid w:val="004402DF"/>
    <w:rsid w:val="004403B5"/>
    <w:rsid w:val="00440684"/>
    <w:rsid w:val="004406AA"/>
    <w:rsid w:val="00440816"/>
    <w:rsid w:val="00440A6D"/>
    <w:rsid w:val="00440D2C"/>
    <w:rsid w:val="00440E84"/>
    <w:rsid w:val="004412A1"/>
    <w:rsid w:val="004414A1"/>
    <w:rsid w:val="00441706"/>
    <w:rsid w:val="00441C4C"/>
    <w:rsid w:val="00441D7D"/>
    <w:rsid w:val="00441E8F"/>
    <w:rsid w:val="004424A2"/>
    <w:rsid w:val="0044274C"/>
    <w:rsid w:val="0044275B"/>
    <w:rsid w:val="00442AFD"/>
    <w:rsid w:val="0044312A"/>
    <w:rsid w:val="004434E0"/>
    <w:rsid w:val="004434FD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7E4"/>
    <w:rsid w:val="00446BE4"/>
    <w:rsid w:val="00446DBB"/>
    <w:rsid w:val="004471CA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710"/>
    <w:rsid w:val="00451857"/>
    <w:rsid w:val="00451BC0"/>
    <w:rsid w:val="00452011"/>
    <w:rsid w:val="0045203F"/>
    <w:rsid w:val="0045204D"/>
    <w:rsid w:val="0045207E"/>
    <w:rsid w:val="0045211C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57A9C"/>
    <w:rsid w:val="00460722"/>
    <w:rsid w:val="00460739"/>
    <w:rsid w:val="00460898"/>
    <w:rsid w:val="00460B20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215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6EC"/>
    <w:rsid w:val="00466B47"/>
    <w:rsid w:val="00466BA5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0EC4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0D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03"/>
    <w:rsid w:val="004758D4"/>
    <w:rsid w:val="00476322"/>
    <w:rsid w:val="00476655"/>
    <w:rsid w:val="004768BE"/>
    <w:rsid w:val="0047722A"/>
    <w:rsid w:val="00477345"/>
    <w:rsid w:val="00477656"/>
    <w:rsid w:val="0047777E"/>
    <w:rsid w:val="00477904"/>
    <w:rsid w:val="00477C36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59"/>
    <w:rsid w:val="004836C5"/>
    <w:rsid w:val="004837B8"/>
    <w:rsid w:val="00483CAD"/>
    <w:rsid w:val="004840A6"/>
    <w:rsid w:val="00484B3E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BE5"/>
    <w:rsid w:val="00487F3F"/>
    <w:rsid w:val="00490624"/>
    <w:rsid w:val="00490F5C"/>
    <w:rsid w:val="004910CA"/>
    <w:rsid w:val="0049138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3C2"/>
    <w:rsid w:val="00493862"/>
    <w:rsid w:val="00493C57"/>
    <w:rsid w:val="00493EEC"/>
    <w:rsid w:val="00493FE9"/>
    <w:rsid w:val="0049401E"/>
    <w:rsid w:val="0049427C"/>
    <w:rsid w:val="00494348"/>
    <w:rsid w:val="00495214"/>
    <w:rsid w:val="004952F4"/>
    <w:rsid w:val="004953F4"/>
    <w:rsid w:val="00495765"/>
    <w:rsid w:val="0049602D"/>
    <w:rsid w:val="004963B9"/>
    <w:rsid w:val="004967CB"/>
    <w:rsid w:val="0049688E"/>
    <w:rsid w:val="00496913"/>
    <w:rsid w:val="00496B61"/>
    <w:rsid w:val="00496C62"/>
    <w:rsid w:val="00497162"/>
    <w:rsid w:val="0049732C"/>
    <w:rsid w:val="004973AB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23"/>
    <w:rsid w:val="004A2683"/>
    <w:rsid w:val="004A276A"/>
    <w:rsid w:val="004A2BD8"/>
    <w:rsid w:val="004A2D51"/>
    <w:rsid w:val="004A339F"/>
    <w:rsid w:val="004A351E"/>
    <w:rsid w:val="004A3819"/>
    <w:rsid w:val="004A4359"/>
    <w:rsid w:val="004A4778"/>
    <w:rsid w:val="004A4792"/>
    <w:rsid w:val="004A48D8"/>
    <w:rsid w:val="004A51EC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CDE"/>
    <w:rsid w:val="004A7CF8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2BC"/>
    <w:rsid w:val="004B492A"/>
    <w:rsid w:val="004B4A25"/>
    <w:rsid w:val="004B4A44"/>
    <w:rsid w:val="004B4B6B"/>
    <w:rsid w:val="004B4C8D"/>
    <w:rsid w:val="004B4E06"/>
    <w:rsid w:val="004B5280"/>
    <w:rsid w:val="004B54A9"/>
    <w:rsid w:val="004B5840"/>
    <w:rsid w:val="004B5B8D"/>
    <w:rsid w:val="004B5C1C"/>
    <w:rsid w:val="004B5EF7"/>
    <w:rsid w:val="004B63B8"/>
    <w:rsid w:val="004B6776"/>
    <w:rsid w:val="004B67A3"/>
    <w:rsid w:val="004B6BB8"/>
    <w:rsid w:val="004B6C07"/>
    <w:rsid w:val="004B6C3B"/>
    <w:rsid w:val="004B6C51"/>
    <w:rsid w:val="004B6DD6"/>
    <w:rsid w:val="004B7296"/>
    <w:rsid w:val="004B7350"/>
    <w:rsid w:val="004B7684"/>
    <w:rsid w:val="004B76A4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9F7"/>
    <w:rsid w:val="004C4AD8"/>
    <w:rsid w:val="004C4B6E"/>
    <w:rsid w:val="004C4C74"/>
    <w:rsid w:val="004C4D89"/>
    <w:rsid w:val="004C4DC5"/>
    <w:rsid w:val="004C4F7C"/>
    <w:rsid w:val="004C5026"/>
    <w:rsid w:val="004C50B5"/>
    <w:rsid w:val="004C521B"/>
    <w:rsid w:val="004C5723"/>
    <w:rsid w:val="004C5C7E"/>
    <w:rsid w:val="004C6179"/>
    <w:rsid w:val="004C6184"/>
    <w:rsid w:val="004C64F4"/>
    <w:rsid w:val="004C6642"/>
    <w:rsid w:val="004C6A57"/>
    <w:rsid w:val="004C6B7E"/>
    <w:rsid w:val="004C7020"/>
    <w:rsid w:val="004C7B51"/>
    <w:rsid w:val="004D01C2"/>
    <w:rsid w:val="004D0255"/>
    <w:rsid w:val="004D051D"/>
    <w:rsid w:val="004D07F5"/>
    <w:rsid w:val="004D09B2"/>
    <w:rsid w:val="004D0BEB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F54"/>
    <w:rsid w:val="004D303B"/>
    <w:rsid w:val="004D3953"/>
    <w:rsid w:val="004D3FA0"/>
    <w:rsid w:val="004D4008"/>
    <w:rsid w:val="004D45EB"/>
    <w:rsid w:val="004D478A"/>
    <w:rsid w:val="004D4C0F"/>
    <w:rsid w:val="004D5277"/>
    <w:rsid w:val="004D52CF"/>
    <w:rsid w:val="004D5762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19AA"/>
    <w:rsid w:val="004E1CA1"/>
    <w:rsid w:val="004E2078"/>
    <w:rsid w:val="004E2131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0B5"/>
    <w:rsid w:val="004F0116"/>
    <w:rsid w:val="004F03FB"/>
    <w:rsid w:val="004F04EA"/>
    <w:rsid w:val="004F06BB"/>
    <w:rsid w:val="004F0810"/>
    <w:rsid w:val="004F11F7"/>
    <w:rsid w:val="004F13B3"/>
    <w:rsid w:val="004F1647"/>
    <w:rsid w:val="004F16EF"/>
    <w:rsid w:val="004F17E7"/>
    <w:rsid w:val="004F1891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A56"/>
    <w:rsid w:val="004F5C8C"/>
    <w:rsid w:val="004F6397"/>
    <w:rsid w:val="004F63BB"/>
    <w:rsid w:val="004F67F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C2D"/>
    <w:rsid w:val="00506248"/>
    <w:rsid w:val="0050643C"/>
    <w:rsid w:val="00506504"/>
    <w:rsid w:val="005070F2"/>
    <w:rsid w:val="0050724E"/>
    <w:rsid w:val="0050744D"/>
    <w:rsid w:val="0050796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626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1EB"/>
    <w:rsid w:val="0052270A"/>
    <w:rsid w:val="00522BB3"/>
    <w:rsid w:val="00522CFB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5C2"/>
    <w:rsid w:val="0052466E"/>
    <w:rsid w:val="005249ED"/>
    <w:rsid w:val="00524B6E"/>
    <w:rsid w:val="00524CC1"/>
    <w:rsid w:val="005250BE"/>
    <w:rsid w:val="0052527F"/>
    <w:rsid w:val="00525463"/>
    <w:rsid w:val="00525BB3"/>
    <w:rsid w:val="00526BFD"/>
    <w:rsid w:val="00526E2F"/>
    <w:rsid w:val="0052765D"/>
    <w:rsid w:val="00527C1A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4F77"/>
    <w:rsid w:val="005351A4"/>
    <w:rsid w:val="005355FE"/>
    <w:rsid w:val="005357DA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37E62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3A1"/>
    <w:rsid w:val="00542549"/>
    <w:rsid w:val="005425D6"/>
    <w:rsid w:val="00542903"/>
    <w:rsid w:val="00542E8E"/>
    <w:rsid w:val="005432F4"/>
    <w:rsid w:val="00543436"/>
    <w:rsid w:val="005434C7"/>
    <w:rsid w:val="00543611"/>
    <w:rsid w:val="0054375A"/>
    <w:rsid w:val="00543E07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221"/>
    <w:rsid w:val="00551353"/>
    <w:rsid w:val="00551C78"/>
    <w:rsid w:val="00551FB4"/>
    <w:rsid w:val="00552099"/>
    <w:rsid w:val="005526C1"/>
    <w:rsid w:val="005528DF"/>
    <w:rsid w:val="00552C6E"/>
    <w:rsid w:val="00552E3F"/>
    <w:rsid w:val="005530FC"/>
    <w:rsid w:val="0055337A"/>
    <w:rsid w:val="00553986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6E7E"/>
    <w:rsid w:val="00557086"/>
    <w:rsid w:val="00557203"/>
    <w:rsid w:val="0055747F"/>
    <w:rsid w:val="0055768F"/>
    <w:rsid w:val="005578E0"/>
    <w:rsid w:val="00557B07"/>
    <w:rsid w:val="00557C9C"/>
    <w:rsid w:val="00557E92"/>
    <w:rsid w:val="00560059"/>
    <w:rsid w:val="005606B7"/>
    <w:rsid w:val="005609B3"/>
    <w:rsid w:val="00561060"/>
    <w:rsid w:val="00561125"/>
    <w:rsid w:val="00561430"/>
    <w:rsid w:val="005614B8"/>
    <w:rsid w:val="00561524"/>
    <w:rsid w:val="0056195B"/>
    <w:rsid w:val="00561C66"/>
    <w:rsid w:val="00561E4B"/>
    <w:rsid w:val="00561E71"/>
    <w:rsid w:val="00562187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A6"/>
    <w:rsid w:val="005642BC"/>
    <w:rsid w:val="005643F2"/>
    <w:rsid w:val="0056449C"/>
    <w:rsid w:val="0056454E"/>
    <w:rsid w:val="00564934"/>
    <w:rsid w:val="00564985"/>
    <w:rsid w:val="00564B30"/>
    <w:rsid w:val="005654C0"/>
    <w:rsid w:val="0056581F"/>
    <w:rsid w:val="005662B9"/>
    <w:rsid w:val="0056643C"/>
    <w:rsid w:val="0056697F"/>
    <w:rsid w:val="00566DA0"/>
    <w:rsid w:val="00567058"/>
    <w:rsid w:val="00567442"/>
    <w:rsid w:val="00567C81"/>
    <w:rsid w:val="00567D07"/>
    <w:rsid w:val="00570123"/>
    <w:rsid w:val="00570159"/>
    <w:rsid w:val="00570DF9"/>
    <w:rsid w:val="00570E22"/>
    <w:rsid w:val="0057161B"/>
    <w:rsid w:val="005716CB"/>
    <w:rsid w:val="00571D76"/>
    <w:rsid w:val="00571D9F"/>
    <w:rsid w:val="0057213F"/>
    <w:rsid w:val="00572333"/>
    <w:rsid w:val="0057240D"/>
    <w:rsid w:val="005724E1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302"/>
    <w:rsid w:val="0057547F"/>
    <w:rsid w:val="005754FE"/>
    <w:rsid w:val="00575591"/>
    <w:rsid w:val="00575839"/>
    <w:rsid w:val="0057590C"/>
    <w:rsid w:val="00575EE3"/>
    <w:rsid w:val="005764CC"/>
    <w:rsid w:val="005767C8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BA4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881"/>
    <w:rsid w:val="00585A2B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9FE"/>
    <w:rsid w:val="00591A8D"/>
    <w:rsid w:val="00591B10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5F47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1021"/>
    <w:rsid w:val="005A1437"/>
    <w:rsid w:val="005A1978"/>
    <w:rsid w:val="005A1F71"/>
    <w:rsid w:val="005A21F3"/>
    <w:rsid w:val="005A2674"/>
    <w:rsid w:val="005A2C97"/>
    <w:rsid w:val="005A2CC4"/>
    <w:rsid w:val="005A2E8C"/>
    <w:rsid w:val="005A356F"/>
    <w:rsid w:val="005A362D"/>
    <w:rsid w:val="005A364F"/>
    <w:rsid w:val="005A388C"/>
    <w:rsid w:val="005A38B2"/>
    <w:rsid w:val="005A39FC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291"/>
    <w:rsid w:val="005A6414"/>
    <w:rsid w:val="005A65AF"/>
    <w:rsid w:val="005A662A"/>
    <w:rsid w:val="005A6673"/>
    <w:rsid w:val="005A6A70"/>
    <w:rsid w:val="005A6C9D"/>
    <w:rsid w:val="005A7400"/>
    <w:rsid w:val="005A7402"/>
    <w:rsid w:val="005A7500"/>
    <w:rsid w:val="005A7BB3"/>
    <w:rsid w:val="005A7FD8"/>
    <w:rsid w:val="005B04D0"/>
    <w:rsid w:val="005B0A35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0B6"/>
    <w:rsid w:val="005B293A"/>
    <w:rsid w:val="005B294D"/>
    <w:rsid w:val="005B2A16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37B"/>
    <w:rsid w:val="005B5466"/>
    <w:rsid w:val="005B5476"/>
    <w:rsid w:val="005B5837"/>
    <w:rsid w:val="005B5840"/>
    <w:rsid w:val="005B5C62"/>
    <w:rsid w:val="005B64A8"/>
    <w:rsid w:val="005B6585"/>
    <w:rsid w:val="005B677E"/>
    <w:rsid w:val="005B696F"/>
    <w:rsid w:val="005B6E1D"/>
    <w:rsid w:val="005B6E9F"/>
    <w:rsid w:val="005B6EE0"/>
    <w:rsid w:val="005B6F5D"/>
    <w:rsid w:val="005B7007"/>
    <w:rsid w:val="005B730D"/>
    <w:rsid w:val="005B7577"/>
    <w:rsid w:val="005B762D"/>
    <w:rsid w:val="005B76D1"/>
    <w:rsid w:val="005B7A78"/>
    <w:rsid w:val="005B7CBC"/>
    <w:rsid w:val="005B7D2B"/>
    <w:rsid w:val="005C00AF"/>
    <w:rsid w:val="005C0329"/>
    <w:rsid w:val="005C0AA0"/>
    <w:rsid w:val="005C0C9E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85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F06"/>
    <w:rsid w:val="005C6135"/>
    <w:rsid w:val="005C61A5"/>
    <w:rsid w:val="005C6436"/>
    <w:rsid w:val="005C650A"/>
    <w:rsid w:val="005C6663"/>
    <w:rsid w:val="005C68BA"/>
    <w:rsid w:val="005C68F0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6A9"/>
    <w:rsid w:val="005D1A55"/>
    <w:rsid w:val="005D293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85D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0D26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770"/>
    <w:rsid w:val="005E28E2"/>
    <w:rsid w:val="005E30D5"/>
    <w:rsid w:val="005E3306"/>
    <w:rsid w:val="005E347D"/>
    <w:rsid w:val="005E39E2"/>
    <w:rsid w:val="005E3EB0"/>
    <w:rsid w:val="005E4112"/>
    <w:rsid w:val="005E44EB"/>
    <w:rsid w:val="005E47BB"/>
    <w:rsid w:val="005E4848"/>
    <w:rsid w:val="005E4C1E"/>
    <w:rsid w:val="005E4DC2"/>
    <w:rsid w:val="005E51C3"/>
    <w:rsid w:val="005E5773"/>
    <w:rsid w:val="005E578A"/>
    <w:rsid w:val="005E5A12"/>
    <w:rsid w:val="005E5A71"/>
    <w:rsid w:val="005E5B33"/>
    <w:rsid w:val="005E5BD9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1D"/>
    <w:rsid w:val="005F1B80"/>
    <w:rsid w:val="005F1C5A"/>
    <w:rsid w:val="005F1CC2"/>
    <w:rsid w:val="005F1E8D"/>
    <w:rsid w:val="005F243E"/>
    <w:rsid w:val="005F25DA"/>
    <w:rsid w:val="005F2FB8"/>
    <w:rsid w:val="005F347B"/>
    <w:rsid w:val="005F3B70"/>
    <w:rsid w:val="005F3E86"/>
    <w:rsid w:val="005F436A"/>
    <w:rsid w:val="005F4495"/>
    <w:rsid w:val="005F47CA"/>
    <w:rsid w:val="005F4AEB"/>
    <w:rsid w:val="005F4C47"/>
    <w:rsid w:val="005F4D0A"/>
    <w:rsid w:val="005F53C4"/>
    <w:rsid w:val="005F578D"/>
    <w:rsid w:val="005F58DE"/>
    <w:rsid w:val="005F5AAC"/>
    <w:rsid w:val="005F5D64"/>
    <w:rsid w:val="005F5DDB"/>
    <w:rsid w:val="005F61CD"/>
    <w:rsid w:val="005F6587"/>
    <w:rsid w:val="005F68DF"/>
    <w:rsid w:val="005F6B83"/>
    <w:rsid w:val="005F6F6F"/>
    <w:rsid w:val="005F7038"/>
    <w:rsid w:val="005F70A6"/>
    <w:rsid w:val="005F74ED"/>
    <w:rsid w:val="005F77DB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2343"/>
    <w:rsid w:val="00602B2C"/>
    <w:rsid w:val="00603102"/>
    <w:rsid w:val="00603295"/>
    <w:rsid w:val="00603A65"/>
    <w:rsid w:val="006040AC"/>
    <w:rsid w:val="006040EA"/>
    <w:rsid w:val="00604343"/>
    <w:rsid w:val="006046AE"/>
    <w:rsid w:val="00604858"/>
    <w:rsid w:val="00604977"/>
    <w:rsid w:val="00604DEE"/>
    <w:rsid w:val="00604FE8"/>
    <w:rsid w:val="006051C7"/>
    <w:rsid w:val="006055A7"/>
    <w:rsid w:val="00605758"/>
    <w:rsid w:val="006057E5"/>
    <w:rsid w:val="00605A61"/>
    <w:rsid w:val="00605E2D"/>
    <w:rsid w:val="006065B7"/>
    <w:rsid w:val="00606970"/>
    <w:rsid w:val="00606B89"/>
    <w:rsid w:val="006071CC"/>
    <w:rsid w:val="006073CA"/>
    <w:rsid w:val="00607480"/>
    <w:rsid w:val="00607534"/>
    <w:rsid w:val="00607A83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1DB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581"/>
    <w:rsid w:val="0061679B"/>
    <w:rsid w:val="00616D01"/>
    <w:rsid w:val="00616D82"/>
    <w:rsid w:val="00617354"/>
    <w:rsid w:val="00617370"/>
    <w:rsid w:val="006179C5"/>
    <w:rsid w:val="00617AFC"/>
    <w:rsid w:val="00617B41"/>
    <w:rsid w:val="00620094"/>
    <w:rsid w:val="00620341"/>
    <w:rsid w:val="00620564"/>
    <w:rsid w:val="0062071B"/>
    <w:rsid w:val="00620955"/>
    <w:rsid w:val="00620E1D"/>
    <w:rsid w:val="00621012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027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477"/>
    <w:rsid w:val="00626618"/>
    <w:rsid w:val="00626B5A"/>
    <w:rsid w:val="00627184"/>
    <w:rsid w:val="00627223"/>
    <w:rsid w:val="0062743D"/>
    <w:rsid w:val="0062748B"/>
    <w:rsid w:val="0062761F"/>
    <w:rsid w:val="0062771A"/>
    <w:rsid w:val="0062784A"/>
    <w:rsid w:val="00627C7B"/>
    <w:rsid w:val="00627E26"/>
    <w:rsid w:val="006301F2"/>
    <w:rsid w:val="0063022F"/>
    <w:rsid w:val="00630245"/>
    <w:rsid w:val="00630C48"/>
    <w:rsid w:val="00630CCC"/>
    <w:rsid w:val="00631000"/>
    <w:rsid w:val="006311AA"/>
    <w:rsid w:val="006311F1"/>
    <w:rsid w:val="0063134C"/>
    <w:rsid w:val="0063146B"/>
    <w:rsid w:val="00631852"/>
    <w:rsid w:val="006318DA"/>
    <w:rsid w:val="006319CA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BB6"/>
    <w:rsid w:val="00634C65"/>
    <w:rsid w:val="00634C7D"/>
    <w:rsid w:val="00634CFC"/>
    <w:rsid w:val="00634F15"/>
    <w:rsid w:val="00635521"/>
    <w:rsid w:val="006356C3"/>
    <w:rsid w:val="00635746"/>
    <w:rsid w:val="00635BD3"/>
    <w:rsid w:val="00635D8A"/>
    <w:rsid w:val="00636039"/>
    <w:rsid w:val="006360FB"/>
    <w:rsid w:val="006361F4"/>
    <w:rsid w:val="00636374"/>
    <w:rsid w:val="006363D6"/>
    <w:rsid w:val="006364DA"/>
    <w:rsid w:val="006365A9"/>
    <w:rsid w:val="006366C3"/>
    <w:rsid w:val="00636995"/>
    <w:rsid w:val="00636BAD"/>
    <w:rsid w:val="00636D59"/>
    <w:rsid w:val="00636DD8"/>
    <w:rsid w:val="00637294"/>
    <w:rsid w:val="00637573"/>
    <w:rsid w:val="00637578"/>
    <w:rsid w:val="00637766"/>
    <w:rsid w:val="006378B1"/>
    <w:rsid w:val="006378D3"/>
    <w:rsid w:val="00637970"/>
    <w:rsid w:val="00637A87"/>
    <w:rsid w:val="00637D2D"/>
    <w:rsid w:val="0064030E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726"/>
    <w:rsid w:val="00641B33"/>
    <w:rsid w:val="00641E08"/>
    <w:rsid w:val="00641E6F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EBA"/>
    <w:rsid w:val="00643F0D"/>
    <w:rsid w:val="006440B2"/>
    <w:rsid w:val="00644354"/>
    <w:rsid w:val="00644B04"/>
    <w:rsid w:val="00644E8D"/>
    <w:rsid w:val="00644FE7"/>
    <w:rsid w:val="0064503A"/>
    <w:rsid w:val="00645069"/>
    <w:rsid w:val="00645243"/>
    <w:rsid w:val="00645A78"/>
    <w:rsid w:val="00645EA9"/>
    <w:rsid w:val="00646221"/>
    <w:rsid w:val="00646486"/>
    <w:rsid w:val="006464B6"/>
    <w:rsid w:val="006466BA"/>
    <w:rsid w:val="006469D5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410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55"/>
    <w:rsid w:val="006543DD"/>
    <w:rsid w:val="0065459B"/>
    <w:rsid w:val="0065473B"/>
    <w:rsid w:val="0065490D"/>
    <w:rsid w:val="00654A44"/>
    <w:rsid w:val="00654A8B"/>
    <w:rsid w:val="00654FAC"/>
    <w:rsid w:val="00655179"/>
    <w:rsid w:val="006552CD"/>
    <w:rsid w:val="006558FD"/>
    <w:rsid w:val="006559B3"/>
    <w:rsid w:val="006559B4"/>
    <w:rsid w:val="006561BE"/>
    <w:rsid w:val="00656218"/>
    <w:rsid w:val="006564E9"/>
    <w:rsid w:val="0065659A"/>
    <w:rsid w:val="0065663B"/>
    <w:rsid w:val="00656684"/>
    <w:rsid w:val="0065686E"/>
    <w:rsid w:val="00656B0B"/>
    <w:rsid w:val="00656CBA"/>
    <w:rsid w:val="00657017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1F96"/>
    <w:rsid w:val="00662173"/>
    <w:rsid w:val="006621D3"/>
    <w:rsid w:val="006622F6"/>
    <w:rsid w:val="00662401"/>
    <w:rsid w:val="006626AF"/>
    <w:rsid w:val="006628A7"/>
    <w:rsid w:val="006629F0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B81"/>
    <w:rsid w:val="00664C33"/>
    <w:rsid w:val="006650DA"/>
    <w:rsid w:val="00665120"/>
    <w:rsid w:val="006654B7"/>
    <w:rsid w:val="00665596"/>
    <w:rsid w:val="006656A0"/>
    <w:rsid w:val="00665FA7"/>
    <w:rsid w:val="0066608D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746"/>
    <w:rsid w:val="00672BC4"/>
    <w:rsid w:val="00672E9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476"/>
    <w:rsid w:val="0067584C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DE9"/>
    <w:rsid w:val="00677171"/>
    <w:rsid w:val="00677216"/>
    <w:rsid w:val="006776B0"/>
    <w:rsid w:val="0067782D"/>
    <w:rsid w:val="00677C9B"/>
    <w:rsid w:val="00677F93"/>
    <w:rsid w:val="0068018E"/>
    <w:rsid w:val="00680326"/>
    <w:rsid w:val="006803CE"/>
    <w:rsid w:val="0068049D"/>
    <w:rsid w:val="006804CF"/>
    <w:rsid w:val="006804E2"/>
    <w:rsid w:val="006807C8"/>
    <w:rsid w:val="00680C1E"/>
    <w:rsid w:val="00680E9A"/>
    <w:rsid w:val="00680F6D"/>
    <w:rsid w:val="00681003"/>
    <w:rsid w:val="0068128C"/>
    <w:rsid w:val="006812E8"/>
    <w:rsid w:val="006813C1"/>
    <w:rsid w:val="0068156C"/>
    <w:rsid w:val="0068160F"/>
    <w:rsid w:val="00681696"/>
    <w:rsid w:val="00681FC8"/>
    <w:rsid w:val="0068229C"/>
    <w:rsid w:val="00682877"/>
    <w:rsid w:val="00682982"/>
    <w:rsid w:val="00682A48"/>
    <w:rsid w:val="00682AE3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BBF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859"/>
    <w:rsid w:val="00687AB4"/>
    <w:rsid w:val="00687BB0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1C7B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53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C7D"/>
    <w:rsid w:val="00694F4D"/>
    <w:rsid w:val="00695090"/>
    <w:rsid w:val="00695098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722"/>
    <w:rsid w:val="006A0E0F"/>
    <w:rsid w:val="006A10A5"/>
    <w:rsid w:val="006A14CC"/>
    <w:rsid w:val="006A1667"/>
    <w:rsid w:val="006A18D5"/>
    <w:rsid w:val="006A1B0E"/>
    <w:rsid w:val="006A1B37"/>
    <w:rsid w:val="006A1DD2"/>
    <w:rsid w:val="006A21C6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38F"/>
    <w:rsid w:val="006A551C"/>
    <w:rsid w:val="006A5549"/>
    <w:rsid w:val="006A5B98"/>
    <w:rsid w:val="006A5C5C"/>
    <w:rsid w:val="006A5F54"/>
    <w:rsid w:val="006A6185"/>
    <w:rsid w:val="006A6298"/>
    <w:rsid w:val="006A643D"/>
    <w:rsid w:val="006A6615"/>
    <w:rsid w:val="006A6681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BE9"/>
    <w:rsid w:val="006B3E7C"/>
    <w:rsid w:val="006B3FC6"/>
    <w:rsid w:val="006B4638"/>
    <w:rsid w:val="006B4B7E"/>
    <w:rsid w:val="006B4E32"/>
    <w:rsid w:val="006B520E"/>
    <w:rsid w:val="006B5428"/>
    <w:rsid w:val="006B5B69"/>
    <w:rsid w:val="006B5E32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557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35"/>
    <w:rsid w:val="006C5943"/>
    <w:rsid w:val="006C5D8A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96C"/>
    <w:rsid w:val="006D1BA6"/>
    <w:rsid w:val="006D1BE6"/>
    <w:rsid w:val="006D1C18"/>
    <w:rsid w:val="006D1D2F"/>
    <w:rsid w:val="006D1DA4"/>
    <w:rsid w:val="006D25B9"/>
    <w:rsid w:val="006D25BB"/>
    <w:rsid w:val="006D2602"/>
    <w:rsid w:val="006D2BEB"/>
    <w:rsid w:val="006D2C41"/>
    <w:rsid w:val="006D2E0A"/>
    <w:rsid w:val="006D3009"/>
    <w:rsid w:val="006D32CA"/>
    <w:rsid w:val="006D32E8"/>
    <w:rsid w:val="006D33EF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2BF"/>
    <w:rsid w:val="006D742F"/>
    <w:rsid w:val="006D7611"/>
    <w:rsid w:val="006D7705"/>
    <w:rsid w:val="006D7DD8"/>
    <w:rsid w:val="006D7E58"/>
    <w:rsid w:val="006D7E97"/>
    <w:rsid w:val="006E0758"/>
    <w:rsid w:val="006E0A5A"/>
    <w:rsid w:val="006E0BC5"/>
    <w:rsid w:val="006E1138"/>
    <w:rsid w:val="006E141D"/>
    <w:rsid w:val="006E1428"/>
    <w:rsid w:val="006E1B98"/>
    <w:rsid w:val="006E1C63"/>
    <w:rsid w:val="006E1E18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4EB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98"/>
    <w:rsid w:val="006E66A2"/>
    <w:rsid w:val="006E6A4A"/>
    <w:rsid w:val="006E6E5A"/>
    <w:rsid w:val="006E75A5"/>
    <w:rsid w:val="006E7736"/>
    <w:rsid w:val="006E77BE"/>
    <w:rsid w:val="006E7928"/>
    <w:rsid w:val="006E79B6"/>
    <w:rsid w:val="006E7AA7"/>
    <w:rsid w:val="006E7FF5"/>
    <w:rsid w:val="006F03F0"/>
    <w:rsid w:val="006F063D"/>
    <w:rsid w:val="006F07C6"/>
    <w:rsid w:val="006F0955"/>
    <w:rsid w:val="006F18C1"/>
    <w:rsid w:val="006F1B26"/>
    <w:rsid w:val="006F1BB5"/>
    <w:rsid w:val="006F23B4"/>
    <w:rsid w:val="006F2B1E"/>
    <w:rsid w:val="006F2BD6"/>
    <w:rsid w:val="006F2D5F"/>
    <w:rsid w:val="006F2DF9"/>
    <w:rsid w:val="006F2E17"/>
    <w:rsid w:val="006F30BF"/>
    <w:rsid w:val="006F32EC"/>
    <w:rsid w:val="006F347C"/>
    <w:rsid w:val="006F3A73"/>
    <w:rsid w:val="006F41C1"/>
    <w:rsid w:val="006F453E"/>
    <w:rsid w:val="006F4724"/>
    <w:rsid w:val="006F49F7"/>
    <w:rsid w:val="006F4FD7"/>
    <w:rsid w:val="006F514E"/>
    <w:rsid w:val="006F5280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64A"/>
    <w:rsid w:val="00702A9F"/>
    <w:rsid w:val="00702B26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CA1"/>
    <w:rsid w:val="00706D04"/>
    <w:rsid w:val="00706D88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8B1"/>
    <w:rsid w:val="00710A62"/>
    <w:rsid w:val="00710AA6"/>
    <w:rsid w:val="00710C38"/>
    <w:rsid w:val="00710D29"/>
    <w:rsid w:val="0071119A"/>
    <w:rsid w:val="007111D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304"/>
    <w:rsid w:val="007145D9"/>
    <w:rsid w:val="00714CB7"/>
    <w:rsid w:val="00714F05"/>
    <w:rsid w:val="0071500E"/>
    <w:rsid w:val="00715134"/>
    <w:rsid w:val="0071520C"/>
    <w:rsid w:val="00715251"/>
    <w:rsid w:val="00715475"/>
    <w:rsid w:val="00715AE3"/>
    <w:rsid w:val="00715B96"/>
    <w:rsid w:val="00715C66"/>
    <w:rsid w:val="00715D75"/>
    <w:rsid w:val="00715E66"/>
    <w:rsid w:val="00715E8D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3F5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5CC"/>
    <w:rsid w:val="00727C3E"/>
    <w:rsid w:val="0073013B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56A"/>
    <w:rsid w:val="00731630"/>
    <w:rsid w:val="007316AD"/>
    <w:rsid w:val="007318F5"/>
    <w:rsid w:val="00731DBF"/>
    <w:rsid w:val="007320B0"/>
    <w:rsid w:val="00732268"/>
    <w:rsid w:val="007326CC"/>
    <w:rsid w:val="0073272A"/>
    <w:rsid w:val="0073278F"/>
    <w:rsid w:val="00732D89"/>
    <w:rsid w:val="0073350B"/>
    <w:rsid w:val="00733882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AE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909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0A7"/>
    <w:rsid w:val="0074217E"/>
    <w:rsid w:val="00742263"/>
    <w:rsid w:val="00742297"/>
    <w:rsid w:val="007423DA"/>
    <w:rsid w:val="007426DA"/>
    <w:rsid w:val="00742C89"/>
    <w:rsid w:val="00743187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7B9"/>
    <w:rsid w:val="00746AAD"/>
    <w:rsid w:val="00746C45"/>
    <w:rsid w:val="00746D72"/>
    <w:rsid w:val="00746F04"/>
    <w:rsid w:val="00746FDF"/>
    <w:rsid w:val="007471AB"/>
    <w:rsid w:val="007471D6"/>
    <w:rsid w:val="00747354"/>
    <w:rsid w:val="0074786B"/>
    <w:rsid w:val="0074797D"/>
    <w:rsid w:val="00747D37"/>
    <w:rsid w:val="00747F02"/>
    <w:rsid w:val="007501BE"/>
    <w:rsid w:val="007503E4"/>
    <w:rsid w:val="007508BE"/>
    <w:rsid w:val="00750ADB"/>
    <w:rsid w:val="00750E34"/>
    <w:rsid w:val="00750EC8"/>
    <w:rsid w:val="00750ED8"/>
    <w:rsid w:val="00751058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ED8"/>
    <w:rsid w:val="00754FD8"/>
    <w:rsid w:val="00755249"/>
    <w:rsid w:val="0075526E"/>
    <w:rsid w:val="007552A9"/>
    <w:rsid w:val="00755579"/>
    <w:rsid w:val="00755825"/>
    <w:rsid w:val="007564C5"/>
    <w:rsid w:val="0075676B"/>
    <w:rsid w:val="00756834"/>
    <w:rsid w:val="00756CC1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CA4"/>
    <w:rsid w:val="00760F10"/>
    <w:rsid w:val="00761310"/>
    <w:rsid w:val="00761378"/>
    <w:rsid w:val="007614C0"/>
    <w:rsid w:val="0076160F"/>
    <w:rsid w:val="007618E5"/>
    <w:rsid w:val="00761A87"/>
    <w:rsid w:val="00761FCF"/>
    <w:rsid w:val="00762034"/>
    <w:rsid w:val="007622CB"/>
    <w:rsid w:val="00762588"/>
    <w:rsid w:val="00762654"/>
    <w:rsid w:val="0076290E"/>
    <w:rsid w:val="007629CC"/>
    <w:rsid w:val="00762D0F"/>
    <w:rsid w:val="007632FE"/>
    <w:rsid w:val="007633D6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5FA"/>
    <w:rsid w:val="0077184B"/>
    <w:rsid w:val="00771B5D"/>
    <w:rsid w:val="00772168"/>
    <w:rsid w:val="007721DE"/>
    <w:rsid w:val="007722BE"/>
    <w:rsid w:val="00772693"/>
    <w:rsid w:val="0077290C"/>
    <w:rsid w:val="00772B69"/>
    <w:rsid w:val="00772F4F"/>
    <w:rsid w:val="00773246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3B9"/>
    <w:rsid w:val="0077551E"/>
    <w:rsid w:val="007757D8"/>
    <w:rsid w:val="007759D7"/>
    <w:rsid w:val="00775A5A"/>
    <w:rsid w:val="00775C73"/>
    <w:rsid w:val="00775C9F"/>
    <w:rsid w:val="00775E25"/>
    <w:rsid w:val="0077647D"/>
    <w:rsid w:val="00776D43"/>
    <w:rsid w:val="00776E11"/>
    <w:rsid w:val="00777195"/>
    <w:rsid w:val="007773CD"/>
    <w:rsid w:val="007774AD"/>
    <w:rsid w:val="00777B68"/>
    <w:rsid w:val="00777BE9"/>
    <w:rsid w:val="00777CB5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67"/>
    <w:rsid w:val="00782BB6"/>
    <w:rsid w:val="00782D1C"/>
    <w:rsid w:val="00782EDE"/>
    <w:rsid w:val="00782F39"/>
    <w:rsid w:val="00782FAC"/>
    <w:rsid w:val="0078344B"/>
    <w:rsid w:val="00783963"/>
    <w:rsid w:val="00783B6C"/>
    <w:rsid w:val="007840E5"/>
    <w:rsid w:val="0078456B"/>
    <w:rsid w:val="00784597"/>
    <w:rsid w:val="00784B47"/>
    <w:rsid w:val="00784E75"/>
    <w:rsid w:val="007855B8"/>
    <w:rsid w:val="00785625"/>
    <w:rsid w:val="00785703"/>
    <w:rsid w:val="00785C0F"/>
    <w:rsid w:val="00786018"/>
    <w:rsid w:val="0078614E"/>
    <w:rsid w:val="007863D2"/>
    <w:rsid w:val="00786729"/>
    <w:rsid w:val="0078692E"/>
    <w:rsid w:val="00787366"/>
    <w:rsid w:val="0078760C"/>
    <w:rsid w:val="007877BE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E28"/>
    <w:rsid w:val="00792F49"/>
    <w:rsid w:val="0079301C"/>
    <w:rsid w:val="00793293"/>
    <w:rsid w:val="007934E7"/>
    <w:rsid w:val="00793522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1D2"/>
    <w:rsid w:val="007A1AB1"/>
    <w:rsid w:val="007A1DA3"/>
    <w:rsid w:val="007A1DDE"/>
    <w:rsid w:val="007A2521"/>
    <w:rsid w:val="007A283F"/>
    <w:rsid w:val="007A2B25"/>
    <w:rsid w:val="007A2BED"/>
    <w:rsid w:val="007A31E6"/>
    <w:rsid w:val="007A3770"/>
    <w:rsid w:val="007A3996"/>
    <w:rsid w:val="007A3BA2"/>
    <w:rsid w:val="007A3CD6"/>
    <w:rsid w:val="007A3DD1"/>
    <w:rsid w:val="007A3EDC"/>
    <w:rsid w:val="007A41ED"/>
    <w:rsid w:val="007A4883"/>
    <w:rsid w:val="007A4B8D"/>
    <w:rsid w:val="007A4C09"/>
    <w:rsid w:val="007A4C22"/>
    <w:rsid w:val="007A50F2"/>
    <w:rsid w:val="007A55B2"/>
    <w:rsid w:val="007A581F"/>
    <w:rsid w:val="007A5FA5"/>
    <w:rsid w:val="007A626D"/>
    <w:rsid w:val="007A646F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2E7"/>
    <w:rsid w:val="007B14C5"/>
    <w:rsid w:val="007B1739"/>
    <w:rsid w:val="007B17C4"/>
    <w:rsid w:val="007B17F7"/>
    <w:rsid w:val="007B1801"/>
    <w:rsid w:val="007B189E"/>
    <w:rsid w:val="007B1AB5"/>
    <w:rsid w:val="007B1CC0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153"/>
    <w:rsid w:val="007B48C8"/>
    <w:rsid w:val="007B4A6B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F61"/>
    <w:rsid w:val="007B603D"/>
    <w:rsid w:val="007B6067"/>
    <w:rsid w:val="007B6323"/>
    <w:rsid w:val="007B6641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1FB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99"/>
    <w:rsid w:val="007C404B"/>
    <w:rsid w:val="007C413A"/>
    <w:rsid w:val="007C414F"/>
    <w:rsid w:val="007C417C"/>
    <w:rsid w:val="007C446B"/>
    <w:rsid w:val="007C448F"/>
    <w:rsid w:val="007C4A74"/>
    <w:rsid w:val="007C4B59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504"/>
    <w:rsid w:val="007C771A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AFA"/>
    <w:rsid w:val="007D2B1B"/>
    <w:rsid w:val="007D2B7F"/>
    <w:rsid w:val="007D304A"/>
    <w:rsid w:val="007D3285"/>
    <w:rsid w:val="007D32A3"/>
    <w:rsid w:val="007D3715"/>
    <w:rsid w:val="007D390C"/>
    <w:rsid w:val="007D3AE0"/>
    <w:rsid w:val="007D3C2B"/>
    <w:rsid w:val="007D3D1F"/>
    <w:rsid w:val="007D3FC2"/>
    <w:rsid w:val="007D40B6"/>
    <w:rsid w:val="007D4155"/>
    <w:rsid w:val="007D44C3"/>
    <w:rsid w:val="007D4609"/>
    <w:rsid w:val="007D4894"/>
    <w:rsid w:val="007D4B06"/>
    <w:rsid w:val="007D4B78"/>
    <w:rsid w:val="007D4F86"/>
    <w:rsid w:val="007D552F"/>
    <w:rsid w:val="007D583E"/>
    <w:rsid w:val="007D5AB7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6E2B"/>
    <w:rsid w:val="007D709A"/>
    <w:rsid w:val="007D76F8"/>
    <w:rsid w:val="007D781E"/>
    <w:rsid w:val="007E026B"/>
    <w:rsid w:val="007E03D1"/>
    <w:rsid w:val="007E0578"/>
    <w:rsid w:val="007E0CD3"/>
    <w:rsid w:val="007E0E6D"/>
    <w:rsid w:val="007E0FB0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063"/>
    <w:rsid w:val="007E32E8"/>
    <w:rsid w:val="007E34F2"/>
    <w:rsid w:val="007E35F5"/>
    <w:rsid w:val="007E36E3"/>
    <w:rsid w:val="007E3AEE"/>
    <w:rsid w:val="007E3DEC"/>
    <w:rsid w:val="007E3FF2"/>
    <w:rsid w:val="007E411D"/>
    <w:rsid w:val="007E42FC"/>
    <w:rsid w:val="007E4729"/>
    <w:rsid w:val="007E48D0"/>
    <w:rsid w:val="007E4A65"/>
    <w:rsid w:val="007E4E13"/>
    <w:rsid w:val="007E5029"/>
    <w:rsid w:val="007E5398"/>
    <w:rsid w:val="007E5777"/>
    <w:rsid w:val="007E5962"/>
    <w:rsid w:val="007E5B6B"/>
    <w:rsid w:val="007E5CC9"/>
    <w:rsid w:val="007E63AD"/>
    <w:rsid w:val="007E6534"/>
    <w:rsid w:val="007E6906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AE3"/>
    <w:rsid w:val="007F0C47"/>
    <w:rsid w:val="007F0F90"/>
    <w:rsid w:val="007F1107"/>
    <w:rsid w:val="007F1282"/>
    <w:rsid w:val="007F1A89"/>
    <w:rsid w:val="007F1C60"/>
    <w:rsid w:val="007F1D57"/>
    <w:rsid w:val="007F27E6"/>
    <w:rsid w:val="007F2C6A"/>
    <w:rsid w:val="007F2E47"/>
    <w:rsid w:val="007F2FF7"/>
    <w:rsid w:val="007F3162"/>
    <w:rsid w:val="007F335A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1BC3"/>
    <w:rsid w:val="00802299"/>
    <w:rsid w:val="0080231E"/>
    <w:rsid w:val="00802769"/>
    <w:rsid w:val="00802A7B"/>
    <w:rsid w:val="00802ACA"/>
    <w:rsid w:val="00802C34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503D"/>
    <w:rsid w:val="008054F9"/>
    <w:rsid w:val="008059F6"/>
    <w:rsid w:val="00805C4A"/>
    <w:rsid w:val="00805CCA"/>
    <w:rsid w:val="00805D1D"/>
    <w:rsid w:val="00805D93"/>
    <w:rsid w:val="00805EEE"/>
    <w:rsid w:val="00805FB7"/>
    <w:rsid w:val="00806129"/>
    <w:rsid w:val="008063B0"/>
    <w:rsid w:val="00806667"/>
    <w:rsid w:val="00806D3E"/>
    <w:rsid w:val="0080707E"/>
    <w:rsid w:val="00807431"/>
    <w:rsid w:val="008074E9"/>
    <w:rsid w:val="0080757A"/>
    <w:rsid w:val="00807B5A"/>
    <w:rsid w:val="00807C2E"/>
    <w:rsid w:val="00807DCE"/>
    <w:rsid w:val="0081025D"/>
    <w:rsid w:val="008102AE"/>
    <w:rsid w:val="00810596"/>
    <w:rsid w:val="008107C1"/>
    <w:rsid w:val="008108B0"/>
    <w:rsid w:val="0081098C"/>
    <w:rsid w:val="00810B16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CF4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6F23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2C0"/>
    <w:rsid w:val="008224C2"/>
    <w:rsid w:val="0082261C"/>
    <w:rsid w:val="008227BF"/>
    <w:rsid w:val="008228C4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49"/>
    <w:rsid w:val="0082647A"/>
    <w:rsid w:val="0082668F"/>
    <w:rsid w:val="00826957"/>
    <w:rsid w:val="00826DA1"/>
    <w:rsid w:val="00827243"/>
    <w:rsid w:val="00827324"/>
    <w:rsid w:val="008273A6"/>
    <w:rsid w:val="008274AC"/>
    <w:rsid w:val="00827BC9"/>
    <w:rsid w:val="00827E45"/>
    <w:rsid w:val="00827F45"/>
    <w:rsid w:val="00830608"/>
    <w:rsid w:val="00830B87"/>
    <w:rsid w:val="00830C14"/>
    <w:rsid w:val="00830CCA"/>
    <w:rsid w:val="008311CC"/>
    <w:rsid w:val="008313E4"/>
    <w:rsid w:val="00831B32"/>
    <w:rsid w:val="008324F4"/>
    <w:rsid w:val="008331DC"/>
    <w:rsid w:val="00833BDF"/>
    <w:rsid w:val="008341F6"/>
    <w:rsid w:val="00834312"/>
    <w:rsid w:val="00834359"/>
    <w:rsid w:val="008349E8"/>
    <w:rsid w:val="00834C10"/>
    <w:rsid w:val="0083509B"/>
    <w:rsid w:val="0083521C"/>
    <w:rsid w:val="00835253"/>
    <w:rsid w:val="008353E3"/>
    <w:rsid w:val="00835458"/>
    <w:rsid w:val="00835C7C"/>
    <w:rsid w:val="008363D5"/>
    <w:rsid w:val="008369CC"/>
    <w:rsid w:val="00836AF3"/>
    <w:rsid w:val="00836C77"/>
    <w:rsid w:val="00837473"/>
    <w:rsid w:val="008375B4"/>
    <w:rsid w:val="00837663"/>
    <w:rsid w:val="00837731"/>
    <w:rsid w:val="00837ED3"/>
    <w:rsid w:val="00837FCA"/>
    <w:rsid w:val="00840435"/>
    <w:rsid w:val="00840532"/>
    <w:rsid w:val="008407D1"/>
    <w:rsid w:val="008409B4"/>
    <w:rsid w:val="008409E1"/>
    <w:rsid w:val="00840DDA"/>
    <w:rsid w:val="008410C6"/>
    <w:rsid w:val="00841324"/>
    <w:rsid w:val="008415F4"/>
    <w:rsid w:val="0084162B"/>
    <w:rsid w:val="00841636"/>
    <w:rsid w:val="008416E3"/>
    <w:rsid w:val="00841A8E"/>
    <w:rsid w:val="00841E6E"/>
    <w:rsid w:val="0084245F"/>
    <w:rsid w:val="00842534"/>
    <w:rsid w:val="008429E0"/>
    <w:rsid w:val="00842DAC"/>
    <w:rsid w:val="00842DD0"/>
    <w:rsid w:val="00843043"/>
    <w:rsid w:val="008432B4"/>
    <w:rsid w:val="008433BF"/>
    <w:rsid w:val="008435F0"/>
    <w:rsid w:val="008435F4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D47"/>
    <w:rsid w:val="00845F06"/>
    <w:rsid w:val="00845FF6"/>
    <w:rsid w:val="0084613E"/>
    <w:rsid w:val="00846243"/>
    <w:rsid w:val="0084644E"/>
    <w:rsid w:val="00846506"/>
    <w:rsid w:val="008465CE"/>
    <w:rsid w:val="00846609"/>
    <w:rsid w:val="00846E02"/>
    <w:rsid w:val="00847170"/>
    <w:rsid w:val="00847815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49E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3"/>
    <w:rsid w:val="008548C4"/>
    <w:rsid w:val="00854AD5"/>
    <w:rsid w:val="00854BF3"/>
    <w:rsid w:val="00854C42"/>
    <w:rsid w:val="00854E03"/>
    <w:rsid w:val="00855022"/>
    <w:rsid w:val="00855023"/>
    <w:rsid w:val="0085504B"/>
    <w:rsid w:val="008559AE"/>
    <w:rsid w:val="00855A8F"/>
    <w:rsid w:val="00855D53"/>
    <w:rsid w:val="00856312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6C5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3FD"/>
    <w:rsid w:val="00862753"/>
    <w:rsid w:val="0086292C"/>
    <w:rsid w:val="00862A8A"/>
    <w:rsid w:val="00862B3A"/>
    <w:rsid w:val="00862C5F"/>
    <w:rsid w:val="0086328F"/>
    <w:rsid w:val="00863AB6"/>
    <w:rsid w:val="00863C19"/>
    <w:rsid w:val="00863CC4"/>
    <w:rsid w:val="0086418B"/>
    <w:rsid w:val="008643B3"/>
    <w:rsid w:val="008644EF"/>
    <w:rsid w:val="008646AD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538"/>
    <w:rsid w:val="00873C66"/>
    <w:rsid w:val="00873FFE"/>
    <w:rsid w:val="0087449A"/>
    <w:rsid w:val="00874729"/>
    <w:rsid w:val="00874923"/>
    <w:rsid w:val="008749BC"/>
    <w:rsid w:val="008749E8"/>
    <w:rsid w:val="00874CB4"/>
    <w:rsid w:val="00874D28"/>
    <w:rsid w:val="008753BF"/>
    <w:rsid w:val="008756A9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32E2"/>
    <w:rsid w:val="008832ED"/>
    <w:rsid w:val="008834BE"/>
    <w:rsid w:val="0088396D"/>
    <w:rsid w:val="00883D0A"/>
    <w:rsid w:val="008841DC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814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3C"/>
    <w:rsid w:val="008911DD"/>
    <w:rsid w:val="00891318"/>
    <w:rsid w:val="008913DC"/>
    <w:rsid w:val="008914CE"/>
    <w:rsid w:val="008917DC"/>
    <w:rsid w:val="008918B1"/>
    <w:rsid w:val="00891AE3"/>
    <w:rsid w:val="00891E6B"/>
    <w:rsid w:val="00892596"/>
    <w:rsid w:val="008925E3"/>
    <w:rsid w:val="008927FE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A56"/>
    <w:rsid w:val="00894EEE"/>
    <w:rsid w:val="00894FA7"/>
    <w:rsid w:val="0089518D"/>
    <w:rsid w:val="008952C7"/>
    <w:rsid w:val="008952C9"/>
    <w:rsid w:val="00895419"/>
    <w:rsid w:val="00895713"/>
    <w:rsid w:val="008957BE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E04"/>
    <w:rsid w:val="008A4F01"/>
    <w:rsid w:val="008A5A71"/>
    <w:rsid w:val="008A6214"/>
    <w:rsid w:val="008A6608"/>
    <w:rsid w:val="008A663B"/>
    <w:rsid w:val="008A70AA"/>
    <w:rsid w:val="008A723F"/>
    <w:rsid w:val="008A78EA"/>
    <w:rsid w:val="008A7D7A"/>
    <w:rsid w:val="008B0059"/>
    <w:rsid w:val="008B0062"/>
    <w:rsid w:val="008B025D"/>
    <w:rsid w:val="008B0324"/>
    <w:rsid w:val="008B0430"/>
    <w:rsid w:val="008B04FB"/>
    <w:rsid w:val="008B09A3"/>
    <w:rsid w:val="008B0A14"/>
    <w:rsid w:val="008B0D29"/>
    <w:rsid w:val="008B10F1"/>
    <w:rsid w:val="008B1482"/>
    <w:rsid w:val="008B169A"/>
    <w:rsid w:val="008B1BBE"/>
    <w:rsid w:val="008B1C3A"/>
    <w:rsid w:val="008B1DF8"/>
    <w:rsid w:val="008B224B"/>
    <w:rsid w:val="008B2275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3EA1"/>
    <w:rsid w:val="008B403D"/>
    <w:rsid w:val="008B45C9"/>
    <w:rsid w:val="008B46BC"/>
    <w:rsid w:val="008B4FE6"/>
    <w:rsid w:val="008B5468"/>
    <w:rsid w:val="008B5885"/>
    <w:rsid w:val="008B5E77"/>
    <w:rsid w:val="008B60BE"/>
    <w:rsid w:val="008B6C28"/>
    <w:rsid w:val="008B6D30"/>
    <w:rsid w:val="008B6D6D"/>
    <w:rsid w:val="008B6DD8"/>
    <w:rsid w:val="008B7177"/>
    <w:rsid w:val="008B7328"/>
    <w:rsid w:val="008C0652"/>
    <w:rsid w:val="008C078C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291"/>
    <w:rsid w:val="008C5458"/>
    <w:rsid w:val="008C5647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6B65"/>
    <w:rsid w:val="008C709A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3F7"/>
    <w:rsid w:val="008D14A2"/>
    <w:rsid w:val="008D154F"/>
    <w:rsid w:val="008D163D"/>
    <w:rsid w:val="008D19C7"/>
    <w:rsid w:val="008D1B47"/>
    <w:rsid w:val="008D1CA0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9F2"/>
    <w:rsid w:val="008D3D3C"/>
    <w:rsid w:val="008D41DA"/>
    <w:rsid w:val="008D42DF"/>
    <w:rsid w:val="008D42EE"/>
    <w:rsid w:val="008D4409"/>
    <w:rsid w:val="008D4894"/>
    <w:rsid w:val="008D4A3D"/>
    <w:rsid w:val="008D4E0F"/>
    <w:rsid w:val="008D4F5E"/>
    <w:rsid w:val="008D51DB"/>
    <w:rsid w:val="008D53FE"/>
    <w:rsid w:val="008D5693"/>
    <w:rsid w:val="008D5B84"/>
    <w:rsid w:val="008D5DB6"/>
    <w:rsid w:val="008D5EAC"/>
    <w:rsid w:val="008D611E"/>
    <w:rsid w:val="008D6387"/>
    <w:rsid w:val="008D6398"/>
    <w:rsid w:val="008D664C"/>
    <w:rsid w:val="008D679C"/>
    <w:rsid w:val="008D6B85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09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834"/>
    <w:rsid w:val="008E6863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7F3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1F2"/>
    <w:rsid w:val="0090022D"/>
    <w:rsid w:val="009003EB"/>
    <w:rsid w:val="009005EB"/>
    <w:rsid w:val="009009EF"/>
    <w:rsid w:val="009010EC"/>
    <w:rsid w:val="009020C2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416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55D"/>
    <w:rsid w:val="009106AA"/>
    <w:rsid w:val="00910792"/>
    <w:rsid w:val="00910B0F"/>
    <w:rsid w:val="00910D96"/>
    <w:rsid w:val="009110BD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CD"/>
    <w:rsid w:val="00912CD5"/>
    <w:rsid w:val="00912EEE"/>
    <w:rsid w:val="00913498"/>
    <w:rsid w:val="00913AF3"/>
    <w:rsid w:val="00914AC7"/>
    <w:rsid w:val="00914BF2"/>
    <w:rsid w:val="00914CE0"/>
    <w:rsid w:val="00914F63"/>
    <w:rsid w:val="00915350"/>
    <w:rsid w:val="0091545C"/>
    <w:rsid w:val="009154FA"/>
    <w:rsid w:val="00915626"/>
    <w:rsid w:val="0091582F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1B"/>
    <w:rsid w:val="00924343"/>
    <w:rsid w:val="00924365"/>
    <w:rsid w:val="00924A4E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792"/>
    <w:rsid w:val="00926805"/>
    <w:rsid w:val="00926AFC"/>
    <w:rsid w:val="00926FFB"/>
    <w:rsid w:val="0092719E"/>
    <w:rsid w:val="00927635"/>
    <w:rsid w:val="009278C3"/>
    <w:rsid w:val="00927ABD"/>
    <w:rsid w:val="00927CB9"/>
    <w:rsid w:val="00927F84"/>
    <w:rsid w:val="009301E8"/>
    <w:rsid w:val="00930459"/>
    <w:rsid w:val="00930746"/>
    <w:rsid w:val="00930934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52F"/>
    <w:rsid w:val="0093272B"/>
    <w:rsid w:val="00932E70"/>
    <w:rsid w:val="00932F6B"/>
    <w:rsid w:val="009334D2"/>
    <w:rsid w:val="009337BE"/>
    <w:rsid w:val="009337FE"/>
    <w:rsid w:val="0093391C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224"/>
    <w:rsid w:val="009353C3"/>
    <w:rsid w:val="00935D1B"/>
    <w:rsid w:val="00935FF1"/>
    <w:rsid w:val="009368B2"/>
    <w:rsid w:val="00936992"/>
    <w:rsid w:val="00936ADF"/>
    <w:rsid w:val="00936C89"/>
    <w:rsid w:val="00936E66"/>
    <w:rsid w:val="00937774"/>
    <w:rsid w:val="0093793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7D"/>
    <w:rsid w:val="009404E1"/>
    <w:rsid w:val="009405A4"/>
    <w:rsid w:val="00940617"/>
    <w:rsid w:val="0094072D"/>
    <w:rsid w:val="009408F1"/>
    <w:rsid w:val="0094096D"/>
    <w:rsid w:val="00940A59"/>
    <w:rsid w:val="00940C72"/>
    <w:rsid w:val="00940D14"/>
    <w:rsid w:val="0094155C"/>
    <w:rsid w:val="0094165C"/>
    <w:rsid w:val="00941A30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5"/>
    <w:rsid w:val="00943439"/>
    <w:rsid w:val="009435AA"/>
    <w:rsid w:val="009436EF"/>
    <w:rsid w:val="00943A4A"/>
    <w:rsid w:val="00943CCF"/>
    <w:rsid w:val="00943E4C"/>
    <w:rsid w:val="0094408A"/>
    <w:rsid w:val="0094433F"/>
    <w:rsid w:val="00944477"/>
    <w:rsid w:val="009444BA"/>
    <w:rsid w:val="009447D9"/>
    <w:rsid w:val="00944A9F"/>
    <w:rsid w:val="00944AD0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71C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2FE3"/>
    <w:rsid w:val="0095302A"/>
    <w:rsid w:val="009533D1"/>
    <w:rsid w:val="00953613"/>
    <w:rsid w:val="00953716"/>
    <w:rsid w:val="0095385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7F8"/>
    <w:rsid w:val="00961853"/>
    <w:rsid w:val="0096189C"/>
    <w:rsid w:val="0096252B"/>
    <w:rsid w:val="0096265C"/>
    <w:rsid w:val="00962AA5"/>
    <w:rsid w:val="00962B86"/>
    <w:rsid w:val="0096318F"/>
    <w:rsid w:val="0096329C"/>
    <w:rsid w:val="009632CC"/>
    <w:rsid w:val="00963423"/>
    <w:rsid w:val="00963523"/>
    <w:rsid w:val="00963808"/>
    <w:rsid w:val="00964257"/>
    <w:rsid w:val="009642C4"/>
    <w:rsid w:val="0096449D"/>
    <w:rsid w:val="00964774"/>
    <w:rsid w:val="00964B1F"/>
    <w:rsid w:val="00964DCD"/>
    <w:rsid w:val="009651B2"/>
    <w:rsid w:val="0096526B"/>
    <w:rsid w:val="00965493"/>
    <w:rsid w:val="009654B8"/>
    <w:rsid w:val="009659D7"/>
    <w:rsid w:val="00965EE7"/>
    <w:rsid w:val="0096604D"/>
    <w:rsid w:val="0096673C"/>
    <w:rsid w:val="00966938"/>
    <w:rsid w:val="00966BE1"/>
    <w:rsid w:val="00966C0B"/>
    <w:rsid w:val="00967476"/>
    <w:rsid w:val="00967700"/>
    <w:rsid w:val="00967B14"/>
    <w:rsid w:val="00967B27"/>
    <w:rsid w:val="009704F5"/>
    <w:rsid w:val="009709AD"/>
    <w:rsid w:val="00970A58"/>
    <w:rsid w:val="00970BB9"/>
    <w:rsid w:val="009713EE"/>
    <w:rsid w:val="00971A94"/>
    <w:rsid w:val="00971BB0"/>
    <w:rsid w:val="00971F7E"/>
    <w:rsid w:val="009723D3"/>
    <w:rsid w:val="0097260E"/>
    <w:rsid w:val="009726A6"/>
    <w:rsid w:val="009728D3"/>
    <w:rsid w:val="00972B5A"/>
    <w:rsid w:val="00972CC9"/>
    <w:rsid w:val="00972ECF"/>
    <w:rsid w:val="0097305F"/>
    <w:rsid w:val="00973A74"/>
    <w:rsid w:val="00973C1A"/>
    <w:rsid w:val="00974514"/>
    <w:rsid w:val="0097458D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6F3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1F80"/>
    <w:rsid w:val="009822C5"/>
    <w:rsid w:val="00982385"/>
    <w:rsid w:val="00982C19"/>
    <w:rsid w:val="0098319B"/>
    <w:rsid w:val="009831B1"/>
    <w:rsid w:val="00983693"/>
    <w:rsid w:val="009838D9"/>
    <w:rsid w:val="00983AA5"/>
    <w:rsid w:val="00983ABA"/>
    <w:rsid w:val="00983B44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03B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218"/>
    <w:rsid w:val="009949BE"/>
    <w:rsid w:val="00994D83"/>
    <w:rsid w:val="00994F06"/>
    <w:rsid w:val="00994FA8"/>
    <w:rsid w:val="009955E2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078"/>
    <w:rsid w:val="0099711C"/>
    <w:rsid w:val="009971A7"/>
    <w:rsid w:val="0099778A"/>
    <w:rsid w:val="00997FF9"/>
    <w:rsid w:val="009A0429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5C0"/>
    <w:rsid w:val="009A17E6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A41"/>
    <w:rsid w:val="009A3B8B"/>
    <w:rsid w:val="009A401E"/>
    <w:rsid w:val="009A4328"/>
    <w:rsid w:val="009A441A"/>
    <w:rsid w:val="009A44CF"/>
    <w:rsid w:val="009A4CA7"/>
    <w:rsid w:val="009A4CD3"/>
    <w:rsid w:val="009A569D"/>
    <w:rsid w:val="009A57B8"/>
    <w:rsid w:val="009A5A1D"/>
    <w:rsid w:val="009A5B16"/>
    <w:rsid w:val="009A5BC0"/>
    <w:rsid w:val="009A60C4"/>
    <w:rsid w:val="009A6189"/>
    <w:rsid w:val="009A661F"/>
    <w:rsid w:val="009A6C6C"/>
    <w:rsid w:val="009A6E31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351"/>
    <w:rsid w:val="009B0CA1"/>
    <w:rsid w:val="009B0E72"/>
    <w:rsid w:val="009B1196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235"/>
    <w:rsid w:val="009B32C8"/>
    <w:rsid w:val="009B34D6"/>
    <w:rsid w:val="009B34DB"/>
    <w:rsid w:val="009B3909"/>
    <w:rsid w:val="009B398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4F09"/>
    <w:rsid w:val="009B50AA"/>
    <w:rsid w:val="009B517D"/>
    <w:rsid w:val="009B56FF"/>
    <w:rsid w:val="009B5A84"/>
    <w:rsid w:val="009B5B17"/>
    <w:rsid w:val="009B5D72"/>
    <w:rsid w:val="009B60B7"/>
    <w:rsid w:val="009B61AB"/>
    <w:rsid w:val="009B6341"/>
    <w:rsid w:val="009B648F"/>
    <w:rsid w:val="009B64F2"/>
    <w:rsid w:val="009B65F6"/>
    <w:rsid w:val="009B6722"/>
    <w:rsid w:val="009B69C8"/>
    <w:rsid w:val="009B6BDE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27D4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40B"/>
    <w:rsid w:val="009C6540"/>
    <w:rsid w:val="009C665B"/>
    <w:rsid w:val="009C6786"/>
    <w:rsid w:val="009C69EB"/>
    <w:rsid w:val="009C6A49"/>
    <w:rsid w:val="009C6DF7"/>
    <w:rsid w:val="009C7504"/>
    <w:rsid w:val="009C77B4"/>
    <w:rsid w:val="009C7A60"/>
    <w:rsid w:val="009C7C06"/>
    <w:rsid w:val="009C7CC6"/>
    <w:rsid w:val="009D01B6"/>
    <w:rsid w:val="009D04F1"/>
    <w:rsid w:val="009D051D"/>
    <w:rsid w:val="009D06B0"/>
    <w:rsid w:val="009D06C2"/>
    <w:rsid w:val="009D06E0"/>
    <w:rsid w:val="009D07F9"/>
    <w:rsid w:val="009D0E17"/>
    <w:rsid w:val="009D0FB6"/>
    <w:rsid w:val="009D16A3"/>
    <w:rsid w:val="009D170B"/>
    <w:rsid w:val="009D182E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1F8"/>
    <w:rsid w:val="009D72D0"/>
    <w:rsid w:val="009D733E"/>
    <w:rsid w:val="009D7795"/>
    <w:rsid w:val="009D7A5C"/>
    <w:rsid w:val="009D7E85"/>
    <w:rsid w:val="009E0057"/>
    <w:rsid w:val="009E021A"/>
    <w:rsid w:val="009E043E"/>
    <w:rsid w:val="009E0BB7"/>
    <w:rsid w:val="009E0C5C"/>
    <w:rsid w:val="009E0CB6"/>
    <w:rsid w:val="009E0CD8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965"/>
    <w:rsid w:val="009E3A1A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5328"/>
    <w:rsid w:val="009E573D"/>
    <w:rsid w:val="009E5CCE"/>
    <w:rsid w:val="009E5DA7"/>
    <w:rsid w:val="009E5E64"/>
    <w:rsid w:val="009E60BF"/>
    <w:rsid w:val="009E6117"/>
    <w:rsid w:val="009E63D3"/>
    <w:rsid w:val="009E640E"/>
    <w:rsid w:val="009E6D31"/>
    <w:rsid w:val="009E6EA9"/>
    <w:rsid w:val="009E709E"/>
    <w:rsid w:val="009E70F5"/>
    <w:rsid w:val="009E719C"/>
    <w:rsid w:val="009E7306"/>
    <w:rsid w:val="009E7762"/>
    <w:rsid w:val="009E7818"/>
    <w:rsid w:val="009E78CB"/>
    <w:rsid w:val="009E78D5"/>
    <w:rsid w:val="009E7A12"/>
    <w:rsid w:val="009E7E22"/>
    <w:rsid w:val="009E7E2E"/>
    <w:rsid w:val="009F0516"/>
    <w:rsid w:val="009F0986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E0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4F16"/>
    <w:rsid w:val="009F503C"/>
    <w:rsid w:val="009F51D5"/>
    <w:rsid w:val="009F51E8"/>
    <w:rsid w:val="009F53B5"/>
    <w:rsid w:val="009F56FE"/>
    <w:rsid w:val="009F5724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B19"/>
    <w:rsid w:val="00A02CF7"/>
    <w:rsid w:val="00A031E2"/>
    <w:rsid w:val="00A03290"/>
    <w:rsid w:val="00A03C44"/>
    <w:rsid w:val="00A04037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E73"/>
    <w:rsid w:val="00A06F53"/>
    <w:rsid w:val="00A0707C"/>
    <w:rsid w:val="00A07099"/>
    <w:rsid w:val="00A070B7"/>
    <w:rsid w:val="00A0753A"/>
    <w:rsid w:val="00A07802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29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68A"/>
    <w:rsid w:val="00A13931"/>
    <w:rsid w:val="00A13D5D"/>
    <w:rsid w:val="00A140E3"/>
    <w:rsid w:val="00A1443E"/>
    <w:rsid w:val="00A14949"/>
    <w:rsid w:val="00A14D84"/>
    <w:rsid w:val="00A152FB"/>
    <w:rsid w:val="00A1544E"/>
    <w:rsid w:val="00A15691"/>
    <w:rsid w:val="00A158B2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13"/>
    <w:rsid w:val="00A203B3"/>
    <w:rsid w:val="00A20844"/>
    <w:rsid w:val="00A20A0A"/>
    <w:rsid w:val="00A21078"/>
    <w:rsid w:val="00A21200"/>
    <w:rsid w:val="00A215FE"/>
    <w:rsid w:val="00A21B2C"/>
    <w:rsid w:val="00A21CF7"/>
    <w:rsid w:val="00A21D4E"/>
    <w:rsid w:val="00A21EFF"/>
    <w:rsid w:val="00A21F29"/>
    <w:rsid w:val="00A21F59"/>
    <w:rsid w:val="00A220A5"/>
    <w:rsid w:val="00A220C9"/>
    <w:rsid w:val="00A2215F"/>
    <w:rsid w:val="00A22430"/>
    <w:rsid w:val="00A2268E"/>
    <w:rsid w:val="00A22B96"/>
    <w:rsid w:val="00A22CEE"/>
    <w:rsid w:val="00A22EE9"/>
    <w:rsid w:val="00A2301D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738"/>
    <w:rsid w:val="00A2584E"/>
    <w:rsid w:val="00A25911"/>
    <w:rsid w:val="00A25DD6"/>
    <w:rsid w:val="00A265CC"/>
    <w:rsid w:val="00A265FB"/>
    <w:rsid w:val="00A2669D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7EE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56"/>
    <w:rsid w:val="00A33FEF"/>
    <w:rsid w:val="00A34498"/>
    <w:rsid w:val="00A34CE9"/>
    <w:rsid w:val="00A34D66"/>
    <w:rsid w:val="00A34E7F"/>
    <w:rsid w:val="00A34ED6"/>
    <w:rsid w:val="00A350AA"/>
    <w:rsid w:val="00A35448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48"/>
    <w:rsid w:val="00A37552"/>
    <w:rsid w:val="00A3764D"/>
    <w:rsid w:val="00A3773E"/>
    <w:rsid w:val="00A37941"/>
    <w:rsid w:val="00A37C7F"/>
    <w:rsid w:val="00A4007F"/>
    <w:rsid w:val="00A40396"/>
    <w:rsid w:val="00A404C4"/>
    <w:rsid w:val="00A407A5"/>
    <w:rsid w:val="00A408D6"/>
    <w:rsid w:val="00A40A4A"/>
    <w:rsid w:val="00A41074"/>
    <w:rsid w:val="00A413D6"/>
    <w:rsid w:val="00A41630"/>
    <w:rsid w:val="00A41E61"/>
    <w:rsid w:val="00A4230F"/>
    <w:rsid w:val="00A42376"/>
    <w:rsid w:val="00A4250C"/>
    <w:rsid w:val="00A42EEA"/>
    <w:rsid w:val="00A43434"/>
    <w:rsid w:val="00A43ADA"/>
    <w:rsid w:val="00A43F2C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FD"/>
    <w:rsid w:val="00A46A81"/>
    <w:rsid w:val="00A46B65"/>
    <w:rsid w:val="00A46E07"/>
    <w:rsid w:val="00A47079"/>
    <w:rsid w:val="00A471F1"/>
    <w:rsid w:val="00A47312"/>
    <w:rsid w:val="00A474A2"/>
    <w:rsid w:val="00A474BE"/>
    <w:rsid w:val="00A50766"/>
    <w:rsid w:val="00A517F2"/>
    <w:rsid w:val="00A51994"/>
    <w:rsid w:val="00A51AD3"/>
    <w:rsid w:val="00A51B78"/>
    <w:rsid w:val="00A5200A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5B6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36E"/>
    <w:rsid w:val="00A553BB"/>
    <w:rsid w:val="00A55490"/>
    <w:rsid w:val="00A557C1"/>
    <w:rsid w:val="00A56306"/>
    <w:rsid w:val="00A564AE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712"/>
    <w:rsid w:val="00A61A25"/>
    <w:rsid w:val="00A61A76"/>
    <w:rsid w:val="00A61DB9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B59"/>
    <w:rsid w:val="00A66D49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A82"/>
    <w:rsid w:val="00A72BD2"/>
    <w:rsid w:val="00A72CA4"/>
    <w:rsid w:val="00A72D19"/>
    <w:rsid w:val="00A72F50"/>
    <w:rsid w:val="00A72FBA"/>
    <w:rsid w:val="00A73955"/>
    <w:rsid w:val="00A73AB7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CE"/>
    <w:rsid w:val="00A76D48"/>
    <w:rsid w:val="00A77559"/>
    <w:rsid w:val="00A77B4C"/>
    <w:rsid w:val="00A77B4E"/>
    <w:rsid w:val="00A77B4F"/>
    <w:rsid w:val="00A77C15"/>
    <w:rsid w:val="00A77CB9"/>
    <w:rsid w:val="00A77E88"/>
    <w:rsid w:val="00A8007F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429A"/>
    <w:rsid w:val="00A84419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A34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E6B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382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9AE"/>
    <w:rsid w:val="00A95A0A"/>
    <w:rsid w:val="00A95A91"/>
    <w:rsid w:val="00A95C1E"/>
    <w:rsid w:val="00A95DBD"/>
    <w:rsid w:val="00A95DE7"/>
    <w:rsid w:val="00A95EDA"/>
    <w:rsid w:val="00A960EF"/>
    <w:rsid w:val="00A96507"/>
    <w:rsid w:val="00A966EB"/>
    <w:rsid w:val="00A96859"/>
    <w:rsid w:val="00A96BDD"/>
    <w:rsid w:val="00A96BE8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99"/>
    <w:rsid w:val="00AA0DF7"/>
    <w:rsid w:val="00AA1314"/>
    <w:rsid w:val="00AA14A3"/>
    <w:rsid w:val="00AA186B"/>
    <w:rsid w:val="00AA1A60"/>
    <w:rsid w:val="00AA1C99"/>
    <w:rsid w:val="00AA1CF4"/>
    <w:rsid w:val="00AA1D8A"/>
    <w:rsid w:val="00AA2019"/>
    <w:rsid w:val="00AA20E2"/>
    <w:rsid w:val="00AA261F"/>
    <w:rsid w:val="00AA284E"/>
    <w:rsid w:val="00AA28E1"/>
    <w:rsid w:val="00AA2ABA"/>
    <w:rsid w:val="00AA342C"/>
    <w:rsid w:val="00AA3477"/>
    <w:rsid w:val="00AA3C9F"/>
    <w:rsid w:val="00AA3F7C"/>
    <w:rsid w:val="00AA3F9D"/>
    <w:rsid w:val="00AA41C7"/>
    <w:rsid w:val="00AA43EE"/>
    <w:rsid w:val="00AA4B08"/>
    <w:rsid w:val="00AA4FE4"/>
    <w:rsid w:val="00AA5263"/>
    <w:rsid w:val="00AA60CF"/>
    <w:rsid w:val="00AA61A9"/>
    <w:rsid w:val="00AA65D2"/>
    <w:rsid w:val="00AA6956"/>
    <w:rsid w:val="00AA6B6C"/>
    <w:rsid w:val="00AA6B7A"/>
    <w:rsid w:val="00AA6E41"/>
    <w:rsid w:val="00AA6EDF"/>
    <w:rsid w:val="00AA704D"/>
    <w:rsid w:val="00AA706A"/>
    <w:rsid w:val="00AA7325"/>
    <w:rsid w:val="00AA7590"/>
    <w:rsid w:val="00AA7664"/>
    <w:rsid w:val="00AA76D5"/>
    <w:rsid w:val="00AA7782"/>
    <w:rsid w:val="00AA7834"/>
    <w:rsid w:val="00AA7C7B"/>
    <w:rsid w:val="00AB0319"/>
    <w:rsid w:val="00AB070D"/>
    <w:rsid w:val="00AB08D7"/>
    <w:rsid w:val="00AB0925"/>
    <w:rsid w:val="00AB0DB2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6F2"/>
    <w:rsid w:val="00AB4F0F"/>
    <w:rsid w:val="00AB505B"/>
    <w:rsid w:val="00AB52C9"/>
    <w:rsid w:val="00AB5300"/>
    <w:rsid w:val="00AB543B"/>
    <w:rsid w:val="00AB545A"/>
    <w:rsid w:val="00AB59C0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05A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16"/>
    <w:rsid w:val="00AC2050"/>
    <w:rsid w:val="00AC23AE"/>
    <w:rsid w:val="00AC2BE9"/>
    <w:rsid w:val="00AC2CBF"/>
    <w:rsid w:val="00AC30B4"/>
    <w:rsid w:val="00AC31F8"/>
    <w:rsid w:val="00AC3520"/>
    <w:rsid w:val="00AC375F"/>
    <w:rsid w:val="00AC389B"/>
    <w:rsid w:val="00AC39A7"/>
    <w:rsid w:val="00AC3B24"/>
    <w:rsid w:val="00AC3C4A"/>
    <w:rsid w:val="00AC3CC5"/>
    <w:rsid w:val="00AC3EEB"/>
    <w:rsid w:val="00AC3F12"/>
    <w:rsid w:val="00AC3FAC"/>
    <w:rsid w:val="00AC408A"/>
    <w:rsid w:val="00AC4260"/>
    <w:rsid w:val="00AC4402"/>
    <w:rsid w:val="00AC492D"/>
    <w:rsid w:val="00AC5038"/>
    <w:rsid w:val="00AC54F3"/>
    <w:rsid w:val="00AC5673"/>
    <w:rsid w:val="00AC57C9"/>
    <w:rsid w:val="00AC5AEE"/>
    <w:rsid w:val="00AC5F44"/>
    <w:rsid w:val="00AC6072"/>
    <w:rsid w:val="00AC6167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127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699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5FF6"/>
    <w:rsid w:val="00AD6136"/>
    <w:rsid w:val="00AD6380"/>
    <w:rsid w:val="00AD6444"/>
    <w:rsid w:val="00AD6493"/>
    <w:rsid w:val="00AD6797"/>
    <w:rsid w:val="00AD6AB8"/>
    <w:rsid w:val="00AD6C4F"/>
    <w:rsid w:val="00AD6F74"/>
    <w:rsid w:val="00AD7029"/>
    <w:rsid w:val="00AD7100"/>
    <w:rsid w:val="00AD713D"/>
    <w:rsid w:val="00AD729C"/>
    <w:rsid w:val="00AD7766"/>
    <w:rsid w:val="00AD77F0"/>
    <w:rsid w:val="00AD78DF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B17"/>
    <w:rsid w:val="00AE0CD8"/>
    <w:rsid w:val="00AE104D"/>
    <w:rsid w:val="00AE13E6"/>
    <w:rsid w:val="00AE180A"/>
    <w:rsid w:val="00AE22AE"/>
    <w:rsid w:val="00AE23E2"/>
    <w:rsid w:val="00AE260B"/>
    <w:rsid w:val="00AE2782"/>
    <w:rsid w:val="00AE2842"/>
    <w:rsid w:val="00AE2B3E"/>
    <w:rsid w:val="00AE2BA8"/>
    <w:rsid w:val="00AE2FEA"/>
    <w:rsid w:val="00AE3254"/>
    <w:rsid w:val="00AE344D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29"/>
    <w:rsid w:val="00AF0FAA"/>
    <w:rsid w:val="00AF1105"/>
    <w:rsid w:val="00AF1250"/>
    <w:rsid w:val="00AF161B"/>
    <w:rsid w:val="00AF17C0"/>
    <w:rsid w:val="00AF1852"/>
    <w:rsid w:val="00AF18FF"/>
    <w:rsid w:val="00AF1C2E"/>
    <w:rsid w:val="00AF1CAC"/>
    <w:rsid w:val="00AF1E95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05"/>
    <w:rsid w:val="00AF371D"/>
    <w:rsid w:val="00AF3CD5"/>
    <w:rsid w:val="00AF41CC"/>
    <w:rsid w:val="00AF42A4"/>
    <w:rsid w:val="00AF4489"/>
    <w:rsid w:val="00AF44E6"/>
    <w:rsid w:val="00AF45E2"/>
    <w:rsid w:val="00AF4971"/>
    <w:rsid w:val="00AF4B6F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AF7FDA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97E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5DA"/>
    <w:rsid w:val="00B048DB"/>
    <w:rsid w:val="00B04DB7"/>
    <w:rsid w:val="00B04DC2"/>
    <w:rsid w:val="00B0511F"/>
    <w:rsid w:val="00B05316"/>
    <w:rsid w:val="00B05467"/>
    <w:rsid w:val="00B057FA"/>
    <w:rsid w:val="00B05E5B"/>
    <w:rsid w:val="00B061EE"/>
    <w:rsid w:val="00B06475"/>
    <w:rsid w:val="00B06733"/>
    <w:rsid w:val="00B06C38"/>
    <w:rsid w:val="00B071DB"/>
    <w:rsid w:val="00B07FCE"/>
    <w:rsid w:val="00B10004"/>
    <w:rsid w:val="00B10278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05"/>
    <w:rsid w:val="00B11F89"/>
    <w:rsid w:val="00B1224D"/>
    <w:rsid w:val="00B122B2"/>
    <w:rsid w:val="00B12319"/>
    <w:rsid w:val="00B1295C"/>
    <w:rsid w:val="00B12AC4"/>
    <w:rsid w:val="00B12C6E"/>
    <w:rsid w:val="00B12E07"/>
    <w:rsid w:val="00B12FC0"/>
    <w:rsid w:val="00B133DE"/>
    <w:rsid w:val="00B13444"/>
    <w:rsid w:val="00B1346D"/>
    <w:rsid w:val="00B134E2"/>
    <w:rsid w:val="00B136BA"/>
    <w:rsid w:val="00B13B2B"/>
    <w:rsid w:val="00B13C3F"/>
    <w:rsid w:val="00B13D58"/>
    <w:rsid w:val="00B13EE0"/>
    <w:rsid w:val="00B1401C"/>
    <w:rsid w:val="00B140F3"/>
    <w:rsid w:val="00B14162"/>
    <w:rsid w:val="00B144BD"/>
    <w:rsid w:val="00B1486A"/>
    <w:rsid w:val="00B14FAE"/>
    <w:rsid w:val="00B14FD9"/>
    <w:rsid w:val="00B15053"/>
    <w:rsid w:val="00B1576D"/>
    <w:rsid w:val="00B1591A"/>
    <w:rsid w:val="00B15F66"/>
    <w:rsid w:val="00B15FA8"/>
    <w:rsid w:val="00B160F5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C59"/>
    <w:rsid w:val="00B17D53"/>
    <w:rsid w:val="00B20424"/>
    <w:rsid w:val="00B20772"/>
    <w:rsid w:val="00B20C61"/>
    <w:rsid w:val="00B20D54"/>
    <w:rsid w:val="00B20D8E"/>
    <w:rsid w:val="00B213E6"/>
    <w:rsid w:val="00B214CA"/>
    <w:rsid w:val="00B218BD"/>
    <w:rsid w:val="00B219FD"/>
    <w:rsid w:val="00B21D3F"/>
    <w:rsid w:val="00B22308"/>
    <w:rsid w:val="00B2249B"/>
    <w:rsid w:val="00B22555"/>
    <w:rsid w:val="00B23046"/>
    <w:rsid w:val="00B232AF"/>
    <w:rsid w:val="00B234ED"/>
    <w:rsid w:val="00B23934"/>
    <w:rsid w:val="00B2399B"/>
    <w:rsid w:val="00B23C95"/>
    <w:rsid w:val="00B2441C"/>
    <w:rsid w:val="00B246A7"/>
    <w:rsid w:val="00B24975"/>
    <w:rsid w:val="00B24AA4"/>
    <w:rsid w:val="00B24D16"/>
    <w:rsid w:val="00B25118"/>
    <w:rsid w:val="00B2562E"/>
    <w:rsid w:val="00B259A4"/>
    <w:rsid w:val="00B260AA"/>
    <w:rsid w:val="00B264F7"/>
    <w:rsid w:val="00B26709"/>
    <w:rsid w:val="00B269DF"/>
    <w:rsid w:val="00B26B3F"/>
    <w:rsid w:val="00B2785B"/>
    <w:rsid w:val="00B27934"/>
    <w:rsid w:val="00B27962"/>
    <w:rsid w:val="00B27E47"/>
    <w:rsid w:val="00B27F53"/>
    <w:rsid w:val="00B27FA1"/>
    <w:rsid w:val="00B3089B"/>
    <w:rsid w:val="00B30AF3"/>
    <w:rsid w:val="00B30DE6"/>
    <w:rsid w:val="00B30EED"/>
    <w:rsid w:val="00B30F9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16F"/>
    <w:rsid w:val="00B40697"/>
    <w:rsid w:val="00B40B7F"/>
    <w:rsid w:val="00B40D65"/>
    <w:rsid w:val="00B41646"/>
    <w:rsid w:val="00B41660"/>
    <w:rsid w:val="00B41A36"/>
    <w:rsid w:val="00B41C2A"/>
    <w:rsid w:val="00B42252"/>
    <w:rsid w:val="00B422F9"/>
    <w:rsid w:val="00B4234C"/>
    <w:rsid w:val="00B42383"/>
    <w:rsid w:val="00B424F8"/>
    <w:rsid w:val="00B424FC"/>
    <w:rsid w:val="00B42823"/>
    <w:rsid w:val="00B428C2"/>
    <w:rsid w:val="00B42906"/>
    <w:rsid w:val="00B42BB9"/>
    <w:rsid w:val="00B42C99"/>
    <w:rsid w:val="00B42F86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7E1"/>
    <w:rsid w:val="00B448B1"/>
    <w:rsid w:val="00B44F7B"/>
    <w:rsid w:val="00B44FBF"/>
    <w:rsid w:val="00B450E4"/>
    <w:rsid w:val="00B45292"/>
    <w:rsid w:val="00B45295"/>
    <w:rsid w:val="00B45719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AA1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AC0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6EC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9F2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8C0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87C"/>
    <w:rsid w:val="00B72A2C"/>
    <w:rsid w:val="00B72D18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58B"/>
    <w:rsid w:val="00B73787"/>
    <w:rsid w:val="00B73908"/>
    <w:rsid w:val="00B73BB4"/>
    <w:rsid w:val="00B73BDA"/>
    <w:rsid w:val="00B73FF6"/>
    <w:rsid w:val="00B7419A"/>
    <w:rsid w:val="00B74385"/>
    <w:rsid w:val="00B745B6"/>
    <w:rsid w:val="00B74864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A94"/>
    <w:rsid w:val="00B81C5A"/>
    <w:rsid w:val="00B81F82"/>
    <w:rsid w:val="00B821A9"/>
    <w:rsid w:val="00B82206"/>
    <w:rsid w:val="00B8226D"/>
    <w:rsid w:val="00B8241E"/>
    <w:rsid w:val="00B82826"/>
    <w:rsid w:val="00B829D9"/>
    <w:rsid w:val="00B82A2C"/>
    <w:rsid w:val="00B82F45"/>
    <w:rsid w:val="00B837CA"/>
    <w:rsid w:val="00B8395A"/>
    <w:rsid w:val="00B83E24"/>
    <w:rsid w:val="00B840CC"/>
    <w:rsid w:val="00B841C3"/>
    <w:rsid w:val="00B845E6"/>
    <w:rsid w:val="00B84898"/>
    <w:rsid w:val="00B84C53"/>
    <w:rsid w:val="00B84D43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BDD"/>
    <w:rsid w:val="00B86E04"/>
    <w:rsid w:val="00B86E2B"/>
    <w:rsid w:val="00B8720B"/>
    <w:rsid w:val="00B872C3"/>
    <w:rsid w:val="00B87645"/>
    <w:rsid w:val="00B877A1"/>
    <w:rsid w:val="00B87E2B"/>
    <w:rsid w:val="00B901E0"/>
    <w:rsid w:val="00B903CF"/>
    <w:rsid w:val="00B9045B"/>
    <w:rsid w:val="00B90848"/>
    <w:rsid w:val="00B91671"/>
    <w:rsid w:val="00B918FF"/>
    <w:rsid w:val="00B91A7E"/>
    <w:rsid w:val="00B9204C"/>
    <w:rsid w:val="00B925BB"/>
    <w:rsid w:val="00B92765"/>
    <w:rsid w:val="00B9298D"/>
    <w:rsid w:val="00B92B05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D68"/>
    <w:rsid w:val="00B97E17"/>
    <w:rsid w:val="00BA00DC"/>
    <w:rsid w:val="00BA0210"/>
    <w:rsid w:val="00BA02B9"/>
    <w:rsid w:val="00BA082A"/>
    <w:rsid w:val="00BA0DFB"/>
    <w:rsid w:val="00BA1341"/>
    <w:rsid w:val="00BA1E52"/>
    <w:rsid w:val="00BA2041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4F99"/>
    <w:rsid w:val="00BA50BC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2AE"/>
    <w:rsid w:val="00BA630A"/>
    <w:rsid w:val="00BA647E"/>
    <w:rsid w:val="00BA64B1"/>
    <w:rsid w:val="00BA6505"/>
    <w:rsid w:val="00BA6577"/>
    <w:rsid w:val="00BA678C"/>
    <w:rsid w:val="00BA699B"/>
    <w:rsid w:val="00BA69EC"/>
    <w:rsid w:val="00BA6D33"/>
    <w:rsid w:val="00BA6E64"/>
    <w:rsid w:val="00BA70AD"/>
    <w:rsid w:val="00BA7100"/>
    <w:rsid w:val="00BA7663"/>
    <w:rsid w:val="00BA7B88"/>
    <w:rsid w:val="00BB0362"/>
    <w:rsid w:val="00BB03D7"/>
    <w:rsid w:val="00BB049E"/>
    <w:rsid w:val="00BB0AEE"/>
    <w:rsid w:val="00BB1B88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8E2"/>
    <w:rsid w:val="00BB4AA7"/>
    <w:rsid w:val="00BB5B44"/>
    <w:rsid w:val="00BB5B8C"/>
    <w:rsid w:val="00BB5DA1"/>
    <w:rsid w:val="00BB61EB"/>
    <w:rsid w:val="00BB6396"/>
    <w:rsid w:val="00BB6675"/>
    <w:rsid w:val="00BB66B1"/>
    <w:rsid w:val="00BB6873"/>
    <w:rsid w:val="00BB6AA8"/>
    <w:rsid w:val="00BB6D1A"/>
    <w:rsid w:val="00BB6EAE"/>
    <w:rsid w:val="00BB734A"/>
    <w:rsid w:val="00BB7820"/>
    <w:rsid w:val="00BB7A09"/>
    <w:rsid w:val="00BB7A67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C8"/>
    <w:rsid w:val="00BC0AD9"/>
    <w:rsid w:val="00BC0B84"/>
    <w:rsid w:val="00BC0DD2"/>
    <w:rsid w:val="00BC1278"/>
    <w:rsid w:val="00BC1432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8AF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236"/>
    <w:rsid w:val="00BC761A"/>
    <w:rsid w:val="00BC7A3F"/>
    <w:rsid w:val="00BC7A78"/>
    <w:rsid w:val="00BC7C8F"/>
    <w:rsid w:val="00BC7CC9"/>
    <w:rsid w:val="00BD0419"/>
    <w:rsid w:val="00BD0ACA"/>
    <w:rsid w:val="00BD0B0C"/>
    <w:rsid w:val="00BD0EE4"/>
    <w:rsid w:val="00BD15E9"/>
    <w:rsid w:val="00BD16C9"/>
    <w:rsid w:val="00BD1769"/>
    <w:rsid w:val="00BD2011"/>
    <w:rsid w:val="00BD2A3E"/>
    <w:rsid w:val="00BD2F66"/>
    <w:rsid w:val="00BD3166"/>
    <w:rsid w:val="00BD31A9"/>
    <w:rsid w:val="00BD3376"/>
    <w:rsid w:val="00BD361B"/>
    <w:rsid w:val="00BD3741"/>
    <w:rsid w:val="00BD39DE"/>
    <w:rsid w:val="00BD4314"/>
    <w:rsid w:val="00BD43E0"/>
    <w:rsid w:val="00BD43EA"/>
    <w:rsid w:val="00BD454A"/>
    <w:rsid w:val="00BD4674"/>
    <w:rsid w:val="00BD4A82"/>
    <w:rsid w:val="00BD50FC"/>
    <w:rsid w:val="00BD55B6"/>
    <w:rsid w:val="00BD574D"/>
    <w:rsid w:val="00BD5811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6FDE"/>
    <w:rsid w:val="00BD700C"/>
    <w:rsid w:val="00BD7B09"/>
    <w:rsid w:val="00BD7E29"/>
    <w:rsid w:val="00BE02E6"/>
    <w:rsid w:val="00BE08DD"/>
    <w:rsid w:val="00BE17DC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362"/>
    <w:rsid w:val="00BE441E"/>
    <w:rsid w:val="00BE485A"/>
    <w:rsid w:val="00BE48F9"/>
    <w:rsid w:val="00BE4A3C"/>
    <w:rsid w:val="00BE4F63"/>
    <w:rsid w:val="00BE519A"/>
    <w:rsid w:val="00BE5301"/>
    <w:rsid w:val="00BE554B"/>
    <w:rsid w:val="00BE557C"/>
    <w:rsid w:val="00BE5C37"/>
    <w:rsid w:val="00BE5E65"/>
    <w:rsid w:val="00BE607B"/>
    <w:rsid w:val="00BE6136"/>
    <w:rsid w:val="00BE619C"/>
    <w:rsid w:val="00BE6328"/>
    <w:rsid w:val="00BE638C"/>
    <w:rsid w:val="00BE65C7"/>
    <w:rsid w:val="00BE6677"/>
    <w:rsid w:val="00BE667B"/>
    <w:rsid w:val="00BE6B09"/>
    <w:rsid w:val="00BE6CDC"/>
    <w:rsid w:val="00BE6E9C"/>
    <w:rsid w:val="00BE7805"/>
    <w:rsid w:val="00BE78CE"/>
    <w:rsid w:val="00BE7AA7"/>
    <w:rsid w:val="00BE7D6D"/>
    <w:rsid w:val="00BE7E08"/>
    <w:rsid w:val="00BF014C"/>
    <w:rsid w:val="00BF0225"/>
    <w:rsid w:val="00BF0305"/>
    <w:rsid w:val="00BF0401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1CB"/>
    <w:rsid w:val="00BF32BB"/>
    <w:rsid w:val="00BF3331"/>
    <w:rsid w:val="00BF35BC"/>
    <w:rsid w:val="00BF3621"/>
    <w:rsid w:val="00BF36D7"/>
    <w:rsid w:val="00BF36EC"/>
    <w:rsid w:val="00BF4CC3"/>
    <w:rsid w:val="00BF4E62"/>
    <w:rsid w:val="00BF505F"/>
    <w:rsid w:val="00BF5111"/>
    <w:rsid w:val="00BF5366"/>
    <w:rsid w:val="00BF5791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0F2E"/>
    <w:rsid w:val="00C01286"/>
    <w:rsid w:val="00C0156A"/>
    <w:rsid w:val="00C01593"/>
    <w:rsid w:val="00C01648"/>
    <w:rsid w:val="00C01E42"/>
    <w:rsid w:val="00C0201B"/>
    <w:rsid w:val="00C024D4"/>
    <w:rsid w:val="00C027A4"/>
    <w:rsid w:val="00C02881"/>
    <w:rsid w:val="00C02BF3"/>
    <w:rsid w:val="00C03AD7"/>
    <w:rsid w:val="00C03AE0"/>
    <w:rsid w:val="00C04390"/>
    <w:rsid w:val="00C043AB"/>
    <w:rsid w:val="00C046DB"/>
    <w:rsid w:val="00C049E9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D2F"/>
    <w:rsid w:val="00C05F3F"/>
    <w:rsid w:val="00C06397"/>
    <w:rsid w:val="00C067D0"/>
    <w:rsid w:val="00C07055"/>
    <w:rsid w:val="00C0736D"/>
    <w:rsid w:val="00C07594"/>
    <w:rsid w:val="00C07696"/>
    <w:rsid w:val="00C076C3"/>
    <w:rsid w:val="00C07831"/>
    <w:rsid w:val="00C07B49"/>
    <w:rsid w:val="00C07BAC"/>
    <w:rsid w:val="00C07DD5"/>
    <w:rsid w:val="00C07EA9"/>
    <w:rsid w:val="00C07F3A"/>
    <w:rsid w:val="00C07F5B"/>
    <w:rsid w:val="00C1003E"/>
    <w:rsid w:val="00C10519"/>
    <w:rsid w:val="00C10793"/>
    <w:rsid w:val="00C11167"/>
    <w:rsid w:val="00C111A9"/>
    <w:rsid w:val="00C11647"/>
    <w:rsid w:val="00C11916"/>
    <w:rsid w:val="00C11933"/>
    <w:rsid w:val="00C11A43"/>
    <w:rsid w:val="00C11E56"/>
    <w:rsid w:val="00C11F18"/>
    <w:rsid w:val="00C1219E"/>
    <w:rsid w:val="00C126F8"/>
    <w:rsid w:val="00C12810"/>
    <w:rsid w:val="00C12E2F"/>
    <w:rsid w:val="00C12EDD"/>
    <w:rsid w:val="00C12F73"/>
    <w:rsid w:val="00C130F0"/>
    <w:rsid w:val="00C1317E"/>
    <w:rsid w:val="00C134DA"/>
    <w:rsid w:val="00C13637"/>
    <w:rsid w:val="00C139D0"/>
    <w:rsid w:val="00C13A18"/>
    <w:rsid w:val="00C13D3D"/>
    <w:rsid w:val="00C13DA2"/>
    <w:rsid w:val="00C13DC7"/>
    <w:rsid w:val="00C13F48"/>
    <w:rsid w:val="00C1401D"/>
    <w:rsid w:val="00C142AE"/>
    <w:rsid w:val="00C1453F"/>
    <w:rsid w:val="00C146CB"/>
    <w:rsid w:val="00C14BA7"/>
    <w:rsid w:val="00C14C2B"/>
    <w:rsid w:val="00C14C75"/>
    <w:rsid w:val="00C14D12"/>
    <w:rsid w:val="00C14DEE"/>
    <w:rsid w:val="00C150B1"/>
    <w:rsid w:val="00C15374"/>
    <w:rsid w:val="00C153E3"/>
    <w:rsid w:val="00C158D6"/>
    <w:rsid w:val="00C158D7"/>
    <w:rsid w:val="00C16279"/>
    <w:rsid w:val="00C163A6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3D6"/>
    <w:rsid w:val="00C204C2"/>
    <w:rsid w:val="00C207F4"/>
    <w:rsid w:val="00C21314"/>
    <w:rsid w:val="00C21416"/>
    <w:rsid w:val="00C21752"/>
    <w:rsid w:val="00C21DE6"/>
    <w:rsid w:val="00C21FD3"/>
    <w:rsid w:val="00C22207"/>
    <w:rsid w:val="00C223EF"/>
    <w:rsid w:val="00C22420"/>
    <w:rsid w:val="00C22657"/>
    <w:rsid w:val="00C22765"/>
    <w:rsid w:val="00C2291C"/>
    <w:rsid w:val="00C229F5"/>
    <w:rsid w:val="00C23036"/>
    <w:rsid w:val="00C23067"/>
    <w:rsid w:val="00C230BA"/>
    <w:rsid w:val="00C23145"/>
    <w:rsid w:val="00C237B9"/>
    <w:rsid w:val="00C23A18"/>
    <w:rsid w:val="00C23AD4"/>
    <w:rsid w:val="00C23C09"/>
    <w:rsid w:val="00C242B7"/>
    <w:rsid w:val="00C242FA"/>
    <w:rsid w:val="00C24346"/>
    <w:rsid w:val="00C24491"/>
    <w:rsid w:val="00C2482F"/>
    <w:rsid w:val="00C248BE"/>
    <w:rsid w:val="00C249DA"/>
    <w:rsid w:val="00C24ED8"/>
    <w:rsid w:val="00C25D01"/>
    <w:rsid w:val="00C25E10"/>
    <w:rsid w:val="00C261A2"/>
    <w:rsid w:val="00C26470"/>
    <w:rsid w:val="00C266C7"/>
    <w:rsid w:val="00C267C8"/>
    <w:rsid w:val="00C267CB"/>
    <w:rsid w:val="00C27051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3C9"/>
    <w:rsid w:val="00C3169B"/>
    <w:rsid w:val="00C319B0"/>
    <w:rsid w:val="00C31A5D"/>
    <w:rsid w:val="00C31ACE"/>
    <w:rsid w:val="00C31B67"/>
    <w:rsid w:val="00C31BAD"/>
    <w:rsid w:val="00C323B4"/>
    <w:rsid w:val="00C32630"/>
    <w:rsid w:val="00C3275F"/>
    <w:rsid w:val="00C32AAE"/>
    <w:rsid w:val="00C33152"/>
    <w:rsid w:val="00C332F7"/>
    <w:rsid w:val="00C334A7"/>
    <w:rsid w:val="00C33682"/>
    <w:rsid w:val="00C33799"/>
    <w:rsid w:val="00C33CCA"/>
    <w:rsid w:val="00C34029"/>
    <w:rsid w:val="00C3402B"/>
    <w:rsid w:val="00C34496"/>
    <w:rsid w:val="00C34525"/>
    <w:rsid w:val="00C34844"/>
    <w:rsid w:val="00C348E7"/>
    <w:rsid w:val="00C35397"/>
    <w:rsid w:val="00C3546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29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B9D"/>
    <w:rsid w:val="00C41DED"/>
    <w:rsid w:val="00C4201C"/>
    <w:rsid w:val="00C42E1B"/>
    <w:rsid w:val="00C42F2B"/>
    <w:rsid w:val="00C431DC"/>
    <w:rsid w:val="00C432E7"/>
    <w:rsid w:val="00C435CB"/>
    <w:rsid w:val="00C43629"/>
    <w:rsid w:val="00C4391F"/>
    <w:rsid w:val="00C43E5D"/>
    <w:rsid w:val="00C44140"/>
    <w:rsid w:val="00C444D8"/>
    <w:rsid w:val="00C44542"/>
    <w:rsid w:val="00C44622"/>
    <w:rsid w:val="00C44AA3"/>
    <w:rsid w:val="00C44CE9"/>
    <w:rsid w:val="00C44DAD"/>
    <w:rsid w:val="00C45914"/>
    <w:rsid w:val="00C45C9A"/>
    <w:rsid w:val="00C45D3A"/>
    <w:rsid w:val="00C46231"/>
    <w:rsid w:val="00C465D4"/>
    <w:rsid w:val="00C46E51"/>
    <w:rsid w:val="00C471B8"/>
    <w:rsid w:val="00C471BF"/>
    <w:rsid w:val="00C4726B"/>
    <w:rsid w:val="00C47273"/>
    <w:rsid w:val="00C47384"/>
    <w:rsid w:val="00C479BB"/>
    <w:rsid w:val="00C47A7A"/>
    <w:rsid w:val="00C47CE7"/>
    <w:rsid w:val="00C47EF0"/>
    <w:rsid w:val="00C50A49"/>
    <w:rsid w:val="00C50B98"/>
    <w:rsid w:val="00C50E23"/>
    <w:rsid w:val="00C50F40"/>
    <w:rsid w:val="00C51395"/>
    <w:rsid w:val="00C51542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6A"/>
    <w:rsid w:val="00C53EA5"/>
    <w:rsid w:val="00C5433B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B09"/>
    <w:rsid w:val="00C55DC8"/>
    <w:rsid w:val="00C563F8"/>
    <w:rsid w:val="00C56560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077"/>
    <w:rsid w:val="00C642B6"/>
    <w:rsid w:val="00C64487"/>
    <w:rsid w:val="00C646A3"/>
    <w:rsid w:val="00C64F45"/>
    <w:rsid w:val="00C650C1"/>
    <w:rsid w:val="00C651BC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49"/>
    <w:rsid w:val="00C66C65"/>
    <w:rsid w:val="00C6795B"/>
    <w:rsid w:val="00C67D57"/>
    <w:rsid w:val="00C67E93"/>
    <w:rsid w:val="00C67FE9"/>
    <w:rsid w:val="00C700C1"/>
    <w:rsid w:val="00C70520"/>
    <w:rsid w:val="00C706F0"/>
    <w:rsid w:val="00C707EB"/>
    <w:rsid w:val="00C70903"/>
    <w:rsid w:val="00C70C17"/>
    <w:rsid w:val="00C70DC7"/>
    <w:rsid w:val="00C716A9"/>
    <w:rsid w:val="00C71961"/>
    <w:rsid w:val="00C71EEF"/>
    <w:rsid w:val="00C72057"/>
    <w:rsid w:val="00C72135"/>
    <w:rsid w:val="00C7243E"/>
    <w:rsid w:val="00C72A69"/>
    <w:rsid w:val="00C734BD"/>
    <w:rsid w:val="00C73704"/>
    <w:rsid w:val="00C737B0"/>
    <w:rsid w:val="00C73BEE"/>
    <w:rsid w:val="00C73D6B"/>
    <w:rsid w:val="00C747C5"/>
    <w:rsid w:val="00C74817"/>
    <w:rsid w:val="00C74AEA"/>
    <w:rsid w:val="00C752DA"/>
    <w:rsid w:val="00C75749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88F"/>
    <w:rsid w:val="00C7790E"/>
    <w:rsid w:val="00C77BD3"/>
    <w:rsid w:val="00C77D6C"/>
    <w:rsid w:val="00C77ED7"/>
    <w:rsid w:val="00C800F6"/>
    <w:rsid w:val="00C801BE"/>
    <w:rsid w:val="00C8025B"/>
    <w:rsid w:val="00C804DD"/>
    <w:rsid w:val="00C80570"/>
    <w:rsid w:val="00C8060A"/>
    <w:rsid w:val="00C809DC"/>
    <w:rsid w:val="00C80AC8"/>
    <w:rsid w:val="00C80B91"/>
    <w:rsid w:val="00C815AB"/>
    <w:rsid w:val="00C819E7"/>
    <w:rsid w:val="00C81E76"/>
    <w:rsid w:val="00C827F6"/>
    <w:rsid w:val="00C82912"/>
    <w:rsid w:val="00C82D74"/>
    <w:rsid w:val="00C82E6F"/>
    <w:rsid w:val="00C830C3"/>
    <w:rsid w:val="00C83195"/>
    <w:rsid w:val="00C837DD"/>
    <w:rsid w:val="00C83887"/>
    <w:rsid w:val="00C83F3E"/>
    <w:rsid w:val="00C8498B"/>
    <w:rsid w:val="00C85029"/>
    <w:rsid w:val="00C850BB"/>
    <w:rsid w:val="00C8538B"/>
    <w:rsid w:val="00C85403"/>
    <w:rsid w:val="00C85898"/>
    <w:rsid w:val="00C8597C"/>
    <w:rsid w:val="00C85A09"/>
    <w:rsid w:val="00C85A69"/>
    <w:rsid w:val="00C860AF"/>
    <w:rsid w:val="00C86579"/>
    <w:rsid w:val="00C865BE"/>
    <w:rsid w:val="00C869AE"/>
    <w:rsid w:val="00C86D76"/>
    <w:rsid w:val="00C8707E"/>
    <w:rsid w:val="00C870DB"/>
    <w:rsid w:val="00C8716A"/>
    <w:rsid w:val="00C87185"/>
    <w:rsid w:val="00C87217"/>
    <w:rsid w:val="00C8740C"/>
    <w:rsid w:val="00C87861"/>
    <w:rsid w:val="00C87972"/>
    <w:rsid w:val="00C879AA"/>
    <w:rsid w:val="00C87AD2"/>
    <w:rsid w:val="00C87F19"/>
    <w:rsid w:val="00C87F86"/>
    <w:rsid w:val="00C90367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3C5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8A0"/>
    <w:rsid w:val="00C96A46"/>
    <w:rsid w:val="00C96D56"/>
    <w:rsid w:val="00C96F96"/>
    <w:rsid w:val="00C97811"/>
    <w:rsid w:val="00C97A64"/>
    <w:rsid w:val="00C97BB5"/>
    <w:rsid w:val="00C97D10"/>
    <w:rsid w:val="00C97D53"/>
    <w:rsid w:val="00CA02AB"/>
    <w:rsid w:val="00CA04DE"/>
    <w:rsid w:val="00CA0595"/>
    <w:rsid w:val="00CA06AF"/>
    <w:rsid w:val="00CA07C7"/>
    <w:rsid w:val="00CA0972"/>
    <w:rsid w:val="00CA09A9"/>
    <w:rsid w:val="00CA0B9E"/>
    <w:rsid w:val="00CA0C52"/>
    <w:rsid w:val="00CA11CB"/>
    <w:rsid w:val="00CA11D5"/>
    <w:rsid w:val="00CA1A7A"/>
    <w:rsid w:val="00CA1B6A"/>
    <w:rsid w:val="00CA1B90"/>
    <w:rsid w:val="00CA1C27"/>
    <w:rsid w:val="00CA1C33"/>
    <w:rsid w:val="00CA1DFB"/>
    <w:rsid w:val="00CA1E5B"/>
    <w:rsid w:val="00CA1E6E"/>
    <w:rsid w:val="00CA1F8C"/>
    <w:rsid w:val="00CA1FDB"/>
    <w:rsid w:val="00CA21AA"/>
    <w:rsid w:val="00CA28AB"/>
    <w:rsid w:val="00CA2B21"/>
    <w:rsid w:val="00CA2B5D"/>
    <w:rsid w:val="00CA325C"/>
    <w:rsid w:val="00CA3419"/>
    <w:rsid w:val="00CA34CF"/>
    <w:rsid w:val="00CA3B31"/>
    <w:rsid w:val="00CA3D09"/>
    <w:rsid w:val="00CA3F49"/>
    <w:rsid w:val="00CA46CA"/>
    <w:rsid w:val="00CA4721"/>
    <w:rsid w:val="00CA4974"/>
    <w:rsid w:val="00CA4A2D"/>
    <w:rsid w:val="00CA508D"/>
    <w:rsid w:val="00CA57FA"/>
    <w:rsid w:val="00CA59E8"/>
    <w:rsid w:val="00CA62DB"/>
    <w:rsid w:val="00CA671A"/>
    <w:rsid w:val="00CA6807"/>
    <w:rsid w:val="00CA68A1"/>
    <w:rsid w:val="00CA69D3"/>
    <w:rsid w:val="00CA6B0E"/>
    <w:rsid w:val="00CA6B4A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0A2"/>
    <w:rsid w:val="00CB36E3"/>
    <w:rsid w:val="00CB3900"/>
    <w:rsid w:val="00CB3B09"/>
    <w:rsid w:val="00CB46DE"/>
    <w:rsid w:val="00CB494C"/>
    <w:rsid w:val="00CB4B87"/>
    <w:rsid w:val="00CB504E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700A"/>
    <w:rsid w:val="00CB70CC"/>
    <w:rsid w:val="00CB7151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CD8"/>
    <w:rsid w:val="00CC0DD7"/>
    <w:rsid w:val="00CC1309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BED"/>
    <w:rsid w:val="00CC3DB1"/>
    <w:rsid w:val="00CC3F2D"/>
    <w:rsid w:val="00CC4246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60C"/>
    <w:rsid w:val="00CC69B9"/>
    <w:rsid w:val="00CC6D0B"/>
    <w:rsid w:val="00CC712C"/>
    <w:rsid w:val="00CC72EE"/>
    <w:rsid w:val="00CC739A"/>
    <w:rsid w:val="00CC7E4C"/>
    <w:rsid w:val="00CC7F1E"/>
    <w:rsid w:val="00CD0082"/>
    <w:rsid w:val="00CD01D9"/>
    <w:rsid w:val="00CD04FE"/>
    <w:rsid w:val="00CD0602"/>
    <w:rsid w:val="00CD0611"/>
    <w:rsid w:val="00CD0748"/>
    <w:rsid w:val="00CD0B4E"/>
    <w:rsid w:val="00CD0CDF"/>
    <w:rsid w:val="00CD0EA8"/>
    <w:rsid w:val="00CD0ECE"/>
    <w:rsid w:val="00CD0FDE"/>
    <w:rsid w:val="00CD129C"/>
    <w:rsid w:val="00CD12A8"/>
    <w:rsid w:val="00CD15AF"/>
    <w:rsid w:val="00CD1935"/>
    <w:rsid w:val="00CD1E43"/>
    <w:rsid w:val="00CD2529"/>
    <w:rsid w:val="00CD2A23"/>
    <w:rsid w:val="00CD2FBA"/>
    <w:rsid w:val="00CD304E"/>
    <w:rsid w:val="00CD322E"/>
    <w:rsid w:val="00CD3237"/>
    <w:rsid w:val="00CD3406"/>
    <w:rsid w:val="00CD3474"/>
    <w:rsid w:val="00CD347D"/>
    <w:rsid w:val="00CD36F3"/>
    <w:rsid w:val="00CD37F5"/>
    <w:rsid w:val="00CD3885"/>
    <w:rsid w:val="00CD39C2"/>
    <w:rsid w:val="00CD3DD7"/>
    <w:rsid w:val="00CD3F51"/>
    <w:rsid w:val="00CD45E0"/>
    <w:rsid w:val="00CD4661"/>
    <w:rsid w:val="00CD4D01"/>
    <w:rsid w:val="00CD4FFC"/>
    <w:rsid w:val="00CD5087"/>
    <w:rsid w:val="00CD526B"/>
    <w:rsid w:val="00CD5486"/>
    <w:rsid w:val="00CD54F6"/>
    <w:rsid w:val="00CD57C4"/>
    <w:rsid w:val="00CD5C87"/>
    <w:rsid w:val="00CD5CDB"/>
    <w:rsid w:val="00CD5FDC"/>
    <w:rsid w:val="00CD6001"/>
    <w:rsid w:val="00CD66AE"/>
    <w:rsid w:val="00CD670A"/>
    <w:rsid w:val="00CD6854"/>
    <w:rsid w:val="00CD6CC8"/>
    <w:rsid w:val="00CD78BD"/>
    <w:rsid w:val="00CD7EF1"/>
    <w:rsid w:val="00CE0B27"/>
    <w:rsid w:val="00CE0C1C"/>
    <w:rsid w:val="00CE0E04"/>
    <w:rsid w:val="00CE10CD"/>
    <w:rsid w:val="00CE1345"/>
    <w:rsid w:val="00CE1400"/>
    <w:rsid w:val="00CE1888"/>
    <w:rsid w:val="00CE18D9"/>
    <w:rsid w:val="00CE1910"/>
    <w:rsid w:val="00CE1CF9"/>
    <w:rsid w:val="00CE2205"/>
    <w:rsid w:val="00CE22D7"/>
    <w:rsid w:val="00CE23D6"/>
    <w:rsid w:val="00CE244F"/>
    <w:rsid w:val="00CE2462"/>
    <w:rsid w:val="00CE2483"/>
    <w:rsid w:val="00CE260B"/>
    <w:rsid w:val="00CE2625"/>
    <w:rsid w:val="00CE2D8C"/>
    <w:rsid w:val="00CE2FC5"/>
    <w:rsid w:val="00CE30F3"/>
    <w:rsid w:val="00CE37AF"/>
    <w:rsid w:val="00CE37F0"/>
    <w:rsid w:val="00CE3A09"/>
    <w:rsid w:val="00CE3C51"/>
    <w:rsid w:val="00CE3ECC"/>
    <w:rsid w:val="00CE4108"/>
    <w:rsid w:val="00CE4176"/>
    <w:rsid w:val="00CE4414"/>
    <w:rsid w:val="00CE459B"/>
    <w:rsid w:val="00CE4666"/>
    <w:rsid w:val="00CE4CD3"/>
    <w:rsid w:val="00CE51BC"/>
    <w:rsid w:val="00CE550C"/>
    <w:rsid w:val="00CE551F"/>
    <w:rsid w:val="00CE56EC"/>
    <w:rsid w:val="00CE57E8"/>
    <w:rsid w:val="00CE5C77"/>
    <w:rsid w:val="00CE6E09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275"/>
    <w:rsid w:val="00CF0320"/>
    <w:rsid w:val="00CF0381"/>
    <w:rsid w:val="00CF062F"/>
    <w:rsid w:val="00CF07C8"/>
    <w:rsid w:val="00CF0E7C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0DE"/>
    <w:rsid w:val="00CF3230"/>
    <w:rsid w:val="00CF34C0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BAA"/>
    <w:rsid w:val="00CF5E81"/>
    <w:rsid w:val="00CF6370"/>
    <w:rsid w:val="00CF6774"/>
    <w:rsid w:val="00CF6819"/>
    <w:rsid w:val="00CF6A53"/>
    <w:rsid w:val="00CF6B04"/>
    <w:rsid w:val="00CF6DEC"/>
    <w:rsid w:val="00CF7037"/>
    <w:rsid w:val="00CF75D4"/>
    <w:rsid w:val="00CF77B7"/>
    <w:rsid w:val="00CF77EC"/>
    <w:rsid w:val="00CF78B8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1B"/>
    <w:rsid w:val="00D01367"/>
    <w:rsid w:val="00D014CB"/>
    <w:rsid w:val="00D01665"/>
    <w:rsid w:val="00D0172F"/>
    <w:rsid w:val="00D01EDE"/>
    <w:rsid w:val="00D02480"/>
    <w:rsid w:val="00D024A5"/>
    <w:rsid w:val="00D026E6"/>
    <w:rsid w:val="00D02F41"/>
    <w:rsid w:val="00D02FAB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35B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2A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22"/>
    <w:rsid w:val="00D17D93"/>
    <w:rsid w:val="00D2000B"/>
    <w:rsid w:val="00D20098"/>
    <w:rsid w:val="00D201C1"/>
    <w:rsid w:val="00D202E0"/>
    <w:rsid w:val="00D20375"/>
    <w:rsid w:val="00D20504"/>
    <w:rsid w:val="00D20611"/>
    <w:rsid w:val="00D207DE"/>
    <w:rsid w:val="00D20B12"/>
    <w:rsid w:val="00D20C3F"/>
    <w:rsid w:val="00D20EE7"/>
    <w:rsid w:val="00D2144C"/>
    <w:rsid w:val="00D215AC"/>
    <w:rsid w:val="00D218A4"/>
    <w:rsid w:val="00D218C1"/>
    <w:rsid w:val="00D2195E"/>
    <w:rsid w:val="00D21996"/>
    <w:rsid w:val="00D219A6"/>
    <w:rsid w:val="00D21DA3"/>
    <w:rsid w:val="00D21DDA"/>
    <w:rsid w:val="00D221FD"/>
    <w:rsid w:val="00D225DC"/>
    <w:rsid w:val="00D22948"/>
    <w:rsid w:val="00D22C44"/>
    <w:rsid w:val="00D22E09"/>
    <w:rsid w:val="00D2310C"/>
    <w:rsid w:val="00D2362B"/>
    <w:rsid w:val="00D23873"/>
    <w:rsid w:val="00D238F1"/>
    <w:rsid w:val="00D23945"/>
    <w:rsid w:val="00D23E67"/>
    <w:rsid w:val="00D241EB"/>
    <w:rsid w:val="00D24270"/>
    <w:rsid w:val="00D244EC"/>
    <w:rsid w:val="00D2454A"/>
    <w:rsid w:val="00D2454E"/>
    <w:rsid w:val="00D24596"/>
    <w:rsid w:val="00D24DE3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144"/>
    <w:rsid w:val="00D272E6"/>
    <w:rsid w:val="00D27799"/>
    <w:rsid w:val="00D278B6"/>
    <w:rsid w:val="00D2797B"/>
    <w:rsid w:val="00D27D6A"/>
    <w:rsid w:val="00D27E29"/>
    <w:rsid w:val="00D30050"/>
    <w:rsid w:val="00D30529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69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395"/>
    <w:rsid w:val="00D359A9"/>
    <w:rsid w:val="00D35A0C"/>
    <w:rsid w:val="00D35A3E"/>
    <w:rsid w:val="00D35F35"/>
    <w:rsid w:val="00D362CF"/>
    <w:rsid w:val="00D3654E"/>
    <w:rsid w:val="00D36612"/>
    <w:rsid w:val="00D368A0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8F8"/>
    <w:rsid w:val="00D40995"/>
    <w:rsid w:val="00D4104C"/>
    <w:rsid w:val="00D414C0"/>
    <w:rsid w:val="00D41D0B"/>
    <w:rsid w:val="00D41D17"/>
    <w:rsid w:val="00D41E75"/>
    <w:rsid w:val="00D424E0"/>
    <w:rsid w:val="00D4265E"/>
    <w:rsid w:val="00D427D4"/>
    <w:rsid w:val="00D42AAF"/>
    <w:rsid w:val="00D43094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97E"/>
    <w:rsid w:val="00D45B0A"/>
    <w:rsid w:val="00D45B20"/>
    <w:rsid w:val="00D45C47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49B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74E"/>
    <w:rsid w:val="00D568BB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319"/>
    <w:rsid w:val="00D63524"/>
    <w:rsid w:val="00D63A0E"/>
    <w:rsid w:val="00D63A62"/>
    <w:rsid w:val="00D63C8C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9EB"/>
    <w:rsid w:val="00D66CC7"/>
    <w:rsid w:val="00D66D73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3ED4"/>
    <w:rsid w:val="00D741FE"/>
    <w:rsid w:val="00D744A5"/>
    <w:rsid w:val="00D745C5"/>
    <w:rsid w:val="00D746EC"/>
    <w:rsid w:val="00D74D93"/>
    <w:rsid w:val="00D752AD"/>
    <w:rsid w:val="00D754C9"/>
    <w:rsid w:val="00D756AF"/>
    <w:rsid w:val="00D758FE"/>
    <w:rsid w:val="00D75CE8"/>
    <w:rsid w:val="00D75D6E"/>
    <w:rsid w:val="00D762AF"/>
    <w:rsid w:val="00D763CC"/>
    <w:rsid w:val="00D766C8"/>
    <w:rsid w:val="00D76863"/>
    <w:rsid w:val="00D7694B"/>
    <w:rsid w:val="00D76A39"/>
    <w:rsid w:val="00D76BB5"/>
    <w:rsid w:val="00D76D50"/>
    <w:rsid w:val="00D76F76"/>
    <w:rsid w:val="00D7755E"/>
    <w:rsid w:val="00D776C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4DF"/>
    <w:rsid w:val="00D82F80"/>
    <w:rsid w:val="00D835B0"/>
    <w:rsid w:val="00D8369B"/>
    <w:rsid w:val="00D836E3"/>
    <w:rsid w:val="00D83768"/>
    <w:rsid w:val="00D8394C"/>
    <w:rsid w:val="00D84287"/>
    <w:rsid w:val="00D84417"/>
    <w:rsid w:val="00D848DD"/>
    <w:rsid w:val="00D85060"/>
    <w:rsid w:val="00D85228"/>
    <w:rsid w:val="00D85C12"/>
    <w:rsid w:val="00D85C82"/>
    <w:rsid w:val="00D85DD5"/>
    <w:rsid w:val="00D8648D"/>
    <w:rsid w:val="00D865B8"/>
    <w:rsid w:val="00D86AAC"/>
    <w:rsid w:val="00D86AF3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432"/>
    <w:rsid w:val="00D9173C"/>
    <w:rsid w:val="00D9196E"/>
    <w:rsid w:val="00D91CA9"/>
    <w:rsid w:val="00D91E32"/>
    <w:rsid w:val="00D9237A"/>
    <w:rsid w:val="00D92692"/>
    <w:rsid w:val="00D928C3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02C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A0182"/>
    <w:rsid w:val="00DA01BE"/>
    <w:rsid w:val="00DA056F"/>
    <w:rsid w:val="00DA0685"/>
    <w:rsid w:val="00DA0841"/>
    <w:rsid w:val="00DA088C"/>
    <w:rsid w:val="00DA0CC5"/>
    <w:rsid w:val="00DA1295"/>
    <w:rsid w:val="00DA1355"/>
    <w:rsid w:val="00DA187A"/>
    <w:rsid w:val="00DA20D7"/>
    <w:rsid w:val="00DA2167"/>
    <w:rsid w:val="00DA2A8C"/>
    <w:rsid w:val="00DA32EE"/>
    <w:rsid w:val="00DA369F"/>
    <w:rsid w:val="00DA37F2"/>
    <w:rsid w:val="00DA395C"/>
    <w:rsid w:val="00DA3BEF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5B80"/>
    <w:rsid w:val="00DA5E19"/>
    <w:rsid w:val="00DA6510"/>
    <w:rsid w:val="00DA6DAE"/>
    <w:rsid w:val="00DA742A"/>
    <w:rsid w:val="00DA7895"/>
    <w:rsid w:val="00DA792B"/>
    <w:rsid w:val="00DA7CF9"/>
    <w:rsid w:val="00DA7D3D"/>
    <w:rsid w:val="00DA7EDD"/>
    <w:rsid w:val="00DB008F"/>
    <w:rsid w:val="00DB00B5"/>
    <w:rsid w:val="00DB0120"/>
    <w:rsid w:val="00DB02D5"/>
    <w:rsid w:val="00DB10A0"/>
    <w:rsid w:val="00DB1543"/>
    <w:rsid w:val="00DB1B24"/>
    <w:rsid w:val="00DB215F"/>
    <w:rsid w:val="00DB2227"/>
    <w:rsid w:val="00DB242C"/>
    <w:rsid w:val="00DB2BFB"/>
    <w:rsid w:val="00DB2E88"/>
    <w:rsid w:val="00DB2EA9"/>
    <w:rsid w:val="00DB35C7"/>
    <w:rsid w:val="00DB39E3"/>
    <w:rsid w:val="00DB3FD7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CCF"/>
    <w:rsid w:val="00DB7D30"/>
    <w:rsid w:val="00DC00E2"/>
    <w:rsid w:val="00DC020F"/>
    <w:rsid w:val="00DC0383"/>
    <w:rsid w:val="00DC06FB"/>
    <w:rsid w:val="00DC09FD"/>
    <w:rsid w:val="00DC0AB4"/>
    <w:rsid w:val="00DC0CE0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8FF"/>
    <w:rsid w:val="00DC3A02"/>
    <w:rsid w:val="00DC3AB3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970"/>
    <w:rsid w:val="00DC5A3E"/>
    <w:rsid w:val="00DC5A75"/>
    <w:rsid w:val="00DC5B55"/>
    <w:rsid w:val="00DC6545"/>
    <w:rsid w:val="00DC6645"/>
    <w:rsid w:val="00DC682B"/>
    <w:rsid w:val="00DC685D"/>
    <w:rsid w:val="00DC68F0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8DE"/>
    <w:rsid w:val="00DD4B89"/>
    <w:rsid w:val="00DD4BE9"/>
    <w:rsid w:val="00DD50E2"/>
    <w:rsid w:val="00DD5272"/>
    <w:rsid w:val="00DD5286"/>
    <w:rsid w:val="00DD52FB"/>
    <w:rsid w:val="00DD5564"/>
    <w:rsid w:val="00DD5581"/>
    <w:rsid w:val="00DD5A35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D7E6F"/>
    <w:rsid w:val="00DE0324"/>
    <w:rsid w:val="00DE03B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33"/>
    <w:rsid w:val="00DE1740"/>
    <w:rsid w:val="00DE1808"/>
    <w:rsid w:val="00DE1975"/>
    <w:rsid w:val="00DE1995"/>
    <w:rsid w:val="00DE1A32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AEE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E13"/>
    <w:rsid w:val="00DF3EEA"/>
    <w:rsid w:val="00DF4038"/>
    <w:rsid w:val="00DF4362"/>
    <w:rsid w:val="00DF4382"/>
    <w:rsid w:val="00DF44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CB"/>
    <w:rsid w:val="00DF7FE6"/>
    <w:rsid w:val="00E00075"/>
    <w:rsid w:val="00E0072F"/>
    <w:rsid w:val="00E0083E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748"/>
    <w:rsid w:val="00E0280A"/>
    <w:rsid w:val="00E02952"/>
    <w:rsid w:val="00E0307E"/>
    <w:rsid w:val="00E0315A"/>
    <w:rsid w:val="00E035F4"/>
    <w:rsid w:val="00E03995"/>
    <w:rsid w:val="00E03C4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91C"/>
    <w:rsid w:val="00E06A02"/>
    <w:rsid w:val="00E06CAC"/>
    <w:rsid w:val="00E06DCA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6C5"/>
    <w:rsid w:val="00E11AED"/>
    <w:rsid w:val="00E11DD8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556"/>
    <w:rsid w:val="00E14C63"/>
    <w:rsid w:val="00E150B6"/>
    <w:rsid w:val="00E15864"/>
    <w:rsid w:val="00E15C78"/>
    <w:rsid w:val="00E16164"/>
    <w:rsid w:val="00E163C5"/>
    <w:rsid w:val="00E16569"/>
    <w:rsid w:val="00E168EC"/>
    <w:rsid w:val="00E16966"/>
    <w:rsid w:val="00E1697B"/>
    <w:rsid w:val="00E16C20"/>
    <w:rsid w:val="00E171E6"/>
    <w:rsid w:val="00E17257"/>
    <w:rsid w:val="00E1748E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8DF"/>
    <w:rsid w:val="00E248FD"/>
    <w:rsid w:val="00E24CDA"/>
    <w:rsid w:val="00E24DBB"/>
    <w:rsid w:val="00E24E76"/>
    <w:rsid w:val="00E25039"/>
    <w:rsid w:val="00E258C6"/>
    <w:rsid w:val="00E258C9"/>
    <w:rsid w:val="00E25A27"/>
    <w:rsid w:val="00E25A73"/>
    <w:rsid w:val="00E25BFB"/>
    <w:rsid w:val="00E25C42"/>
    <w:rsid w:val="00E25E93"/>
    <w:rsid w:val="00E26323"/>
    <w:rsid w:val="00E26505"/>
    <w:rsid w:val="00E26D70"/>
    <w:rsid w:val="00E26F98"/>
    <w:rsid w:val="00E26FE7"/>
    <w:rsid w:val="00E27029"/>
    <w:rsid w:val="00E2752E"/>
    <w:rsid w:val="00E27693"/>
    <w:rsid w:val="00E2770A"/>
    <w:rsid w:val="00E27802"/>
    <w:rsid w:val="00E27937"/>
    <w:rsid w:val="00E27951"/>
    <w:rsid w:val="00E27BFC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2164"/>
    <w:rsid w:val="00E32235"/>
    <w:rsid w:val="00E32396"/>
    <w:rsid w:val="00E324D9"/>
    <w:rsid w:val="00E32E7E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BBD"/>
    <w:rsid w:val="00E363B8"/>
    <w:rsid w:val="00E36566"/>
    <w:rsid w:val="00E36ABE"/>
    <w:rsid w:val="00E371AB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B"/>
    <w:rsid w:val="00E411F2"/>
    <w:rsid w:val="00E41696"/>
    <w:rsid w:val="00E41876"/>
    <w:rsid w:val="00E418AE"/>
    <w:rsid w:val="00E419A1"/>
    <w:rsid w:val="00E41BE3"/>
    <w:rsid w:val="00E41E92"/>
    <w:rsid w:val="00E4203F"/>
    <w:rsid w:val="00E42114"/>
    <w:rsid w:val="00E42165"/>
    <w:rsid w:val="00E426FF"/>
    <w:rsid w:val="00E42B2A"/>
    <w:rsid w:val="00E42C27"/>
    <w:rsid w:val="00E42E6F"/>
    <w:rsid w:val="00E430EE"/>
    <w:rsid w:val="00E4390A"/>
    <w:rsid w:val="00E43A28"/>
    <w:rsid w:val="00E43A46"/>
    <w:rsid w:val="00E43B9E"/>
    <w:rsid w:val="00E43E5B"/>
    <w:rsid w:val="00E43E90"/>
    <w:rsid w:val="00E43E97"/>
    <w:rsid w:val="00E441B0"/>
    <w:rsid w:val="00E44308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9CC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881"/>
    <w:rsid w:val="00E518E7"/>
    <w:rsid w:val="00E51C30"/>
    <w:rsid w:val="00E51E2A"/>
    <w:rsid w:val="00E527E5"/>
    <w:rsid w:val="00E52889"/>
    <w:rsid w:val="00E529C1"/>
    <w:rsid w:val="00E52C4A"/>
    <w:rsid w:val="00E52E8C"/>
    <w:rsid w:val="00E52ECC"/>
    <w:rsid w:val="00E531E1"/>
    <w:rsid w:val="00E533CA"/>
    <w:rsid w:val="00E5344E"/>
    <w:rsid w:val="00E534E6"/>
    <w:rsid w:val="00E53693"/>
    <w:rsid w:val="00E53986"/>
    <w:rsid w:val="00E53A12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FF5"/>
    <w:rsid w:val="00E560CA"/>
    <w:rsid w:val="00E56173"/>
    <w:rsid w:val="00E564EC"/>
    <w:rsid w:val="00E568C8"/>
    <w:rsid w:val="00E57402"/>
    <w:rsid w:val="00E574B7"/>
    <w:rsid w:val="00E57594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1"/>
    <w:rsid w:val="00E63169"/>
    <w:rsid w:val="00E6338C"/>
    <w:rsid w:val="00E6357F"/>
    <w:rsid w:val="00E63D75"/>
    <w:rsid w:val="00E6402B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51A"/>
    <w:rsid w:val="00E72901"/>
    <w:rsid w:val="00E72DC7"/>
    <w:rsid w:val="00E736D8"/>
    <w:rsid w:val="00E73BC9"/>
    <w:rsid w:val="00E74004"/>
    <w:rsid w:val="00E74163"/>
    <w:rsid w:val="00E74179"/>
    <w:rsid w:val="00E7438C"/>
    <w:rsid w:val="00E744B9"/>
    <w:rsid w:val="00E74D7F"/>
    <w:rsid w:val="00E74E6C"/>
    <w:rsid w:val="00E751E5"/>
    <w:rsid w:val="00E755DE"/>
    <w:rsid w:val="00E75637"/>
    <w:rsid w:val="00E7569F"/>
    <w:rsid w:val="00E75754"/>
    <w:rsid w:val="00E7585D"/>
    <w:rsid w:val="00E75887"/>
    <w:rsid w:val="00E762D0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CDF"/>
    <w:rsid w:val="00E77E59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129"/>
    <w:rsid w:val="00E83343"/>
    <w:rsid w:val="00E833E4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9CE"/>
    <w:rsid w:val="00E85D79"/>
    <w:rsid w:val="00E85F3E"/>
    <w:rsid w:val="00E8613F"/>
    <w:rsid w:val="00E86B5E"/>
    <w:rsid w:val="00E86E3E"/>
    <w:rsid w:val="00E87117"/>
    <w:rsid w:val="00E8715E"/>
    <w:rsid w:val="00E8738A"/>
    <w:rsid w:val="00E87563"/>
    <w:rsid w:val="00E8770B"/>
    <w:rsid w:val="00E87797"/>
    <w:rsid w:val="00E87ACE"/>
    <w:rsid w:val="00E87AEA"/>
    <w:rsid w:val="00E90019"/>
    <w:rsid w:val="00E907B0"/>
    <w:rsid w:val="00E907DD"/>
    <w:rsid w:val="00E90C44"/>
    <w:rsid w:val="00E90E10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2C3B"/>
    <w:rsid w:val="00E930DC"/>
    <w:rsid w:val="00E936CE"/>
    <w:rsid w:val="00E936FA"/>
    <w:rsid w:val="00E93B00"/>
    <w:rsid w:val="00E93D19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519"/>
    <w:rsid w:val="00E956F2"/>
    <w:rsid w:val="00E95FEF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02A"/>
    <w:rsid w:val="00EA24AE"/>
    <w:rsid w:val="00EA26D1"/>
    <w:rsid w:val="00EA297B"/>
    <w:rsid w:val="00EA29D3"/>
    <w:rsid w:val="00EA2C26"/>
    <w:rsid w:val="00EA32BD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5EC6"/>
    <w:rsid w:val="00EA615D"/>
    <w:rsid w:val="00EA6783"/>
    <w:rsid w:val="00EA6E4C"/>
    <w:rsid w:val="00EA71DD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5BE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B50"/>
    <w:rsid w:val="00EB4C68"/>
    <w:rsid w:val="00EB55DF"/>
    <w:rsid w:val="00EB59EC"/>
    <w:rsid w:val="00EB5A9D"/>
    <w:rsid w:val="00EB5BFA"/>
    <w:rsid w:val="00EB5F9B"/>
    <w:rsid w:val="00EB6036"/>
    <w:rsid w:val="00EB61A2"/>
    <w:rsid w:val="00EB628D"/>
    <w:rsid w:val="00EB6304"/>
    <w:rsid w:val="00EB63D2"/>
    <w:rsid w:val="00EB686E"/>
    <w:rsid w:val="00EB6C26"/>
    <w:rsid w:val="00EB6D00"/>
    <w:rsid w:val="00EB6DFB"/>
    <w:rsid w:val="00EB70E5"/>
    <w:rsid w:val="00EB7213"/>
    <w:rsid w:val="00EB7575"/>
    <w:rsid w:val="00EB7A7B"/>
    <w:rsid w:val="00EB7D17"/>
    <w:rsid w:val="00EB7D6C"/>
    <w:rsid w:val="00EC0303"/>
    <w:rsid w:val="00EC06D2"/>
    <w:rsid w:val="00EC06FF"/>
    <w:rsid w:val="00EC0B83"/>
    <w:rsid w:val="00EC0FA4"/>
    <w:rsid w:val="00EC12FB"/>
    <w:rsid w:val="00EC153B"/>
    <w:rsid w:val="00EC1593"/>
    <w:rsid w:val="00EC1638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4EA3"/>
    <w:rsid w:val="00EC51DE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C6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B11"/>
    <w:rsid w:val="00ED4C93"/>
    <w:rsid w:val="00ED4EC8"/>
    <w:rsid w:val="00ED5695"/>
    <w:rsid w:val="00ED58EF"/>
    <w:rsid w:val="00ED5A5C"/>
    <w:rsid w:val="00ED6098"/>
    <w:rsid w:val="00ED6146"/>
    <w:rsid w:val="00ED61BF"/>
    <w:rsid w:val="00ED64D8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4D2"/>
    <w:rsid w:val="00EE47CE"/>
    <w:rsid w:val="00EE483D"/>
    <w:rsid w:val="00EE4C20"/>
    <w:rsid w:val="00EE4FAF"/>
    <w:rsid w:val="00EE54C6"/>
    <w:rsid w:val="00EE553D"/>
    <w:rsid w:val="00EE5FB8"/>
    <w:rsid w:val="00EE652E"/>
    <w:rsid w:val="00EE686F"/>
    <w:rsid w:val="00EE69C7"/>
    <w:rsid w:val="00EE6AF7"/>
    <w:rsid w:val="00EE6D2A"/>
    <w:rsid w:val="00EE6D62"/>
    <w:rsid w:val="00EE6F3E"/>
    <w:rsid w:val="00EE71DB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093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3D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64F"/>
    <w:rsid w:val="00EF5885"/>
    <w:rsid w:val="00EF58AA"/>
    <w:rsid w:val="00EF5B06"/>
    <w:rsid w:val="00EF5E71"/>
    <w:rsid w:val="00EF6216"/>
    <w:rsid w:val="00EF6287"/>
    <w:rsid w:val="00EF65FD"/>
    <w:rsid w:val="00EF679E"/>
    <w:rsid w:val="00EF6861"/>
    <w:rsid w:val="00EF6938"/>
    <w:rsid w:val="00EF69B5"/>
    <w:rsid w:val="00EF6B33"/>
    <w:rsid w:val="00EF6E35"/>
    <w:rsid w:val="00EF6F42"/>
    <w:rsid w:val="00EF7324"/>
    <w:rsid w:val="00EF735C"/>
    <w:rsid w:val="00EF7504"/>
    <w:rsid w:val="00EF77CE"/>
    <w:rsid w:val="00EF78D9"/>
    <w:rsid w:val="00EF7C35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CC0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33B"/>
    <w:rsid w:val="00F14563"/>
    <w:rsid w:val="00F14572"/>
    <w:rsid w:val="00F1492A"/>
    <w:rsid w:val="00F14B7D"/>
    <w:rsid w:val="00F14E50"/>
    <w:rsid w:val="00F14F74"/>
    <w:rsid w:val="00F15235"/>
    <w:rsid w:val="00F15275"/>
    <w:rsid w:val="00F15312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4F23"/>
    <w:rsid w:val="00F25085"/>
    <w:rsid w:val="00F253E2"/>
    <w:rsid w:val="00F25620"/>
    <w:rsid w:val="00F256FF"/>
    <w:rsid w:val="00F25A81"/>
    <w:rsid w:val="00F2650A"/>
    <w:rsid w:val="00F2662B"/>
    <w:rsid w:val="00F266E4"/>
    <w:rsid w:val="00F2684E"/>
    <w:rsid w:val="00F2685E"/>
    <w:rsid w:val="00F269FE"/>
    <w:rsid w:val="00F26A48"/>
    <w:rsid w:val="00F27072"/>
    <w:rsid w:val="00F273CA"/>
    <w:rsid w:val="00F276FB"/>
    <w:rsid w:val="00F2798C"/>
    <w:rsid w:val="00F27E39"/>
    <w:rsid w:val="00F3022C"/>
    <w:rsid w:val="00F30D2B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4FB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5A6"/>
    <w:rsid w:val="00F4283F"/>
    <w:rsid w:val="00F42861"/>
    <w:rsid w:val="00F42A5D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749"/>
    <w:rsid w:val="00F46896"/>
    <w:rsid w:val="00F468A9"/>
    <w:rsid w:val="00F46C5B"/>
    <w:rsid w:val="00F46D33"/>
    <w:rsid w:val="00F46FFE"/>
    <w:rsid w:val="00F472E7"/>
    <w:rsid w:val="00F478B9"/>
    <w:rsid w:val="00F4795A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87B"/>
    <w:rsid w:val="00F51A50"/>
    <w:rsid w:val="00F51AD7"/>
    <w:rsid w:val="00F52464"/>
    <w:rsid w:val="00F529E0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0D1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723"/>
    <w:rsid w:val="00F57D10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3E2C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98"/>
    <w:rsid w:val="00F70D8E"/>
    <w:rsid w:val="00F70FD8"/>
    <w:rsid w:val="00F713A1"/>
    <w:rsid w:val="00F71596"/>
    <w:rsid w:val="00F7167A"/>
    <w:rsid w:val="00F71F5A"/>
    <w:rsid w:val="00F72C3A"/>
    <w:rsid w:val="00F72C71"/>
    <w:rsid w:val="00F72C96"/>
    <w:rsid w:val="00F72D34"/>
    <w:rsid w:val="00F72D42"/>
    <w:rsid w:val="00F73509"/>
    <w:rsid w:val="00F7356B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92B"/>
    <w:rsid w:val="00F75B9C"/>
    <w:rsid w:val="00F75CB0"/>
    <w:rsid w:val="00F75CD1"/>
    <w:rsid w:val="00F75DB6"/>
    <w:rsid w:val="00F763EE"/>
    <w:rsid w:val="00F766A9"/>
    <w:rsid w:val="00F76976"/>
    <w:rsid w:val="00F76DB2"/>
    <w:rsid w:val="00F774FE"/>
    <w:rsid w:val="00F7763A"/>
    <w:rsid w:val="00F77C0D"/>
    <w:rsid w:val="00F77D5D"/>
    <w:rsid w:val="00F77DD5"/>
    <w:rsid w:val="00F80170"/>
    <w:rsid w:val="00F8024B"/>
    <w:rsid w:val="00F802E2"/>
    <w:rsid w:val="00F8045D"/>
    <w:rsid w:val="00F804F1"/>
    <w:rsid w:val="00F80A0E"/>
    <w:rsid w:val="00F81225"/>
    <w:rsid w:val="00F8145B"/>
    <w:rsid w:val="00F814B7"/>
    <w:rsid w:val="00F814E0"/>
    <w:rsid w:val="00F8172E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ADA"/>
    <w:rsid w:val="00F83C71"/>
    <w:rsid w:val="00F83EB4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3AE"/>
    <w:rsid w:val="00F85A0C"/>
    <w:rsid w:val="00F85AA2"/>
    <w:rsid w:val="00F85B70"/>
    <w:rsid w:val="00F85B8D"/>
    <w:rsid w:val="00F85C2F"/>
    <w:rsid w:val="00F85CF1"/>
    <w:rsid w:val="00F85E16"/>
    <w:rsid w:val="00F85FEC"/>
    <w:rsid w:val="00F86186"/>
    <w:rsid w:val="00F8628F"/>
    <w:rsid w:val="00F863B7"/>
    <w:rsid w:val="00F866DB"/>
    <w:rsid w:val="00F86EE4"/>
    <w:rsid w:val="00F870D8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0D00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EA0"/>
    <w:rsid w:val="00F94197"/>
    <w:rsid w:val="00F94443"/>
    <w:rsid w:val="00F947B4"/>
    <w:rsid w:val="00F94B2D"/>
    <w:rsid w:val="00F95116"/>
    <w:rsid w:val="00F95637"/>
    <w:rsid w:val="00F95643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A5A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BA2"/>
    <w:rsid w:val="00FA0D34"/>
    <w:rsid w:val="00FA0E69"/>
    <w:rsid w:val="00FA0EBD"/>
    <w:rsid w:val="00FA13D3"/>
    <w:rsid w:val="00FA13F3"/>
    <w:rsid w:val="00FA146C"/>
    <w:rsid w:val="00FA1552"/>
    <w:rsid w:val="00FA19DA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77E"/>
    <w:rsid w:val="00FA6DA9"/>
    <w:rsid w:val="00FA7105"/>
    <w:rsid w:val="00FA7157"/>
    <w:rsid w:val="00FA72CA"/>
    <w:rsid w:val="00FA76B4"/>
    <w:rsid w:val="00FA76DA"/>
    <w:rsid w:val="00FA7747"/>
    <w:rsid w:val="00FA785E"/>
    <w:rsid w:val="00FA7B7C"/>
    <w:rsid w:val="00FA7C53"/>
    <w:rsid w:val="00FA7CAE"/>
    <w:rsid w:val="00FA7FF4"/>
    <w:rsid w:val="00FB029E"/>
    <w:rsid w:val="00FB0309"/>
    <w:rsid w:val="00FB0322"/>
    <w:rsid w:val="00FB04BA"/>
    <w:rsid w:val="00FB0512"/>
    <w:rsid w:val="00FB06F6"/>
    <w:rsid w:val="00FB0AE2"/>
    <w:rsid w:val="00FB0F64"/>
    <w:rsid w:val="00FB0F85"/>
    <w:rsid w:val="00FB1042"/>
    <w:rsid w:val="00FB1699"/>
    <w:rsid w:val="00FB1860"/>
    <w:rsid w:val="00FB1BF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30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46C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6FB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642"/>
    <w:rsid w:val="00FC4A4C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05"/>
    <w:rsid w:val="00FC7A9E"/>
    <w:rsid w:val="00FC7BEC"/>
    <w:rsid w:val="00FD002C"/>
    <w:rsid w:val="00FD02C9"/>
    <w:rsid w:val="00FD0300"/>
    <w:rsid w:val="00FD086A"/>
    <w:rsid w:val="00FD08D2"/>
    <w:rsid w:val="00FD0DDD"/>
    <w:rsid w:val="00FD0F39"/>
    <w:rsid w:val="00FD11DF"/>
    <w:rsid w:val="00FD128F"/>
    <w:rsid w:val="00FD131D"/>
    <w:rsid w:val="00FD1EE6"/>
    <w:rsid w:val="00FD1F3A"/>
    <w:rsid w:val="00FD2001"/>
    <w:rsid w:val="00FD2344"/>
    <w:rsid w:val="00FD2617"/>
    <w:rsid w:val="00FD267C"/>
    <w:rsid w:val="00FD2CD0"/>
    <w:rsid w:val="00FD2D13"/>
    <w:rsid w:val="00FD2F35"/>
    <w:rsid w:val="00FD2FBD"/>
    <w:rsid w:val="00FD3AAE"/>
    <w:rsid w:val="00FD42DD"/>
    <w:rsid w:val="00FD4A56"/>
    <w:rsid w:val="00FD4C1F"/>
    <w:rsid w:val="00FD5063"/>
    <w:rsid w:val="00FD5071"/>
    <w:rsid w:val="00FD508C"/>
    <w:rsid w:val="00FD52D2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1D12"/>
    <w:rsid w:val="00FE20DF"/>
    <w:rsid w:val="00FE2334"/>
    <w:rsid w:val="00FE282D"/>
    <w:rsid w:val="00FE28EF"/>
    <w:rsid w:val="00FE2FDE"/>
    <w:rsid w:val="00FE3093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1D2"/>
    <w:rsid w:val="00FE740E"/>
    <w:rsid w:val="00FE7AB5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3E8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9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6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4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yperlink" Target="https://smelink.net/company/siam-jwd-logistics-company-limited.html" TargetMode="Externa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8FC12-550B-4C21-9A19-03287FFB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161</TotalTime>
  <Pages>1</Pages>
  <Words>8683</Words>
  <Characters>49497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Pavarat, Sukhatunga</cp:lastModifiedBy>
  <cp:revision>51</cp:revision>
  <cp:lastPrinted>2020-08-11T19:34:00Z</cp:lastPrinted>
  <dcterms:created xsi:type="dcterms:W3CDTF">2020-08-11T10:39:00Z</dcterms:created>
  <dcterms:modified xsi:type="dcterms:W3CDTF">2020-08-13T14:58:00Z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